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706B" w14:textId="77777777" w:rsidR="00BF17F6" w:rsidRPr="0078362B" w:rsidRDefault="00BF17F6" w:rsidP="00437FE4">
      <w:pPr>
        <w:pStyle w:val="Title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78362B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บริษัท คันทรี่ กรุ๊ป ดี</w:t>
      </w:r>
      <w:proofErr w:type="spellStart"/>
      <w:r w:rsidRPr="0078362B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เวลล</w:t>
      </w:r>
      <w:proofErr w:type="spellEnd"/>
      <w:r w:rsidRPr="0078362B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อปเมนท์ จำกัด (มหาชน) และบริษัทย่อย</w:t>
      </w:r>
    </w:p>
    <w:p w14:paraId="5E17969B" w14:textId="77777777" w:rsidR="00BF17F6" w:rsidRPr="0078362B" w:rsidRDefault="00BF17F6" w:rsidP="00437FE4">
      <w:pPr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หมายเหตุประกอบงบการเงิน</w:t>
      </w:r>
    </w:p>
    <w:p w14:paraId="49F99B10" w14:textId="5DDEF33A" w:rsidR="009B1B21" w:rsidRPr="0078362B" w:rsidRDefault="009B1B21" w:rsidP="00437FE4">
      <w:pPr>
        <w:spacing w:after="360"/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สำหรับ</w:t>
      </w:r>
      <w:r w:rsidR="00D05EFC" w:rsidRPr="0078362B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ปี</w:t>
      </w:r>
      <w:r w:rsidRPr="0078362B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FA46D0" w:rsidRPr="00FA46D0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31</w:t>
      </w:r>
      <w:r w:rsidR="008C03AB" w:rsidRPr="0078362B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 xml:space="preserve"> </w:t>
      </w:r>
      <w:r w:rsidR="00D05EFC" w:rsidRPr="0078362B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ธั</w:t>
      </w:r>
      <w:r w:rsidR="0039041B" w:rsidRPr="0078362B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น</w:t>
      </w:r>
      <w:r w:rsidR="00D05EFC" w:rsidRPr="0078362B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วาคม</w:t>
      </w:r>
      <w:r w:rsidR="008C03AB" w:rsidRPr="0078362B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 xml:space="preserve"> </w:t>
      </w:r>
      <w:r w:rsidR="00FA46D0" w:rsidRPr="00FA46D0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2562</w:t>
      </w:r>
    </w:p>
    <w:p w14:paraId="07BE9E17" w14:textId="416F328B" w:rsidR="007169E3" w:rsidRPr="0078362B" w:rsidRDefault="00FA46D0" w:rsidP="00437FE4">
      <w:pPr>
        <w:ind w:left="540" w:right="-2" w:hanging="540"/>
        <w:rPr>
          <w:rFonts w:asciiTheme="majorBidi" w:hAnsiTheme="majorBidi" w:cstheme="majorBidi"/>
          <w:b/>
          <w:bCs/>
          <w:snapToGrid w:val="0"/>
          <w:cs/>
        </w:rPr>
      </w:pPr>
      <w:r w:rsidRPr="00FA46D0">
        <w:rPr>
          <w:rFonts w:asciiTheme="majorBidi" w:hAnsiTheme="majorBidi" w:cstheme="majorBidi"/>
          <w:b/>
          <w:bCs/>
          <w:snapToGrid w:val="0"/>
          <w:lang w:val="en-US"/>
        </w:rPr>
        <w:t>1</w:t>
      </w:r>
      <w:r w:rsidR="007169E3" w:rsidRPr="0078362B">
        <w:rPr>
          <w:rFonts w:asciiTheme="majorBidi" w:hAnsiTheme="majorBidi" w:cstheme="majorBidi"/>
          <w:b/>
          <w:bCs/>
          <w:snapToGrid w:val="0"/>
          <w:cs/>
        </w:rPr>
        <w:t>.</w:t>
      </w:r>
      <w:r w:rsidR="00B15D63" w:rsidRPr="0078362B">
        <w:rPr>
          <w:rFonts w:asciiTheme="majorBidi" w:hAnsiTheme="majorBidi" w:cstheme="majorBidi"/>
          <w:b/>
          <w:bCs/>
          <w:snapToGrid w:val="0"/>
          <w:cs/>
        </w:rPr>
        <w:tab/>
      </w:r>
      <w:r w:rsidR="0052459F" w:rsidRPr="0078362B">
        <w:rPr>
          <w:rFonts w:asciiTheme="majorBidi" w:hAnsiTheme="majorBidi" w:cstheme="majorBidi"/>
          <w:b/>
          <w:bCs/>
          <w:snapToGrid w:val="0"/>
          <w:cs/>
          <w:lang w:val="en-US"/>
        </w:rPr>
        <w:t>ข้อมูลทั่วไปและ</w:t>
      </w:r>
      <w:r w:rsidR="007169E3" w:rsidRPr="0078362B">
        <w:rPr>
          <w:rFonts w:asciiTheme="majorBidi" w:hAnsiTheme="majorBidi" w:cstheme="majorBidi"/>
          <w:b/>
          <w:bCs/>
          <w:snapToGrid w:val="0"/>
          <w:cs/>
        </w:rPr>
        <w:t>การ</w:t>
      </w:r>
      <w:r w:rsidR="00B52E3F" w:rsidRPr="0078362B">
        <w:rPr>
          <w:rFonts w:asciiTheme="majorBidi" w:hAnsiTheme="majorBidi" w:cstheme="majorBidi"/>
          <w:b/>
          <w:bCs/>
          <w:snapToGrid w:val="0"/>
          <w:cs/>
        </w:rPr>
        <w:t>ดำเนินงาน</w:t>
      </w:r>
      <w:r w:rsidR="007169E3" w:rsidRPr="0078362B">
        <w:rPr>
          <w:rFonts w:asciiTheme="majorBidi" w:hAnsiTheme="majorBidi" w:cstheme="majorBidi"/>
          <w:b/>
          <w:bCs/>
          <w:snapToGrid w:val="0"/>
          <w:cs/>
        </w:rPr>
        <w:t>ของ</w:t>
      </w:r>
      <w:r w:rsidR="00134B32" w:rsidRPr="0078362B">
        <w:rPr>
          <w:rFonts w:asciiTheme="majorBidi" w:hAnsiTheme="majorBidi" w:cstheme="majorBidi"/>
          <w:b/>
          <w:bCs/>
          <w:snapToGrid w:val="0"/>
          <w:cs/>
        </w:rPr>
        <w:t>บริษัทและบริษัทย่อย (“กลุ่มบริษัท”)</w:t>
      </w:r>
    </w:p>
    <w:p w14:paraId="36C393B3" w14:textId="28681B83" w:rsidR="008E02D3" w:rsidRPr="0078362B" w:rsidRDefault="00FA46D0" w:rsidP="00437FE4">
      <w:pPr>
        <w:ind w:left="1260" w:hanging="720"/>
        <w:jc w:val="thaiDistribute"/>
        <w:rPr>
          <w:rFonts w:asciiTheme="majorBidi" w:hAnsiTheme="majorBidi" w:cstheme="majorBidi"/>
          <w:snapToGrid w:val="0"/>
          <w:lang w:val="en-US"/>
        </w:rPr>
      </w:pP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B26D70" w:rsidRPr="0078362B">
        <w:rPr>
          <w:rFonts w:asciiTheme="majorBidi" w:hAnsiTheme="majorBidi" w:cstheme="majorBidi"/>
          <w:snapToGrid w:val="0"/>
          <w:cs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7169E3" w:rsidRPr="0078362B">
        <w:rPr>
          <w:rFonts w:asciiTheme="majorBidi" w:hAnsiTheme="majorBidi" w:cstheme="majorBidi"/>
          <w:snapToGrid w:val="0"/>
          <w:cs/>
        </w:rPr>
        <w:t xml:space="preserve"> </w:t>
      </w:r>
      <w:r w:rsidR="00B15D63" w:rsidRPr="0078362B">
        <w:rPr>
          <w:rFonts w:asciiTheme="majorBidi" w:hAnsiTheme="majorBidi" w:cstheme="majorBidi"/>
          <w:snapToGrid w:val="0"/>
          <w:cs/>
        </w:rPr>
        <w:tab/>
      </w:r>
      <w:r w:rsidR="0052459F" w:rsidRPr="0078362B">
        <w:rPr>
          <w:rFonts w:asciiTheme="majorBidi" w:hAnsiTheme="majorBidi" w:cstheme="majorBidi"/>
          <w:snapToGrid w:val="0"/>
          <w:cs/>
        </w:rPr>
        <w:t>ข้อมูลทั่วไปและ</w:t>
      </w:r>
      <w:r w:rsidR="007169E3" w:rsidRPr="0078362B">
        <w:rPr>
          <w:rFonts w:asciiTheme="majorBidi" w:hAnsiTheme="majorBidi" w:cstheme="majorBidi"/>
          <w:snapToGrid w:val="0"/>
          <w:cs/>
        </w:rPr>
        <w:t>การ</w:t>
      </w:r>
      <w:r w:rsidR="00B52E3F" w:rsidRPr="0078362B">
        <w:rPr>
          <w:rFonts w:asciiTheme="majorBidi" w:hAnsiTheme="majorBidi" w:cstheme="majorBidi"/>
          <w:snapToGrid w:val="0"/>
          <w:cs/>
        </w:rPr>
        <w:t>ดำเนินงาน</w:t>
      </w:r>
      <w:r w:rsidR="007169E3" w:rsidRPr="0078362B">
        <w:rPr>
          <w:rFonts w:asciiTheme="majorBidi" w:hAnsiTheme="majorBidi" w:cstheme="majorBidi"/>
          <w:snapToGrid w:val="0"/>
          <w:cs/>
        </w:rPr>
        <w:t>ของบริษัท</w:t>
      </w:r>
    </w:p>
    <w:p w14:paraId="08060E7A" w14:textId="564ECCCB" w:rsidR="00B26D70" w:rsidRPr="0078362B" w:rsidRDefault="00B26D70" w:rsidP="00437FE4">
      <w:pPr>
        <w:ind w:left="1267"/>
        <w:jc w:val="thaiDistribute"/>
        <w:rPr>
          <w:rFonts w:asciiTheme="majorBidi" w:hAnsiTheme="majorBidi" w:cstheme="majorBidi"/>
          <w:snapToGrid w:val="0"/>
          <w:cs/>
        </w:rPr>
      </w:pPr>
      <w:r w:rsidRPr="0078362B">
        <w:rPr>
          <w:rFonts w:asciiTheme="majorBidi" w:hAnsiTheme="majorBidi" w:cstheme="majorBidi"/>
          <w:snapToGrid w:val="0"/>
          <w:spacing w:val="8"/>
          <w:cs/>
        </w:rPr>
        <w:t xml:space="preserve">บริษัท </w:t>
      </w:r>
      <w:r w:rsidRPr="0078362B">
        <w:rPr>
          <w:rFonts w:asciiTheme="majorBidi" w:hAnsiTheme="majorBidi" w:cstheme="majorBidi"/>
          <w:snapToGrid w:val="0"/>
          <w:spacing w:val="8"/>
          <w:cs/>
          <w:lang w:val="en-US"/>
        </w:rPr>
        <w:t>คันทรี่ กรุ๊ป ดี</w:t>
      </w:r>
      <w:proofErr w:type="spellStart"/>
      <w:r w:rsidRPr="0078362B">
        <w:rPr>
          <w:rFonts w:asciiTheme="majorBidi" w:hAnsiTheme="majorBidi" w:cstheme="majorBidi"/>
          <w:snapToGrid w:val="0"/>
          <w:spacing w:val="8"/>
          <w:cs/>
          <w:lang w:val="en-US"/>
        </w:rPr>
        <w:t>เวลล</w:t>
      </w:r>
      <w:proofErr w:type="spellEnd"/>
      <w:r w:rsidRPr="0078362B">
        <w:rPr>
          <w:rFonts w:asciiTheme="majorBidi" w:hAnsiTheme="majorBidi" w:cstheme="majorBidi"/>
          <w:snapToGrid w:val="0"/>
          <w:spacing w:val="8"/>
          <w:cs/>
          <w:lang w:val="en-US"/>
        </w:rPr>
        <w:t>อปเมนท์</w:t>
      </w:r>
      <w:r w:rsidRPr="0078362B">
        <w:rPr>
          <w:rFonts w:asciiTheme="majorBidi" w:hAnsiTheme="majorBidi" w:cstheme="majorBidi"/>
          <w:bCs/>
          <w:snapToGrid w:val="0"/>
          <w:spacing w:val="8"/>
          <w:cs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8"/>
          <w:cs/>
        </w:rPr>
        <w:t>จำกัด (มหาชน) (“บริษัท”) เป็นบริษัทที่จดทะเบียน</w:t>
      </w:r>
      <w:r w:rsidRPr="0078362B">
        <w:rPr>
          <w:rFonts w:asciiTheme="majorBidi" w:hAnsiTheme="majorBidi" w:cstheme="majorBidi"/>
          <w:snapToGrid w:val="0"/>
          <w:spacing w:val="8"/>
          <w:cs/>
          <w:lang w:val="en-US"/>
        </w:rPr>
        <w:t>ใน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ประเทศไทย เมื่อวันที่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29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มีนาคม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2538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บริษัทมหาชนจำกัด เมื่อวันที่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7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พฤษภาคม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2540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เอ็ม เอ ไอ เมื่อวันที่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25</w:t>
      </w:r>
      <w:r w:rsidRPr="0078362B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มิถุนายน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2550</w:t>
      </w:r>
      <w:r w:rsidRPr="0078362B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แห่งประเทศไทย </w:t>
      </w:r>
      <w:r w:rsidRPr="0078362B">
        <w:rPr>
          <w:rFonts w:asciiTheme="majorBidi" w:hAnsiTheme="majorBidi" w:cstheme="majorBidi"/>
          <w:snapToGrid w:val="0"/>
          <w:lang w:val="en-US"/>
        </w:rPr>
        <w:t>(</w:t>
      </w:r>
      <w:r w:rsidR="00B76013" w:rsidRPr="0078362B">
        <w:rPr>
          <w:rFonts w:asciiTheme="majorBidi" w:hAnsiTheme="majorBidi" w:cstheme="majorBidi"/>
          <w:snapToGrid w:val="0"/>
          <w:lang w:val="en-US"/>
        </w:rPr>
        <w:t>“</w:t>
      </w:r>
      <w:r w:rsidRPr="0078362B">
        <w:rPr>
          <w:rFonts w:asciiTheme="majorBidi" w:hAnsiTheme="majorBidi" w:cstheme="majorBidi"/>
          <w:snapToGrid w:val="0"/>
          <w:lang w:val="en-US"/>
        </w:rPr>
        <w:t>SET</w:t>
      </w:r>
      <w:r w:rsidR="00B76013" w:rsidRPr="0078362B">
        <w:rPr>
          <w:rFonts w:asciiTheme="majorBidi" w:hAnsiTheme="majorBidi" w:cstheme="majorBidi"/>
          <w:snapToGrid w:val="0"/>
          <w:lang w:val="en-US"/>
        </w:rPr>
        <w:t>”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)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เมื่อวันที่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30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กันยายน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2557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898</w:t>
      </w:r>
      <w:r w:rsidR="00863B7E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อาคารเพลินจิตทาว</w:t>
      </w:r>
      <w:proofErr w:type="spellStart"/>
      <w:r w:rsidR="00863B7E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เวอร์</w:t>
      </w:r>
      <w:proofErr w:type="spellEnd"/>
      <w:r w:rsidR="00863B7E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ชั้นที่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13</w:t>
      </w:r>
      <w:r w:rsidR="00B1018B"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863B7E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และ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20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ถนนเพลินจิต แขวงลุมพินี เขตปทุมวัน กรุงเทพมหานคร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>Holding Company)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และธุรกิจอสังหาริมทรัพย์</w:t>
      </w:r>
    </w:p>
    <w:p w14:paraId="6B6606A1" w14:textId="744A9049" w:rsidR="0055183B" w:rsidRPr="0078362B" w:rsidRDefault="00FA46D0" w:rsidP="00437FE4">
      <w:pPr>
        <w:spacing w:before="240"/>
        <w:ind w:left="1260" w:hanging="720"/>
        <w:jc w:val="thaiDistribute"/>
        <w:rPr>
          <w:rFonts w:asciiTheme="majorBidi" w:hAnsiTheme="majorBidi" w:cstheme="majorBidi"/>
          <w:b/>
          <w:snapToGrid w:val="0"/>
          <w:cs/>
        </w:rPr>
      </w:pPr>
      <w:r w:rsidRPr="00FA46D0">
        <w:rPr>
          <w:rFonts w:asciiTheme="majorBidi" w:hAnsiTheme="majorBidi" w:cstheme="majorBidi"/>
          <w:bCs/>
          <w:snapToGrid w:val="0"/>
          <w:lang w:val="en-US"/>
        </w:rPr>
        <w:t>1</w:t>
      </w:r>
      <w:r w:rsidR="0055183B" w:rsidRPr="0078362B">
        <w:rPr>
          <w:rFonts w:asciiTheme="majorBidi" w:hAnsiTheme="majorBidi" w:cstheme="majorBidi"/>
          <w:bCs/>
          <w:snapToGrid w:val="0"/>
          <w:lang w:val="en-US"/>
        </w:rPr>
        <w:t>.</w:t>
      </w:r>
      <w:r w:rsidRPr="00FA46D0">
        <w:rPr>
          <w:rFonts w:asciiTheme="majorBidi" w:hAnsiTheme="majorBidi" w:cstheme="majorBidi"/>
          <w:bCs/>
          <w:snapToGrid w:val="0"/>
          <w:lang w:val="en-US"/>
        </w:rPr>
        <w:t>2</w:t>
      </w:r>
      <w:r w:rsidR="0055183B" w:rsidRPr="0078362B">
        <w:rPr>
          <w:rFonts w:asciiTheme="majorBidi" w:hAnsiTheme="majorBidi" w:cstheme="majorBidi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14:paraId="4419440D" w14:textId="0BC15B97" w:rsidR="0055183B" w:rsidRPr="0078362B" w:rsidRDefault="00FA46D0" w:rsidP="00437FE4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26442C" w:rsidRPr="0078362B">
        <w:rPr>
          <w:rFonts w:asciiTheme="majorBidi" w:hAnsiTheme="majorBidi" w:cstheme="majorBidi"/>
          <w:snapToGrid w:val="0"/>
          <w:cs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2</w:t>
      </w:r>
      <w:r w:rsidR="0026442C" w:rsidRPr="0078362B">
        <w:rPr>
          <w:rFonts w:asciiTheme="majorBidi" w:hAnsiTheme="majorBidi" w:cstheme="majorBidi"/>
          <w:snapToGrid w:val="0"/>
          <w:cs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26442C" w:rsidRPr="0078362B">
        <w:rPr>
          <w:rFonts w:asciiTheme="majorBidi" w:hAnsiTheme="majorBidi" w:cstheme="majorBidi"/>
          <w:snapToGrid w:val="0"/>
          <w:cs/>
        </w:rPr>
        <w:tab/>
        <w:t xml:space="preserve">บริษัท </w:t>
      </w:r>
      <w:r w:rsidR="0026442C" w:rsidRPr="0078362B">
        <w:rPr>
          <w:rFonts w:asciiTheme="majorBidi" w:hAnsiTheme="majorBidi" w:cstheme="majorBidi"/>
          <w:snapToGrid w:val="0"/>
          <w:shd w:val="clear" w:color="auto" w:fill="FFFFFF"/>
          <w:cs/>
        </w:rPr>
        <w:t>แลนด์</w:t>
      </w:r>
      <w:r w:rsidR="0026442C" w:rsidRPr="0078362B">
        <w:rPr>
          <w:rFonts w:asciiTheme="majorBidi" w:hAnsiTheme="majorBidi" w:cstheme="majorBidi"/>
          <w:snapToGrid w:val="0"/>
          <w:cs/>
        </w:rPr>
        <w:t>มาร์ค โฮล</w:t>
      </w:r>
      <w:proofErr w:type="spellStart"/>
      <w:r w:rsidR="0026442C" w:rsidRPr="0078362B">
        <w:rPr>
          <w:rFonts w:asciiTheme="majorBidi" w:hAnsiTheme="majorBidi" w:cstheme="majorBidi"/>
          <w:snapToGrid w:val="0"/>
          <w:cs/>
        </w:rPr>
        <w:t>ดิ้งส์</w:t>
      </w:r>
      <w:proofErr w:type="spellEnd"/>
      <w:r w:rsidR="0026442C" w:rsidRPr="0078362B">
        <w:rPr>
          <w:rFonts w:asciiTheme="majorBidi" w:hAnsiTheme="majorBidi" w:cstheme="majorBidi"/>
          <w:b/>
          <w:bCs/>
          <w:snapToGrid w:val="0"/>
          <w:cs/>
        </w:rPr>
        <w:t xml:space="preserve"> </w:t>
      </w:r>
      <w:r w:rsidR="0026442C" w:rsidRPr="0078362B">
        <w:rPr>
          <w:rFonts w:asciiTheme="majorBidi" w:hAnsiTheme="majorBidi" w:cstheme="majorBidi"/>
          <w:snapToGrid w:val="0"/>
          <w:cs/>
        </w:rPr>
        <w:t>จำกัด เป็นบริษัทที่จดทะเบียนในประเทศไทย เมื่อวันที่</w:t>
      </w:r>
      <w:r w:rsidR="0026442C" w:rsidRPr="0078362B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Pr="00FA46D0">
        <w:rPr>
          <w:rFonts w:asciiTheme="majorBidi" w:hAnsiTheme="majorBidi" w:cstheme="majorBidi"/>
          <w:snapToGrid w:val="0"/>
          <w:spacing w:val="-10"/>
          <w:lang w:val="en-US"/>
        </w:rPr>
        <w:t>5</w:t>
      </w:r>
      <w:r w:rsidR="0026442C" w:rsidRPr="0078362B">
        <w:rPr>
          <w:rFonts w:asciiTheme="majorBidi" w:hAnsiTheme="majorBidi" w:cstheme="majorBidi"/>
          <w:snapToGrid w:val="0"/>
          <w:spacing w:val="-10"/>
          <w:cs/>
        </w:rPr>
        <w:t xml:space="preserve"> กรกฎาคม </w:t>
      </w:r>
      <w:r w:rsidRPr="00FA46D0">
        <w:rPr>
          <w:rFonts w:asciiTheme="majorBidi" w:hAnsiTheme="majorBidi" w:cstheme="majorBidi"/>
          <w:snapToGrid w:val="0"/>
          <w:spacing w:val="-10"/>
          <w:lang w:val="en-US"/>
        </w:rPr>
        <w:t>2556</w:t>
      </w:r>
      <w:r w:rsidR="0026442C" w:rsidRPr="0078362B">
        <w:rPr>
          <w:rFonts w:asciiTheme="majorBidi" w:hAnsiTheme="majorBidi" w:cstheme="majorBidi"/>
          <w:snapToGrid w:val="0"/>
          <w:spacing w:val="-10"/>
          <w:cs/>
        </w:rPr>
        <w:t xml:space="preserve"> </w:t>
      </w:r>
      <w:r w:rsidR="0026442C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โดยมีสำนักงานใหญ่ตั้งอยู่เลขที่ </w:t>
      </w:r>
      <w:r w:rsidRPr="00FA46D0">
        <w:rPr>
          <w:rFonts w:asciiTheme="majorBidi" w:hAnsiTheme="majorBidi" w:cstheme="majorBidi"/>
          <w:snapToGrid w:val="0"/>
          <w:spacing w:val="-10"/>
          <w:lang w:val="en-US"/>
        </w:rPr>
        <w:t>898</w:t>
      </w:r>
      <w:r w:rsidR="0026442C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อาคารเพลินจิตทาว</w:t>
      </w:r>
      <w:proofErr w:type="spellStart"/>
      <w:r w:rsidR="0026442C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>เวอร์</w:t>
      </w:r>
      <w:proofErr w:type="spellEnd"/>
      <w:r w:rsidR="0026442C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ชั้นที่</w:t>
      </w:r>
      <w:r w:rsidR="00284B95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20</w:t>
      </w:r>
      <w:r w:rsidR="0026442C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="0026442C" w:rsidRPr="0078362B">
        <w:rPr>
          <w:rFonts w:asciiTheme="majorBidi" w:hAnsiTheme="majorBidi" w:cstheme="majorBidi"/>
          <w:snapToGrid w:val="0"/>
          <w:spacing w:val="-4"/>
          <w:cs/>
        </w:rPr>
        <w:t>เพื่อประกอบธุรกิจซื้อขาย</w:t>
      </w:r>
      <w:r w:rsidR="0026442C" w:rsidRPr="0078362B">
        <w:rPr>
          <w:rFonts w:asciiTheme="majorBidi" w:hAnsiTheme="majorBidi" w:cstheme="majorBidi"/>
          <w:snapToGrid w:val="0"/>
          <w:spacing w:val="-10"/>
          <w:cs/>
        </w:rPr>
        <w:t xml:space="preserve"> ให้เช่า</w:t>
      </w:r>
      <w:r w:rsidR="0026442C" w:rsidRPr="0078362B">
        <w:rPr>
          <w:rFonts w:asciiTheme="majorBidi" w:hAnsiTheme="majorBidi" w:cstheme="majorBidi"/>
          <w:snapToGrid w:val="0"/>
          <w:cs/>
        </w:rPr>
        <w:t xml:space="preserve"> </w:t>
      </w:r>
      <w:r w:rsidR="0026442C" w:rsidRPr="0078362B">
        <w:rPr>
          <w:rFonts w:asciiTheme="majorBidi" w:hAnsiTheme="majorBidi" w:cstheme="majorBidi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26442C" w:rsidRPr="0078362B">
        <w:rPr>
          <w:rFonts w:asciiTheme="majorBidi" w:hAnsiTheme="majorBidi" w:cstheme="majorBidi"/>
          <w:snapToGrid w:val="0"/>
          <w:spacing w:val="-4"/>
          <w:lang w:val="en-US"/>
        </w:rPr>
        <w:t>(Holding Company)</w:t>
      </w:r>
      <w:r w:rsidR="00655F0B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เมื่อวันที่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30</w:t>
      </w:r>
      <w:r w:rsidR="00655F0B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พฤษภาคม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2562</w:t>
      </w:r>
      <w:r w:rsidR="00655F0B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655F0B" w:rsidRPr="0078362B">
        <w:rPr>
          <w:rFonts w:asciiTheme="majorBidi" w:hAnsiTheme="majorBidi" w:cstheme="majorBidi"/>
          <w:snapToGrid w:val="0"/>
          <w:spacing w:val="-4"/>
          <w:cs/>
        </w:rPr>
        <w:t xml:space="preserve">บริษัท </w:t>
      </w:r>
      <w:r w:rsidR="00655F0B" w:rsidRPr="0078362B">
        <w:rPr>
          <w:rFonts w:asciiTheme="majorBidi" w:hAnsiTheme="majorBidi" w:cstheme="majorBidi"/>
          <w:snapToGrid w:val="0"/>
          <w:spacing w:val="-4"/>
          <w:shd w:val="clear" w:color="auto" w:fill="FFFFFF"/>
          <w:cs/>
        </w:rPr>
        <w:t>แลนด์</w:t>
      </w:r>
      <w:r w:rsidR="00655F0B" w:rsidRPr="0078362B">
        <w:rPr>
          <w:rFonts w:asciiTheme="majorBidi" w:hAnsiTheme="majorBidi" w:cstheme="majorBidi"/>
          <w:snapToGrid w:val="0"/>
          <w:spacing w:val="-4"/>
          <w:cs/>
        </w:rPr>
        <w:t>มาร์ค โฮล</w:t>
      </w:r>
      <w:proofErr w:type="spellStart"/>
      <w:r w:rsidR="00655F0B" w:rsidRPr="0078362B">
        <w:rPr>
          <w:rFonts w:asciiTheme="majorBidi" w:hAnsiTheme="majorBidi" w:cstheme="majorBidi"/>
          <w:snapToGrid w:val="0"/>
          <w:spacing w:val="-4"/>
          <w:cs/>
        </w:rPr>
        <w:t>ดิ้งส์</w:t>
      </w:r>
      <w:proofErr w:type="spellEnd"/>
      <w:r w:rsidR="00655F0B" w:rsidRPr="0078362B">
        <w:rPr>
          <w:rFonts w:asciiTheme="majorBidi" w:hAnsiTheme="majorBidi" w:cstheme="majorBidi"/>
          <w:snapToGrid w:val="0"/>
          <w:spacing w:val="-4"/>
          <w:cs/>
        </w:rPr>
        <w:t xml:space="preserve"> จำกัด</w:t>
      </w:r>
      <w:r w:rsidR="00655F0B" w:rsidRPr="0078362B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="00655F0B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ได้</w:t>
      </w:r>
      <w:r w:rsidR="0049607F"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            </w:t>
      </w:r>
      <w:r w:rsidR="00655F0B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จดทะเบียนเพิ่มสาขา</w:t>
      </w:r>
      <w:r w:rsidR="00655F0B" w:rsidRPr="0078362B">
        <w:rPr>
          <w:rFonts w:asciiTheme="majorBidi" w:hAnsiTheme="majorBidi" w:cstheme="majorBidi"/>
          <w:snapToGrid w:val="0"/>
          <w:cs/>
          <w:lang w:val="en-US"/>
        </w:rPr>
        <w:t xml:space="preserve"> จำนวน </w:t>
      </w:r>
      <w:r w:rsidRPr="00FA46D0">
        <w:rPr>
          <w:rFonts w:asciiTheme="majorBidi" w:hAnsiTheme="majorBidi" w:cstheme="majorBidi"/>
          <w:snapToGrid w:val="0"/>
          <w:lang w:val="en-US"/>
        </w:rPr>
        <w:t>2</w:t>
      </w:r>
      <w:r w:rsidR="00655F0B" w:rsidRPr="0078362B">
        <w:rPr>
          <w:rFonts w:asciiTheme="majorBidi" w:hAnsiTheme="majorBidi" w:cstheme="majorBidi"/>
          <w:snapToGrid w:val="0"/>
          <w:cs/>
          <w:lang w:val="en-US"/>
        </w:rPr>
        <w:t xml:space="preserve"> สาขา เพื่อรองรับการดำเนินงานของธุรกิจโรงแรม ซึ่งประกอบด้วย สาขา </w:t>
      </w: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655F0B" w:rsidRPr="0078362B">
        <w:rPr>
          <w:rFonts w:asciiTheme="majorBidi" w:hAnsiTheme="majorBidi" w:cstheme="majorBidi"/>
          <w:snapToGrid w:val="0"/>
          <w:cs/>
          <w:lang w:val="en-US"/>
        </w:rPr>
        <w:t xml:space="preserve"> ตั้งอยู่เลขที่ </w:t>
      </w:r>
      <w:r w:rsidRPr="00FA46D0">
        <w:rPr>
          <w:rFonts w:asciiTheme="majorBidi" w:hAnsiTheme="majorBidi" w:cstheme="majorBidi"/>
          <w:snapToGrid w:val="0"/>
          <w:lang w:val="en-US"/>
        </w:rPr>
        <w:t>300</w:t>
      </w:r>
      <w:r w:rsidR="00655F0B" w:rsidRPr="0078362B">
        <w:rPr>
          <w:rFonts w:asciiTheme="majorBidi" w:hAnsiTheme="majorBidi" w:cstheme="majorBidi"/>
          <w:snapToGrid w:val="0"/>
          <w:cs/>
          <w:lang w:val="en-US"/>
        </w:rPr>
        <w:t>/</w:t>
      </w: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655F0B" w:rsidRPr="0078362B">
        <w:rPr>
          <w:rFonts w:asciiTheme="majorBidi" w:hAnsiTheme="majorBidi" w:cstheme="majorBidi"/>
          <w:snapToGrid w:val="0"/>
          <w:cs/>
          <w:lang w:val="en-US"/>
        </w:rPr>
        <w:t xml:space="preserve"> ถนนเจริญกรุง แขวงยานนาวา เขตสาทร กรุงเทพมหานคร และ สาขา </w:t>
      </w:r>
      <w:r w:rsidRPr="00FA46D0">
        <w:rPr>
          <w:rFonts w:asciiTheme="majorBidi" w:hAnsiTheme="majorBidi" w:cstheme="majorBidi"/>
          <w:snapToGrid w:val="0"/>
          <w:lang w:val="en-US"/>
        </w:rPr>
        <w:t>2</w:t>
      </w:r>
      <w:r w:rsidR="00655F0B" w:rsidRPr="0078362B">
        <w:rPr>
          <w:rFonts w:asciiTheme="majorBidi" w:hAnsiTheme="majorBidi" w:cstheme="majorBidi"/>
          <w:snapToGrid w:val="0"/>
          <w:cs/>
          <w:lang w:val="en-US"/>
        </w:rPr>
        <w:t xml:space="preserve"> ตั้งอยู่เลขที่ </w:t>
      </w:r>
      <w:r w:rsidRPr="00FA46D0">
        <w:rPr>
          <w:rFonts w:asciiTheme="majorBidi" w:hAnsiTheme="majorBidi" w:cstheme="majorBidi"/>
          <w:snapToGrid w:val="0"/>
          <w:lang w:val="en-US"/>
        </w:rPr>
        <w:t>300</w:t>
      </w:r>
      <w:r w:rsidR="00655F0B" w:rsidRPr="0078362B">
        <w:rPr>
          <w:rFonts w:asciiTheme="majorBidi" w:hAnsiTheme="majorBidi" w:cstheme="majorBidi"/>
          <w:snapToGrid w:val="0"/>
          <w:cs/>
          <w:lang w:val="en-US"/>
        </w:rPr>
        <w:t>/</w:t>
      </w:r>
      <w:r w:rsidRPr="00FA46D0">
        <w:rPr>
          <w:rFonts w:asciiTheme="majorBidi" w:hAnsiTheme="majorBidi" w:cstheme="majorBidi"/>
          <w:snapToGrid w:val="0"/>
          <w:lang w:val="en-US"/>
        </w:rPr>
        <w:t>2</w:t>
      </w:r>
      <w:r w:rsidR="00655F0B" w:rsidRPr="0078362B">
        <w:rPr>
          <w:rFonts w:asciiTheme="majorBidi" w:hAnsiTheme="majorBidi" w:cstheme="majorBidi"/>
          <w:snapToGrid w:val="0"/>
          <w:cs/>
          <w:lang w:val="en-US"/>
        </w:rPr>
        <w:t xml:space="preserve"> ถนนเจริญกรุง แขวงยานนาวา </w:t>
      </w:r>
      <w:r w:rsidR="0049607F" w:rsidRPr="0078362B">
        <w:rPr>
          <w:rFonts w:asciiTheme="majorBidi" w:hAnsiTheme="majorBidi" w:cstheme="majorBidi"/>
          <w:snapToGrid w:val="0"/>
          <w:lang w:val="en-US"/>
        </w:rPr>
        <w:t xml:space="preserve">     </w:t>
      </w:r>
      <w:r w:rsidR="00655F0B" w:rsidRPr="0078362B">
        <w:rPr>
          <w:rFonts w:asciiTheme="majorBidi" w:hAnsiTheme="majorBidi" w:cstheme="majorBidi"/>
          <w:snapToGrid w:val="0"/>
          <w:cs/>
          <w:lang w:val="en-US"/>
        </w:rPr>
        <w:t>เขตสาทร กรุงเทพมหานคร</w:t>
      </w:r>
    </w:p>
    <w:p w14:paraId="6A859A0F" w14:textId="13BA38D3" w:rsidR="00191135" w:rsidRPr="0078362B" w:rsidRDefault="00FA46D0" w:rsidP="00437FE4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spacing w:val="-4"/>
          <w:cs/>
        </w:rPr>
      </w:pP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26442C" w:rsidRPr="0078362B">
        <w:rPr>
          <w:rFonts w:asciiTheme="majorBidi" w:hAnsiTheme="majorBidi" w:cstheme="majorBidi"/>
          <w:snapToGrid w:val="0"/>
          <w:cs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2</w:t>
      </w:r>
      <w:r w:rsidR="0026442C" w:rsidRPr="0078362B">
        <w:rPr>
          <w:rFonts w:asciiTheme="majorBidi" w:hAnsiTheme="majorBidi" w:cstheme="majorBidi"/>
          <w:snapToGrid w:val="0"/>
          <w:cs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2</w:t>
      </w:r>
      <w:r w:rsidR="0026442C" w:rsidRPr="0078362B">
        <w:rPr>
          <w:rFonts w:asciiTheme="majorBidi" w:hAnsiTheme="majorBidi" w:cstheme="majorBidi"/>
          <w:snapToGrid w:val="0"/>
          <w:cs/>
        </w:rPr>
        <w:tab/>
        <w:t>บริษัท บีซีอีจี คันทรี่ กรุ๊ป เอ็นจิ</w:t>
      </w:r>
      <w:proofErr w:type="spellStart"/>
      <w:r w:rsidR="0026442C" w:rsidRPr="0078362B">
        <w:rPr>
          <w:rFonts w:asciiTheme="majorBidi" w:hAnsiTheme="majorBidi" w:cstheme="majorBidi"/>
          <w:snapToGrid w:val="0"/>
          <w:cs/>
        </w:rPr>
        <w:t>เนียริ่ง</w:t>
      </w:r>
      <w:proofErr w:type="spellEnd"/>
      <w:r w:rsidR="0026442C" w:rsidRPr="0078362B">
        <w:rPr>
          <w:rFonts w:asciiTheme="majorBidi" w:hAnsiTheme="majorBidi" w:cstheme="majorBidi"/>
          <w:snapToGrid w:val="0"/>
          <w:cs/>
        </w:rPr>
        <w:t xml:space="preserve"> จำกัด เป็นบริษัทที่จดทะเบียนในประเทศไทย </w:t>
      </w:r>
      <w:r w:rsidR="0026442C" w:rsidRPr="0078362B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Pr="00FA46D0">
        <w:rPr>
          <w:rFonts w:asciiTheme="majorBidi" w:hAnsiTheme="majorBidi" w:cstheme="majorBidi"/>
          <w:snapToGrid w:val="0"/>
          <w:spacing w:val="-8"/>
          <w:lang w:val="en-US"/>
        </w:rPr>
        <w:t>5</w:t>
      </w:r>
      <w:r w:rsidR="0026442C" w:rsidRPr="0078362B">
        <w:rPr>
          <w:rFonts w:asciiTheme="majorBidi" w:hAnsiTheme="majorBidi" w:cstheme="majorBidi"/>
          <w:snapToGrid w:val="0"/>
          <w:spacing w:val="-8"/>
          <w:cs/>
        </w:rPr>
        <w:t xml:space="preserve"> กรกฎาคม </w:t>
      </w:r>
      <w:r w:rsidRPr="00FA46D0">
        <w:rPr>
          <w:rFonts w:asciiTheme="majorBidi" w:hAnsiTheme="majorBidi" w:cstheme="majorBidi"/>
          <w:snapToGrid w:val="0"/>
          <w:spacing w:val="-8"/>
          <w:lang w:val="en-US"/>
        </w:rPr>
        <w:t>2556</w:t>
      </w:r>
      <w:r w:rsidR="0026442C" w:rsidRPr="0078362B">
        <w:rPr>
          <w:rFonts w:asciiTheme="majorBidi" w:hAnsiTheme="majorBidi" w:cstheme="majorBidi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FA46D0">
        <w:rPr>
          <w:rFonts w:asciiTheme="majorBidi" w:hAnsiTheme="majorBidi" w:cstheme="majorBidi"/>
          <w:snapToGrid w:val="0"/>
          <w:spacing w:val="-8"/>
          <w:lang w:val="en-US"/>
        </w:rPr>
        <w:t>898</w:t>
      </w:r>
      <w:r w:rsidR="0026442C" w:rsidRPr="0078362B">
        <w:rPr>
          <w:rFonts w:asciiTheme="majorBidi" w:hAnsiTheme="majorBidi" w:cstheme="majorBidi"/>
          <w:snapToGrid w:val="0"/>
          <w:spacing w:val="-8"/>
          <w:cs/>
        </w:rPr>
        <w:t xml:space="preserve"> อาคารเพลินจิตทาว</w:t>
      </w:r>
      <w:proofErr w:type="spellStart"/>
      <w:r w:rsidR="0026442C" w:rsidRPr="0078362B">
        <w:rPr>
          <w:rFonts w:asciiTheme="majorBidi" w:hAnsiTheme="majorBidi" w:cstheme="majorBidi"/>
          <w:snapToGrid w:val="0"/>
          <w:spacing w:val="-8"/>
          <w:cs/>
        </w:rPr>
        <w:t>เวอร์</w:t>
      </w:r>
      <w:proofErr w:type="spellEnd"/>
      <w:r w:rsidR="0026442C" w:rsidRPr="0078362B">
        <w:rPr>
          <w:rFonts w:asciiTheme="majorBidi" w:hAnsiTheme="majorBidi" w:cstheme="majorBidi"/>
          <w:snapToGrid w:val="0"/>
          <w:spacing w:val="-12"/>
          <w:cs/>
        </w:rPr>
        <w:t xml:space="preserve"> ชั้นที่ </w:t>
      </w:r>
      <w:r w:rsidRPr="00FA46D0">
        <w:rPr>
          <w:rFonts w:asciiTheme="majorBidi" w:hAnsiTheme="majorBidi" w:cstheme="majorBidi"/>
          <w:snapToGrid w:val="0"/>
          <w:spacing w:val="-12"/>
          <w:lang w:val="en-US"/>
        </w:rPr>
        <w:t>20</w:t>
      </w:r>
      <w:r w:rsidR="0026442C" w:rsidRPr="0078362B">
        <w:rPr>
          <w:rFonts w:asciiTheme="majorBidi" w:hAnsiTheme="majorBidi" w:cstheme="majorBidi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26442C" w:rsidRPr="0078362B">
        <w:rPr>
          <w:rFonts w:asciiTheme="majorBidi" w:hAnsiTheme="majorBidi" w:cstheme="majorBidi"/>
          <w:snapToGrid w:val="0"/>
          <w:cs/>
        </w:rPr>
        <w:t>บธุรกิจ</w:t>
      </w:r>
      <w:r w:rsidR="0026442C" w:rsidRPr="0078362B">
        <w:rPr>
          <w:rFonts w:asciiTheme="majorBidi" w:hAnsiTheme="majorBidi" w:cstheme="majorBidi"/>
          <w:snapToGrid w:val="0"/>
          <w:spacing w:val="-4"/>
          <w:cs/>
        </w:rPr>
        <w:t>รับเหมาก่อสร้างอาคาร และ</w:t>
      </w:r>
      <w:r w:rsidR="00B75E1B" w:rsidRPr="0078362B">
        <w:rPr>
          <w:rFonts w:asciiTheme="majorBidi" w:hAnsiTheme="majorBidi" w:cstheme="majorBidi"/>
          <w:snapToGrid w:val="0"/>
          <w:spacing w:val="-4"/>
          <w:cs/>
        </w:rPr>
        <w:t>ขายส่งวัสดุอุปกรณ์</w:t>
      </w:r>
      <w:r w:rsidR="005D14A3" w:rsidRPr="0078362B">
        <w:rPr>
          <w:rFonts w:asciiTheme="majorBidi" w:hAnsiTheme="majorBidi" w:cstheme="majorBidi"/>
          <w:snapToGrid w:val="0"/>
          <w:spacing w:val="-4"/>
          <w:cs/>
        </w:rPr>
        <w:t>และ</w:t>
      </w:r>
      <w:r w:rsidR="00B75E1B" w:rsidRPr="0078362B">
        <w:rPr>
          <w:rFonts w:asciiTheme="majorBidi" w:hAnsiTheme="majorBidi" w:cstheme="majorBidi"/>
          <w:snapToGrid w:val="0"/>
          <w:spacing w:val="-4"/>
          <w:cs/>
        </w:rPr>
        <w:t>เครื่องตกแต่งที่ใช้ในงานก่อสร้าง</w:t>
      </w:r>
    </w:p>
    <w:p w14:paraId="1854806A" w14:textId="37767DE6" w:rsidR="005039DE" w:rsidRPr="0078362B" w:rsidRDefault="005039DE" w:rsidP="00437FE4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spacing w:val="-4"/>
          <w:cs/>
        </w:rPr>
      </w:pPr>
    </w:p>
    <w:p w14:paraId="1D7753CC" w14:textId="016393DC" w:rsidR="002E0827" w:rsidRPr="0078362B" w:rsidRDefault="002E0827" w:rsidP="00437FE4">
      <w:pPr>
        <w:ind w:left="2160" w:hanging="893"/>
        <w:jc w:val="thaiDistribute"/>
        <w:rPr>
          <w:rFonts w:asciiTheme="majorBidi" w:hAnsiTheme="majorBidi" w:cstheme="majorBidi"/>
          <w:cs/>
        </w:rPr>
        <w:sectPr w:rsidR="002E0827" w:rsidRPr="0078362B" w:rsidSect="002E082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435"/>
        </w:sectPr>
      </w:pPr>
    </w:p>
    <w:p w14:paraId="15B14401" w14:textId="4EDCE60C" w:rsidR="005039DE" w:rsidRPr="0078362B" w:rsidRDefault="00FA46D0" w:rsidP="005039DE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FA46D0">
        <w:rPr>
          <w:rFonts w:asciiTheme="majorBidi" w:hAnsiTheme="majorBidi" w:cstheme="majorBidi"/>
          <w:snapToGrid w:val="0"/>
          <w:lang w:val="en-US"/>
        </w:rPr>
        <w:lastRenderedPageBreak/>
        <w:t>1</w:t>
      </w:r>
      <w:r w:rsidR="005039DE" w:rsidRPr="0078362B">
        <w:rPr>
          <w:rFonts w:asciiTheme="majorBidi" w:hAnsiTheme="majorBidi" w:cstheme="majorBidi"/>
          <w:snapToGrid w:val="0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2</w:t>
      </w:r>
      <w:r w:rsidR="005039DE" w:rsidRPr="0078362B">
        <w:rPr>
          <w:rFonts w:asciiTheme="majorBidi" w:hAnsiTheme="majorBidi" w:cstheme="majorBidi"/>
          <w:snapToGrid w:val="0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3</w:t>
      </w:r>
      <w:r w:rsidR="005039DE" w:rsidRPr="0078362B">
        <w:rPr>
          <w:rFonts w:asciiTheme="majorBidi" w:hAnsiTheme="majorBidi" w:cstheme="majorBidi"/>
          <w:snapToGrid w:val="0"/>
          <w:lang w:val="en-US"/>
        </w:rPr>
        <w:tab/>
      </w:r>
      <w:r w:rsidR="005039DE" w:rsidRPr="0078362B">
        <w:rPr>
          <w:rFonts w:asciiTheme="majorBidi" w:hAnsiTheme="majorBidi" w:cstheme="majorBidi"/>
          <w:snapToGrid w:val="0"/>
          <w:cs/>
          <w:lang w:val="en-US"/>
        </w:rPr>
        <w:t>บริษัท เจ้าพระยา เอส</w:t>
      </w:r>
      <w:proofErr w:type="spellStart"/>
      <w:r w:rsidR="005039DE" w:rsidRPr="0078362B">
        <w:rPr>
          <w:rFonts w:asciiTheme="majorBidi" w:hAnsiTheme="majorBidi" w:cstheme="majorBidi"/>
          <w:snapToGrid w:val="0"/>
          <w:cs/>
          <w:lang w:val="en-US"/>
        </w:rPr>
        <w:t>เต</w:t>
      </w:r>
      <w:proofErr w:type="spellEnd"/>
      <w:r w:rsidR="005039DE" w:rsidRPr="0078362B">
        <w:rPr>
          <w:rFonts w:asciiTheme="majorBidi" w:hAnsiTheme="majorBidi" w:cstheme="majorBidi"/>
          <w:snapToGrid w:val="0"/>
          <w:cs/>
          <w:lang w:val="en-US"/>
        </w:rPr>
        <w:t>ต เรสซิเด้น</w:t>
      </w:r>
      <w:proofErr w:type="spellStart"/>
      <w:r w:rsidR="005039DE" w:rsidRPr="0078362B">
        <w:rPr>
          <w:rFonts w:asciiTheme="majorBidi" w:hAnsiTheme="majorBidi" w:cstheme="majorBidi"/>
          <w:snapToGrid w:val="0"/>
          <w:cs/>
          <w:lang w:val="en-US"/>
        </w:rPr>
        <w:t>ซ์</w:t>
      </w:r>
      <w:proofErr w:type="spellEnd"/>
      <w:r w:rsidR="005039DE" w:rsidRPr="0078362B">
        <w:rPr>
          <w:rFonts w:asciiTheme="majorBidi" w:hAnsiTheme="majorBidi" w:cstheme="majorBidi"/>
          <w:snapToGrid w:val="0"/>
          <w:cs/>
          <w:lang w:val="en-US"/>
        </w:rPr>
        <w:t xml:space="preserve"> จำกัด เป็นบริษัทที่จดทะเบียนในประเทศไทย เมื่อวันที่ </w:t>
      </w:r>
      <w:r w:rsidRPr="00FA46D0">
        <w:rPr>
          <w:rFonts w:asciiTheme="majorBidi" w:hAnsiTheme="majorBidi" w:cstheme="majorBidi"/>
          <w:snapToGrid w:val="0"/>
          <w:lang w:val="en-US"/>
        </w:rPr>
        <w:t>20</w:t>
      </w:r>
      <w:r w:rsidR="005039DE" w:rsidRPr="0078362B">
        <w:rPr>
          <w:rFonts w:asciiTheme="majorBidi" w:hAnsiTheme="majorBidi" w:cstheme="majorBidi"/>
          <w:snapToGrid w:val="0"/>
          <w:cs/>
          <w:lang w:val="en-US"/>
        </w:rPr>
        <w:t xml:space="preserve"> ตุลาคม </w:t>
      </w:r>
      <w:r w:rsidRPr="00FA46D0">
        <w:rPr>
          <w:rFonts w:asciiTheme="majorBidi" w:hAnsiTheme="majorBidi" w:cstheme="majorBidi"/>
          <w:snapToGrid w:val="0"/>
          <w:lang w:val="en-US"/>
        </w:rPr>
        <w:t>2557</w:t>
      </w:r>
      <w:r w:rsidR="005039DE" w:rsidRPr="0078362B">
        <w:rPr>
          <w:rFonts w:asciiTheme="majorBidi" w:hAnsiTheme="majorBidi" w:cstheme="majorBidi"/>
          <w:snapToGrid w:val="0"/>
          <w:cs/>
          <w:lang w:val="en-US"/>
        </w:rPr>
        <w:t xml:space="preserve"> โดยมีสำนักงานใหญ่ตั้งอยู่เลขที่ </w:t>
      </w:r>
      <w:r w:rsidRPr="00FA46D0">
        <w:rPr>
          <w:rFonts w:asciiTheme="majorBidi" w:hAnsiTheme="majorBidi" w:cstheme="majorBidi"/>
          <w:snapToGrid w:val="0"/>
          <w:lang w:val="en-US"/>
        </w:rPr>
        <w:t>898</w:t>
      </w:r>
      <w:r w:rsidR="005039DE" w:rsidRPr="0078362B">
        <w:rPr>
          <w:rFonts w:asciiTheme="majorBidi" w:hAnsiTheme="majorBidi" w:cstheme="majorBidi"/>
          <w:snapToGrid w:val="0"/>
          <w:cs/>
          <w:lang w:val="en-US"/>
        </w:rPr>
        <w:t xml:space="preserve"> อาคารเพลินจิต</w:t>
      </w:r>
      <w:r w:rsidR="0049607F" w:rsidRPr="0078362B">
        <w:rPr>
          <w:rFonts w:asciiTheme="majorBidi" w:hAnsiTheme="majorBidi" w:cstheme="majorBidi"/>
          <w:snapToGrid w:val="0"/>
          <w:lang w:val="en-US"/>
        </w:rPr>
        <w:t xml:space="preserve">      </w:t>
      </w:r>
      <w:r w:rsidR="005039DE" w:rsidRPr="0078362B">
        <w:rPr>
          <w:rFonts w:asciiTheme="majorBidi" w:hAnsiTheme="majorBidi" w:cstheme="majorBidi"/>
          <w:snapToGrid w:val="0"/>
          <w:cs/>
          <w:lang w:val="en-US"/>
        </w:rPr>
        <w:t>ทาว</w:t>
      </w:r>
      <w:proofErr w:type="spellStart"/>
      <w:r w:rsidR="005039DE" w:rsidRPr="0078362B">
        <w:rPr>
          <w:rFonts w:asciiTheme="majorBidi" w:hAnsiTheme="majorBidi" w:cstheme="majorBidi"/>
          <w:snapToGrid w:val="0"/>
          <w:cs/>
          <w:lang w:val="en-US"/>
        </w:rPr>
        <w:t>เวอร์</w:t>
      </w:r>
      <w:proofErr w:type="spellEnd"/>
      <w:r w:rsidR="005039DE" w:rsidRPr="0078362B">
        <w:rPr>
          <w:rFonts w:asciiTheme="majorBidi" w:hAnsiTheme="majorBidi" w:cstheme="majorBidi"/>
          <w:snapToGrid w:val="0"/>
          <w:cs/>
          <w:lang w:val="en-US"/>
        </w:rPr>
        <w:t xml:space="preserve"> ชั้นที่ </w:t>
      </w:r>
      <w:r w:rsidRPr="00FA46D0">
        <w:rPr>
          <w:rFonts w:asciiTheme="majorBidi" w:hAnsiTheme="majorBidi" w:cstheme="majorBidi"/>
          <w:snapToGrid w:val="0"/>
          <w:lang w:val="en-US"/>
        </w:rPr>
        <w:t>20</w:t>
      </w:r>
      <w:r w:rsidR="005039DE" w:rsidRPr="0078362B">
        <w:rPr>
          <w:rFonts w:asciiTheme="majorBidi" w:hAnsiTheme="majorBidi" w:cstheme="majorBidi"/>
          <w:snapToGrid w:val="0"/>
          <w:cs/>
          <w:lang w:val="en-US"/>
        </w:rPr>
        <w:t xml:space="preserve"> ถนนเพลินจิต แขวงลุมพินี เขตปทุมวัน กรุงเทพมหานคร เพื่อประกอบธุรกิจเป็นผู้บริหารอสังหาริมทรัพย์ของโครงการเจ้าพระยา เอสเตท</w:t>
      </w:r>
    </w:p>
    <w:p w14:paraId="05D6780E" w14:textId="36E94173" w:rsidR="0055183B" w:rsidRPr="0078362B" w:rsidRDefault="00FA46D0" w:rsidP="00437FE4">
      <w:pPr>
        <w:spacing w:after="160"/>
        <w:ind w:left="2160" w:hanging="893"/>
        <w:jc w:val="thaiDistribute"/>
        <w:rPr>
          <w:rFonts w:asciiTheme="majorBidi" w:hAnsiTheme="majorBidi" w:cstheme="majorBidi"/>
          <w:snapToGrid w:val="0"/>
          <w:cs/>
        </w:rPr>
      </w:pP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5039DE" w:rsidRPr="0078362B">
        <w:rPr>
          <w:rFonts w:asciiTheme="majorBidi" w:hAnsiTheme="majorBidi" w:cstheme="majorBidi"/>
          <w:snapToGrid w:val="0"/>
          <w:cs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2</w:t>
      </w:r>
      <w:r w:rsidR="005039DE" w:rsidRPr="0078362B">
        <w:rPr>
          <w:rFonts w:asciiTheme="majorBidi" w:hAnsiTheme="majorBidi" w:cstheme="majorBidi"/>
          <w:snapToGrid w:val="0"/>
          <w:cs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4</w:t>
      </w:r>
      <w:r w:rsidR="005039DE" w:rsidRPr="0078362B">
        <w:rPr>
          <w:rFonts w:asciiTheme="majorBidi" w:hAnsiTheme="majorBidi" w:cstheme="majorBidi"/>
          <w:snapToGrid w:val="0"/>
          <w:cs/>
        </w:rPr>
        <w:tab/>
      </w:r>
      <w:r w:rsidR="0055183B" w:rsidRPr="0078362B">
        <w:rPr>
          <w:rFonts w:asciiTheme="majorBidi" w:hAnsiTheme="majorBidi" w:cstheme="majorBidi"/>
          <w:snapToGrid w:val="0"/>
          <w:cs/>
        </w:rPr>
        <w:t>บริษัท ซีจีดี ดาต้า จำกัด</w:t>
      </w:r>
      <w:r w:rsidR="0055183B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55183B" w:rsidRPr="0078362B">
        <w:rPr>
          <w:rFonts w:asciiTheme="majorBidi" w:hAnsiTheme="majorBidi" w:cstheme="majorBidi"/>
          <w:snapToGrid w:val="0"/>
          <w:cs/>
        </w:rPr>
        <w:t xml:space="preserve">เป็นบริษัทที่จดทะเบียนในฮ่องกง เมื่อวันที่ </w:t>
      </w:r>
      <w:r w:rsidRPr="00FA46D0">
        <w:rPr>
          <w:rFonts w:asciiTheme="majorBidi" w:hAnsiTheme="majorBidi" w:cstheme="majorBidi"/>
          <w:snapToGrid w:val="0"/>
          <w:lang w:val="en-US"/>
        </w:rPr>
        <w:t>22</w:t>
      </w:r>
      <w:r w:rsidR="0055183B" w:rsidRPr="0078362B">
        <w:rPr>
          <w:rFonts w:asciiTheme="majorBidi" w:hAnsiTheme="majorBidi" w:cstheme="majorBidi"/>
          <w:snapToGrid w:val="0"/>
          <w:cs/>
        </w:rPr>
        <w:t xml:space="preserve"> ตุลาคม </w:t>
      </w:r>
      <w:r w:rsidRPr="00FA46D0">
        <w:rPr>
          <w:rFonts w:asciiTheme="majorBidi" w:hAnsiTheme="majorBidi" w:cstheme="majorBidi"/>
          <w:snapToGrid w:val="0"/>
          <w:lang w:val="en-US"/>
        </w:rPr>
        <w:t>2556</w:t>
      </w:r>
      <w:r w:rsidR="0055183B" w:rsidRPr="0078362B">
        <w:rPr>
          <w:rFonts w:asciiTheme="majorBidi" w:hAnsiTheme="majorBidi" w:cstheme="majorBidi"/>
          <w:snapToGrid w:val="0"/>
          <w:cs/>
        </w:rPr>
        <w:t xml:space="preserve"> </w:t>
      </w:r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 xml:space="preserve">โดยมีสำนักงานใหญ่ตั้งอยู่ที่ 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>Suite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 xml:space="preserve">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3004</w:t>
      </w:r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 xml:space="preserve"> Universal 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>Trade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 xml:space="preserve"> CTR,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>-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5</w:t>
      </w:r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 xml:space="preserve">A 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>Arbuthnot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 xml:space="preserve"> 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>Road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>,</w:t>
      </w:r>
      <w:r w:rsidR="0055183B" w:rsidRPr="0078362B">
        <w:rPr>
          <w:rFonts w:asciiTheme="majorBidi" w:hAnsiTheme="majorBidi" w:cstheme="majorBidi"/>
          <w:snapToGrid w:val="0"/>
          <w:cs/>
        </w:rPr>
        <w:t xml:space="preserve"> 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>Central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 xml:space="preserve">, 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>Hong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>Kong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>, เพื่อประกอบธุรกิจการลงทุน โดย</w:t>
      </w:r>
      <w:r w:rsidR="00185335" w:rsidRPr="0078362B">
        <w:rPr>
          <w:rFonts w:asciiTheme="majorBidi" w:hAnsiTheme="majorBidi" w:cstheme="majorBidi"/>
          <w:snapToGrid w:val="0"/>
          <w:spacing w:val="4"/>
          <w:cs/>
        </w:rPr>
        <w:t>การ</w:t>
      </w:r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>ถือหุ้นในบริษัทอื่น</w:t>
      </w:r>
      <w:r w:rsidR="0055183B" w:rsidRPr="0078362B">
        <w:rPr>
          <w:rFonts w:asciiTheme="majorBidi" w:hAnsiTheme="majorBidi" w:cstheme="majorBidi"/>
          <w:snapToGrid w:val="0"/>
          <w:cs/>
        </w:rPr>
        <w:t xml:space="preserve"> (Holding Company)</w:t>
      </w:r>
    </w:p>
    <w:p w14:paraId="0FC85461" w14:textId="4CA794D3" w:rsidR="00766225" w:rsidRPr="0078362B" w:rsidRDefault="00766225" w:rsidP="00437FE4">
      <w:pPr>
        <w:spacing w:before="240" w:after="240"/>
        <w:ind w:left="2160"/>
        <w:jc w:val="thaiDistribute"/>
        <w:rPr>
          <w:rFonts w:asciiTheme="majorBidi" w:hAnsiTheme="majorBidi" w:cstheme="majorBidi"/>
          <w:snapToGrid w:val="0"/>
          <w:spacing w:val="2"/>
          <w:cs/>
        </w:rPr>
      </w:pPr>
      <w:r w:rsidRPr="0078362B">
        <w:rPr>
          <w:rFonts w:asciiTheme="majorBidi" w:hAnsiTheme="majorBidi" w:cstheme="majorBidi"/>
          <w:snapToGrid w:val="0"/>
          <w:cs/>
        </w:rPr>
        <w:t>ปัจจุบัน บริษัท ซีจีดี ดาต้า จำกัด ได้ดำเนินการเลิกกิจการเสร็จสิ้นแล้ว</w:t>
      </w:r>
      <w:r w:rsidRPr="0078362B">
        <w:rPr>
          <w:rFonts w:asciiTheme="majorBidi" w:hAnsiTheme="majorBidi" w:cstheme="majorBidi"/>
          <w:snapToGrid w:val="0"/>
          <w:spacing w:val="-12"/>
          <w:cs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</w:rPr>
        <w:t xml:space="preserve">(ดูหมายเหตุข้อ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28</w:t>
      </w:r>
      <w:r w:rsidRPr="0078362B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</w:t>
      </w:r>
      <w:r w:rsidRPr="0078362B">
        <w:rPr>
          <w:rFonts w:asciiTheme="majorBidi" w:hAnsiTheme="majorBidi" w:cstheme="majorBidi"/>
          <w:snapToGrid w:val="0"/>
          <w:lang w:val="en-US"/>
        </w:rPr>
        <w:t>)</w:t>
      </w:r>
    </w:p>
    <w:p w14:paraId="1359D5EC" w14:textId="391265A3" w:rsidR="0055183B" w:rsidRPr="0078362B" w:rsidRDefault="00FA46D0" w:rsidP="00437FE4">
      <w:pPr>
        <w:spacing w:after="160"/>
        <w:ind w:left="2160" w:hanging="893"/>
        <w:jc w:val="thaiDistribute"/>
        <w:rPr>
          <w:rFonts w:asciiTheme="majorBidi" w:hAnsiTheme="majorBidi" w:cstheme="majorBidi"/>
          <w:snapToGrid w:val="0"/>
          <w:cs/>
        </w:rPr>
      </w:pP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55183B" w:rsidRPr="0078362B">
        <w:rPr>
          <w:rFonts w:asciiTheme="majorBidi" w:hAnsiTheme="majorBidi" w:cstheme="majorBidi"/>
          <w:snapToGrid w:val="0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2</w:t>
      </w:r>
      <w:r w:rsidR="0055183B" w:rsidRPr="0078362B">
        <w:rPr>
          <w:rFonts w:asciiTheme="majorBidi" w:hAnsiTheme="majorBidi" w:cstheme="majorBidi"/>
          <w:snapToGrid w:val="0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5</w:t>
      </w:r>
      <w:r w:rsidR="0055183B" w:rsidRPr="0078362B">
        <w:rPr>
          <w:rFonts w:asciiTheme="majorBidi" w:hAnsiTheme="majorBidi" w:cstheme="majorBidi"/>
          <w:snapToGrid w:val="0"/>
          <w:lang w:val="en-US"/>
        </w:rPr>
        <w:tab/>
      </w:r>
      <w:r w:rsidR="0055183B" w:rsidRPr="0078362B">
        <w:rPr>
          <w:rFonts w:asciiTheme="majorBidi" w:hAnsiTheme="majorBidi" w:cstheme="majorBidi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 xml:space="preserve">เมื่อวันที่ 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29</w:t>
      </w:r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 xml:space="preserve"> ตุลาคม 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2556</w:t>
      </w:r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 xml:space="preserve"> โดยมีสำนักงานใหญ่ตั้งอยู่ที่ 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8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4"/>
          <w:vertAlign w:val="superscript"/>
          <w:cs/>
        </w:rPr>
        <w:t>th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>Floor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 xml:space="preserve">, 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>Medine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>Mews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4"/>
          <w:cs/>
        </w:rPr>
        <w:t>,</w:t>
      </w:r>
      <w:r w:rsidR="0055183B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>La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 xml:space="preserve"> 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>Chaussee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 xml:space="preserve"> Street, 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>Port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 xml:space="preserve"> 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>Louis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 xml:space="preserve">, 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>Mauritius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 xml:space="preserve"> เพื่อประกอบธุรกิจการลงทุน โดย</w:t>
      </w:r>
      <w:r w:rsidR="00185335" w:rsidRPr="0078362B">
        <w:rPr>
          <w:rFonts w:asciiTheme="majorBidi" w:hAnsiTheme="majorBidi" w:cstheme="majorBidi"/>
          <w:snapToGrid w:val="0"/>
          <w:spacing w:val="-4"/>
          <w:cs/>
        </w:rPr>
        <w:t>การ</w:t>
      </w:r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>ถือหุ้น</w:t>
      </w:r>
      <w:r w:rsidR="0055183B" w:rsidRPr="0078362B">
        <w:rPr>
          <w:rFonts w:asciiTheme="majorBidi" w:hAnsiTheme="majorBidi" w:cstheme="majorBidi"/>
          <w:snapToGrid w:val="0"/>
          <w:cs/>
        </w:rPr>
        <w:t>ในบริษัทอื่น (Holding Company)</w:t>
      </w:r>
    </w:p>
    <w:p w14:paraId="7870798D" w14:textId="25A09628" w:rsidR="00655F0B" w:rsidRPr="0078362B" w:rsidRDefault="00655F0B" w:rsidP="00437FE4">
      <w:pPr>
        <w:spacing w:before="240" w:after="240"/>
        <w:ind w:left="2160"/>
        <w:jc w:val="thaiDistribute"/>
        <w:rPr>
          <w:rFonts w:asciiTheme="majorBidi" w:hAnsiTheme="majorBidi" w:cstheme="majorBidi"/>
          <w:snapToGrid w:val="0"/>
          <w:spacing w:val="2"/>
          <w:cs/>
        </w:rPr>
      </w:pPr>
      <w:r w:rsidRPr="0078362B">
        <w:rPr>
          <w:rFonts w:asciiTheme="majorBidi" w:hAnsiTheme="majorBidi" w:cstheme="majorBidi"/>
          <w:snapToGrid w:val="0"/>
          <w:spacing w:val="-4"/>
          <w:cs/>
        </w:rPr>
        <w:t xml:space="preserve">ปัจจุบัน บริษัท ซีจีดี ดิจิตอล พาร์ทเนอร์ จำกัด </w:t>
      </w:r>
      <w:r w:rsidR="00766225" w:rsidRPr="0078362B">
        <w:rPr>
          <w:rFonts w:asciiTheme="majorBidi" w:hAnsiTheme="majorBidi" w:cstheme="majorBidi"/>
          <w:snapToGrid w:val="0"/>
          <w:spacing w:val="-4"/>
          <w:cs/>
        </w:rPr>
        <w:t xml:space="preserve">อยู่ระหว่างการเลิกกิจการ </w:t>
      </w:r>
      <w:r w:rsidR="002D1AE7" w:rsidRPr="0078362B">
        <w:rPr>
          <w:rFonts w:asciiTheme="majorBidi" w:hAnsiTheme="majorBidi" w:cstheme="majorBidi"/>
          <w:snapToGrid w:val="0"/>
          <w:spacing w:val="-4"/>
          <w:cs/>
        </w:rPr>
        <w:t>(ดูหมายเหตุ</w:t>
      </w:r>
      <w:r w:rsidR="002D1AE7" w:rsidRPr="0078362B">
        <w:rPr>
          <w:rFonts w:asciiTheme="majorBidi" w:hAnsiTheme="majorBidi" w:cstheme="majorBidi"/>
          <w:snapToGrid w:val="0"/>
          <w:cs/>
        </w:rPr>
        <w:t xml:space="preserve">ข้อ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28</w:t>
      </w:r>
      <w:r w:rsidR="002D1AE7" w:rsidRPr="0078362B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</w:t>
      </w:r>
      <w:r w:rsidR="002D1AE7" w:rsidRPr="0078362B">
        <w:rPr>
          <w:rFonts w:asciiTheme="majorBidi" w:hAnsiTheme="majorBidi" w:cstheme="majorBidi"/>
          <w:snapToGrid w:val="0"/>
          <w:lang w:val="en-US"/>
        </w:rPr>
        <w:t>)</w:t>
      </w:r>
    </w:p>
    <w:p w14:paraId="0DF4069E" w14:textId="3EC943DA" w:rsidR="0055183B" w:rsidRPr="0078362B" w:rsidRDefault="00FA46D0" w:rsidP="00437FE4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55183B" w:rsidRPr="0078362B">
        <w:rPr>
          <w:rFonts w:asciiTheme="majorBidi" w:hAnsiTheme="majorBidi" w:cstheme="majorBidi"/>
          <w:snapToGrid w:val="0"/>
          <w:lang w:val="en-GB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2</w:t>
      </w:r>
      <w:r w:rsidR="0055183B" w:rsidRPr="0078362B">
        <w:rPr>
          <w:rFonts w:asciiTheme="majorBidi" w:hAnsiTheme="majorBidi" w:cstheme="majorBidi"/>
          <w:snapToGrid w:val="0"/>
          <w:lang w:val="en-GB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6</w:t>
      </w:r>
      <w:r w:rsidR="0055183B" w:rsidRPr="0078362B">
        <w:rPr>
          <w:rFonts w:asciiTheme="majorBidi" w:hAnsiTheme="majorBidi" w:cstheme="majorBidi"/>
          <w:snapToGrid w:val="0"/>
          <w:spacing w:val="-4"/>
          <w:lang w:val="en-GB"/>
        </w:rPr>
        <w:tab/>
      </w:r>
      <w:r w:rsidR="0055183B" w:rsidRPr="0078362B">
        <w:rPr>
          <w:rFonts w:asciiTheme="majorBidi" w:hAnsiTheme="majorBidi" w:cstheme="majorBidi"/>
          <w:snapToGrid w:val="0"/>
          <w:spacing w:val="-12"/>
          <w:cs/>
        </w:rPr>
        <w:t>บริษัท ซีจียู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-12"/>
          <w:cs/>
        </w:rPr>
        <w:t>เค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-12"/>
          <w:cs/>
        </w:rPr>
        <w:t xml:space="preserve"> </w:t>
      </w:r>
      <w:r w:rsidRPr="00FA46D0">
        <w:rPr>
          <w:rFonts w:asciiTheme="majorBidi" w:hAnsiTheme="majorBidi" w:cstheme="majorBidi"/>
          <w:snapToGrid w:val="0"/>
          <w:spacing w:val="-12"/>
          <w:lang w:val="en-US"/>
        </w:rPr>
        <w:t>1</w:t>
      </w:r>
      <w:r w:rsidR="0055183B" w:rsidRPr="0078362B">
        <w:rPr>
          <w:rFonts w:asciiTheme="majorBidi" w:hAnsiTheme="majorBidi" w:cstheme="majorBidi"/>
          <w:snapToGrid w:val="0"/>
          <w:spacing w:val="-12"/>
          <w:cs/>
        </w:rPr>
        <w:t xml:space="preserve"> จำกัด เป็นบริษัทที่จดทะเบียนในประเทศเก</w:t>
      </w:r>
      <w:proofErr w:type="spellStart"/>
      <w:r w:rsidR="0055183B" w:rsidRPr="0078362B">
        <w:rPr>
          <w:rFonts w:asciiTheme="majorBidi" w:hAnsiTheme="majorBidi" w:cstheme="majorBidi"/>
          <w:snapToGrid w:val="0"/>
          <w:spacing w:val="-12"/>
          <w:cs/>
        </w:rPr>
        <w:t>ิร์นซีย์</w:t>
      </w:r>
      <w:proofErr w:type="spellEnd"/>
      <w:r w:rsidR="0055183B" w:rsidRPr="0078362B">
        <w:rPr>
          <w:rFonts w:asciiTheme="majorBidi" w:hAnsiTheme="majorBidi" w:cstheme="majorBidi"/>
          <w:snapToGrid w:val="0"/>
          <w:spacing w:val="-12"/>
          <w:cs/>
        </w:rPr>
        <w:t xml:space="preserve"> เมื่อวันที่</w:t>
      </w:r>
      <w:r w:rsidR="0055183B" w:rsidRPr="0078362B">
        <w:rPr>
          <w:rFonts w:asciiTheme="majorBidi" w:hAnsiTheme="majorBidi" w:cstheme="majorBidi"/>
          <w:snapToGrid w:val="0"/>
          <w:spacing w:val="-16"/>
          <w:cs/>
        </w:rPr>
        <w:t xml:space="preserve"> </w:t>
      </w:r>
      <w:r w:rsidRPr="00FA46D0">
        <w:rPr>
          <w:rFonts w:asciiTheme="majorBidi" w:hAnsiTheme="majorBidi" w:cstheme="majorBidi"/>
          <w:snapToGrid w:val="0"/>
          <w:lang w:val="en-US"/>
        </w:rPr>
        <w:t>31</w:t>
      </w:r>
      <w:r w:rsidR="0055183B" w:rsidRPr="0078362B">
        <w:rPr>
          <w:rFonts w:asciiTheme="majorBidi" w:hAnsiTheme="majorBidi" w:cstheme="majorBidi"/>
          <w:snapToGrid w:val="0"/>
          <w:cs/>
        </w:rPr>
        <w:t xml:space="preserve"> กรกฎาคม </w:t>
      </w:r>
      <w:r w:rsidRPr="00FA46D0">
        <w:rPr>
          <w:rFonts w:asciiTheme="majorBidi" w:hAnsiTheme="majorBidi" w:cstheme="majorBidi"/>
          <w:snapToGrid w:val="0"/>
          <w:lang w:val="en-US"/>
        </w:rPr>
        <w:t>2558</w:t>
      </w:r>
      <w:r w:rsidR="0055183B" w:rsidRPr="0078362B">
        <w:rPr>
          <w:rFonts w:asciiTheme="majorBidi" w:hAnsiTheme="majorBidi" w:cstheme="majorBidi"/>
          <w:snapToGrid w:val="0"/>
          <w:cs/>
        </w:rPr>
        <w:t xml:space="preserve"> โดยมีสำนักงานใหญ่ตั้งอยู่ที่ </w:t>
      </w:r>
      <w:proofErr w:type="spellStart"/>
      <w:r w:rsidR="0055183B" w:rsidRPr="0078362B">
        <w:rPr>
          <w:rFonts w:asciiTheme="majorBidi" w:hAnsiTheme="majorBidi" w:cstheme="majorBidi"/>
          <w:snapToGrid w:val="0"/>
          <w:cs/>
        </w:rPr>
        <w:t>Anson</w:t>
      </w:r>
      <w:proofErr w:type="spellEnd"/>
      <w:r w:rsidR="0055183B" w:rsidRPr="0078362B">
        <w:rPr>
          <w:rFonts w:asciiTheme="majorBidi" w:hAnsiTheme="majorBidi" w:cstheme="majorBidi"/>
          <w:snapToGrid w:val="0"/>
          <w:cs/>
        </w:rPr>
        <w:t xml:space="preserve"> </w:t>
      </w:r>
      <w:proofErr w:type="spellStart"/>
      <w:r w:rsidR="0055183B" w:rsidRPr="0078362B">
        <w:rPr>
          <w:rFonts w:asciiTheme="majorBidi" w:hAnsiTheme="majorBidi" w:cstheme="majorBidi"/>
          <w:snapToGrid w:val="0"/>
          <w:cs/>
        </w:rPr>
        <w:t>Court</w:t>
      </w:r>
      <w:proofErr w:type="spellEnd"/>
      <w:r w:rsidR="0055183B" w:rsidRPr="0078362B">
        <w:rPr>
          <w:rFonts w:asciiTheme="majorBidi" w:hAnsiTheme="majorBidi" w:cstheme="majorBidi"/>
          <w:snapToGrid w:val="0"/>
          <w:cs/>
        </w:rPr>
        <w:t xml:space="preserve">, </w:t>
      </w:r>
      <w:proofErr w:type="spellStart"/>
      <w:r w:rsidR="0055183B" w:rsidRPr="0078362B">
        <w:rPr>
          <w:rFonts w:asciiTheme="majorBidi" w:hAnsiTheme="majorBidi" w:cstheme="majorBidi"/>
          <w:snapToGrid w:val="0"/>
          <w:cs/>
        </w:rPr>
        <w:t>La</w:t>
      </w:r>
      <w:proofErr w:type="spellEnd"/>
      <w:r w:rsidR="0055183B" w:rsidRPr="0078362B">
        <w:rPr>
          <w:rFonts w:asciiTheme="majorBidi" w:hAnsiTheme="majorBidi" w:cstheme="majorBidi"/>
          <w:snapToGrid w:val="0"/>
          <w:cs/>
        </w:rPr>
        <w:t xml:space="preserve"> </w:t>
      </w:r>
      <w:proofErr w:type="spellStart"/>
      <w:r w:rsidR="0055183B" w:rsidRPr="0078362B">
        <w:rPr>
          <w:rFonts w:asciiTheme="majorBidi" w:hAnsiTheme="majorBidi" w:cstheme="majorBidi"/>
          <w:snapToGrid w:val="0"/>
          <w:cs/>
        </w:rPr>
        <w:t>Route</w:t>
      </w:r>
      <w:proofErr w:type="spellEnd"/>
      <w:r w:rsidR="0055183B" w:rsidRPr="0078362B">
        <w:rPr>
          <w:rFonts w:asciiTheme="majorBidi" w:hAnsiTheme="majorBidi" w:cstheme="majorBidi"/>
          <w:snapToGrid w:val="0"/>
          <w:cs/>
        </w:rPr>
        <w:t xml:space="preserve"> </w:t>
      </w:r>
      <w:proofErr w:type="spellStart"/>
      <w:r w:rsidR="0055183B" w:rsidRPr="0078362B">
        <w:rPr>
          <w:rFonts w:asciiTheme="majorBidi" w:hAnsiTheme="majorBidi" w:cstheme="majorBidi"/>
          <w:snapToGrid w:val="0"/>
          <w:cs/>
        </w:rPr>
        <w:t>des</w:t>
      </w:r>
      <w:proofErr w:type="spellEnd"/>
      <w:r w:rsidR="0055183B" w:rsidRPr="0078362B">
        <w:rPr>
          <w:rFonts w:asciiTheme="majorBidi" w:hAnsiTheme="majorBidi" w:cstheme="majorBidi"/>
          <w:snapToGrid w:val="0"/>
          <w:cs/>
        </w:rPr>
        <w:t xml:space="preserve"> </w:t>
      </w:r>
      <w:proofErr w:type="spellStart"/>
      <w:r w:rsidR="0055183B" w:rsidRPr="0078362B">
        <w:rPr>
          <w:rFonts w:asciiTheme="majorBidi" w:hAnsiTheme="majorBidi" w:cstheme="majorBidi"/>
          <w:snapToGrid w:val="0"/>
          <w:cs/>
        </w:rPr>
        <w:t>Camps</w:t>
      </w:r>
      <w:proofErr w:type="spellEnd"/>
      <w:r w:rsidR="0055183B" w:rsidRPr="0078362B">
        <w:rPr>
          <w:rFonts w:asciiTheme="majorBidi" w:hAnsiTheme="majorBidi" w:cstheme="majorBidi"/>
          <w:snapToGrid w:val="0"/>
          <w:cs/>
        </w:rPr>
        <w:t>,</w:t>
      </w:r>
      <w:r w:rsidR="0055183B" w:rsidRPr="0078362B">
        <w:rPr>
          <w:rFonts w:asciiTheme="majorBidi" w:hAnsiTheme="majorBidi" w:cstheme="majorBidi"/>
          <w:snapToGrid w:val="0"/>
          <w:spacing w:val="-4"/>
          <w:cs/>
        </w:rPr>
        <w:t xml:space="preserve"> </w:t>
      </w:r>
      <w:r w:rsidR="0055183B" w:rsidRPr="0078362B">
        <w:rPr>
          <w:rFonts w:asciiTheme="majorBidi" w:hAnsiTheme="majorBidi" w:cstheme="majorBidi"/>
          <w:snapToGrid w:val="0"/>
          <w:cs/>
        </w:rPr>
        <w:t xml:space="preserve">St Martin, </w:t>
      </w:r>
      <w:proofErr w:type="spellStart"/>
      <w:r w:rsidR="0055183B" w:rsidRPr="0078362B">
        <w:rPr>
          <w:rFonts w:asciiTheme="majorBidi" w:hAnsiTheme="majorBidi" w:cstheme="majorBidi"/>
          <w:snapToGrid w:val="0"/>
          <w:cs/>
        </w:rPr>
        <w:t>Guernsey</w:t>
      </w:r>
      <w:proofErr w:type="spellEnd"/>
      <w:r w:rsidR="0055183B" w:rsidRPr="0078362B">
        <w:rPr>
          <w:rFonts w:asciiTheme="majorBidi" w:hAnsiTheme="majorBidi" w:cstheme="majorBidi"/>
          <w:snapToGrid w:val="0"/>
          <w:cs/>
        </w:rPr>
        <w:t>, GY</w:t>
      </w:r>
      <w:r w:rsidRPr="00FA46D0">
        <w:rPr>
          <w:rFonts w:asciiTheme="majorBidi" w:hAnsiTheme="majorBidi" w:cstheme="majorBidi"/>
          <w:snapToGrid w:val="0"/>
          <w:lang w:val="en-US"/>
        </w:rPr>
        <w:t>4</w:t>
      </w:r>
      <w:r w:rsidR="0055183B" w:rsidRPr="0078362B">
        <w:rPr>
          <w:rFonts w:asciiTheme="majorBidi" w:hAnsiTheme="majorBidi" w:cstheme="majorBidi"/>
          <w:snapToGrid w:val="0"/>
          <w:cs/>
        </w:rPr>
        <w:t xml:space="preserve"> </w:t>
      </w:r>
      <w:r w:rsidRPr="00FA46D0">
        <w:rPr>
          <w:rFonts w:asciiTheme="majorBidi" w:hAnsiTheme="majorBidi" w:cstheme="majorBidi"/>
          <w:snapToGrid w:val="0"/>
          <w:lang w:val="en-US"/>
        </w:rPr>
        <w:t>6</w:t>
      </w:r>
      <w:r w:rsidR="0055183B" w:rsidRPr="0078362B">
        <w:rPr>
          <w:rFonts w:asciiTheme="majorBidi" w:hAnsiTheme="majorBidi" w:cstheme="majorBidi"/>
          <w:snapToGrid w:val="0"/>
          <w:lang w:val="en-US"/>
        </w:rPr>
        <w:t>AD</w:t>
      </w:r>
      <w:r w:rsidR="0055183B" w:rsidRPr="0078362B">
        <w:rPr>
          <w:rFonts w:asciiTheme="majorBidi" w:hAnsiTheme="majorBidi" w:cstheme="majorBidi"/>
          <w:snapToGrid w:val="0"/>
          <w:cs/>
        </w:rPr>
        <w:t xml:space="preserve"> เพื่อประกอบธุรกิจอสังหาริมทรัพย์</w:t>
      </w:r>
    </w:p>
    <w:p w14:paraId="65AEA08E" w14:textId="3E9EE8D6" w:rsidR="0055183B" w:rsidRPr="0078362B" w:rsidRDefault="00FA46D0" w:rsidP="00437FE4">
      <w:pPr>
        <w:spacing w:before="240"/>
        <w:ind w:left="2160" w:hanging="893"/>
        <w:jc w:val="thaiDistribute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lang w:val="en-US"/>
        </w:rPr>
        <w:t>1</w:t>
      </w:r>
      <w:r w:rsidR="0055183B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55183B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7</w:t>
      </w:r>
      <w:r w:rsidR="0055183B" w:rsidRPr="0078362B">
        <w:rPr>
          <w:rFonts w:asciiTheme="majorBidi" w:hAnsiTheme="majorBidi" w:cstheme="majorBidi"/>
          <w:lang w:val="en-US"/>
        </w:rPr>
        <w:tab/>
      </w:r>
      <w:r w:rsidR="0055183B" w:rsidRPr="0078362B">
        <w:rPr>
          <w:rFonts w:asciiTheme="majorBidi" w:hAnsiTheme="majorBidi" w:cstheme="majorBidi"/>
          <w:cs/>
          <w:lang w:val="en-US"/>
        </w:rPr>
        <w:t>บริษัท ลี</w:t>
      </w:r>
      <w:proofErr w:type="spellStart"/>
      <w:r w:rsidR="0055183B" w:rsidRPr="0078362B">
        <w:rPr>
          <w:rFonts w:asciiTheme="majorBidi" w:hAnsiTheme="majorBidi" w:cstheme="majorBidi"/>
          <w:cs/>
          <w:lang w:val="en-US"/>
        </w:rPr>
        <w:t>ดดิ้ง</w:t>
      </w:r>
      <w:proofErr w:type="spellEnd"/>
      <w:r w:rsidR="0055183B" w:rsidRPr="0078362B">
        <w:rPr>
          <w:rFonts w:asciiTheme="majorBidi" w:hAnsiTheme="majorBidi" w:cstheme="majorBidi"/>
          <w:cs/>
          <w:lang w:val="en-US"/>
        </w:rPr>
        <w:t xml:space="preserve"> สคูล พาร์ทเนอร์ชิพ จำกัด เป็นบริษัทที่จดทะเบียนในประเทศเก</w:t>
      </w:r>
      <w:proofErr w:type="spellStart"/>
      <w:r w:rsidR="0055183B" w:rsidRPr="0078362B">
        <w:rPr>
          <w:rFonts w:asciiTheme="majorBidi" w:hAnsiTheme="majorBidi" w:cstheme="majorBidi"/>
          <w:cs/>
          <w:lang w:val="en-US"/>
        </w:rPr>
        <w:t>ิร์นซีย์</w:t>
      </w:r>
      <w:proofErr w:type="spellEnd"/>
      <w:r w:rsidR="0055183B" w:rsidRPr="0078362B">
        <w:rPr>
          <w:rFonts w:asciiTheme="majorBidi" w:hAnsiTheme="majorBidi" w:cstheme="majorBidi"/>
          <w:cs/>
          <w:lang w:val="en-US"/>
        </w:rPr>
        <w:t xml:space="preserve"> เมื่อวันที่ </w:t>
      </w:r>
      <w:r w:rsidRPr="00FA46D0">
        <w:rPr>
          <w:rFonts w:asciiTheme="majorBidi" w:hAnsiTheme="majorBidi" w:cstheme="majorBidi"/>
          <w:lang w:val="en-US"/>
        </w:rPr>
        <w:t>26</w:t>
      </w:r>
      <w:r w:rsidR="0055183B" w:rsidRPr="0078362B">
        <w:rPr>
          <w:rFonts w:asciiTheme="majorBidi" w:hAnsiTheme="majorBidi" w:cstheme="majorBidi"/>
          <w:cs/>
          <w:lang w:val="en-US"/>
        </w:rPr>
        <w:t xml:space="preserve"> สิงหาคม </w:t>
      </w:r>
      <w:r w:rsidRPr="00FA46D0">
        <w:rPr>
          <w:rFonts w:asciiTheme="majorBidi" w:hAnsiTheme="majorBidi" w:cstheme="majorBidi"/>
          <w:lang w:val="en-US"/>
        </w:rPr>
        <w:t>2559</w:t>
      </w:r>
      <w:r w:rsidR="0055183B" w:rsidRPr="0078362B">
        <w:rPr>
          <w:rFonts w:asciiTheme="majorBidi" w:hAnsiTheme="majorBidi" w:cstheme="majorBidi"/>
          <w:cs/>
          <w:lang w:val="en-US"/>
        </w:rPr>
        <w:t xml:space="preserve"> โดยมีสำนักงานใหญ่ตั้งอยู่ที่ </w:t>
      </w:r>
      <w:r w:rsidR="0055183B" w:rsidRPr="0078362B">
        <w:rPr>
          <w:rFonts w:asciiTheme="majorBidi" w:hAnsiTheme="majorBidi" w:cstheme="majorBidi"/>
          <w:lang w:val="en-US"/>
        </w:rPr>
        <w:t xml:space="preserve">Anson Court, La Route des </w:t>
      </w:r>
      <w:r w:rsidR="0055183B" w:rsidRPr="0078362B">
        <w:rPr>
          <w:rFonts w:asciiTheme="majorBidi" w:hAnsiTheme="majorBidi" w:cstheme="majorBidi"/>
          <w:spacing w:val="-6"/>
          <w:lang w:val="en-US"/>
        </w:rPr>
        <w:t>Camps, St Martin, Guernsey, GY</w:t>
      </w:r>
      <w:r w:rsidRPr="00FA46D0">
        <w:rPr>
          <w:rFonts w:asciiTheme="majorBidi" w:hAnsiTheme="majorBidi" w:cstheme="majorBidi"/>
          <w:spacing w:val="-6"/>
          <w:lang w:val="en-US"/>
        </w:rPr>
        <w:t>4</w:t>
      </w:r>
      <w:r w:rsidR="0055183B" w:rsidRPr="0078362B">
        <w:rPr>
          <w:rFonts w:asciiTheme="majorBidi" w:hAnsiTheme="majorBidi" w:cstheme="majorBidi"/>
          <w:spacing w:val="-6"/>
          <w:lang w:val="en-US"/>
        </w:rPr>
        <w:t xml:space="preserve"> </w:t>
      </w:r>
      <w:r w:rsidRPr="00FA46D0">
        <w:rPr>
          <w:rFonts w:asciiTheme="majorBidi" w:hAnsiTheme="majorBidi" w:cstheme="majorBidi"/>
          <w:spacing w:val="-6"/>
          <w:lang w:val="en-US"/>
        </w:rPr>
        <w:t>6</w:t>
      </w:r>
      <w:r w:rsidR="0055183B" w:rsidRPr="0078362B">
        <w:rPr>
          <w:rFonts w:asciiTheme="majorBidi" w:hAnsiTheme="majorBidi" w:cstheme="majorBidi"/>
          <w:spacing w:val="-6"/>
          <w:lang w:val="en-US"/>
        </w:rPr>
        <w:t xml:space="preserve">AD </w:t>
      </w:r>
      <w:r w:rsidR="0055183B" w:rsidRPr="0078362B">
        <w:rPr>
          <w:rFonts w:asciiTheme="majorBidi" w:hAnsiTheme="majorBidi" w:cstheme="majorBidi"/>
          <w:spacing w:val="-6"/>
          <w:cs/>
          <w:lang w:val="en-US"/>
        </w:rPr>
        <w:t>เพื่อประกอบธุรกิจ</w:t>
      </w:r>
      <w:r w:rsidR="006A10DF" w:rsidRPr="0078362B">
        <w:rPr>
          <w:rFonts w:asciiTheme="majorBidi" w:hAnsiTheme="majorBidi" w:cstheme="majorBidi"/>
          <w:spacing w:val="-6"/>
          <w:cs/>
          <w:lang w:val="en-US"/>
        </w:rPr>
        <w:t>การลงทุน</w:t>
      </w:r>
      <w:r w:rsidR="0051281C" w:rsidRPr="0078362B">
        <w:rPr>
          <w:rFonts w:asciiTheme="majorBidi" w:hAnsiTheme="majorBidi" w:cstheme="majorBidi"/>
          <w:spacing w:val="-6"/>
          <w:lang w:val="en-US"/>
        </w:rPr>
        <w:t xml:space="preserve"> </w:t>
      </w:r>
      <w:r w:rsidR="0055183B" w:rsidRPr="0078362B">
        <w:rPr>
          <w:rFonts w:asciiTheme="majorBidi" w:hAnsiTheme="majorBidi" w:cstheme="majorBidi"/>
          <w:spacing w:val="-6"/>
          <w:cs/>
          <w:lang w:val="en-US"/>
        </w:rPr>
        <w:t>โดยการถือหุ้นในบริษัทอื่น</w:t>
      </w:r>
      <w:r w:rsidR="0051281C" w:rsidRPr="0078362B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51281C" w:rsidRPr="0078362B">
        <w:rPr>
          <w:rFonts w:asciiTheme="majorBidi" w:hAnsiTheme="majorBidi" w:cstheme="majorBidi"/>
          <w:spacing w:val="-6"/>
          <w:lang w:val="en-US"/>
        </w:rPr>
        <w:t>(Holding Company)</w:t>
      </w:r>
    </w:p>
    <w:p w14:paraId="77525A86" w14:textId="39994A58" w:rsidR="00E655C9" w:rsidRPr="0078362B" w:rsidRDefault="00FA46D0" w:rsidP="00437FE4">
      <w:pPr>
        <w:spacing w:before="240" w:after="240"/>
        <w:ind w:left="2160" w:hanging="893"/>
        <w:jc w:val="thaiDistribute"/>
        <w:rPr>
          <w:rFonts w:asciiTheme="majorBidi" w:hAnsiTheme="majorBidi" w:cstheme="majorBidi"/>
          <w:snapToGrid w:val="0"/>
          <w:cs/>
        </w:rPr>
      </w:pP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E655C9" w:rsidRPr="0078362B">
        <w:rPr>
          <w:rFonts w:asciiTheme="majorBidi" w:hAnsiTheme="majorBidi" w:cstheme="majorBidi"/>
          <w:snapToGrid w:val="0"/>
          <w:lang w:val="en-GB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2</w:t>
      </w:r>
      <w:r w:rsidR="00E655C9" w:rsidRPr="0078362B">
        <w:rPr>
          <w:rFonts w:asciiTheme="majorBidi" w:hAnsiTheme="majorBidi" w:cstheme="majorBidi"/>
          <w:snapToGrid w:val="0"/>
          <w:lang w:val="en-GB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8</w:t>
      </w:r>
      <w:r w:rsidR="00E655C9" w:rsidRPr="0078362B">
        <w:rPr>
          <w:rFonts w:asciiTheme="majorBidi" w:hAnsiTheme="majorBidi" w:cstheme="majorBidi"/>
          <w:snapToGrid w:val="0"/>
          <w:spacing w:val="-4"/>
          <w:lang w:val="en-GB"/>
        </w:rPr>
        <w:tab/>
      </w:r>
      <w:r w:rsidR="00E655C9" w:rsidRPr="0078362B">
        <w:rPr>
          <w:rFonts w:asciiTheme="majorBidi" w:hAnsiTheme="majorBidi" w:cstheme="majorBidi"/>
          <w:snapToGrid w:val="0"/>
          <w:spacing w:val="8"/>
          <w:cs/>
        </w:rPr>
        <w:t>บริษัท เอชวายยู</w:t>
      </w:r>
      <w:proofErr w:type="spellStart"/>
      <w:r w:rsidR="00E655C9" w:rsidRPr="0078362B">
        <w:rPr>
          <w:rFonts w:asciiTheme="majorBidi" w:hAnsiTheme="majorBidi" w:cstheme="majorBidi"/>
          <w:snapToGrid w:val="0"/>
          <w:spacing w:val="8"/>
          <w:cs/>
        </w:rPr>
        <w:t>เค</w:t>
      </w:r>
      <w:proofErr w:type="spellEnd"/>
      <w:r w:rsidR="00E655C9" w:rsidRPr="0078362B">
        <w:rPr>
          <w:rFonts w:asciiTheme="majorBidi" w:hAnsiTheme="majorBidi" w:cstheme="majorBidi"/>
          <w:snapToGrid w:val="0"/>
          <w:spacing w:val="8"/>
          <w:cs/>
        </w:rPr>
        <w:t xml:space="preserve"> จำกัด เป็นบริษัทที่จดทะเบียนในประเทศเก</w:t>
      </w:r>
      <w:proofErr w:type="spellStart"/>
      <w:r w:rsidR="00E655C9" w:rsidRPr="0078362B">
        <w:rPr>
          <w:rFonts w:asciiTheme="majorBidi" w:hAnsiTheme="majorBidi" w:cstheme="majorBidi"/>
          <w:snapToGrid w:val="0"/>
          <w:spacing w:val="8"/>
          <w:cs/>
        </w:rPr>
        <w:t>ิร์นซีย์</w:t>
      </w:r>
      <w:proofErr w:type="spellEnd"/>
      <w:r w:rsidR="00E655C9" w:rsidRPr="0078362B">
        <w:rPr>
          <w:rFonts w:asciiTheme="majorBidi" w:hAnsiTheme="majorBidi" w:cstheme="majorBidi"/>
          <w:snapToGrid w:val="0"/>
          <w:spacing w:val="8"/>
          <w:cs/>
        </w:rPr>
        <w:t xml:space="preserve"> เมื่อวันที่</w:t>
      </w:r>
      <w:r w:rsidR="00E655C9" w:rsidRPr="0078362B">
        <w:rPr>
          <w:rFonts w:asciiTheme="majorBidi" w:hAnsiTheme="majorBidi" w:cstheme="majorBidi"/>
          <w:snapToGrid w:val="0"/>
          <w:spacing w:val="-16"/>
          <w:cs/>
        </w:rPr>
        <w:t xml:space="preserve"> </w:t>
      </w:r>
      <w:r w:rsidRPr="00FA46D0">
        <w:rPr>
          <w:rFonts w:asciiTheme="majorBidi" w:hAnsiTheme="majorBidi" w:cstheme="majorBidi"/>
          <w:snapToGrid w:val="0"/>
          <w:spacing w:val="-10"/>
          <w:lang w:val="en-US"/>
        </w:rPr>
        <w:t>27</w:t>
      </w:r>
      <w:r w:rsidR="00E655C9" w:rsidRPr="0078362B">
        <w:rPr>
          <w:rFonts w:asciiTheme="majorBidi" w:hAnsiTheme="majorBidi" w:cstheme="majorBidi"/>
          <w:snapToGrid w:val="0"/>
          <w:spacing w:val="-10"/>
          <w:cs/>
        </w:rPr>
        <w:t xml:space="preserve"> ตุลาคม </w:t>
      </w:r>
      <w:r w:rsidRPr="00FA46D0">
        <w:rPr>
          <w:rFonts w:asciiTheme="majorBidi" w:hAnsiTheme="majorBidi" w:cstheme="majorBidi"/>
          <w:snapToGrid w:val="0"/>
          <w:spacing w:val="-10"/>
          <w:lang w:val="en-US"/>
        </w:rPr>
        <w:t>2559</w:t>
      </w:r>
      <w:r w:rsidR="00E655C9" w:rsidRPr="0078362B">
        <w:rPr>
          <w:rFonts w:asciiTheme="majorBidi" w:hAnsiTheme="majorBidi" w:cstheme="majorBidi"/>
          <w:snapToGrid w:val="0"/>
          <w:spacing w:val="-10"/>
          <w:cs/>
        </w:rPr>
        <w:t xml:space="preserve"> โดยมีสำนักงานใหญ่ตั้งอยู่ที่ </w:t>
      </w:r>
      <w:proofErr w:type="spellStart"/>
      <w:r w:rsidR="00E655C9" w:rsidRPr="0078362B">
        <w:rPr>
          <w:rFonts w:asciiTheme="majorBidi" w:hAnsiTheme="majorBidi" w:cstheme="majorBidi"/>
          <w:snapToGrid w:val="0"/>
          <w:spacing w:val="-10"/>
          <w:cs/>
        </w:rPr>
        <w:t>Anson</w:t>
      </w:r>
      <w:proofErr w:type="spellEnd"/>
      <w:r w:rsidR="00E655C9" w:rsidRPr="0078362B">
        <w:rPr>
          <w:rFonts w:asciiTheme="majorBidi" w:hAnsiTheme="majorBidi" w:cstheme="majorBidi"/>
          <w:snapToGrid w:val="0"/>
          <w:spacing w:val="-10"/>
          <w:cs/>
        </w:rPr>
        <w:t xml:space="preserve"> </w:t>
      </w:r>
      <w:proofErr w:type="spellStart"/>
      <w:r w:rsidR="00E655C9" w:rsidRPr="0078362B">
        <w:rPr>
          <w:rFonts w:asciiTheme="majorBidi" w:hAnsiTheme="majorBidi" w:cstheme="majorBidi"/>
          <w:snapToGrid w:val="0"/>
          <w:spacing w:val="-10"/>
          <w:cs/>
        </w:rPr>
        <w:t>Court</w:t>
      </w:r>
      <w:proofErr w:type="spellEnd"/>
      <w:r w:rsidR="00E655C9" w:rsidRPr="0078362B">
        <w:rPr>
          <w:rFonts w:asciiTheme="majorBidi" w:hAnsiTheme="majorBidi" w:cstheme="majorBidi"/>
          <w:snapToGrid w:val="0"/>
          <w:spacing w:val="-10"/>
          <w:cs/>
        </w:rPr>
        <w:t xml:space="preserve">, </w:t>
      </w:r>
      <w:proofErr w:type="spellStart"/>
      <w:r w:rsidR="00E655C9" w:rsidRPr="0078362B">
        <w:rPr>
          <w:rFonts w:asciiTheme="majorBidi" w:hAnsiTheme="majorBidi" w:cstheme="majorBidi"/>
          <w:snapToGrid w:val="0"/>
          <w:spacing w:val="-10"/>
          <w:cs/>
        </w:rPr>
        <w:t>La</w:t>
      </w:r>
      <w:proofErr w:type="spellEnd"/>
      <w:r w:rsidR="00E655C9" w:rsidRPr="0078362B">
        <w:rPr>
          <w:rFonts w:asciiTheme="majorBidi" w:hAnsiTheme="majorBidi" w:cstheme="majorBidi"/>
          <w:snapToGrid w:val="0"/>
          <w:spacing w:val="-10"/>
          <w:cs/>
        </w:rPr>
        <w:t xml:space="preserve"> </w:t>
      </w:r>
      <w:proofErr w:type="spellStart"/>
      <w:r w:rsidR="00E655C9" w:rsidRPr="0078362B">
        <w:rPr>
          <w:rFonts w:asciiTheme="majorBidi" w:hAnsiTheme="majorBidi" w:cstheme="majorBidi"/>
          <w:snapToGrid w:val="0"/>
          <w:spacing w:val="-10"/>
          <w:cs/>
        </w:rPr>
        <w:t>Route</w:t>
      </w:r>
      <w:proofErr w:type="spellEnd"/>
      <w:r w:rsidR="00E655C9" w:rsidRPr="0078362B">
        <w:rPr>
          <w:rFonts w:asciiTheme="majorBidi" w:hAnsiTheme="majorBidi" w:cstheme="majorBidi"/>
          <w:snapToGrid w:val="0"/>
          <w:spacing w:val="-10"/>
          <w:cs/>
        </w:rPr>
        <w:t xml:space="preserve"> </w:t>
      </w:r>
      <w:proofErr w:type="spellStart"/>
      <w:r w:rsidR="00E655C9" w:rsidRPr="0078362B">
        <w:rPr>
          <w:rFonts w:asciiTheme="majorBidi" w:hAnsiTheme="majorBidi" w:cstheme="majorBidi"/>
          <w:snapToGrid w:val="0"/>
          <w:spacing w:val="-10"/>
          <w:cs/>
        </w:rPr>
        <w:t>des</w:t>
      </w:r>
      <w:proofErr w:type="spellEnd"/>
      <w:r w:rsidR="00E655C9" w:rsidRPr="0078362B">
        <w:rPr>
          <w:rFonts w:asciiTheme="majorBidi" w:hAnsiTheme="majorBidi" w:cstheme="majorBidi"/>
          <w:snapToGrid w:val="0"/>
          <w:spacing w:val="-10"/>
          <w:cs/>
        </w:rPr>
        <w:t xml:space="preserve"> </w:t>
      </w:r>
      <w:proofErr w:type="spellStart"/>
      <w:r w:rsidR="00E655C9" w:rsidRPr="0078362B">
        <w:rPr>
          <w:rFonts w:asciiTheme="majorBidi" w:hAnsiTheme="majorBidi" w:cstheme="majorBidi"/>
          <w:snapToGrid w:val="0"/>
          <w:spacing w:val="-10"/>
          <w:cs/>
        </w:rPr>
        <w:t>Camps</w:t>
      </w:r>
      <w:proofErr w:type="spellEnd"/>
      <w:r w:rsidR="00E655C9" w:rsidRPr="0078362B">
        <w:rPr>
          <w:rFonts w:asciiTheme="majorBidi" w:hAnsiTheme="majorBidi" w:cstheme="majorBidi"/>
          <w:snapToGrid w:val="0"/>
          <w:spacing w:val="-10"/>
          <w:cs/>
        </w:rPr>
        <w:t>, St Martin,</w:t>
      </w:r>
      <w:r w:rsidR="00E655C9" w:rsidRPr="0078362B">
        <w:rPr>
          <w:rFonts w:asciiTheme="majorBidi" w:hAnsiTheme="majorBidi" w:cstheme="majorBidi"/>
          <w:snapToGrid w:val="0"/>
          <w:cs/>
        </w:rPr>
        <w:t xml:space="preserve"> </w:t>
      </w:r>
      <w:proofErr w:type="spellStart"/>
      <w:r w:rsidR="00E655C9" w:rsidRPr="0078362B">
        <w:rPr>
          <w:rFonts w:asciiTheme="majorBidi" w:hAnsiTheme="majorBidi" w:cstheme="majorBidi"/>
          <w:snapToGrid w:val="0"/>
          <w:cs/>
        </w:rPr>
        <w:t>Guernsey</w:t>
      </w:r>
      <w:proofErr w:type="spellEnd"/>
      <w:r w:rsidR="00E655C9" w:rsidRPr="0078362B">
        <w:rPr>
          <w:rFonts w:asciiTheme="majorBidi" w:hAnsiTheme="majorBidi" w:cstheme="majorBidi"/>
          <w:snapToGrid w:val="0"/>
          <w:cs/>
        </w:rPr>
        <w:t>, GY</w:t>
      </w:r>
      <w:r w:rsidRPr="00FA46D0">
        <w:rPr>
          <w:rFonts w:asciiTheme="majorBidi" w:hAnsiTheme="majorBidi" w:cstheme="majorBidi"/>
          <w:snapToGrid w:val="0"/>
          <w:lang w:val="en-US"/>
        </w:rPr>
        <w:t>4</w:t>
      </w:r>
      <w:r w:rsidR="00E655C9" w:rsidRPr="0078362B">
        <w:rPr>
          <w:rFonts w:asciiTheme="majorBidi" w:hAnsiTheme="majorBidi" w:cstheme="majorBidi"/>
          <w:snapToGrid w:val="0"/>
          <w:cs/>
        </w:rPr>
        <w:t xml:space="preserve"> </w:t>
      </w:r>
      <w:r w:rsidRPr="00FA46D0">
        <w:rPr>
          <w:rFonts w:asciiTheme="majorBidi" w:hAnsiTheme="majorBidi" w:cstheme="majorBidi"/>
          <w:snapToGrid w:val="0"/>
          <w:lang w:val="en-US"/>
        </w:rPr>
        <w:t>6</w:t>
      </w:r>
      <w:r w:rsidR="00E655C9" w:rsidRPr="0078362B">
        <w:rPr>
          <w:rFonts w:asciiTheme="majorBidi" w:hAnsiTheme="majorBidi" w:cstheme="majorBidi"/>
          <w:snapToGrid w:val="0"/>
          <w:lang w:val="en-US"/>
        </w:rPr>
        <w:t>AD</w:t>
      </w:r>
      <w:r w:rsidR="00E655C9" w:rsidRPr="0078362B">
        <w:rPr>
          <w:rFonts w:asciiTheme="majorBidi" w:hAnsiTheme="majorBidi" w:cstheme="majorBidi"/>
          <w:snapToGrid w:val="0"/>
          <w:cs/>
        </w:rPr>
        <w:t xml:space="preserve"> เพื่อประกอบธุรกิจอสังหาริมทรัพย์ในต่างประเทศ</w:t>
      </w:r>
    </w:p>
    <w:p w14:paraId="2D67B8F2" w14:textId="47BADB13" w:rsidR="00655F0B" w:rsidRPr="0078362B" w:rsidRDefault="00655F0B" w:rsidP="00437FE4">
      <w:pPr>
        <w:spacing w:before="240" w:after="240"/>
        <w:ind w:left="2160"/>
        <w:jc w:val="thaiDistribute"/>
        <w:rPr>
          <w:rFonts w:asciiTheme="majorBidi" w:hAnsiTheme="majorBidi" w:cstheme="majorBidi"/>
          <w:snapToGrid w:val="0"/>
          <w:spacing w:val="-12"/>
          <w:lang w:val="en-US"/>
        </w:rPr>
      </w:pPr>
      <w:r w:rsidRPr="0078362B">
        <w:rPr>
          <w:rFonts w:asciiTheme="majorBidi" w:hAnsiTheme="majorBidi" w:cstheme="majorBidi"/>
          <w:snapToGrid w:val="0"/>
          <w:spacing w:val="-12"/>
          <w:cs/>
        </w:rPr>
        <w:t>ปัจจุบัน บริษัท เอชวายยู</w:t>
      </w:r>
      <w:proofErr w:type="spellStart"/>
      <w:r w:rsidRPr="0078362B">
        <w:rPr>
          <w:rFonts w:asciiTheme="majorBidi" w:hAnsiTheme="majorBidi" w:cstheme="majorBidi"/>
          <w:snapToGrid w:val="0"/>
          <w:spacing w:val="-12"/>
          <w:cs/>
        </w:rPr>
        <w:t>เค</w:t>
      </w:r>
      <w:proofErr w:type="spellEnd"/>
      <w:r w:rsidRPr="0078362B">
        <w:rPr>
          <w:rFonts w:asciiTheme="majorBidi" w:hAnsiTheme="majorBidi" w:cstheme="majorBidi"/>
          <w:snapToGrid w:val="0"/>
          <w:spacing w:val="-12"/>
          <w:cs/>
        </w:rPr>
        <w:t xml:space="preserve"> จำกัด ได้ดำเนินการเลิกกิจการเสร็จสิ้นแล้ว (ดูหมายเหตุข้อ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28</w:t>
      </w:r>
      <w:r w:rsidR="00720EEF" w:rsidRPr="0078362B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</w:t>
      </w:r>
      <w:r w:rsidRPr="0078362B">
        <w:rPr>
          <w:rFonts w:asciiTheme="majorBidi" w:hAnsiTheme="majorBidi" w:cstheme="majorBidi"/>
          <w:snapToGrid w:val="0"/>
          <w:spacing w:val="-12"/>
          <w:lang w:val="en-US"/>
        </w:rPr>
        <w:t>)</w:t>
      </w:r>
    </w:p>
    <w:p w14:paraId="479C7E87" w14:textId="120DCBAF" w:rsidR="00C32BB7" w:rsidRPr="0078362B" w:rsidRDefault="00655F0B" w:rsidP="005039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 w:rsidRPr="0078362B">
        <w:rPr>
          <w:rFonts w:asciiTheme="majorBidi" w:hAnsiTheme="majorBidi" w:cstheme="majorBidi"/>
          <w:b/>
          <w:bCs/>
          <w:lang w:val="en-US"/>
        </w:rPr>
        <w:br w:type="page"/>
      </w:r>
      <w:r w:rsidR="00FA46D0" w:rsidRPr="00FA46D0">
        <w:rPr>
          <w:rFonts w:asciiTheme="majorBidi" w:hAnsiTheme="majorBidi" w:cstheme="majorBidi"/>
          <w:b/>
          <w:bCs/>
          <w:lang w:val="en-US"/>
        </w:rPr>
        <w:lastRenderedPageBreak/>
        <w:t>2</w:t>
      </w:r>
      <w:r w:rsidR="00C32BB7" w:rsidRPr="0078362B">
        <w:rPr>
          <w:rFonts w:asciiTheme="majorBidi" w:hAnsiTheme="majorBidi" w:cstheme="majorBidi"/>
          <w:b/>
          <w:bCs/>
          <w:lang w:val="en-US"/>
        </w:rPr>
        <w:t>.</w:t>
      </w:r>
      <w:r w:rsidR="00E9090D" w:rsidRPr="0078362B">
        <w:rPr>
          <w:rFonts w:asciiTheme="majorBidi" w:hAnsiTheme="majorBidi" w:cstheme="majorBidi"/>
          <w:b/>
          <w:bCs/>
          <w:cs/>
          <w:lang w:val="en-US"/>
        </w:rPr>
        <w:tab/>
      </w:r>
      <w:r w:rsidR="00C32BB7" w:rsidRPr="0078362B">
        <w:rPr>
          <w:rFonts w:asciiTheme="majorBidi" w:hAnsiTheme="majorBidi" w:cstheme="majorBidi"/>
          <w:b/>
          <w:bCs/>
          <w:cs/>
        </w:rPr>
        <w:t>เกณฑ์การจัดทำและนำเสนองบการเงิน</w:t>
      </w:r>
    </w:p>
    <w:p w14:paraId="59AED230" w14:textId="12A682C8" w:rsidR="00803BAB" w:rsidRPr="0078362B" w:rsidRDefault="00FA46D0" w:rsidP="00437FE4">
      <w:pPr>
        <w:ind w:left="1260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2</w:t>
      </w:r>
      <w:r w:rsidR="00A24C00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A24C00" w:rsidRPr="0078362B">
        <w:rPr>
          <w:rFonts w:asciiTheme="majorBidi" w:hAnsiTheme="majorBidi" w:cstheme="majorBidi"/>
          <w:cs/>
          <w:lang w:val="en-US"/>
        </w:rPr>
        <w:tab/>
      </w:r>
      <w:r w:rsidR="00803BAB" w:rsidRPr="0078362B">
        <w:rPr>
          <w:rFonts w:asciiTheme="majorBidi" w:hAnsiTheme="majorBidi" w:cstheme="majorBidi"/>
          <w:cs/>
        </w:rPr>
        <w:t>เกณฑ์การจัดทำงบการเงิน</w:t>
      </w:r>
    </w:p>
    <w:p w14:paraId="22C270C7" w14:textId="620C7E49" w:rsidR="00C20986" w:rsidRPr="0078362B" w:rsidRDefault="00FA46D0" w:rsidP="00437FE4">
      <w:pPr>
        <w:spacing w:after="240"/>
        <w:ind w:left="1980" w:hanging="720"/>
        <w:jc w:val="thaiDistribute"/>
        <w:rPr>
          <w:rFonts w:asciiTheme="majorBidi" w:hAnsiTheme="majorBidi" w:cstheme="majorBidi"/>
          <w:bCs/>
          <w:lang w:val="en-US"/>
        </w:rPr>
      </w:pPr>
      <w:r w:rsidRPr="00FA46D0">
        <w:rPr>
          <w:rFonts w:asciiTheme="majorBidi" w:hAnsiTheme="majorBidi" w:cstheme="majorBidi"/>
          <w:bCs/>
          <w:lang w:val="en-US"/>
        </w:rPr>
        <w:t>2</w:t>
      </w:r>
      <w:r w:rsidR="00803BAB" w:rsidRPr="0078362B">
        <w:rPr>
          <w:rFonts w:asciiTheme="majorBidi" w:hAnsiTheme="majorBidi" w:cstheme="majorBidi"/>
          <w:bCs/>
          <w:lang w:val="en-US"/>
        </w:rPr>
        <w:t>.</w:t>
      </w:r>
      <w:r w:rsidRPr="00FA46D0">
        <w:rPr>
          <w:rFonts w:asciiTheme="majorBidi" w:hAnsiTheme="majorBidi" w:cstheme="majorBidi"/>
          <w:bCs/>
          <w:lang w:val="en-US"/>
        </w:rPr>
        <w:t>1</w:t>
      </w:r>
      <w:r w:rsidR="00803BAB" w:rsidRPr="0078362B">
        <w:rPr>
          <w:rFonts w:asciiTheme="majorBidi" w:hAnsiTheme="majorBidi" w:cstheme="majorBidi"/>
          <w:bCs/>
          <w:lang w:val="en-US"/>
        </w:rPr>
        <w:t>.</w:t>
      </w:r>
      <w:r w:rsidRPr="00FA46D0">
        <w:rPr>
          <w:rFonts w:asciiTheme="majorBidi" w:hAnsiTheme="majorBidi" w:cstheme="majorBidi"/>
          <w:bCs/>
          <w:lang w:val="en-US"/>
        </w:rPr>
        <w:t>1</w:t>
      </w:r>
      <w:r w:rsidR="00803BAB" w:rsidRPr="0078362B">
        <w:rPr>
          <w:rFonts w:asciiTheme="majorBidi" w:hAnsiTheme="majorBidi" w:cstheme="majorBidi"/>
          <w:bCs/>
          <w:lang w:val="en-US"/>
        </w:rPr>
        <w:tab/>
      </w:r>
      <w:r w:rsidR="00803BAB" w:rsidRPr="0078362B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="00803BAB" w:rsidRPr="0078362B">
        <w:rPr>
          <w:rFonts w:asciiTheme="majorBidi" w:hAnsiTheme="majorBidi" w:cstheme="majorBidi"/>
          <w:spacing w:val="-4"/>
          <w:cs/>
        </w:rPr>
        <w:t>จัดทำบัญชีเป็นเงินบาทและจัดทำงบการเงินตามกฎหมายเป็นภาษาไทยตาม</w:t>
      </w:r>
      <w:r w:rsidR="00803BAB" w:rsidRPr="0078362B">
        <w:rPr>
          <w:rFonts w:asciiTheme="majorBidi" w:hAnsiTheme="majorBidi" w:cstheme="majorBidi"/>
          <w:spacing w:val="-6"/>
          <w:cs/>
        </w:rPr>
        <w:t>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186D4701" w14:textId="1C216973" w:rsidR="00803BAB" w:rsidRPr="0078362B" w:rsidRDefault="00FA46D0" w:rsidP="00437FE4">
      <w:pPr>
        <w:spacing w:after="240"/>
        <w:ind w:left="1980" w:hanging="720"/>
        <w:jc w:val="thaiDistribute"/>
        <w:rPr>
          <w:rFonts w:asciiTheme="majorBidi" w:hAnsiTheme="majorBidi" w:cstheme="majorBidi"/>
          <w:b/>
          <w:lang w:val="en-US"/>
        </w:rPr>
      </w:pPr>
      <w:r w:rsidRPr="00FA46D0">
        <w:rPr>
          <w:rFonts w:asciiTheme="majorBidi" w:hAnsiTheme="majorBidi" w:cstheme="majorBidi"/>
          <w:bCs/>
          <w:lang w:val="en-US"/>
        </w:rPr>
        <w:t>2</w:t>
      </w:r>
      <w:r w:rsidR="00803BAB" w:rsidRPr="0078362B">
        <w:rPr>
          <w:rFonts w:asciiTheme="majorBidi" w:hAnsiTheme="majorBidi" w:cstheme="majorBidi"/>
          <w:bCs/>
          <w:lang w:val="en-US"/>
        </w:rPr>
        <w:t>.</w:t>
      </w:r>
      <w:r w:rsidRPr="00FA46D0">
        <w:rPr>
          <w:rFonts w:asciiTheme="majorBidi" w:hAnsiTheme="majorBidi" w:cstheme="majorBidi"/>
          <w:bCs/>
          <w:lang w:val="en-US"/>
        </w:rPr>
        <w:t>1</w:t>
      </w:r>
      <w:r w:rsidR="00803BAB" w:rsidRPr="0078362B">
        <w:rPr>
          <w:rFonts w:asciiTheme="majorBidi" w:hAnsiTheme="majorBidi" w:cstheme="majorBidi"/>
          <w:bCs/>
          <w:lang w:val="en-US"/>
        </w:rPr>
        <w:t>.</w:t>
      </w:r>
      <w:r w:rsidRPr="00FA46D0">
        <w:rPr>
          <w:rFonts w:asciiTheme="majorBidi" w:hAnsiTheme="majorBidi" w:cstheme="majorBidi"/>
          <w:bCs/>
          <w:lang w:val="en-US"/>
        </w:rPr>
        <w:t>2</w:t>
      </w:r>
      <w:r w:rsidR="00803BAB" w:rsidRPr="0078362B">
        <w:rPr>
          <w:rFonts w:asciiTheme="majorBidi" w:hAnsiTheme="majorBidi" w:cstheme="majorBidi"/>
          <w:bCs/>
          <w:cs/>
        </w:rPr>
        <w:tab/>
      </w:r>
      <w:r w:rsidR="00803BAB" w:rsidRPr="0078362B">
        <w:rPr>
          <w:rFonts w:asciiTheme="majorBidi" w:hAnsiTheme="majorBidi" w:cstheme="majorBidi"/>
          <w:b/>
          <w:spacing w:val="-4"/>
          <w:cs/>
        </w:rPr>
        <w:t>งบการเงินของ</w:t>
      </w:r>
      <w:r w:rsidR="00803BAB" w:rsidRPr="0078362B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="00803BAB" w:rsidRPr="0078362B">
        <w:rPr>
          <w:rFonts w:asciiTheme="majorBidi" w:hAnsiTheme="majorBidi" w:cstheme="majorBidi"/>
          <w:b/>
          <w:spacing w:val="-4"/>
          <w:cs/>
        </w:rPr>
        <w:t xml:space="preserve">ได้จัดทำขึ้นตามมาตรฐานการบัญชีฉบับที่ </w:t>
      </w:r>
      <w:r w:rsidRPr="00FA46D0">
        <w:rPr>
          <w:rFonts w:asciiTheme="majorBidi" w:hAnsiTheme="majorBidi" w:cstheme="majorBidi"/>
          <w:bCs/>
          <w:spacing w:val="-4"/>
          <w:lang w:val="en-US"/>
        </w:rPr>
        <w:t>1</w:t>
      </w:r>
      <w:r w:rsidR="00803BAB" w:rsidRPr="0078362B">
        <w:rPr>
          <w:rFonts w:asciiTheme="majorBidi" w:hAnsiTheme="majorBidi" w:cstheme="majorBidi"/>
          <w:bCs/>
          <w:spacing w:val="-4"/>
          <w:lang w:val="en-US"/>
        </w:rPr>
        <w:t xml:space="preserve"> </w:t>
      </w:r>
      <w:r w:rsidR="00803BAB" w:rsidRPr="0078362B">
        <w:rPr>
          <w:rFonts w:asciiTheme="majorBidi" w:hAnsiTheme="majorBidi" w:cstheme="majorBidi"/>
          <w:b/>
          <w:spacing w:val="-4"/>
          <w:cs/>
          <w:lang w:val="en-US"/>
        </w:rPr>
        <w:t xml:space="preserve">(ปรับปรุง </w:t>
      </w:r>
      <w:r w:rsidRPr="00FA46D0">
        <w:rPr>
          <w:rFonts w:asciiTheme="majorBidi" w:hAnsiTheme="majorBidi" w:cstheme="majorBidi"/>
          <w:bCs/>
          <w:spacing w:val="-4"/>
          <w:lang w:val="en-US"/>
        </w:rPr>
        <w:t>2560</w:t>
      </w:r>
      <w:r w:rsidR="00803BAB" w:rsidRPr="0078362B">
        <w:rPr>
          <w:rFonts w:asciiTheme="majorBidi" w:hAnsiTheme="majorBidi" w:cstheme="majorBidi"/>
          <w:b/>
          <w:spacing w:val="-4"/>
          <w:cs/>
          <w:lang w:val="en-US"/>
        </w:rPr>
        <w:t>)</w:t>
      </w:r>
      <w:r w:rsidR="00803BAB" w:rsidRPr="0078362B">
        <w:rPr>
          <w:rFonts w:asciiTheme="majorBidi" w:hAnsiTheme="majorBidi" w:cstheme="majorBidi"/>
          <w:b/>
          <w:spacing w:val="4"/>
          <w:cs/>
          <w:lang w:val="en-US"/>
        </w:rPr>
        <w:t xml:space="preserve"> </w:t>
      </w:r>
      <w:r w:rsidR="00803BAB" w:rsidRPr="0078362B">
        <w:rPr>
          <w:rFonts w:asciiTheme="majorBidi" w:hAnsiTheme="majorBidi" w:cstheme="majorBidi"/>
          <w:b/>
          <w:spacing w:val="-4"/>
          <w:cs/>
          <w:lang w:val="en-US"/>
        </w:rPr>
        <w:t xml:space="preserve">เรื่อง “การนำเสนองบการเงิน” </w:t>
      </w:r>
      <w:r w:rsidR="00803BAB" w:rsidRPr="0078362B">
        <w:rPr>
          <w:rFonts w:asciiTheme="majorBidi" w:eastAsia="Times New Roman" w:hAnsiTheme="majorBidi" w:cstheme="majorBidi"/>
          <w:spacing w:val="-4"/>
          <w:cs/>
        </w:rPr>
        <w:t>ซึ่งมีผลบังคับใช้สำหรับงบการเงินที่มีรอบระยะเวลาบัญชี</w:t>
      </w:r>
      <w:r w:rsidR="00803BAB" w:rsidRPr="0078362B">
        <w:rPr>
          <w:rFonts w:asciiTheme="majorBidi" w:eastAsia="Times New Roman" w:hAnsiTheme="majorBidi" w:cstheme="majorBidi"/>
          <w:spacing w:val="-6"/>
          <w:cs/>
        </w:rPr>
        <w:t xml:space="preserve">ที่เริ่มในหรือหลังวันที่ </w:t>
      </w:r>
      <w:r w:rsidRPr="00FA46D0">
        <w:rPr>
          <w:rFonts w:asciiTheme="majorBidi" w:eastAsia="Times New Roman" w:hAnsiTheme="majorBidi" w:cstheme="majorBidi"/>
          <w:spacing w:val="-6"/>
          <w:lang w:val="en-US"/>
        </w:rPr>
        <w:t>1</w:t>
      </w:r>
      <w:r w:rsidR="00803BAB" w:rsidRPr="0078362B">
        <w:rPr>
          <w:rFonts w:asciiTheme="majorBidi" w:eastAsia="Times New Roman" w:hAnsiTheme="majorBidi" w:cstheme="majorBidi"/>
          <w:spacing w:val="-6"/>
          <w:cs/>
        </w:rPr>
        <w:t xml:space="preserve"> มกราคม </w:t>
      </w:r>
      <w:r w:rsidRPr="00FA46D0">
        <w:rPr>
          <w:rFonts w:asciiTheme="majorBidi" w:eastAsia="Times New Roman" w:hAnsiTheme="majorBidi" w:cstheme="majorBidi"/>
          <w:spacing w:val="-6"/>
          <w:lang w:val="en-US"/>
        </w:rPr>
        <w:t>2561</w:t>
      </w:r>
      <w:r w:rsidR="00803BAB" w:rsidRPr="0078362B">
        <w:rPr>
          <w:rFonts w:asciiTheme="majorBidi" w:eastAsia="Times New Roman" w:hAnsiTheme="majorBidi" w:cstheme="majorBidi"/>
          <w:spacing w:val="-6"/>
          <w:cs/>
        </w:rPr>
        <w:t xml:space="preserve"> เป็นต้นไป </w:t>
      </w:r>
      <w:r w:rsidR="00803BAB" w:rsidRPr="0078362B">
        <w:rPr>
          <w:rFonts w:asciiTheme="majorBidi" w:hAnsiTheme="majorBidi" w:cstheme="majorBidi"/>
          <w:b/>
          <w:spacing w:val="-6"/>
          <w:cs/>
          <w:lang w:val="en-US"/>
        </w:rPr>
        <w:t>และตามข้อบังคับของตลาดหลักทรัพย์</w:t>
      </w:r>
      <w:r w:rsidR="00803BAB" w:rsidRPr="0078362B">
        <w:rPr>
          <w:rFonts w:asciiTheme="majorBidi" w:hAnsiTheme="majorBidi" w:cstheme="majorBidi"/>
          <w:b/>
          <w:spacing w:val="4"/>
          <w:cs/>
          <w:lang w:val="en-US"/>
        </w:rPr>
        <w:t xml:space="preserve">แห่งประเทศไทย ลงวันที่ </w:t>
      </w:r>
      <w:r w:rsidRPr="00FA46D0">
        <w:rPr>
          <w:rFonts w:asciiTheme="majorBidi" w:hAnsiTheme="majorBidi" w:cstheme="majorBidi"/>
          <w:bCs/>
          <w:spacing w:val="4"/>
          <w:lang w:val="en-US"/>
        </w:rPr>
        <w:t>2</w:t>
      </w:r>
      <w:r w:rsidR="00803BAB" w:rsidRPr="0078362B">
        <w:rPr>
          <w:rFonts w:asciiTheme="majorBidi" w:hAnsiTheme="majorBidi" w:cstheme="majorBidi"/>
          <w:b/>
          <w:spacing w:val="4"/>
          <w:cs/>
          <w:lang w:val="en-US"/>
        </w:rPr>
        <w:t xml:space="preserve"> </w:t>
      </w:r>
      <w:r w:rsidR="008A7321" w:rsidRPr="0078362B">
        <w:rPr>
          <w:rFonts w:asciiTheme="majorBidi" w:hAnsiTheme="majorBidi" w:cstheme="majorBidi"/>
          <w:b/>
          <w:spacing w:val="4"/>
          <w:cs/>
          <w:lang w:val="en-US"/>
        </w:rPr>
        <w:t>ตุลาคม</w:t>
      </w:r>
      <w:r w:rsidR="00803BAB" w:rsidRPr="0078362B">
        <w:rPr>
          <w:rFonts w:asciiTheme="majorBidi" w:hAnsiTheme="majorBidi" w:cstheme="majorBidi"/>
          <w:b/>
          <w:spacing w:val="4"/>
          <w:cs/>
          <w:lang w:val="en-US"/>
        </w:rPr>
        <w:t xml:space="preserve"> </w:t>
      </w:r>
      <w:r w:rsidRPr="00FA46D0">
        <w:rPr>
          <w:rFonts w:asciiTheme="majorBidi" w:hAnsiTheme="majorBidi" w:cstheme="majorBidi"/>
          <w:bCs/>
          <w:spacing w:val="4"/>
          <w:lang w:val="en-US"/>
        </w:rPr>
        <w:t>2560</w:t>
      </w:r>
      <w:r w:rsidR="00803BAB" w:rsidRPr="0078362B">
        <w:rPr>
          <w:rFonts w:asciiTheme="majorBidi" w:hAnsiTheme="majorBidi" w:cstheme="majorBidi"/>
          <w:bCs/>
          <w:spacing w:val="4"/>
          <w:lang w:val="en-US"/>
        </w:rPr>
        <w:t xml:space="preserve"> </w:t>
      </w:r>
      <w:r w:rsidR="00803BAB" w:rsidRPr="0078362B">
        <w:rPr>
          <w:rFonts w:asciiTheme="majorBidi" w:hAnsiTheme="majorBidi" w:cstheme="majorBidi"/>
          <w:b/>
          <w:spacing w:val="4"/>
          <w:cs/>
          <w:lang w:val="en-US"/>
        </w:rPr>
        <w:t xml:space="preserve">เรื่อง </w:t>
      </w:r>
      <w:r w:rsidR="00803BAB" w:rsidRPr="0078362B">
        <w:rPr>
          <w:rFonts w:asciiTheme="majorBidi" w:hAnsiTheme="majorBidi" w:cstheme="majorBidi"/>
          <w:b/>
          <w:cs/>
          <w:lang w:val="en-US"/>
        </w:rPr>
        <w:t>“การจัดทำและ</w:t>
      </w:r>
      <w:r w:rsidR="0078362B" w:rsidRPr="0078362B">
        <w:rPr>
          <w:rFonts w:asciiTheme="majorBidi" w:hAnsiTheme="majorBidi" w:cstheme="majorBidi"/>
          <w:b/>
          <w:lang w:val="en-US"/>
        </w:rPr>
        <w:t xml:space="preserve">             </w:t>
      </w:r>
      <w:r w:rsidR="00803BAB" w:rsidRPr="0078362B">
        <w:rPr>
          <w:rFonts w:asciiTheme="majorBidi" w:hAnsiTheme="majorBidi" w:cstheme="majorBidi"/>
          <w:b/>
          <w:spacing w:val="-10"/>
          <w:cs/>
          <w:lang w:val="en-US"/>
        </w:rPr>
        <w:t>ส่งงบการเงินและรายการที่เกี่ยวกับฐานะการเงินและผลการดำเนินงานของบริษัทจดทะเบียน</w:t>
      </w:r>
      <w:r w:rsidR="00803BAB" w:rsidRPr="0078362B">
        <w:rPr>
          <w:rFonts w:asciiTheme="majorBidi" w:hAnsiTheme="majorBidi" w:cstheme="majorBidi"/>
          <w:b/>
          <w:spacing w:val="-4"/>
          <w:cs/>
          <w:lang w:val="en-US"/>
        </w:rPr>
        <w:t xml:space="preserve"> พ.ศ. </w:t>
      </w:r>
      <w:r w:rsidRPr="00FA46D0">
        <w:rPr>
          <w:rFonts w:asciiTheme="majorBidi" w:hAnsiTheme="majorBidi" w:cstheme="majorBidi"/>
          <w:bCs/>
          <w:spacing w:val="-4"/>
          <w:lang w:val="en-US"/>
        </w:rPr>
        <w:t>2560</w:t>
      </w:r>
      <w:r w:rsidR="00803BAB" w:rsidRPr="0078362B">
        <w:rPr>
          <w:rFonts w:asciiTheme="majorBidi" w:hAnsiTheme="majorBidi" w:cstheme="majorBidi"/>
          <w:bCs/>
          <w:spacing w:val="-4"/>
          <w:lang w:val="en-US"/>
        </w:rPr>
        <w:t>”</w:t>
      </w:r>
      <w:r w:rsidR="00803BAB" w:rsidRPr="0078362B">
        <w:rPr>
          <w:rFonts w:asciiTheme="majorBidi" w:hAnsiTheme="majorBidi" w:cstheme="majorBidi"/>
          <w:b/>
          <w:spacing w:val="4"/>
          <w:cs/>
          <w:lang w:val="en-US"/>
        </w:rPr>
        <w:t xml:space="preserve"> และตามประ</w:t>
      </w:r>
      <w:r w:rsidR="008A7321" w:rsidRPr="0078362B">
        <w:rPr>
          <w:rFonts w:asciiTheme="majorBidi" w:hAnsiTheme="majorBidi" w:cstheme="majorBidi"/>
          <w:b/>
          <w:spacing w:val="4"/>
          <w:cs/>
          <w:lang w:val="en-US"/>
        </w:rPr>
        <w:t>กาศกรมพัฒนาธุรกิจการค้า</w:t>
      </w:r>
      <w:r w:rsidR="00803BAB" w:rsidRPr="0078362B">
        <w:rPr>
          <w:rFonts w:asciiTheme="majorBidi" w:hAnsiTheme="majorBidi" w:cstheme="majorBidi"/>
          <w:bCs/>
          <w:lang w:val="en-US"/>
        </w:rPr>
        <w:t xml:space="preserve"> </w:t>
      </w:r>
      <w:r w:rsidR="00803BAB" w:rsidRPr="0078362B">
        <w:rPr>
          <w:rFonts w:asciiTheme="majorBidi" w:hAnsiTheme="majorBidi" w:cstheme="majorBidi"/>
          <w:b/>
          <w:cs/>
          <w:lang w:val="en-US"/>
        </w:rPr>
        <w:t xml:space="preserve">เรื่อง </w:t>
      </w:r>
      <w:r w:rsidR="00803BAB" w:rsidRPr="0078362B">
        <w:rPr>
          <w:rFonts w:asciiTheme="majorBidi" w:hAnsiTheme="majorBidi" w:cstheme="majorBidi"/>
          <w:bCs/>
          <w:lang w:val="en-US"/>
        </w:rPr>
        <w:t>“</w:t>
      </w:r>
      <w:r w:rsidR="00803BAB" w:rsidRPr="0078362B">
        <w:rPr>
          <w:rFonts w:asciiTheme="majorBidi" w:hAnsiTheme="majorBidi" w:cstheme="majorBidi"/>
          <w:b/>
          <w:cs/>
          <w:lang w:val="en-US"/>
        </w:rPr>
        <w:t xml:space="preserve">กำหนดรายการย่อที่ต้องมีในงบการเงิน </w:t>
      </w:r>
      <w:r w:rsidR="003D5378" w:rsidRPr="0078362B">
        <w:rPr>
          <w:rFonts w:asciiTheme="majorBidi" w:hAnsiTheme="majorBidi" w:cstheme="majorBidi"/>
          <w:b/>
          <w:cs/>
          <w:lang w:val="en-US"/>
        </w:rPr>
        <w:t xml:space="preserve">(ฉบับที่ </w:t>
      </w:r>
      <w:r w:rsidRPr="00FA46D0">
        <w:rPr>
          <w:rFonts w:asciiTheme="majorBidi" w:hAnsiTheme="majorBidi" w:cstheme="majorBidi"/>
          <w:bCs/>
          <w:lang w:val="en-US"/>
        </w:rPr>
        <w:t>2</w:t>
      </w:r>
      <w:r w:rsidR="003D5378" w:rsidRPr="0078362B">
        <w:rPr>
          <w:rFonts w:asciiTheme="majorBidi" w:hAnsiTheme="majorBidi" w:cstheme="majorBidi"/>
          <w:b/>
          <w:cs/>
          <w:lang w:val="en-US"/>
        </w:rPr>
        <w:t>)</w:t>
      </w:r>
      <w:r w:rsidR="003D5378" w:rsidRPr="0078362B">
        <w:rPr>
          <w:rFonts w:asciiTheme="majorBidi" w:hAnsiTheme="majorBidi" w:cstheme="majorBidi"/>
          <w:bCs/>
          <w:lang w:val="en-US"/>
        </w:rPr>
        <w:t xml:space="preserve"> </w:t>
      </w:r>
      <w:r w:rsidR="00803BAB" w:rsidRPr="0078362B">
        <w:rPr>
          <w:rFonts w:asciiTheme="majorBidi" w:hAnsiTheme="majorBidi" w:cstheme="majorBidi"/>
          <w:b/>
          <w:cs/>
          <w:lang w:val="en-US"/>
        </w:rPr>
        <w:t xml:space="preserve">พ.ศ. </w:t>
      </w:r>
      <w:r w:rsidRPr="00FA46D0">
        <w:rPr>
          <w:rFonts w:asciiTheme="majorBidi" w:hAnsiTheme="majorBidi" w:cstheme="majorBidi"/>
          <w:bCs/>
          <w:lang w:val="en-US"/>
        </w:rPr>
        <w:t>2559</w:t>
      </w:r>
      <w:r w:rsidR="00803BAB" w:rsidRPr="0078362B">
        <w:rPr>
          <w:rFonts w:asciiTheme="majorBidi" w:hAnsiTheme="majorBidi" w:cstheme="majorBidi"/>
          <w:bCs/>
          <w:lang w:val="en-US"/>
        </w:rPr>
        <w:t>”</w:t>
      </w:r>
      <w:r w:rsidR="003D5378" w:rsidRPr="0078362B">
        <w:rPr>
          <w:rFonts w:asciiTheme="majorBidi" w:hAnsiTheme="majorBidi" w:cstheme="majorBidi"/>
          <w:bCs/>
          <w:lang w:val="en-US"/>
        </w:rPr>
        <w:t xml:space="preserve"> </w:t>
      </w:r>
      <w:r w:rsidR="003D5378" w:rsidRPr="0078362B">
        <w:rPr>
          <w:rFonts w:asciiTheme="majorBidi" w:hAnsiTheme="majorBidi" w:cstheme="majorBidi"/>
          <w:b/>
          <w:spacing w:val="4"/>
          <w:cs/>
          <w:lang w:val="en-US"/>
        </w:rPr>
        <w:t>ลงวันที่</w:t>
      </w:r>
      <w:r w:rsidR="003D5378" w:rsidRPr="0078362B">
        <w:rPr>
          <w:rFonts w:asciiTheme="majorBidi" w:hAnsiTheme="majorBidi" w:cstheme="majorBidi"/>
          <w:bCs/>
          <w:spacing w:val="4"/>
          <w:lang w:val="en-US"/>
        </w:rPr>
        <w:t xml:space="preserve"> </w:t>
      </w:r>
      <w:r w:rsidRPr="00FA46D0">
        <w:rPr>
          <w:rFonts w:asciiTheme="majorBidi" w:hAnsiTheme="majorBidi" w:cstheme="majorBidi"/>
          <w:bCs/>
          <w:spacing w:val="4"/>
          <w:lang w:val="en-US"/>
        </w:rPr>
        <w:t>11</w:t>
      </w:r>
      <w:r w:rsidR="003D5378" w:rsidRPr="0078362B">
        <w:rPr>
          <w:rFonts w:asciiTheme="majorBidi" w:hAnsiTheme="majorBidi" w:cstheme="majorBidi"/>
          <w:bCs/>
          <w:lang w:val="en-US"/>
        </w:rPr>
        <w:t xml:space="preserve"> </w:t>
      </w:r>
      <w:r w:rsidR="003D5378" w:rsidRPr="0078362B">
        <w:rPr>
          <w:rFonts w:asciiTheme="majorBidi" w:hAnsiTheme="majorBidi" w:cstheme="majorBidi"/>
          <w:b/>
          <w:cs/>
          <w:lang w:val="en-US"/>
        </w:rPr>
        <w:t xml:space="preserve">ตุลาคม </w:t>
      </w:r>
      <w:r w:rsidRPr="00FA46D0">
        <w:rPr>
          <w:rFonts w:asciiTheme="majorBidi" w:hAnsiTheme="majorBidi" w:cstheme="majorBidi"/>
          <w:bCs/>
          <w:lang w:val="en-US"/>
        </w:rPr>
        <w:t>2559</w:t>
      </w:r>
    </w:p>
    <w:p w14:paraId="3349BA7F" w14:textId="32957DA1" w:rsidR="00803BAB" w:rsidRPr="0078362B" w:rsidRDefault="00FA46D0" w:rsidP="00437FE4">
      <w:pPr>
        <w:spacing w:after="240"/>
        <w:ind w:left="1980" w:hanging="720"/>
        <w:jc w:val="thaiDistribute"/>
        <w:rPr>
          <w:rFonts w:asciiTheme="majorBidi" w:hAnsiTheme="majorBidi" w:cstheme="majorBidi"/>
          <w:b/>
          <w:cs/>
          <w:lang w:val="en-US"/>
        </w:rPr>
      </w:pPr>
      <w:r w:rsidRPr="00FA46D0">
        <w:rPr>
          <w:rFonts w:asciiTheme="majorBidi" w:hAnsiTheme="majorBidi" w:cstheme="majorBidi"/>
          <w:bCs/>
          <w:lang w:val="en-US"/>
        </w:rPr>
        <w:t>2</w:t>
      </w:r>
      <w:r w:rsidR="00803BAB" w:rsidRPr="0078362B">
        <w:rPr>
          <w:rFonts w:asciiTheme="majorBidi" w:hAnsiTheme="majorBidi" w:cstheme="majorBidi"/>
          <w:bCs/>
          <w:lang w:val="en-US"/>
        </w:rPr>
        <w:t>.</w:t>
      </w:r>
      <w:r w:rsidRPr="00FA46D0">
        <w:rPr>
          <w:rFonts w:asciiTheme="majorBidi" w:hAnsiTheme="majorBidi" w:cstheme="majorBidi"/>
          <w:bCs/>
          <w:lang w:val="en-US"/>
        </w:rPr>
        <w:t>1</w:t>
      </w:r>
      <w:r w:rsidR="00803BAB" w:rsidRPr="0078362B">
        <w:rPr>
          <w:rFonts w:asciiTheme="majorBidi" w:hAnsiTheme="majorBidi" w:cstheme="majorBidi"/>
          <w:bCs/>
          <w:lang w:val="en-US"/>
        </w:rPr>
        <w:t>.</w:t>
      </w:r>
      <w:r w:rsidRPr="00FA46D0">
        <w:rPr>
          <w:rFonts w:asciiTheme="majorBidi" w:hAnsiTheme="majorBidi" w:cstheme="majorBidi"/>
          <w:bCs/>
          <w:lang w:val="en-US"/>
        </w:rPr>
        <w:t>3</w:t>
      </w:r>
      <w:r w:rsidR="00803BAB" w:rsidRPr="0078362B">
        <w:rPr>
          <w:rFonts w:asciiTheme="majorBidi" w:hAnsiTheme="majorBidi" w:cstheme="majorBidi"/>
          <w:b/>
          <w:cs/>
        </w:rPr>
        <w:tab/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  <w:r w:rsidR="00D72EB7" w:rsidRPr="0078362B">
        <w:rPr>
          <w:rFonts w:asciiTheme="majorBidi" w:hAnsiTheme="majorBidi" w:cstheme="majorBidi"/>
          <w:b/>
          <w:cs/>
        </w:rPr>
        <w:t xml:space="preserve"> (ดูหมายเหตุข้อ </w:t>
      </w:r>
      <w:r w:rsidRPr="00FA46D0">
        <w:rPr>
          <w:rFonts w:asciiTheme="majorBidi" w:hAnsiTheme="majorBidi" w:cstheme="majorBidi"/>
          <w:bCs/>
          <w:lang w:val="en-US"/>
        </w:rPr>
        <w:t>3</w:t>
      </w:r>
      <w:r w:rsidR="00D72EB7" w:rsidRPr="0078362B">
        <w:rPr>
          <w:rFonts w:asciiTheme="majorBidi" w:hAnsiTheme="majorBidi" w:cstheme="majorBidi"/>
          <w:b/>
          <w:cs/>
          <w:lang w:val="en-US"/>
        </w:rPr>
        <w:t>)</w:t>
      </w:r>
    </w:p>
    <w:p w14:paraId="2E845867" w14:textId="37DAB02B" w:rsidR="00803BAB" w:rsidRPr="0078362B" w:rsidRDefault="00FA46D0" w:rsidP="00437FE4">
      <w:pPr>
        <w:ind w:left="1260" w:hanging="720"/>
        <w:jc w:val="thaiDistribute"/>
        <w:rPr>
          <w:rFonts w:asciiTheme="majorBidi" w:hAnsiTheme="majorBidi" w:cstheme="majorBidi"/>
          <w:cs/>
          <w:lang w:val="en-US"/>
        </w:rPr>
      </w:pPr>
      <w:r w:rsidRPr="00FA46D0">
        <w:rPr>
          <w:rFonts w:asciiTheme="majorBidi" w:hAnsiTheme="majorBidi" w:cstheme="majorBidi"/>
          <w:bCs/>
          <w:lang w:val="en-US"/>
        </w:rPr>
        <w:t>2</w:t>
      </w:r>
      <w:r w:rsidR="00A24C00" w:rsidRPr="0078362B">
        <w:rPr>
          <w:rFonts w:asciiTheme="majorBidi" w:hAnsiTheme="majorBidi" w:cstheme="majorBidi"/>
          <w:bCs/>
          <w:lang w:val="en-US"/>
        </w:rPr>
        <w:t>.</w:t>
      </w:r>
      <w:r w:rsidRPr="00FA46D0">
        <w:rPr>
          <w:rFonts w:asciiTheme="majorBidi" w:hAnsiTheme="majorBidi" w:cstheme="majorBidi"/>
          <w:bCs/>
          <w:lang w:val="en-US"/>
        </w:rPr>
        <w:t>2</w:t>
      </w:r>
      <w:r w:rsidR="00A24C00" w:rsidRPr="0078362B">
        <w:rPr>
          <w:rFonts w:asciiTheme="majorBidi" w:hAnsiTheme="majorBidi" w:cstheme="majorBidi"/>
          <w:bCs/>
          <w:cs/>
        </w:rPr>
        <w:tab/>
      </w:r>
      <w:r w:rsidR="00803BAB" w:rsidRPr="0078362B">
        <w:rPr>
          <w:rFonts w:asciiTheme="majorBidi" w:hAnsiTheme="majorBidi" w:cstheme="majorBidi"/>
          <w:cs/>
        </w:rPr>
        <w:t>เกณฑ์การจัดทำงบการเงิน</w:t>
      </w:r>
      <w:r w:rsidR="00803BAB" w:rsidRPr="0078362B">
        <w:rPr>
          <w:rFonts w:asciiTheme="majorBidi" w:hAnsiTheme="majorBidi" w:cstheme="majorBidi"/>
          <w:cs/>
          <w:lang w:val="en-US"/>
        </w:rPr>
        <w:t>รวม</w:t>
      </w:r>
    </w:p>
    <w:p w14:paraId="26403F16" w14:textId="6DDE4F56" w:rsidR="00803BAB" w:rsidRPr="0078362B" w:rsidRDefault="00FA46D0" w:rsidP="00437FE4">
      <w:pPr>
        <w:ind w:left="1987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2</w:t>
      </w:r>
      <w:r w:rsidR="00803BAB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803BAB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803BAB" w:rsidRPr="0078362B">
        <w:rPr>
          <w:rFonts w:asciiTheme="majorBidi" w:hAnsiTheme="majorBidi" w:cstheme="majorBidi"/>
          <w:cs/>
        </w:rPr>
        <w:tab/>
      </w:r>
      <w:r w:rsidR="00803BAB" w:rsidRPr="0078362B">
        <w:rPr>
          <w:rFonts w:asciiTheme="majorBidi" w:hAnsiTheme="majorBidi" w:cstheme="majorBidi"/>
          <w:spacing w:val="-4"/>
          <w:cs/>
        </w:rPr>
        <w:t xml:space="preserve">งบการเงินรวมนี้ได้จัดทำขึ้นโดยรวมงบการเงินของบริษัทและบริษัทย่อย </w:t>
      </w:r>
      <w:r w:rsidR="00803BAB" w:rsidRPr="0078362B">
        <w:rPr>
          <w:rFonts w:asciiTheme="majorBidi" w:hAnsiTheme="majorBidi" w:cstheme="majorBidi"/>
          <w:cs/>
        </w:rPr>
        <w:t>ดังต่อไปนี้</w:t>
      </w:r>
    </w:p>
    <w:tbl>
      <w:tblPr>
        <w:tblW w:w="7308" w:type="dxa"/>
        <w:tblInd w:w="2070" w:type="dxa"/>
        <w:tblLook w:val="0000" w:firstRow="0" w:lastRow="0" w:firstColumn="0" w:lastColumn="0" w:noHBand="0" w:noVBand="0"/>
      </w:tblPr>
      <w:tblGrid>
        <w:gridCol w:w="2700"/>
        <w:gridCol w:w="990"/>
        <w:gridCol w:w="2160"/>
        <w:gridCol w:w="738"/>
        <w:gridCol w:w="720"/>
      </w:tblGrid>
      <w:tr w:rsidR="00E73616" w:rsidRPr="0078362B" w14:paraId="600B42D1" w14:textId="77777777" w:rsidTr="00C10B5F">
        <w:trPr>
          <w:cantSplit/>
          <w:trHeight w:val="20"/>
        </w:trPr>
        <w:tc>
          <w:tcPr>
            <w:tcW w:w="2700" w:type="dxa"/>
          </w:tcPr>
          <w:p w14:paraId="09C0F667" w14:textId="77777777" w:rsidR="00E73616" w:rsidRPr="0078362B" w:rsidRDefault="00E73616" w:rsidP="00437FE4">
            <w:pPr>
              <w:spacing w:line="260" w:lineRule="exact"/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br w:type="page"/>
            </w:r>
            <w:r w:rsidRPr="0078362B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AB984DD" w14:textId="77777777" w:rsidR="00E73616" w:rsidRPr="0078362B" w:rsidRDefault="00E73616" w:rsidP="00437FE4">
            <w:pPr>
              <w:spacing w:line="260" w:lineRule="exact"/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160" w:type="dxa"/>
          </w:tcPr>
          <w:p w14:paraId="4A2AFC02" w14:textId="77777777" w:rsidR="00E73616" w:rsidRPr="0078362B" w:rsidRDefault="00E73616" w:rsidP="00437FE4">
            <w:pPr>
              <w:spacing w:line="260" w:lineRule="exact"/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458" w:type="dxa"/>
            <w:gridSpan w:val="2"/>
          </w:tcPr>
          <w:p w14:paraId="6E12BDE1" w14:textId="77777777" w:rsidR="00E73616" w:rsidRPr="0078362B" w:rsidRDefault="00E73616" w:rsidP="00437FE4">
            <w:pPr>
              <w:spacing w:line="260" w:lineRule="exact"/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E73616" w:rsidRPr="0078362B" w14:paraId="0DEF771A" w14:textId="77777777" w:rsidTr="00C10B5F">
        <w:trPr>
          <w:cantSplit/>
          <w:trHeight w:val="20"/>
        </w:trPr>
        <w:tc>
          <w:tcPr>
            <w:tcW w:w="2700" w:type="dxa"/>
          </w:tcPr>
          <w:p w14:paraId="2B0F434A" w14:textId="77777777" w:rsidR="00E73616" w:rsidRPr="0078362B" w:rsidRDefault="00E73616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3952EED" w14:textId="77777777" w:rsidR="00E73616" w:rsidRPr="0078362B" w:rsidRDefault="00E73616" w:rsidP="00437FE4">
            <w:pPr>
              <w:spacing w:line="260" w:lineRule="exact"/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14:paraId="0D35E0B0" w14:textId="77777777" w:rsidR="00E73616" w:rsidRPr="0078362B" w:rsidRDefault="00E73616" w:rsidP="00437FE4">
            <w:pPr>
              <w:spacing w:line="260" w:lineRule="exact"/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8" w:type="dxa"/>
            <w:gridSpan w:val="2"/>
          </w:tcPr>
          <w:p w14:paraId="66F98851" w14:textId="77777777" w:rsidR="00E73616" w:rsidRPr="0078362B" w:rsidRDefault="00E73616" w:rsidP="00437FE4">
            <w:pPr>
              <w:spacing w:line="260" w:lineRule="exact"/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78362B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78362B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78362B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E73616" w:rsidRPr="0078362B" w14:paraId="20A6A46E" w14:textId="77777777" w:rsidTr="00C10B5F">
        <w:trPr>
          <w:cantSplit/>
          <w:trHeight w:val="20"/>
        </w:trPr>
        <w:tc>
          <w:tcPr>
            <w:tcW w:w="2700" w:type="dxa"/>
          </w:tcPr>
          <w:p w14:paraId="36B8D499" w14:textId="77777777" w:rsidR="00E73616" w:rsidRPr="0078362B" w:rsidRDefault="00E73616" w:rsidP="00437FE4">
            <w:pPr>
              <w:spacing w:line="260" w:lineRule="exact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BC0B53D" w14:textId="77777777" w:rsidR="00E73616" w:rsidRPr="0078362B" w:rsidRDefault="00E73616" w:rsidP="00437FE4">
            <w:pPr>
              <w:spacing w:line="2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14:paraId="5AF5E62F" w14:textId="77777777" w:rsidR="00E73616" w:rsidRPr="0078362B" w:rsidRDefault="00E73616" w:rsidP="00437FE4">
            <w:pPr>
              <w:spacing w:line="260" w:lineRule="exact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8" w:type="dxa"/>
          </w:tcPr>
          <w:p w14:paraId="268C9130" w14:textId="77777777" w:rsidR="00E73616" w:rsidRPr="0078362B" w:rsidRDefault="00E73616" w:rsidP="00437FE4">
            <w:pPr>
              <w:spacing w:line="260" w:lineRule="exact"/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0" w:type="dxa"/>
          </w:tcPr>
          <w:p w14:paraId="79AA986E" w14:textId="77777777" w:rsidR="00E73616" w:rsidRPr="0078362B" w:rsidRDefault="00E73616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</w:t>
            </w:r>
            <w:r w:rsidRPr="0078362B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E73616" w:rsidRPr="0078362B" w14:paraId="31AF62E5" w14:textId="77777777" w:rsidTr="00C10B5F">
        <w:trPr>
          <w:cantSplit/>
          <w:trHeight w:val="20"/>
        </w:trPr>
        <w:tc>
          <w:tcPr>
            <w:tcW w:w="2700" w:type="dxa"/>
          </w:tcPr>
          <w:p w14:paraId="33FEDC2A" w14:textId="77777777" w:rsidR="00E73616" w:rsidRPr="0078362B" w:rsidRDefault="00E73616" w:rsidP="00437FE4">
            <w:pPr>
              <w:spacing w:line="260" w:lineRule="exact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35106AE" w14:textId="77777777" w:rsidR="00E73616" w:rsidRPr="0078362B" w:rsidRDefault="00E73616" w:rsidP="00437FE4">
            <w:pPr>
              <w:spacing w:line="2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14:paraId="667A2FBA" w14:textId="77777777" w:rsidR="00E73616" w:rsidRPr="0078362B" w:rsidRDefault="00E73616" w:rsidP="00437FE4">
            <w:pPr>
              <w:spacing w:line="260" w:lineRule="exact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8" w:type="dxa"/>
          </w:tcPr>
          <w:p w14:paraId="7885EFB3" w14:textId="480AF034" w:rsidR="00E73616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E73616"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E73616" w:rsidRPr="0078362B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</w:tcPr>
          <w:p w14:paraId="45498CE7" w14:textId="340F0F65" w:rsidR="00E73616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E73616"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E73616" w:rsidRPr="0078362B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E73616" w:rsidRPr="0078362B" w14:paraId="34298C78" w14:textId="77777777" w:rsidTr="00C10B5F">
        <w:trPr>
          <w:cantSplit/>
          <w:trHeight w:val="20"/>
        </w:trPr>
        <w:tc>
          <w:tcPr>
            <w:tcW w:w="2700" w:type="dxa"/>
          </w:tcPr>
          <w:p w14:paraId="3071B107" w14:textId="77777777" w:rsidR="00E73616" w:rsidRPr="0078362B" w:rsidRDefault="00E73616" w:rsidP="00437FE4">
            <w:pPr>
              <w:spacing w:line="260" w:lineRule="exact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4A1181C" w14:textId="77777777" w:rsidR="00E73616" w:rsidRPr="0078362B" w:rsidRDefault="00E73616" w:rsidP="00437FE4">
            <w:pPr>
              <w:spacing w:line="2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14:paraId="0326B75A" w14:textId="77777777" w:rsidR="00E73616" w:rsidRPr="0078362B" w:rsidRDefault="00E73616" w:rsidP="00437FE4">
            <w:pPr>
              <w:spacing w:line="260" w:lineRule="exact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8" w:type="dxa"/>
          </w:tcPr>
          <w:p w14:paraId="7F54AE9D" w14:textId="3A120F82" w:rsidR="00E73616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FA46D0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20" w:type="dxa"/>
          </w:tcPr>
          <w:p w14:paraId="6EBBC2B5" w14:textId="5CE1718F" w:rsidR="00E73616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A46D0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E73616" w:rsidRPr="0078362B" w14:paraId="0712485B" w14:textId="77777777" w:rsidTr="00C10B5F">
        <w:trPr>
          <w:cantSplit/>
          <w:trHeight w:val="20"/>
        </w:trPr>
        <w:tc>
          <w:tcPr>
            <w:tcW w:w="2700" w:type="dxa"/>
          </w:tcPr>
          <w:p w14:paraId="38FEB508" w14:textId="77777777" w:rsidR="00E73616" w:rsidRPr="0078362B" w:rsidRDefault="00E73616" w:rsidP="00437FE4">
            <w:pPr>
              <w:spacing w:line="260" w:lineRule="exact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90" w:type="dxa"/>
          </w:tcPr>
          <w:p w14:paraId="1E73BACA" w14:textId="77777777" w:rsidR="00E73616" w:rsidRPr="0078362B" w:rsidRDefault="00E73616" w:rsidP="00437FE4">
            <w:pPr>
              <w:spacing w:line="2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14:paraId="58D1AAC7" w14:textId="77777777" w:rsidR="00E73616" w:rsidRPr="0078362B" w:rsidRDefault="00E73616" w:rsidP="00437FE4">
            <w:pPr>
              <w:pStyle w:val="Heading4"/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738" w:type="dxa"/>
            <w:vAlign w:val="center"/>
          </w:tcPr>
          <w:p w14:paraId="7E91747F" w14:textId="77777777" w:rsidR="00E73616" w:rsidRPr="0078362B" w:rsidRDefault="00E73616" w:rsidP="00437FE4">
            <w:pPr>
              <w:tabs>
                <w:tab w:val="num" w:pos="900"/>
              </w:tabs>
              <w:spacing w:line="2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2D2F3508" w14:textId="77777777" w:rsidR="00E73616" w:rsidRPr="0078362B" w:rsidRDefault="00E73616" w:rsidP="00437FE4">
            <w:pPr>
              <w:tabs>
                <w:tab w:val="num" w:pos="900"/>
              </w:tabs>
              <w:spacing w:line="2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</w:tr>
      <w:tr w:rsidR="00655F0B" w:rsidRPr="0078362B" w14:paraId="362CC4C7" w14:textId="77777777" w:rsidTr="00C10B5F">
        <w:trPr>
          <w:cantSplit/>
          <w:trHeight w:val="20"/>
        </w:trPr>
        <w:tc>
          <w:tcPr>
            <w:tcW w:w="2700" w:type="dxa"/>
          </w:tcPr>
          <w:p w14:paraId="636E735E" w14:textId="77777777" w:rsidR="00655F0B" w:rsidRPr="0078362B" w:rsidRDefault="00655F0B" w:rsidP="00437FE4">
            <w:pPr>
              <w:spacing w:line="260" w:lineRule="exact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แลนด์มาร์ค โฮล</w:t>
            </w:r>
            <w:proofErr w:type="spellStart"/>
            <w:r w:rsidRPr="0078362B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ดิ้งส์</w:t>
            </w:r>
            <w:proofErr w:type="spellEnd"/>
            <w:r w:rsidRPr="0078362B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1F4CD2B7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160" w:type="dxa"/>
          </w:tcPr>
          <w:p w14:paraId="613C69BB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ซื้อขาย ให้เช่าและดำเนินงาน</w:t>
            </w:r>
          </w:p>
        </w:tc>
        <w:tc>
          <w:tcPr>
            <w:tcW w:w="738" w:type="dxa"/>
            <w:shd w:val="clear" w:color="auto" w:fill="auto"/>
          </w:tcPr>
          <w:p w14:paraId="65B10E10" w14:textId="7562CC20" w:rsidR="00655F0B" w:rsidRPr="0078362B" w:rsidRDefault="00FA46D0" w:rsidP="0078362B">
            <w:pPr>
              <w:spacing w:line="260" w:lineRule="exact"/>
              <w:ind w:left="-921" w:right="84" w:firstLine="360"/>
              <w:jc w:val="right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70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14:paraId="54756190" w14:textId="60D465B7" w:rsidR="00655F0B" w:rsidRPr="0078362B" w:rsidRDefault="00FA46D0" w:rsidP="0078362B">
            <w:pPr>
              <w:spacing w:line="260" w:lineRule="exact"/>
              <w:ind w:left="-397" w:right="66" w:hanging="577"/>
              <w:jc w:val="right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70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655F0B" w:rsidRPr="0078362B" w14:paraId="31877415" w14:textId="77777777" w:rsidTr="00C10B5F">
        <w:trPr>
          <w:cantSplit/>
          <w:trHeight w:val="20"/>
        </w:trPr>
        <w:tc>
          <w:tcPr>
            <w:tcW w:w="2700" w:type="dxa"/>
          </w:tcPr>
          <w:p w14:paraId="6E85DC9C" w14:textId="77777777" w:rsidR="00655F0B" w:rsidRPr="0078362B" w:rsidRDefault="00655F0B" w:rsidP="00437FE4">
            <w:pPr>
              <w:spacing w:line="260" w:lineRule="exact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06D301B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160" w:type="dxa"/>
          </w:tcPr>
          <w:p w14:paraId="17DB30C9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738" w:type="dxa"/>
            <w:shd w:val="clear" w:color="auto" w:fill="auto"/>
          </w:tcPr>
          <w:p w14:paraId="4EEB529B" w14:textId="77777777" w:rsidR="00655F0B" w:rsidRPr="0078362B" w:rsidRDefault="00655F0B" w:rsidP="00437FE4">
            <w:pPr>
              <w:tabs>
                <w:tab w:val="num" w:pos="900"/>
              </w:tabs>
              <w:spacing w:line="2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4CCD801" w14:textId="77777777" w:rsidR="00655F0B" w:rsidRPr="0078362B" w:rsidRDefault="00655F0B" w:rsidP="00437FE4">
            <w:pPr>
              <w:tabs>
                <w:tab w:val="num" w:pos="900"/>
              </w:tabs>
              <w:spacing w:line="2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655F0B" w:rsidRPr="0078362B" w14:paraId="0546BCD5" w14:textId="77777777" w:rsidTr="00C10B5F">
        <w:trPr>
          <w:cantSplit/>
          <w:trHeight w:val="20"/>
        </w:trPr>
        <w:tc>
          <w:tcPr>
            <w:tcW w:w="2700" w:type="dxa"/>
          </w:tcPr>
          <w:p w14:paraId="347D1BAD" w14:textId="77777777" w:rsidR="00655F0B" w:rsidRPr="0078362B" w:rsidRDefault="00655F0B" w:rsidP="00437FE4">
            <w:pPr>
              <w:spacing w:line="260" w:lineRule="exact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E9B91B7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160" w:type="dxa"/>
          </w:tcPr>
          <w:p w14:paraId="7131F976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738" w:type="dxa"/>
            <w:shd w:val="clear" w:color="auto" w:fill="auto"/>
          </w:tcPr>
          <w:p w14:paraId="253C17DC" w14:textId="77777777" w:rsidR="00655F0B" w:rsidRPr="0078362B" w:rsidRDefault="00655F0B" w:rsidP="00437FE4">
            <w:pPr>
              <w:tabs>
                <w:tab w:val="num" w:pos="900"/>
              </w:tabs>
              <w:spacing w:line="2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D6C0D4B" w14:textId="77777777" w:rsidR="00655F0B" w:rsidRPr="0078362B" w:rsidRDefault="00655F0B" w:rsidP="00437FE4">
            <w:pPr>
              <w:tabs>
                <w:tab w:val="num" w:pos="900"/>
              </w:tabs>
              <w:spacing w:line="2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655F0B" w:rsidRPr="0078362B" w14:paraId="4C6E1270" w14:textId="77777777" w:rsidTr="00C10B5F">
        <w:trPr>
          <w:cantSplit/>
          <w:trHeight w:val="20"/>
        </w:trPr>
        <w:tc>
          <w:tcPr>
            <w:tcW w:w="2700" w:type="dxa"/>
          </w:tcPr>
          <w:p w14:paraId="05C6EEE8" w14:textId="77777777" w:rsidR="00655F0B" w:rsidRPr="0078362B" w:rsidRDefault="00655F0B" w:rsidP="00437FE4">
            <w:pPr>
              <w:spacing w:line="260" w:lineRule="exact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บีซีอีจี คันทรี่ กรุ๊ป เอ็นจิ</w:t>
            </w:r>
            <w:proofErr w:type="spellStart"/>
            <w:r w:rsidRPr="0078362B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เนียริ่ง</w:t>
            </w:r>
            <w:proofErr w:type="spellEnd"/>
            <w:r w:rsidRPr="0078362B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3BC7DE3F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160" w:type="dxa"/>
          </w:tcPr>
          <w:p w14:paraId="7DA5F7EA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รับเหมาก่อสร้างอาคาร และขายส่ง</w:t>
            </w:r>
          </w:p>
        </w:tc>
        <w:tc>
          <w:tcPr>
            <w:tcW w:w="738" w:type="dxa"/>
            <w:shd w:val="clear" w:color="auto" w:fill="auto"/>
          </w:tcPr>
          <w:p w14:paraId="6324D4D3" w14:textId="6FA378D1" w:rsidR="00655F0B" w:rsidRPr="0078362B" w:rsidRDefault="00FA46D0" w:rsidP="0078362B">
            <w:pPr>
              <w:spacing w:line="260" w:lineRule="exact"/>
              <w:ind w:left="-921" w:right="84" w:firstLine="360"/>
              <w:jc w:val="right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720" w:type="dxa"/>
          </w:tcPr>
          <w:p w14:paraId="17059692" w14:textId="037113B5" w:rsidR="00655F0B" w:rsidRPr="0078362B" w:rsidRDefault="00FA46D0" w:rsidP="0078362B">
            <w:pPr>
              <w:spacing w:line="260" w:lineRule="exact"/>
              <w:ind w:left="-397" w:right="66" w:hanging="577"/>
              <w:jc w:val="right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655F0B" w:rsidRPr="0078362B" w14:paraId="651D56FB" w14:textId="77777777" w:rsidTr="00C10B5F">
        <w:trPr>
          <w:cantSplit/>
          <w:trHeight w:val="20"/>
        </w:trPr>
        <w:tc>
          <w:tcPr>
            <w:tcW w:w="2700" w:type="dxa"/>
          </w:tcPr>
          <w:p w14:paraId="35C643C1" w14:textId="77777777" w:rsidR="00655F0B" w:rsidRPr="0078362B" w:rsidRDefault="00655F0B" w:rsidP="00437FE4">
            <w:pPr>
              <w:spacing w:line="260" w:lineRule="exact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22220A0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160" w:type="dxa"/>
          </w:tcPr>
          <w:p w14:paraId="424A67FA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เครื่องตกแต่งที่ใช้ในงานก่อสร้าง</w:t>
            </w:r>
          </w:p>
        </w:tc>
        <w:tc>
          <w:tcPr>
            <w:tcW w:w="738" w:type="dxa"/>
            <w:shd w:val="clear" w:color="auto" w:fill="auto"/>
          </w:tcPr>
          <w:p w14:paraId="3B83B118" w14:textId="77777777" w:rsidR="00655F0B" w:rsidRPr="0078362B" w:rsidRDefault="00655F0B" w:rsidP="00437FE4">
            <w:pPr>
              <w:tabs>
                <w:tab w:val="num" w:pos="900"/>
              </w:tabs>
              <w:spacing w:line="2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62DC64D" w14:textId="77777777" w:rsidR="00655F0B" w:rsidRPr="0078362B" w:rsidRDefault="00655F0B" w:rsidP="0078362B">
            <w:pPr>
              <w:spacing w:line="260" w:lineRule="exact"/>
              <w:ind w:left="-397" w:right="66" w:hanging="577"/>
              <w:jc w:val="right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655F0B" w:rsidRPr="0078362B" w14:paraId="4BD0D037" w14:textId="77777777" w:rsidTr="00C10B5F">
        <w:trPr>
          <w:cantSplit/>
          <w:trHeight w:val="20"/>
        </w:trPr>
        <w:tc>
          <w:tcPr>
            <w:tcW w:w="2700" w:type="dxa"/>
          </w:tcPr>
          <w:p w14:paraId="319EC150" w14:textId="77777777" w:rsidR="00655F0B" w:rsidRPr="0078362B" w:rsidRDefault="00655F0B" w:rsidP="00437FE4">
            <w:pPr>
              <w:spacing w:line="260" w:lineRule="exact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ซีจีดี ดาต้า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990" w:type="dxa"/>
          </w:tcPr>
          <w:p w14:paraId="326AE3A5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ฮ่องกง</w:t>
            </w:r>
          </w:p>
        </w:tc>
        <w:tc>
          <w:tcPr>
            <w:tcW w:w="2160" w:type="dxa"/>
          </w:tcPr>
          <w:p w14:paraId="49ABF2A7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488D5F8" w14:textId="2E63C3B7" w:rsidR="00655F0B" w:rsidRPr="0078362B" w:rsidRDefault="00655F0B" w:rsidP="00437FE4">
            <w:pPr>
              <w:tabs>
                <w:tab w:val="num" w:pos="900"/>
              </w:tabs>
              <w:spacing w:line="2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-</w:t>
            </w:r>
            <w:r w:rsidRPr="0078362B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="00FA46D0" w:rsidRPr="00FA46D0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Pr="0078362B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  <w:vAlign w:val="center"/>
          </w:tcPr>
          <w:p w14:paraId="70857B1C" w14:textId="026CAFD8" w:rsidR="00655F0B" w:rsidRPr="0078362B" w:rsidRDefault="00FA46D0" w:rsidP="0078362B">
            <w:pPr>
              <w:spacing w:line="260" w:lineRule="exact"/>
              <w:ind w:left="-397" w:right="66" w:hanging="577"/>
              <w:jc w:val="right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655F0B" w:rsidRPr="0078362B" w14:paraId="46BA16F4" w14:textId="77777777" w:rsidTr="00C10B5F">
        <w:trPr>
          <w:cantSplit/>
          <w:trHeight w:val="20"/>
        </w:trPr>
        <w:tc>
          <w:tcPr>
            <w:tcW w:w="2700" w:type="dxa"/>
          </w:tcPr>
          <w:p w14:paraId="24D0AF50" w14:textId="77777777" w:rsidR="00655F0B" w:rsidRPr="0078362B" w:rsidRDefault="00655F0B" w:rsidP="00437FE4">
            <w:pPr>
              <w:spacing w:line="260" w:lineRule="exact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990" w:type="dxa"/>
          </w:tcPr>
          <w:p w14:paraId="74E26807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160" w:type="dxa"/>
          </w:tcPr>
          <w:p w14:paraId="2CBDB7D3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738" w:type="dxa"/>
            <w:shd w:val="clear" w:color="auto" w:fill="auto"/>
          </w:tcPr>
          <w:p w14:paraId="0541E70F" w14:textId="63284C5C" w:rsidR="00655F0B" w:rsidRPr="0078362B" w:rsidRDefault="00FA46D0" w:rsidP="0078362B">
            <w:pPr>
              <w:spacing w:line="260" w:lineRule="exact"/>
              <w:ind w:left="-921" w:right="84" w:firstLine="360"/>
              <w:jc w:val="right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14:paraId="4C49CFEA" w14:textId="387ECA73" w:rsidR="00655F0B" w:rsidRPr="0078362B" w:rsidRDefault="00FA46D0" w:rsidP="0078362B">
            <w:pPr>
              <w:spacing w:line="260" w:lineRule="exact"/>
              <w:ind w:left="-397" w:right="66" w:hanging="577"/>
              <w:jc w:val="right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655F0B" w:rsidRPr="0078362B" w14:paraId="01D4846F" w14:textId="77777777" w:rsidTr="00C10B5F">
        <w:trPr>
          <w:cantSplit/>
          <w:trHeight w:val="20"/>
        </w:trPr>
        <w:tc>
          <w:tcPr>
            <w:tcW w:w="2700" w:type="dxa"/>
          </w:tcPr>
          <w:p w14:paraId="6C0F6B66" w14:textId="77777777" w:rsidR="00655F0B" w:rsidRPr="0078362B" w:rsidRDefault="00655F0B" w:rsidP="00437FE4">
            <w:pPr>
              <w:spacing w:line="260" w:lineRule="exact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บริษัท ลี</w:t>
            </w:r>
            <w:proofErr w:type="spellStart"/>
            <w:r w:rsidRPr="0078362B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ดดิ้ง</w:t>
            </w:r>
            <w:proofErr w:type="spellEnd"/>
            <w:r w:rsidRPr="0078362B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 xml:space="preserve"> สคูล พาร์ทเนอร์ชิพ จำกัด</w:t>
            </w:r>
          </w:p>
        </w:tc>
        <w:tc>
          <w:tcPr>
            <w:tcW w:w="990" w:type="dxa"/>
          </w:tcPr>
          <w:p w14:paraId="26982350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</w:t>
            </w:r>
            <w:proofErr w:type="spellStart"/>
            <w:r w:rsidRPr="0078362B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ิร์นซีย์</w:t>
            </w:r>
            <w:proofErr w:type="spellEnd"/>
          </w:p>
        </w:tc>
        <w:tc>
          <w:tcPr>
            <w:tcW w:w="2160" w:type="dxa"/>
          </w:tcPr>
          <w:p w14:paraId="358F8643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738" w:type="dxa"/>
            <w:shd w:val="clear" w:color="auto" w:fill="auto"/>
          </w:tcPr>
          <w:p w14:paraId="5E1E75C8" w14:textId="3D9CFBE2" w:rsidR="00655F0B" w:rsidRPr="0078362B" w:rsidRDefault="00FA46D0" w:rsidP="0078362B">
            <w:pPr>
              <w:spacing w:line="260" w:lineRule="exact"/>
              <w:ind w:left="-921" w:right="84" w:firstLine="360"/>
              <w:jc w:val="right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</w:p>
        </w:tc>
        <w:tc>
          <w:tcPr>
            <w:tcW w:w="720" w:type="dxa"/>
          </w:tcPr>
          <w:p w14:paraId="51995166" w14:textId="72C71588" w:rsidR="00655F0B" w:rsidRPr="0078362B" w:rsidRDefault="00FA46D0" w:rsidP="0078362B">
            <w:pPr>
              <w:spacing w:line="260" w:lineRule="exact"/>
              <w:ind w:left="-397" w:right="66" w:hanging="577"/>
              <w:jc w:val="right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</w:p>
        </w:tc>
      </w:tr>
      <w:tr w:rsidR="00655F0B" w:rsidRPr="0078362B" w14:paraId="31957C3A" w14:textId="77777777" w:rsidTr="00C10B5F">
        <w:trPr>
          <w:cantSplit/>
          <w:trHeight w:val="20"/>
        </w:trPr>
        <w:tc>
          <w:tcPr>
            <w:tcW w:w="2700" w:type="dxa"/>
          </w:tcPr>
          <w:p w14:paraId="50E949A6" w14:textId="77777777" w:rsidR="00655F0B" w:rsidRPr="0078362B" w:rsidRDefault="00655F0B" w:rsidP="00437FE4">
            <w:pPr>
              <w:spacing w:line="260" w:lineRule="exact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บริษัท เอชวายยู</w:t>
            </w:r>
            <w:proofErr w:type="spellStart"/>
            <w:r w:rsidRPr="0078362B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เค</w:t>
            </w:r>
            <w:proofErr w:type="spellEnd"/>
            <w:r w:rsidRPr="0078362B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990" w:type="dxa"/>
          </w:tcPr>
          <w:p w14:paraId="20BB4F68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</w:t>
            </w:r>
            <w:proofErr w:type="spellStart"/>
            <w:r w:rsidRPr="0078362B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ิร์นซีย์</w:t>
            </w:r>
            <w:proofErr w:type="spellEnd"/>
          </w:p>
        </w:tc>
        <w:tc>
          <w:tcPr>
            <w:tcW w:w="2160" w:type="dxa"/>
          </w:tcPr>
          <w:p w14:paraId="4CE21B0D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738" w:type="dxa"/>
            <w:shd w:val="clear" w:color="auto" w:fill="auto"/>
          </w:tcPr>
          <w:p w14:paraId="1934AC80" w14:textId="111FEBAE" w:rsidR="00655F0B" w:rsidRPr="0078362B" w:rsidRDefault="00655F0B" w:rsidP="00437FE4">
            <w:pPr>
              <w:tabs>
                <w:tab w:val="num" w:pos="900"/>
              </w:tabs>
              <w:spacing w:line="2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-</w:t>
            </w:r>
            <w:r w:rsidRPr="0078362B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="00FA46D0" w:rsidRPr="00FA46D0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Pr="0078362B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14:paraId="14CA57C2" w14:textId="1857A027" w:rsidR="00655F0B" w:rsidRPr="0078362B" w:rsidRDefault="00FA46D0" w:rsidP="0078362B">
            <w:pPr>
              <w:spacing w:line="260" w:lineRule="exact"/>
              <w:ind w:left="-397" w:right="66" w:hanging="577"/>
              <w:jc w:val="right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655F0B" w:rsidRPr="0078362B" w14:paraId="3274F84C" w14:textId="77777777" w:rsidTr="00C10B5F">
        <w:trPr>
          <w:cantSplit/>
          <w:trHeight w:val="20"/>
        </w:trPr>
        <w:tc>
          <w:tcPr>
            <w:tcW w:w="2700" w:type="dxa"/>
          </w:tcPr>
          <w:p w14:paraId="4ECB933D" w14:textId="77777777" w:rsidR="00655F0B" w:rsidRPr="0078362B" w:rsidRDefault="00655F0B" w:rsidP="00437FE4">
            <w:pPr>
              <w:spacing w:line="160" w:lineRule="exact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72DC60A7" w14:textId="77777777" w:rsidR="00655F0B" w:rsidRPr="0078362B" w:rsidRDefault="00655F0B" w:rsidP="00437FE4">
            <w:pPr>
              <w:pStyle w:val="Heading4"/>
              <w:spacing w:line="1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160" w:type="dxa"/>
          </w:tcPr>
          <w:p w14:paraId="0B74CA2D" w14:textId="77777777" w:rsidR="00655F0B" w:rsidRPr="0078362B" w:rsidRDefault="00655F0B" w:rsidP="00437FE4">
            <w:pPr>
              <w:pStyle w:val="Heading4"/>
              <w:spacing w:line="1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738" w:type="dxa"/>
            <w:shd w:val="clear" w:color="auto" w:fill="auto"/>
          </w:tcPr>
          <w:p w14:paraId="1A7CDC38" w14:textId="77777777" w:rsidR="00655F0B" w:rsidRPr="0078362B" w:rsidRDefault="00655F0B" w:rsidP="00437FE4">
            <w:pPr>
              <w:tabs>
                <w:tab w:val="num" w:pos="900"/>
              </w:tabs>
              <w:spacing w:line="1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31908D7" w14:textId="77777777" w:rsidR="00655F0B" w:rsidRPr="0078362B" w:rsidRDefault="00655F0B" w:rsidP="00437FE4">
            <w:pPr>
              <w:tabs>
                <w:tab w:val="num" w:pos="900"/>
              </w:tabs>
              <w:spacing w:line="1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655F0B" w:rsidRPr="0078362B" w14:paraId="43458D7B" w14:textId="77777777" w:rsidTr="00437FE4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4C664D6E" w14:textId="77777777" w:rsidR="00655F0B" w:rsidRPr="0078362B" w:rsidRDefault="00655F0B" w:rsidP="00437FE4">
            <w:pPr>
              <w:spacing w:line="260" w:lineRule="exact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90" w:type="dxa"/>
            <w:shd w:val="clear" w:color="auto" w:fill="auto"/>
          </w:tcPr>
          <w:p w14:paraId="0BB55C4A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160" w:type="dxa"/>
            <w:shd w:val="clear" w:color="auto" w:fill="auto"/>
          </w:tcPr>
          <w:p w14:paraId="47A248DE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7D23927" w14:textId="77777777" w:rsidR="00655F0B" w:rsidRPr="0078362B" w:rsidRDefault="00655F0B" w:rsidP="00437FE4">
            <w:pPr>
              <w:spacing w:line="2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E7521B" w14:textId="77777777" w:rsidR="00655F0B" w:rsidRPr="0078362B" w:rsidRDefault="00655F0B" w:rsidP="00437FE4">
            <w:pPr>
              <w:spacing w:line="260" w:lineRule="exact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</w:tr>
      <w:tr w:rsidR="00655F0B" w:rsidRPr="0078362B" w14:paraId="289FC907" w14:textId="77777777" w:rsidTr="00437FE4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5E517FF3" w14:textId="77777777" w:rsidR="00655F0B" w:rsidRPr="0078362B" w:rsidRDefault="00655F0B" w:rsidP="00437FE4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เจ้าพระยา เอส</w:t>
            </w:r>
            <w:proofErr w:type="spellStart"/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เต</w:t>
            </w:r>
            <w:proofErr w:type="spellEnd"/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 เรสซิเด้น</w:t>
            </w:r>
            <w:proofErr w:type="spellStart"/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ซ์</w:t>
            </w:r>
            <w:proofErr w:type="spellEnd"/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14:paraId="77A66610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160" w:type="dxa"/>
            <w:shd w:val="clear" w:color="auto" w:fill="auto"/>
          </w:tcPr>
          <w:p w14:paraId="45A67D61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738" w:type="dxa"/>
            <w:shd w:val="clear" w:color="auto" w:fill="auto"/>
          </w:tcPr>
          <w:p w14:paraId="1F24DEF6" w14:textId="701DD724" w:rsidR="00655F0B" w:rsidRPr="0078362B" w:rsidRDefault="00FA46D0" w:rsidP="0078362B">
            <w:pPr>
              <w:spacing w:line="260" w:lineRule="exact"/>
              <w:ind w:left="-921" w:firstLine="360"/>
              <w:jc w:val="right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67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78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3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48A4C58" w14:textId="019D9555" w:rsidR="00655F0B" w:rsidRPr="0078362B" w:rsidRDefault="00FA46D0" w:rsidP="0078362B">
            <w:pPr>
              <w:spacing w:line="260" w:lineRule="exact"/>
              <w:ind w:left="-397" w:right="-24" w:hanging="577"/>
              <w:jc w:val="right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70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3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655F0B" w:rsidRPr="0078362B" w14:paraId="6AC6320E" w14:textId="77777777" w:rsidTr="00437FE4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14EFCB17" w14:textId="77777777" w:rsidR="00655F0B" w:rsidRPr="0078362B" w:rsidRDefault="00655F0B" w:rsidP="00437FE4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4EF803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160" w:type="dxa"/>
            <w:shd w:val="clear" w:color="auto" w:fill="auto"/>
          </w:tcPr>
          <w:p w14:paraId="468D6FF1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738" w:type="dxa"/>
            <w:shd w:val="clear" w:color="auto" w:fill="auto"/>
          </w:tcPr>
          <w:p w14:paraId="3B0C5D1F" w14:textId="77777777" w:rsidR="00655F0B" w:rsidRPr="0078362B" w:rsidRDefault="00655F0B" w:rsidP="00437FE4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45D4FAB" w14:textId="77777777" w:rsidR="00655F0B" w:rsidRPr="0078362B" w:rsidRDefault="00655F0B" w:rsidP="00437FE4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655F0B" w:rsidRPr="0078362B" w14:paraId="40480583" w14:textId="77777777" w:rsidTr="00C10B5F">
        <w:trPr>
          <w:cantSplit/>
          <w:trHeight w:val="20"/>
        </w:trPr>
        <w:tc>
          <w:tcPr>
            <w:tcW w:w="2700" w:type="dxa"/>
          </w:tcPr>
          <w:p w14:paraId="507B223F" w14:textId="5FAA2806" w:rsidR="00655F0B" w:rsidRPr="0078362B" w:rsidRDefault="00655F0B" w:rsidP="00437FE4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ซีจียู</w:t>
            </w:r>
            <w:proofErr w:type="spellStart"/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เค</w:t>
            </w:r>
            <w:proofErr w:type="spellEnd"/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FA46D0"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1EDD98BD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เก</w:t>
            </w:r>
            <w:proofErr w:type="spellStart"/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ิร์นซีย์</w:t>
            </w:r>
            <w:proofErr w:type="spellEnd"/>
          </w:p>
        </w:tc>
        <w:tc>
          <w:tcPr>
            <w:tcW w:w="2160" w:type="dxa"/>
          </w:tcPr>
          <w:p w14:paraId="363959EF" w14:textId="77777777" w:rsidR="00655F0B" w:rsidRPr="0078362B" w:rsidRDefault="00655F0B" w:rsidP="00437FE4">
            <w:pPr>
              <w:pStyle w:val="Heading4"/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738" w:type="dxa"/>
            <w:shd w:val="clear" w:color="auto" w:fill="auto"/>
          </w:tcPr>
          <w:p w14:paraId="513C0668" w14:textId="2F892043" w:rsidR="00655F0B" w:rsidRPr="0078362B" w:rsidRDefault="00FA46D0" w:rsidP="0078362B">
            <w:pPr>
              <w:spacing w:line="260" w:lineRule="exact"/>
              <w:ind w:left="-921" w:firstLine="360"/>
              <w:jc w:val="right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4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</w:tcPr>
          <w:p w14:paraId="06CEA2CB" w14:textId="47F10599" w:rsidR="00655F0B" w:rsidRPr="0078362B" w:rsidRDefault="00FA46D0" w:rsidP="0078362B">
            <w:pPr>
              <w:spacing w:line="260" w:lineRule="exact"/>
              <w:ind w:left="-397" w:right="-24" w:hanging="577"/>
              <w:jc w:val="right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FA46D0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4</w:t>
            </w:r>
            <w:r w:rsidR="00655F0B" w:rsidRPr="0078362B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14:paraId="26083C2C" w14:textId="77777777" w:rsidR="00E73616" w:rsidRPr="0078362B" w:rsidRDefault="00673ACF" w:rsidP="00437FE4">
      <w:pPr>
        <w:numPr>
          <w:ilvl w:val="0"/>
          <w:numId w:val="16"/>
        </w:numPr>
        <w:overflowPunct/>
        <w:autoSpaceDE/>
        <w:autoSpaceDN/>
        <w:adjustRightInd/>
        <w:spacing w:before="120" w:line="280" w:lineRule="exact"/>
        <w:ind w:left="2430" w:hanging="270"/>
        <w:jc w:val="thaiDistribute"/>
        <w:textAlignment w:val="auto"/>
        <w:rPr>
          <w:rFonts w:asciiTheme="majorBidi" w:hAnsiTheme="majorBidi" w:cstheme="majorBidi"/>
          <w:snapToGrid w:val="0"/>
          <w:sz w:val="20"/>
          <w:szCs w:val="20"/>
          <w:lang w:val="en-US"/>
        </w:rPr>
      </w:pPr>
      <w:r w:rsidRPr="0078362B">
        <w:rPr>
          <w:rFonts w:asciiTheme="majorBidi" w:hAnsiTheme="majorBidi" w:cstheme="majorBidi"/>
          <w:spacing w:val="-8"/>
          <w:sz w:val="20"/>
          <w:szCs w:val="20"/>
          <w:cs/>
        </w:rPr>
        <w:t>ปัจจุบัน</w:t>
      </w:r>
      <w:r w:rsidRPr="0078362B">
        <w:rPr>
          <w:rFonts w:asciiTheme="majorBidi" w:eastAsia="Verdana" w:hAnsiTheme="majorBidi" w:cstheme="majorBidi"/>
          <w:sz w:val="20"/>
          <w:szCs w:val="20"/>
          <w:cs/>
          <w:lang w:val="en-US"/>
        </w:rPr>
        <w:t xml:space="preserve">บริษัท ซีจีดี ดาต้า จำกัด </w:t>
      </w:r>
      <w:r w:rsidRPr="0078362B">
        <w:rPr>
          <w:rFonts w:asciiTheme="majorBidi" w:hAnsiTheme="majorBidi" w:cstheme="majorBidi"/>
          <w:spacing w:val="-8"/>
          <w:sz w:val="20"/>
          <w:szCs w:val="20"/>
          <w:cs/>
        </w:rPr>
        <w:t>ได้ดำเนินการเลิกกิจการเสร็จสิ้นแล้ว</w:t>
      </w:r>
      <w:r w:rsidR="00E73616" w:rsidRPr="0078362B">
        <w:rPr>
          <w:rFonts w:asciiTheme="majorBidi" w:eastAsia="Verdana" w:hAnsiTheme="majorBidi" w:cstheme="majorBidi"/>
          <w:snapToGrid w:val="0"/>
          <w:sz w:val="20"/>
          <w:szCs w:val="20"/>
          <w:cs/>
        </w:rPr>
        <w:t xml:space="preserve"> </w:t>
      </w:r>
    </w:p>
    <w:p w14:paraId="24F925B3" w14:textId="77777777" w:rsidR="00655F0B" w:rsidRPr="0078362B" w:rsidRDefault="00673ACF" w:rsidP="00437FE4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2434" w:hanging="274"/>
        <w:jc w:val="thaiDistribute"/>
        <w:textAlignment w:val="auto"/>
        <w:rPr>
          <w:rFonts w:asciiTheme="majorBidi" w:hAnsiTheme="majorBidi" w:cstheme="majorBidi"/>
          <w:spacing w:val="-8"/>
          <w:sz w:val="20"/>
          <w:szCs w:val="20"/>
          <w:cs/>
        </w:rPr>
      </w:pPr>
      <w:r w:rsidRPr="0078362B">
        <w:rPr>
          <w:rFonts w:asciiTheme="majorBidi" w:hAnsiTheme="majorBidi" w:cstheme="majorBidi"/>
          <w:spacing w:val="-8"/>
          <w:sz w:val="20"/>
          <w:szCs w:val="20"/>
          <w:cs/>
        </w:rPr>
        <w:t>ปัจจุบัน บริษัท เอชวายยู</w:t>
      </w:r>
      <w:proofErr w:type="spellStart"/>
      <w:r w:rsidRPr="0078362B">
        <w:rPr>
          <w:rFonts w:asciiTheme="majorBidi" w:hAnsiTheme="majorBidi" w:cstheme="majorBidi"/>
          <w:spacing w:val="-8"/>
          <w:sz w:val="20"/>
          <w:szCs w:val="20"/>
          <w:cs/>
        </w:rPr>
        <w:t>เค</w:t>
      </w:r>
      <w:proofErr w:type="spellEnd"/>
      <w:r w:rsidRPr="0078362B">
        <w:rPr>
          <w:rFonts w:asciiTheme="majorBidi" w:hAnsiTheme="majorBidi" w:cstheme="majorBidi"/>
          <w:spacing w:val="-8"/>
          <w:sz w:val="20"/>
          <w:szCs w:val="20"/>
          <w:cs/>
        </w:rPr>
        <w:t xml:space="preserve"> จำกัด ได้ดำเนินการเลิกกิจการเสร็จสิ้นแล้ว</w:t>
      </w:r>
    </w:p>
    <w:p w14:paraId="052802F9" w14:textId="77777777" w:rsidR="00655F0B" w:rsidRPr="0078362B" w:rsidRDefault="00673ACF" w:rsidP="00437FE4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2434" w:hanging="274"/>
        <w:jc w:val="thaiDistribute"/>
        <w:textAlignment w:val="auto"/>
        <w:rPr>
          <w:rFonts w:asciiTheme="majorBidi" w:hAnsiTheme="majorBidi" w:cstheme="majorBidi"/>
          <w:spacing w:val="-8"/>
          <w:sz w:val="20"/>
          <w:szCs w:val="20"/>
          <w:cs/>
        </w:rPr>
      </w:pPr>
      <w:r w:rsidRPr="0078362B">
        <w:rPr>
          <w:rFonts w:asciiTheme="majorBidi" w:hAnsiTheme="majorBidi" w:cstheme="majorBidi"/>
          <w:spacing w:val="-8"/>
          <w:sz w:val="20"/>
          <w:szCs w:val="20"/>
          <w:cs/>
        </w:rPr>
        <w:t>บริษัทถือหุ้นทางอ้อมผ่านบริษัท แลนด์มาร์ค โฮล</w:t>
      </w:r>
      <w:proofErr w:type="spellStart"/>
      <w:r w:rsidRPr="0078362B">
        <w:rPr>
          <w:rFonts w:asciiTheme="majorBidi" w:hAnsiTheme="majorBidi" w:cstheme="majorBidi"/>
          <w:spacing w:val="-8"/>
          <w:sz w:val="20"/>
          <w:szCs w:val="20"/>
          <w:cs/>
        </w:rPr>
        <w:t>ดิ้งส์</w:t>
      </w:r>
      <w:proofErr w:type="spellEnd"/>
      <w:r w:rsidRPr="0078362B">
        <w:rPr>
          <w:rFonts w:asciiTheme="majorBidi" w:hAnsiTheme="majorBidi" w:cstheme="majorBidi"/>
          <w:spacing w:val="-8"/>
          <w:sz w:val="20"/>
          <w:szCs w:val="20"/>
          <w:cs/>
        </w:rPr>
        <w:t xml:space="preserve"> จำกัด</w:t>
      </w:r>
    </w:p>
    <w:p w14:paraId="6B06ADBF" w14:textId="77777777" w:rsidR="003364B7" w:rsidRPr="0078362B" w:rsidRDefault="00673ACF" w:rsidP="00437FE4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2430" w:hanging="270"/>
        <w:jc w:val="thaiDistribute"/>
        <w:textAlignment w:val="auto"/>
        <w:rPr>
          <w:rFonts w:asciiTheme="majorBidi" w:hAnsiTheme="majorBidi" w:cstheme="majorBidi"/>
          <w:spacing w:val="-8"/>
          <w:sz w:val="20"/>
          <w:szCs w:val="20"/>
          <w:cs/>
        </w:rPr>
      </w:pPr>
      <w:r w:rsidRPr="0078362B">
        <w:rPr>
          <w:rFonts w:asciiTheme="majorBidi" w:hAnsiTheme="majorBidi" w:cstheme="majorBidi"/>
          <w:spacing w:val="-8"/>
          <w:sz w:val="20"/>
          <w:szCs w:val="20"/>
          <w:cs/>
          <w:lang w:val="en-US"/>
        </w:rPr>
        <w:t>บริษัท</w:t>
      </w:r>
      <w:r w:rsidRPr="0078362B">
        <w:rPr>
          <w:rFonts w:asciiTheme="majorBidi" w:hAnsiTheme="majorBidi" w:cstheme="majorBidi"/>
          <w:spacing w:val="-8"/>
          <w:sz w:val="20"/>
          <w:szCs w:val="20"/>
          <w:cs/>
        </w:rPr>
        <w:t>ถือหุ้นทางอ้อมผ่านบริษัท ลี</w:t>
      </w:r>
      <w:proofErr w:type="spellStart"/>
      <w:r w:rsidRPr="0078362B">
        <w:rPr>
          <w:rFonts w:asciiTheme="majorBidi" w:hAnsiTheme="majorBidi" w:cstheme="majorBidi"/>
          <w:spacing w:val="-8"/>
          <w:sz w:val="20"/>
          <w:szCs w:val="20"/>
          <w:cs/>
        </w:rPr>
        <w:t>ดดิ้ง</w:t>
      </w:r>
      <w:proofErr w:type="spellEnd"/>
      <w:r w:rsidRPr="0078362B">
        <w:rPr>
          <w:rFonts w:asciiTheme="majorBidi" w:hAnsiTheme="majorBidi" w:cstheme="majorBidi"/>
          <w:spacing w:val="-8"/>
          <w:sz w:val="20"/>
          <w:szCs w:val="20"/>
          <w:cs/>
        </w:rPr>
        <w:t xml:space="preserve"> สคูล พาร์ทเนอร์ชิพ จำกัด</w:t>
      </w:r>
      <w:r w:rsidR="003364B7" w:rsidRPr="0078362B">
        <w:rPr>
          <w:rFonts w:asciiTheme="majorBidi" w:hAnsiTheme="majorBidi" w:cstheme="majorBidi"/>
          <w:spacing w:val="-8"/>
          <w:sz w:val="20"/>
          <w:szCs w:val="20"/>
          <w:cs/>
        </w:rPr>
        <w:br w:type="page"/>
      </w:r>
    </w:p>
    <w:p w14:paraId="7A44676D" w14:textId="71144D46" w:rsidR="00E73616" w:rsidRPr="0078362B" w:rsidRDefault="00FA46D0" w:rsidP="00437FE4">
      <w:pPr>
        <w:spacing w:before="240" w:after="240"/>
        <w:ind w:left="1980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lastRenderedPageBreak/>
        <w:t>2</w:t>
      </w:r>
      <w:r w:rsidR="00E73616" w:rsidRPr="0078362B">
        <w:rPr>
          <w:rFonts w:asciiTheme="majorBidi" w:hAnsiTheme="majorBidi" w:cstheme="majorBidi"/>
          <w:cs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E73616" w:rsidRPr="0078362B">
        <w:rPr>
          <w:rFonts w:asciiTheme="majorBidi" w:hAnsiTheme="majorBidi" w:cstheme="majorBidi"/>
          <w:cs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E73616" w:rsidRPr="0078362B">
        <w:rPr>
          <w:rFonts w:asciiTheme="majorBidi" w:hAnsiTheme="majorBidi" w:cstheme="majorBidi"/>
          <w:cs/>
          <w:lang w:val="en-US"/>
        </w:rPr>
        <w:tab/>
        <w:t xml:space="preserve">บริษัทนำงบการเงินของบริษัทย่อย (รวมบริษัทย่อยที่บริษัทถือหุ้นทางอ้อม) </w:t>
      </w:r>
      <w:r w:rsidR="00E73616" w:rsidRPr="0078362B">
        <w:rPr>
          <w:rFonts w:asciiTheme="majorBidi" w:hAnsiTheme="majorBidi" w:cstheme="majorBidi"/>
          <w:cs/>
        </w:rPr>
        <w:t>มาจัดทำ</w:t>
      </w:r>
      <w:r w:rsidR="00E73616" w:rsidRPr="0078362B">
        <w:rPr>
          <w:rFonts w:asciiTheme="majorBidi" w:hAnsiTheme="majorBidi" w:cstheme="majorBidi"/>
          <w:spacing w:val="-4"/>
          <w:cs/>
        </w:rPr>
        <w:t>งบการเงินรวมตั้งแต่วันที่บริษัทมีอ</w:t>
      </w:r>
      <w:r w:rsidR="00E73616" w:rsidRPr="0078362B">
        <w:rPr>
          <w:rFonts w:asciiTheme="majorBidi" w:hAnsiTheme="majorBidi" w:cstheme="majorBidi"/>
          <w:spacing w:val="-4"/>
          <w:cs/>
          <w:lang w:val="en-US"/>
        </w:rPr>
        <w:t>ำน</w:t>
      </w:r>
      <w:r w:rsidR="00E73616" w:rsidRPr="0078362B">
        <w:rPr>
          <w:rFonts w:asciiTheme="majorBidi" w:hAnsiTheme="majorBidi" w:cstheme="majorBidi"/>
          <w:spacing w:val="-4"/>
          <w:cs/>
        </w:rPr>
        <w:t>าจควบคุม</w:t>
      </w:r>
      <w:r w:rsidR="00E73616" w:rsidRPr="0078362B">
        <w:rPr>
          <w:rFonts w:asciiTheme="majorBidi" w:hAnsiTheme="majorBidi" w:cstheme="majorBidi"/>
          <w:spacing w:val="-4"/>
          <w:cs/>
          <w:lang w:val="en-US"/>
        </w:rPr>
        <w:t>ทั้งทางตรงและทางอ้อมในการกำหนด</w:t>
      </w:r>
      <w:r w:rsidR="00E73616" w:rsidRPr="0078362B">
        <w:rPr>
          <w:rFonts w:asciiTheme="majorBidi" w:hAnsiTheme="majorBidi" w:cstheme="majorBidi"/>
          <w:spacing w:val="-6"/>
          <w:cs/>
          <w:lang w:val="en-US"/>
        </w:rPr>
        <w:t>นโยบายทางการเงิน</w:t>
      </w:r>
      <w:r w:rsidR="00E73616" w:rsidRPr="0078362B">
        <w:rPr>
          <w:rFonts w:asciiTheme="majorBidi" w:hAnsiTheme="majorBidi" w:cstheme="majorBidi"/>
          <w:spacing w:val="-6"/>
          <w:cs/>
        </w:rPr>
        <w:t>และการดำเนินงานของบริษัทย่อยจนถึงวันที่บริษัทสิ้นสุดการควบคุม</w:t>
      </w:r>
      <w:r w:rsidR="00E73616" w:rsidRPr="0078362B">
        <w:rPr>
          <w:rFonts w:asciiTheme="majorBidi" w:hAnsiTheme="majorBidi" w:cstheme="majorBidi"/>
          <w:cs/>
        </w:rPr>
        <w:t xml:space="preserve">บริษัทย่อยนั้น </w:t>
      </w:r>
    </w:p>
    <w:p w14:paraId="2D40C84B" w14:textId="5EFCDC61" w:rsidR="006248B9" w:rsidRPr="0078362B" w:rsidRDefault="00FA46D0" w:rsidP="00437FE4">
      <w:pPr>
        <w:spacing w:after="240"/>
        <w:ind w:left="1980" w:hanging="720"/>
        <w:jc w:val="thaiDistribute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bCs/>
          <w:lang w:val="en-US"/>
        </w:rPr>
        <w:t>2</w:t>
      </w:r>
      <w:r w:rsidR="00E73616" w:rsidRPr="0078362B">
        <w:rPr>
          <w:rFonts w:asciiTheme="majorBidi" w:hAnsiTheme="majorBidi" w:cstheme="majorBidi"/>
          <w:bCs/>
          <w:lang w:val="en-US"/>
        </w:rPr>
        <w:t>.</w:t>
      </w:r>
      <w:r w:rsidRPr="00FA46D0">
        <w:rPr>
          <w:rFonts w:asciiTheme="majorBidi" w:hAnsiTheme="majorBidi" w:cstheme="majorBidi"/>
          <w:bCs/>
          <w:lang w:val="en-US"/>
        </w:rPr>
        <w:t>2</w:t>
      </w:r>
      <w:r w:rsidR="00E73616" w:rsidRPr="0078362B">
        <w:rPr>
          <w:rFonts w:asciiTheme="majorBidi" w:hAnsiTheme="majorBidi" w:cstheme="majorBidi"/>
          <w:bCs/>
          <w:lang w:val="en-US"/>
        </w:rPr>
        <w:t>.</w:t>
      </w:r>
      <w:r w:rsidRPr="00FA46D0">
        <w:rPr>
          <w:rFonts w:asciiTheme="majorBidi" w:hAnsiTheme="majorBidi" w:cstheme="majorBidi"/>
          <w:bCs/>
          <w:lang w:val="en-US"/>
        </w:rPr>
        <w:t>3</w:t>
      </w:r>
      <w:r w:rsidR="00E73616" w:rsidRPr="0078362B">
        <w:rPr>
          <w:rFonts w:asciiTheme="majorBidi" w:hAnsiTheme="majorBidi" w:cstheme="majorBidi"/>
          <w:bCs/>
          <w:lang w:val="en-US"/>
        </w:rPr>
        <w:tab/>
      </w:r>
      <w:r w:rsidR="00E73616" w:rsidRPr="0078362B">
        <w:rPr>
          <w:rFonts w:asciiTheme="majorBidi" w:hAnsiTheme="majorBidi" w:cstheme="majorBidi"/>
          <w:b/>
          <w:cs/>
          <w:lang w:val="en-US"/>
        </w:rPr>
        <w:t>งบการเงิน</w:t>
      </w:r>
      <w:r w:rsidR="00CF2DB4" w:rsidRPr="0078362B">
        <w:rPr>
          <w:rFonts w:asciiTheme="majorBidi" w:hAnsiTheme="majorBidi" w:cstheme="majorBidi"/>
          <w:b/>
          <w:cs/>
          <w:lang w:val="en-US"/>
        </w:rPr>
        <w:t>รวมเป็นการรวมรายการบัญชีของ</w:t>
      </w:r>
      <w:r w:rsidR="00E73616" w:rsidRPr="0078362B">
        <w:rPr>
          <w:rFonts w:asciiTheme="majorBidi" w:hAnsiTheme="majorBidi" w:cstheme="majorBidi"/>
          <w:b/>
          <w:cs/>
          <w:lang w:val="en-US"/>
        </w:rPr>
        <w:t>บริษัท</w:t>
      </w:r>
      <w:r w:rsidR="00CF2DB4" w:rsidRPr="0078362B">
        <w:rPr>
          <w:rFonts w:asciiTheme="majorBidi" w:hAnsiTheme="majorBidi" w:cstheme="majorBidi"/>
          <w:b/>
          <w:cs/>
          <w:lang w:val="en-US"/>
        </w:rPr>
        <w:t>และบริษัทย่อย</w:t>
      </w:r>
      <w:r w:rsidR="00E73616" w:rsidRPr="0078362B">
        <w:rPr>
          <w:rFonts w:asciiTheme="majorBidi" w:hAnsiTheme="majorBidi" w:cstheme="majorBidi"/>
          <w:b/>
          <w:cs/>
          <w:lang w:val="en-US"/>
        </w:rPr>
        <w:t xml:space="preserve"> โดยได้ตัดรายการค้า</w:t>
      </w:r>
      <w:r w:rsidR="00E73616" w:rsidRPr="0078362B">
        <w:rPr>
          <w:rFonts w:asciiTheme="majorBidi" w:hAnsiTheme="majorBidi" w:cstheme="majorBidi"/>
          <w:b/>
          <w:spacing w:val="-6"/>
          <w:cs/>
          <w:lang w:val="en-US"/>
        </w:rPr>
        <w:t>และยอดคงเหลือระหว่างกัน ตลอดจนกำไรขาดทุนที่ยังไม่เกิดขึ้นออกจากงบการเงินนี้แล้ว</w:t>
      </w:r>
      <w:r w:rsidR="00E73616" w:rsidRPr="0078362B">
        <w:rPr>
          <w:rFonts w:asciiTheme="majorBidi" w:hAnsiTheme="majorBidi" w:cstheme="majorBidi"/>
          <w:cs/>
          <w:lang w:val="en-US"/>
        </w:rPr>
        <w:t xml:space="preserve"> </w:t>
      </w:r>
      <w:r w:rsidR="00E73616" w:rsidRPr="0078362B">
        <w:rPr>
          <w:rFonts w:asciiTheme="majorBidi" w:hAnsiTheme="majorBidi" w:cstheme="majorBidi"/>
          <w:spacing w:val="-6"/>
          <w:cs/>
          <w:lang w:val="en-US"/>
        </w:rPr>
        <w:t>งบการเงินของบริษัทย่อยได้ปรับปรุงให้มีการใช้นโยบายการบัญชีที่สำคัญเช่นเดียวกันกับของบริษัท</w:t>
      </w:r>
      <w:r w:rsidR="00E73616" w:rsidRPr="0078362B">
        <w:rPr>
          <w:rFonts w:asciiTheme="majorBidi" w:hAnsiTheme="majorBidi" w:cstheme="majorBidi"/>
          <w:spacing w:val="-4"/>
          <w:cs/>
          <w:lang w:val="en-US"/>
        </w:rPr>
        <w:t>ในการจัดทำงบการเงินรวม ข้อมูลเกี่ยวกับส่วนได้เสียที่ไม่มีอำนาจควบคุม</w:t>
      </w:r>
      <w:r w:rsidR="00E73616" w:rsidRPr="0078362B">
        <w:rPr>
          <w:rFonts w:asciiTheme="majorBidi" w:hAnsiTheme="majorBidi" w:cstheme="majorBidi"/>
          <w:cs/>
          <w:lang w:val="en-US"/>
        </w:rPr>
        <w:t>ได้แสดงเป็นรายการแยกต่างหากในงบแสดงฐานะการเงินรวม และงบกำไรขาดทุนและกำไรขาดทุนเบ็ดเสร็จอื่นรวม</w:t>
      </w:r>
    </w:p>
    <w:p w14:paraId="70E91B67" w14:textId="21647C15" w:rsidR="00306B8C" w:rsidRPr="0078362B" w:rsidRDefault="00FA46D0" w:rsidP="00306B8C">
      <w:pPr>
        <w:ind w:left="1980" w:hanging="720"/>
        <w:jc w:val="thaiDistribute"/>
        <w:rPr>
          <w:rFonts w:asciiTheme="majorBidi" w:hAnsiTheme="majorBidi" w:cstheme="majorBidi"/>
          <w:b/>
          <w:spacing w:val="4"/>
          <w:lang w:val="en-US"/>
        </w:rPr>
      </w:pPr>
      <w:r w:rsidRPr="00FA46D0">
        <w:rPr>
          <w:rFonts w:asciiTheme="majorBidi" w:hAnsiTheme="majorBidi" w:cstheme="majorBidi"/>
          <w:bCs/>
          <w:lang w:val="en-US"/>
        </w:rPr>
        <w:t>2</w:t>
      </w:r>
      <w:r w:rsidR="00306B8C" w:rsidRPr="0078362B">
        <w:rPr>
          <w:rFonts w:asciiTheme="majorBidi" w:hAnsiTheme="majorBidi" w:cstheme="majorBidi"/>
          <w:bCs/>
          <w:lang w:val="en-US"/>
        </w:rPr>
        <w:t>.</w:t>
      </w:r>
      <w:r w:rsidRPr="00FA46D0">
        <w:rPr>
          <w:rFonts w:asciiTheme="majorBidi" w:hAnsiTheme="majorBidi" w:cstheme="majorBidi"/>
          <w:bCs/>
          <w:lang w:val="en-US"/>
        </w:rPr>
        <w:t>2</w:t>
      </w:r>
      <w:r w:rsidR="00306B8C" w:rsidRPr="0078362B">
        <w:rPr>
          <w:rFonts w:asciiTheme="majorBidi" w:hAnsiTheme="majorBidi" w:cstheme="majorBidi"/>
          <w:bCs/>
          <w:lang w:val="en-US"/>
        </w:rPr>
        <w:t>.</w:t>
      </w:r>
      <w:r w:rsidRPr="00FA46D0">
        <w:rPr>
          <w:rFonts w:asciiTheme="majorBidi" w:hAnsiTheme="majorBidi" w:cstheme="majorBidi"/>
          <w:bCs/>
          <w:lang w:val="en-US"/>
        </w:rPr>
        <w:t>4</w:t>
      </w:r>
      <w:r w:rsidR="00306B8C" w:rsidRPr="0078362B">
        <w:rPr>
          <w:rFonts w:asciiTheme="majorBidi" w:hAnsiTheme="majorBidi" w:cstheme="majorBidi"/>
          <w:bCs/>
          <w:lang w:val="en-US"/>
        </w:rPr>
        <w:tab/>
      </w:r>
      <w:r w:rsidR="00306B8C" w:rsidRPr="0078362B">
        <w:rPr>
          <w:rFonts w:asciiTheme="majorBidi" w:hAnsiTheme="majorBidi" w:cstheme="majorBidi"/>
          <w:b/>
          <w:spacing w:val="4"/>
          <w:cs/>
          <w:lang w:val="en-US"/>
        </w:rPr>
        <w:t>ค่าความนิยม</w:t>
      </w:r>
    </w:p>
    <w:p w14:paraId="78659583" w14:textId="1F8C0E58" w:rsidR="00306B8C" w:rsidRPr="0078362B" w:rsidRDefault="00306B8C" w:rsidP="00306B8C">
      <w:pPr>
        <w:overflowPunct/>
        <w:autoSpaceDE/>
        <w:autoSpaceDN/>
        <w:adjustRightInd/>
        <w:spacing w:after="240"/>
        <w:ind w:left="1980"/>
        <w:jc w:val="thaiDistribute"/>
        <w:textAlignment w:val="auto"/>
        <w:rPr>
          <w:rFonts w:asciiTheme="majorBidi" w:hAnsiTheme="majorBidi" w:cstheme="majorBidi"/>
          <w:cs/>
          <w:lang w:val="en-US"/>
        </w:rPr>
      </w:pPr>
      <w:r w:rsidRPr="0078362B">
        <w:rPr>
          <w:rFonts w:asciiTheme="majorBidi" w:hAnsiTheme="majorBidi" w:cstheme="majorBidi"/>
          <w:spacing w:val="-12"/>
          <w:cs/>
        </w:rPr>
        <w:t xml:space="preserve">เมื่อวันที่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15</w:t>
      </w:r>
      <w:r w:rsidRPr="0078362B">
        <w:rPr>
          <w:rFonts w:asciiTheme="majorBidi" w:hAnsiTheme="majorBidi" w:cstheme="majorBidi"/>
          <w:spacing w:val="-12"/>
          <w:cs/>
        </w:rPr>
        <w:t xml:space="preserve"> </w:t>
      </w:r>
      <w:r w:rsidRPr="0078362B">
        <w:rPr>
          <w:rFonts w:asciiTheme="majorBidi" w:hAnsiTheme="majorBidi" w:cstheme="majorBidi"/>
          <w:spacing w:val="-10"/>
          <w:cs/>
        </w:rPr>
        <w:t xml:space="preserve">พฤษภาคม </w:t>
      </w:r>
      <w:r w:rsidR="00FA46D0" w:rsidRPr="00FA46D0">
        <w:rPr>
          <w:rFonts w:asciiTheme="majorBidi" w:hAnsiTheme="majorBidi" w:cstheme="majorBidi"/>
          <w:spacing w:val="-10"/>
          <w:lang w:val="en-US"/>
        </w:rPr>
        <w:t>2556</w:t>
      </w:r>
      <w:r w:rsidRPr="0078362B">
        <w:rPr>
          <w:rFonts w:asciiTheme="majorBidi" w:hAnsiTheme="majorBidi" w:cstheme="majorBidi"/>
          <w:spacing w:val="-10"/>
          <w:cs/>
        </w:rPr>
        <w:t xml:space="preserve"> บริษัทได้ซื้อและรับโอนกิจการทั้งหมด (ทรัพย์สิน หนี้สิน สิทธิ หน้าที่</w:t>
      </w:r>
      <w:r w:rsidRPr="0078362B">
        <w:rPr>
          <w:rFonts w:asciiTheme="majorBidi" w:hAnsiTheme="majorBidi" w:cstheme="majorBidi"/>
          <w:spacing w:val="-2"/>
          <w:cs/>
        </w:rPr>
        <w:t xml:space="preserve"> และภาระผูกพัน) จากกลุ่มบริษัท แลนด์มาร์ค ดี</w:t>
      </w:r>
      <w:proofErr w:type="spellStart"/>
      <w:r w:rsidRPr="0078362B">
        <w:rPr>
          <w:rFonts w:asciiTheme="majorBidi" w:hAnsiTheme="majorBidi" w:cstheme="majorBidi"/>
          <w:spacing w:val="-2"/>
          <w:cs/>
        </w:rPr>
        <w:t>เวลล็</w:t>
      </w:r>
      <w:proofErr w:type="spellEnd"/>
      <w:r w:rsidRPr="0078362B">
        <w:rPr>
          <w:rFonts w:asciiTheme="majorBidi" w:hAnsiTheme="majorBidi" w:cstheme="majorBidi"/>
          <w:spacing w:val="-2"/>
          <w:cs/>
        </w:rPr>
        <w:t>อปเม้นท์</w:t>
      </w:r>
      <w:r w:rsidRPr="0078362B">
        <w:rPr>
          <w:rFonts w:asciiTheme="majorBidi" w:hAnsiTheme="majorBidi" w:cstheme="majorBidi"/>
          <w:cs/>
        </w:rPr>
        <w:t xml:space="preserve"> </w:t>
      </w:r>
      <w:r w:rsidRPr="0078362B">
        <w:rPr>
          <w:rFonts w:asciiTheme="majorBidi" w:hAnsiTheme="majorBidi" w:cstheme="majorBidi"/>
          <w:spacing w:val="2"/>
          <w:cs/>
        </w:rPr>
        <w:t>กรุ๊ป จำกัด (</w:t>
      </w:r>
      <w:r w:rsidRPr="0078362B">
        <w:rPr>
          <w:rFonts w:asciiTheme="majorBidi" w:hAnsiTheme="majorBidi" w:cstheme="majorBidi"/>
          <w:spacing w:val="2"/>
          <w:lang w:val="en-US"/>
        </w:rPr>
        <w:t>“LDG”)</w:t>
      </w:r>
      <w:r w:rsidRPr="0078362B">
        <w:rPr>
          <w:rFonts w:asciiTheme="majorBidi" w:hAnsiTheme="majorBidi" w:cstheme="majorBidi"/>
          <w:spacing w:val="2"/>
          <w:cs/>
        </w:rPr>
        <w:t xml:space="preserve"> </w:t>
      </w:r>
      <w:r w:rsidRPr="0078362B">
        <w:rPr>
          <w:rFonts w:asciiTheme="majorBidi" w:hAnsiTheme="majorBidi" w:cstheme="majorBidi"/>
          <w:spacing w:val="-6"/>
          <w:cs/>
        </w:rPr>
        <w:t xml:space="preserve">ภายหลังการรวมกิจการและโอนกิจการทั้งหมดแล้ว บริษัท แลนด์มาร์ค </w:t>
      </w:r>
      <w:r w:rsidR="0078362B" w:rsidRPr="0078362B">
        <w:rPr>
          <w:rFonts w:asciiTheme="majorBidi" w:hAnsiTheme="majorBidi" w:cstheme="majorBidi"/>
          <w:spacing w:val="-6"/>
          <w:cs/>
        </w:rPr>
        <w:t xml:space="preserve">                          </w:t>
      </w:r>
      <w:r w:rsidRPr="0078362B">
        <w:rPr>
          <w:rFonts w:asciiTheme="majorBidi" w:hAnsiTheme="majorBidi" w:cstheme="majorBidi"/>
          <w:spacing w:val="-8"/>
          <w:cs/>
        </w:rPr>
        <w:t>ดี</w:t>
      </w:r>
      <w:proofErr w:type="spellStart"/>
      <w:r w:rsidRPr="0078362B">
        <w:rPr>
          <w:rFonts w:asciiTheme="majorBidi" w:hAnsiTheme="majorBidi" w:cstheme="majorBidi"/>
          <w:spacing w:val="-8"/>
          <w:cs/>
        </w:rPr>
        <w:t>เวลล็</w:t>
      </w:r>
      <w:proofErr w:type="spellEnd"/>
      <w:r w:rsidRPr="0078362B">
        <w:rPr>
          <w:rFonts w:asciiTheme="majorBidi" w:hAnsiTheme="majorBidi" w:cstheme="majorBidi"/>
          <w:spacing w:val="-8"/>
          <w:cs/>
        </w:rPr>
        <w:t>อปเม้นท์ กรุ๊ป จำกัด ได้จดทะเบียนเลิกกิจการและได้ดำเนินการจดทะเบียน</w:t>
      </w:r>
      <w:r w:rsidR="0078362B" w:rsidRPr="0078362B">
        <w:rPr>
          <w:rFonts w:asciiTheme="majorBidi" w:hAnsiTheme="majorBidi" w:cstheme="majorBidi"/>
          <w:spacing w:val="-8"/>
          <w:cs/>
        </w:rPr>
        <w:t xml:space="preserve">                          </w:t>
      </w:r>
      <w:r w:rsidRPr="0078362B">
        <w:rPr>
          <w:rFonts w:asciiTheme="majorBidi" w:hAnsiTheme="majorBidi" w:cstheme="majorBidi"/>
          <w:spacing w:val="-8"/>
          <w:cs/>
        </w:rPr>
        <w:t>ชำระบัญชีแล้ว</w:t>
      </w:r>
      <w:r w:rsidRPr="0078362B">
        <w:rPr>
          <w:rFonts w:asciiTheme="majorBidi" w:hAnsiTheme="majorBidi" w:cstheme="majorBidi"/>
          <w:cs/>
        </w:rPr>
        <w:t>ในวันเดียวกัน ทำให้ผู้ถือหุ้นกลุ่ม LDG เป็นผู้ถือหุ้นรายใหญ่ของบริษัท</w:t>
      </w:r>
      <w:r w:rsidRPr="0078362B">
        <w:rPr>
          <w:rFonts w:asciiTheme="majorBidi" w:hAnsiTheme="majorBidi" w:cstheme="majorBidi"/>
          <w:cs/>
          <w:lang w:val="en-US"/>
        </w:rPr>
        <w:t>ซึ่งถือหุ้นของบริษัท</w:t>
      </w:r>
      <w:r w:rsidRPr="0078362B">
        <w:rPr>
          <w:rFonts w:asciiTheme="majorBidi" w:hAnsiTheme="majorBidi" w:cstheme="majorBidi"/>
          <w:cs/>
        </w:rPr>
        <w:t xml:space="preserve">เกินกว่าร้อยละ </w:t>
      </w:r>
      <w:r w:rsidR="00FA46D0" w:rsidRPr="00FA46D0">
        <w:rPr>
          <w:rFonts w:asciiTheme="majorBidi" w:hAnsiTheme="majorBidi" w:cstheme="majorBidi"/>
          <w:lang w:val="en-US"/>
        </w:rPr>
        <w:t>50</w:t>
      </w:r>
      <w:r w:rsidRPr="0078362B">
        <w:rPr>
          <w:rFonts w:asciiTheme="majorBidi" w:hAnsiTheme="majorBidi" w:cstheme="majorBidi"/>
          <w:cs/>
          <w:lang w:val="en-US"/>
        </w:rPr>
        <w:t xml:space="preserve"> ของทุนที่ออกและเรียกชำระแล้ว</w:t>
      </w:r>
      <w:r w:rsidRPr="0078362B">
        <w:rPr>
          <w:rFonts w:asciiTheme="majorBidi" w:hAnsiTheme="majorBidi" w:cstheme="majorBidi"/>
          <w:cs/>
        </w:rPr>
        <w:t xml:space="preserve"> และมีอำนาจ</w:t>
      </w:r>
      <w:r w:rsidRPr="0078362B">
        <w:rPr>
          <w:rFonts w:asciiTheme="majorBidi" w:hAnsiTheme="majorBidi" w:cstheme="majorBidi"/>
          <w:spacing w:val="-6"/>
          <w:cs/>
        </w:rPr>
        <w:t>ควบคุมบริษัท จึงถือเป็นการซื้อธุรกิจแบบย้อนกลับ (</w:t>
      </w:r>
      <w:proofErr w:type="spellStart"/>
      <w:r w:rsidRPr="0078362B">
        <w:rPr>
          <w:rFonts w:asciiTheme="majorBidi" w:hAnsiTheme="majorBidi" w:cstheme="majorBidi"/>
          <w:spacing w:val="-6"/>
          <w:cs/>
        </w:rPr>
        <w:t>Reverse</w:t>
      </w:r>
      <w:proofErr w:type="spellEnd"/>
      <w:r w:rsidRPr="0078362B">
        <w:rPr>
          <w:rFonts w:asciiTheme="majorBidi" w:hAnsiTheme="majorBidi" w:cstheme="majorBidi"/>
          <w:spacing w:val="-6"/>
          <w:cs/>
        </w:rPr>
        <w:t xml:space="preserve"> </w:t>
      </w:r>
      <w:proofErr w:type="spellStart"/>
      <w:r w:rsidRPr="0078362B">
        <w:rPr>
          <w:rFonts w:asciiTheme="majorBidi" w:hAnsiTheme="majorBidi" w:cstheme="majorBidi"/>
          <w:spacing w:val="-6"/>
          <w:cs/>
        </w:rPr>
        <w:t>Takeover</w:t>
      </w:r>
      <w:proofErr w:type="spellEnd"/>
      <w:r w:rsidRPr="0078362B">
        <w:rPr>
          <w:rFonts w:asciiTheme="majorBidi" w:hAnsiTheme="majorBidi" w:cstheme="majorBidi"/>
          <w:spacing w:val="-6"/>
          <w:cs/>
        </w:rPr>
        <w:t>) ตามมาตรฐาน</w:t>
      </w:r>
      <w:r w:rsidR="0078362B" w:rsidRPr="0078362B">
        <w:rPr>
          <w:rFonts w:asciiTheme="majorBidi" w:hAnsiTheme="majorBidi" w:cstheme="majorBidi"/>
          <w:spacing w:val="-6"/>
          <w:cs/>
        </w:rPr>
        <w:t xml:space="preserve">           </w:t>
      </w:r>
      <w:r w:rsidRPr="0078362B">
        <w:rPr>
          <w:rFonts w:asciiTheme="majorBidi" w:hAnsiTheme="majorBidi" w:cstheme="majorBidi"/>
          <w:spacing w:val="-8"/>
          <w:cs/>
        </w:rPr>
        <w:t xml:space="preserve">การรายงานทางการเงิน ฉบับที่ </w:t>
      </w:r>
      <w:r w:rsidR="00FA46D0" w:rsidRPr="00FA46D0">
        <w:rPr>
          <w:rFonts w:asciiTheme="majorBidi" w:hAnsiTheme="majorBidi" w:cstheme="majorBidi"/>
          <w:spacing w:val="-8"/>
          <w:lang w:val="en-US"/>
        </w:rPr>
        <w:t>3</w:t>
      </w:r>
      <w:r w:rsidRPr="0078362B">
        <w:rPr>
          <w:rFonts w:asciiTheme="majorBidi" w:hAnsiTheme="majorBidi" w:cstheme="majorBidi"/>
          <w:spacing w:val="-8"/>
          <w:cs/>
        </w:rPr>
        <w:t xml:space="preserve"> เรื่องการรวมธุรกิจ ซึ่งมีบริษัทเป็นบริษัทใหญ่ตามกฎหมาย</w:t>
      </w:r>
      <w:r w:rsidRPr="0078362B">
        <w:rPr>
          <w:rFonts w:asciiTheme="majorBidi" w:hAnsiTheme="majorBidi" w:cstheme="majorBidi"/>
          <w:cs/>
        </w:rPr>
        <w:t xml:space="preserve">แต่เป็นผู้ถูกซื้อในทางบัญชี ทั้งนี้ </w:t>
      </w:r>
      <w:r w:rsidRPr="0078362B">
        <w:rPr>
          <w:rFonts w:asciiTheme="majorBidi" w:hAnsiTheme="majorBidi" w:cstheme="majorBidi"/>
          <w:spacing w:val="-10"/>
          <w:cs/>
        </w:rPr>
        <w:t>ส่วนต่างของต้นทุน</w:t>
      </w:r>
      <w:r w:rsidRPr="0078362B">
        <w:rPr>
          <w:rFonts w:asciiTheme="majorBidi" w:hAnsiTheme="majorBidi" w:cstheme="majorBidi"/>
          <w:cs/>
        </w:rPr>
        <w:t>การรวมธุรกิจที่สูงกว่าส่วนได้เสีย</w:t>
      </w:r>
      <w:r w:rsidRPr="0078362B">
        <w:rPr>
          <w:rFonts w:asciiTheme="majorBidi" w:hAnsiTheme="majorBidi" w:cstheme="majorBidi"/>
          <w:spacing w:val="-8"/>
          <w:cs/>
        </w:rPr>
        <w:t>ของผู้ถูกซื้อทางบัญชีในมูลค่ายุติธรรมสุทธิแสดงเป็นค่าความนิยมจำนวน</w:t>
      </w:r>
      <w:r w:rsidRPr="0078362B">
        <w:rPr>
          <w:rFonts w:asciiTheme="majorBidi" w:hAnsiTheme="majorBidi" w:cstheme="majorBidi"/>
          <w:cs/>
        </w:rPr>
        <w:t xml:space="preserve"> </w:t>
      </w:r>
      <w:r w:rsidR="00FA46D0" w:rsidRPr="00FA46D0">
        <w:rPr>
          <w:rFonts w:asciiTheme="majorBidi" w:hAnsiTheme="majorBidi" w:cstheme="majorBidi"/>
          <w:lang w:val="en-US"/>
        </w:rPr>
        <w:t>3</w:t>
      </w:r>
      <w:r w:rsidRPr="0078362B">
        <w:rPr>
          <w:rFonts w:asciiTheme="majorBidi" w:hAnsiTheme="majorBidi" w:cstheme="majorBidi"/>
          <w:lang w:val="en-US"/>
        </w:rPr>
        <w:t>,</w:t>
      </w:r>
      <w:r w:rsidR="00FA46D0" w:rsidRPr="00FA46D0">
        <w:rPr>
          <w:rFonts w:asciiTheme="majorBidi" w:hAnsiTheme="majorBidi" w:cstheme="majorBidi"/>
          <w:lang w:val="en-US"/>
        </w:rPr>
        <w:t>614</w:t>
      </w:r>
      <w:r w:rsidRPr="0078362B">
        <w:rPr>
          <w:rFonts w:asciiTheme="majorBidi" w:hAnsiTheme="majorBidi" w:cstheme="majorBidi"/>
          <w:lang w:val="en-US"/>
        </w:rPr>
        <w:t>,</w:t>
      </w:r>
      <w:r w:rsidR="00FA46D0" w:rsidRPr="00FA46D0">
        <w:rPr>
          <w:rFonts w:asciiTheme="majorBidi" w:hAnsiTheme="majorBidi" w:cstheme="majorBidi"/>
          <w:lang w:val="en-US"/>
        </w:rPr>
        <w:t>375</w:t>
      </w:r>
      <w:r w:rsidRPr="0078362B">
        <w:rPr>
          <w:rFonts w:asciiTheme="majorBidi" w:hAnsiTheme="majorBidi" w:cstheme="majorBidi"/>
          <w:lang w:val="en-US"/>
        </w:rPr>
        <w:t>,</w:t>
      </w:r>
      <w:r w:rsidR="00FA46D0" w:rsidRPr="00FA46D0">
        <w:rPr>
          <w:rFonts w:asciiTheme="majorBidi" w:hAnsiTheme="majorBidi" w:cstheme="majorBidi"/>
          <w:lang w:val="en-US"/>
        </w:rPr>
        <w:t>768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>บาท ในงบการเงินรวมของกลุ่มบริษัท</w:t>
      </w:r>
    </w:p>
    <w:p w14:paraId="59ED621D" w14:textId="77777777" w:rsidR="00306B8C" w:rsidRPr="0078362B" w:rsidRDefault="00306B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lang w:val="en-US"/>
        </w:rPr>
        <w:br w:type="page"/>
      </w:r>
    </w:p>
    <w:p w14:paraId="2950BD4A" w14:textId="3B1A0AF7" w:rsidR="0018468B" w:rsidRPr="0078362B" w:rsidRDefault="00FA46D0" w:rsidP="00437FE4">
      <w:pPr>
        <w:spacing w:before="240"/>
        <w:ind w:left="1260" w:hanging="720"/>
        <w:jc w:val="thaiDistribute"/>
        <w:rPr>
          <w:rFonts w:asciiTheme="majorBidi" w:hAnsiTheme="majorBidi" w:cstheme="majorBidi"/>
          <w:cs/>
          <w:lang w:val="en-US"/>
        </w:rPr>
      </w:pPr>
      <w:r w:rsidRPr="00FA46D0">
        <w:rPr>
          <w:rFonts w:asciiTheme="majorBidi" w:hAnsiTheme="majorBidi" w:cstheme="majorBidi"/>
          <w:lang w:val="en-US"/>
        </w:rPr>
        <w:lastRenderedPageBreak/>
        <w:t>2</w:t>
      </w:r>
      <w:r w:rsidR="0018468B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3</w:t>
      </w:r>
      <w:r w:rsidR="0018468B" w:rsidRPr="0078362B">
        <w:rPr>
          <w:rFonts w:asciiTheme="majorBidi" w:hAnsiTheme="majorBidi" w:cstheme="majorBidi"/>
          <w:lang w:val="en-US"/>
        </w:rPr>
        <w:tab/>
      </w:r>
      <w:r w:rsidR="0018468B" w:rsidRPr="0078362B">
        <w:rPr>
          <w:rFonts w:asciiTheme="majorBidi" w:hAnsiTheme="majorBidi" w:cstheme="majorBidi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97A83C5" w14:textId="3694A8DE" w:rsidR="00655F0B" w:rsidRPr="0078362B" w:rsidRDefault="00655F0B" w:rsidP="00437FE4">
      <w:pPr>
        <w:spacing w:before="240"/>
        <w:ind w:left="1260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spacing w:val="4"/>
          <w:cs/>
          <w:lang w:val="en-US"/>
        </w:rPr>
        <w:t>ในระหว่าง</w:t>
      </w:r>
      <w:r w:rsidR="00521EEF" w:rsidRPr="0078362B">
        <w:rPr>
          <w:rFonts w:asciiTheme="majorBidi" w:hAnsiTheme="majorBidi" w:cstheme="majorBidi"/>
          <w:spacing w:val="4"/>
          <w:cs/>
          <w:lang w:val="en-US"/>
        </w:rPr>
        <w:t>ปี</w:t>
      </w:r>
      <w:r w:rsidRPr="0078362B">
        <w:rPr>
          <w:rFonts w:asciiTheme="majorBidi" w:hAnsiTheme="majorBidi" w:cstheme="majorBidi"/>
          <w:spacing w:val="4"/>
          <w:cs/>
          <w:lang w:val="en-US"/>
        </w:rPr>
        <w:t xml:space="preserve"> กลุ่มบริษัทและบริษัทได้นำมาตรฐานการรายงานทางการเงินฉบับปรับปรุง</w:t>
      </w:r>
      <w:r w:rsidRPr="0078362B">
        <w:rPr>
          <w:rFonts w:asciiTheme="majorBidi" w:hAnsiTheme="majorBidi" w:cstheme="majorBidi"/>
          <w:cs/>
          <w:lang w:val="en-US"/>
        </w:rPr>
        <w:t>และฉบับใหม่รวมถึงแนวปฏิบัติทางบัญชีที่ออกโดยสภาวิชาชีพบัญชี ซึ่งมีผลบังคับใช้สำหรับรอบ</w:t>
      </w:r>
      <w:r w:rsidRPr="0078362B">
        <w:rPr>
          <w:rFonts w:asciiTheme="majorBidi" w:hAnsiTheme="majorBidi" w:cstheme="majorBidi"/>
          <w:spacing w:val="-8"/>
          <w:cs/>
          <w:lang w:val="en-US"/>
        </w:rPr>
        <w:t>ระยะเวลาบัญชี</w:t>
      </w:r>
      <w:r w:rsidRPr="0078362B">
        <w:rPr>
          <w:rFonts w:asciiTheme="majorBidi" w:hAnsiTheme="majorBidi" w:cstheme="majorBidi"/>
          <w:cs/>
          <w:lang w:val="en-US"/>
        </w:rPr>
        <w:t xml:space="preserve">ที่เริ่มในหรือหลังวันที่ </w:t>
      </w:r>
      <w:r w:rsidR="00FA46D0" w:rsidRPr="00FA46D0">
        <w:rPr>
          <w:rFonts w:asciiTheme="majorBidi" w:hAnsiTheme="majorBidi" w:cstheme="majorBidi"/>
          <w:lang w:val="en-US"/>
        </w:rPr>
        <w:t>1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 xml:space="preserve">มกราคม </w:t>
      </w:r>
      <w:r w:rsidR="00FA46D0" w:rsidRPr="00FA46D0">
        <w:rPr>
          <w:rFonts w:asciiTheme="majorBidi" w:hAnsiTheme="majorBidi" w:cstheme="majorBidi"/>
          <w:lang w:val="en-US"/>
        </w:rPr>
        <w:t>2562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>มาถือปฏิบัติ มาตรฐานการรายงาน</w:t>
      </w:r>
      <w:r w:rsidRPr="0078362B">
        <w:rPr>
          <w:rFonts w:asciiTheme="majorBidi" w:hAnsiTheme="majorBidi" w:cstheme="majorBidi"/>
          <w:spacing w:val="4"/>
          <w:cs/>
          <w:lang w:val="en-US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</w:t>
      </w:r>
      <w:r w:rsidRPr="0078362B">
        <w:rPr>
          <w:rFonts w:asciiTheme="majorBidi" w:hAnsiTheme="majorBidi" w:cstheme="majorBidi"/>
          <w:cs/>
          <w:lang w:val="en-US"/>
        </w:rPr>
        <w:t xml:space="preserve"> </w:t>
      </w:r>
      <w:r w:rsidR="0049607F" w:rsidRPr="0078362B">
        <w:rPr>
          <w:rFonts w:asciiTheme="majorBidi" w:hAnsiTheme="majorBidi" w:cstheme="majorBidi"/>
          <w:lang w:val="en-US"/>
        </w:rPr>
        <w:t xml:space="preserve">     </w:t>
      </w:r>
      <w:r w:rsidRPr="0078362B">
        <w:rPr>
          <w:rFonts w:asciiTheme="majorBidi" w:hAnsiTheme="majorBidi" w:cstheme="majorBidi"/>
          <w:spacing w:val="4"/>
          <w:cs/>
          <w:lang w:val="en-US"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Pr="0078362B">
        <w:rPr>
          <w:rFonts w:asciiTheme="majorBidi" w:hAnsiTheme="majorBidi" w:cstheme="majorBidi"/>
          <w:cs/>
          <w:lang w:val="en-US"/>
        </w:rPr>
        <w:t>ทางการเงินดังกล่าวมาถือปฏิบัตินี้ไม่มีผลกระทบอย่างเป็</w:t>
      </w:r>
      <w:r w:rsidR="00CF2DB4" w:rsidRPr="0078362B">
        <w:rPr>
          <w:rFonts w:asciiTheme="majorBidi" w:hAnsiTheme="majorBidi" w:cstheme="majorBidi"/>
          <w:cs/>
          <w:lang w:val="en-US"/>
        </w:rPr>
        <w:t>นสาระสำคัญต่องบการเงิน</w:t>
      </w:r>
      <w:r w:rsidRPr="0078362B">
        <w:rPr>
          <w:rFonts w:asciiTheme="majorBidi" w:hAnsiTheme="majorBidi" w:cstheme="majorBidi"/>
          <w:cs/>
          <w:lang w:val="en-US"/>
        </w:rPr>
        <w:t>ของกลุ่มบริษัทและบริษัท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olor w:val="000000"/>
          <w:cs/>
        </w:rPr>
        <w:t>ยกเว้นมาตรฐานการรายงานทางการเงินฉบับดังต่อไปนี้</w:t>
      </w:r>
    </w:p>
    <w:p w14:paraId="0C1DE5C6" w14:textId="057EE81E" w:rsidR="00655F0B" w:rsidRPr="0078362B" w:rsidRDefault="00655F0B" w:rsidP="00437FE4">
      <w:pPr>
        <w:tabs>
          <w:tab w:val="left" w:pos="1260"/>
        </w:tabs>
        <w:spacing w:before="240" w:after="120"/>
        <w:ind w:left="1267"/>
        <w:jc w:val="thaiDistribute"/>
        <w:rPr>
          <w:rFonts w:asciiTheme="majorBidi" w:eastAsia="Times New Roman" w:hAnsiTheme="majorBidi" w:cstheme="majorBidi"/>
          <w:color w:val="000000"/>
          <w:u w:val="single"/>
          <w:lang w:val="en-GB"/>
        </w:rPr>
      </w:pPr>
      <w:r w:rsidRPr="0078362B">
        <w:rPr>
          <w:rFonts w:asciiTheme="majorBidi" w:eastAsia="Times New Roman" w:hAnsiTheme="majorBidi" w:cstheme="majorBidi"/>
          <w:color w:val="000000"/>
          <w:u w:val="single"/>
          <w:cs/>
          <w:lang w:val="en-GB"/>
        </w:rPr>
        <w:t xml:space="preserve">มาตรฐานการรายงานทางการเงิน ฉบับที่ </w:t>
      </w:r>
      <w:r w:rsidR="00FA46D0" w:rsidRPr="00FA46D0">
        <w:rPr>
          <w:rFonts w:asciiTheme="majorBidi" w:eastAsia="Times New Roman" w:hAnsiTheme="majorBidi" w:cstheme="majorBidi"/>
          <w:color w:val="000000"/>
          <w:u w:val="single"/>
          <w:lang w:val="en-US"/>
        </w:rPr>
        <w:t>15</w:t>
      </w:r>
      <w:r w:rsidRPr="0078362B">
        <w:rPr>
          <w:rFonts w:asciiTheme="majorBidi" w:eastAsia="Times New Roman" w:hAnsiTheme="majorBidi" w:cstheme="majorBidi"/>
          <w:color w:val="000000"/>
          <w:u w:val="single"/>
          <w:lang w:val="en-US"/>
        </w:rPr>
        <w:t xml:space="preserve"> </w:t>
      </w:r>
      <w:r w:rsidRPr="0078362B">
        <w:rPr>
          <w:rFonts w:asciiTheme="majorBidi" w:eastAsia="Times New Roman" w:hAnsiTheme="majorBidi" w:cstheme="majorBidi"/>
          <w:color w:val="000000"/>
          <w:u w:val="single"/>
          <w:cs/>
        </w:rPr>
        <w:t>เรื่อง รายได้จากสัญญาที่ทำกับลูกค้า</w:t>
      </w:r>
    </w:p>
    <w:p w14:paraId="7204A229" w14:textId="62AC7807" w:rsidR="00655F0B" w:rsidRPr="0078362B" w:rsidRDefault="00655F0B" w:rsidP="00437FE4">
      <w:pPr>
        <w:tabs>
          <w:tab w:val="left" w:pos="1260"/>
        </w:tabs>
        <w:spacing w:before="120" w:after="120"/>
        <w:ind w:left="12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4"/>
          <w:cs/>
        </w:rPr>
        <w:t>หลักการสำคัญของมาตรฐานการรายงานทางการเงิน</w:t>
      </w:r>
      <w:r w:rsidR="00CF2DB4" w:rsidRPr="0078362B">
        <w:rPr>
          <w:rFonts w:asciiTheme="majorBidi" w:hAnsiTheme="majorBidi" w:cstheme="majorBidi"/>
          <w:spacing w:val="4"/>
          <w:cs/>
        </w:rPr>
        <w:t xml:space="preserve"> ฉบับที่</w:t>
      </w:r>
      <w:r w:rsidR="005E5546" w:rsidRPr="0078362B">
        <w:rPr>
          <w:rFonts w:asciiTheme="majorBidi" w:hAnsiTheme="majorBidi" w:cstheme="majorBidi"/>
          <w:spacing w:val="4"/>
          <w:cs/>
        </w:rPr>
        <w:t xml:space="preserve"> </w:t>
      </w:r>
      <w:r w:rsidR="00FA46D0" w:rsidRPr="00FA46D0">
        <w:rPr>
          <w:rFonts w:asciiTheme="majorBidi" w:hAnsiTheme="majorBidi" w:cstheme="majorBidi"/>
          <w:spacing w:val="4"/>
          <w:lang w:val="en-US"/>
        </w:rPr>
        <w:t>1</w:t>
      </w:r>
      <w:r w:rsidR="00FA46D0" w:rsidRPr="00FA46D0">
        <w:rPr>
          <w:rFonts w:asciiTheme="majorBidi" w:hAnsiTheme="majorBidi" w:cstheme="majorBidi"/>
          <w:spacing w:val="6"/>
          <w:lang w:val="en-US"/>
        </w:rPr>
        <w:t>5</w:t>
      </w:r>
      <w:r w:rsidR="005E5546" w:rsidRPr="0078362B">
        <w:rPr>
          <w:rFonts w:asciiTheme="majorBidi" w:hAnsiTheme="majorBidi" w:cstheme="majorBidi"/>
          <w:spacing w:val="4"/>
          <w:cs/>
        </w:rPr>
        <w:t xml:space="preserve"> </w:t>
      </w:r>
      <w:r w:rsidR="00CF2DB4" w:rsidRPr="0078362B">
        <w:rPr>
          <w:rFonts w:asciiTheme="majorBidi" w:hAnsiTheme="majorBidi" w:cstheme="majorBidi"/>
          <w:spacing w:val="4"/>
          <w:cs/>
        </w:rPr>
        <w:t>เรื่อง รายได้จากสัญญาที่ทำกับลูกค้า</w:t>
      </w:r>
      <w:r w:rsidRPr="0078362B">
        <w:rPr>
          <w:rFonts w:asciiTheme="majorBidi" w:hAnsiTheme="majorBidi" w:cstheme="majorBidi"/>
          <w:spacing w:val="4"/>
          <w:cs/>
        </w:rPr>
        <w:t>คือกิจการรับรู้รายได้เพื่อแสดงการ</w:t>
      </w:r>
      <w:r w:rsidRPr="0078362B">
        <w:rPr>
          <w:rFonts w:asciiTheme="majorBidi" w:hAnsiTheme="majorBidi" w:cstheme="majorBidi"/>
          <w:cs/>
        </w:rPr>
        <w:t>ส่งมอบสินค้าหรือบริการที่สัญญาให้ลูกค้าในจำนวนเงินที่สะท้อนถึงสิ่งตอบแทนที่กิจการ</w:t>
      </w:r>
      <w:r w:rsidRPr="0078362B">
        <w:rPr>
          <w:rFonts w:asciiTheme="majorBidi" w:hAnsiTheme="majorBidi" w:cstheme="majorBidi"/>
          <w:spacing w:val="6"/>
          <w:cs/>
        </w:rPr>
        <w:t xml:space="preserve">คาดว่าจะมีสิทธิได้รับจากการแลกเปลี่ยนสินค้าหรือบริการ มาตรฐานกำหนดหลักการสำคัญ </w:t>
      </w:r>
      <w:r w:rsidR="00FA46D0" w:rsidRPr="00FA46D0">
        <w:rPr>
          <w:rFonts w:asciiTheme="majorBidi" w:hAnsiTheme="majorBidi" w:cstheme="majorBidi"/>
          <w:spacing w:val="6"/>
          <w:lang w:val="en-US"/>
        </w:rPr>
        <w:t>5</w:t>
      </w:r>
      <w:r w:rsidRPr="0078362B">
        <w:rPr>
          <w:rFonts w:asciiTheme="majorBidi" w:hAnsiTheme="majorBidi" w:cstheme="majorBidi"/>
          <w:cs/>
        </w:rPr>
        <w:t xml:space="preserve"> ขั้นตอนในการรับรู้รายได้ดังต่อไปนี้</w:t>
      </w:r>
    </w:p>
    <w:p w14:paraId="36CDF8CE" w14:textId="77777777" w:rsidR="00655F0B" w:rsidRPr="0078362B" w:rsidRDefault="00655F0B" w:rsidP="00437FE4">
      <w:pPr>
        <w:spacing w:before="120" w:after="120"/>
        <w:ind w:left="1260" w:firstLine="45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ขั้นตอน</w:t>
      </w:r>
      <w:r w:rsidRPr="0078362B">
        <w:rPr>
          <w:rFonts w:asciiTheme="majorBidi" w:hAnsiTheme="majorBidi" w:cstheme="majorBidi"/>
          <w:cs/>
        </w:rPr>
        <w:t>แรก: ระบุสัญญาที่ทำกับลูกค้า</w:t>
      </w:r>
    </w:p>
    <w:p w14:paraId="16CEBEB2" w14:textId="77777777" w:rsidR="00655F0B" w:rsidRPr="0078362B" w:rsidRDefault="00655F0B" w:rsidP="00437FE4">
      <w:pPr>
        <w:spacing w:before="120" w:after="120"/>
        <w:ind w:left="1260" w:firstLine="450"/>
        <w:jc w:val="thaiDistribute"/>
        <w:rPr>
          <w:rFonts w:asciiTheme="majorBidi" w:eastAsia="Times New Roman" w:hAnsiTheme="majorBidi" w:cstheme="majorBidi"/>
          <w:color w:val="000000"/>
          <w:cs/>
          <w:lang w:val="en-GB"/>
        </w:rPr>
      </w:pP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ขั้น</w:t>
      </w:r>
      <w:r w:rsidRPr="0078362B">
        <w:rPr>
          <w:rFonts w:asciiTheme="majorBidi" w:hAnsiTheme="majorBidi" w:cstheme="majorBidi"/>
          <w:cs/>
        </w:rPr>
        <w:t>ที่</w:t>
      </w: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สอง: ระบุภาระที่ต้องปฏิบัติในสัญญา</w:t>
      </w:r>
    </w:p>
    <w:p w14:paraId="14766D90" w14:textId="77777777" w:rsidR="00655F0B" w:rsidRPr="0078362B" w:rsidRDefault="00655F0B" w:rsidP="00437FE4">
      <w:pPr>
        <w:spacing w:before="120" w:after="120"/>
        <w:ind w:left="1260" w:firstLine="450"/>
        <w:jc w:val="thaiDistribute"/>
        <w:rPr>
          <w:rFonts w:asciiTheme="majorBidi" w:eastAsia="Times New Roman" w:hAnsiTheme="majorBidi" w:cstheme="majorBidi"/>
          <w:color w:val="000000"/>
          <w:cs/>
          <w:lang w:val="en-GB"/>
        </w:rPr>
      </w:pP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ขั้นที่สาม: กำหนดราคาของรายการ</w:t>
      </w:r>
    </w:p>
    <w:p w14:paraId="1E55D7F3" w14:textId="77777777" w:rsidR="00655F0B" w:rsidRPr="0078362B" w:rsidRDefault="00655F0B" w:rsidP="00437FE4">
      <w:pPr>
        <w:spacing w:before="120" w:after="120"/>
        <w:ind w:left="1260" w:firstLine="450"/>
        <w:jc w:val="thaiDistribute"/>
        <w:rPr>
          <w:rFonts w:asciiTheme="majorBidi" w:eastAsia="Times New Roman" w:hAnsiTheme="majorBidi" w:cstheme="majorBidi"/>
          <w:color w:val="000000"/>
          <w:cs/>
          <w:lang w:val="en-GB"/>
        </w:rPr>
      </w:pP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ขั้นที่สี่: ปันส่วนราคาของรายการให้กับภาระที่ต้องปฏิบัติที่รวมอยู่ในสัญญา</w:t>
      </w:r>
    </w:p>
    <w:p w14:paraId="5E4A4650" w14:textId="40C1B726" w:rsidR="003364B7" w:rsidRPr="0078362B" w:rsidRDefault="00655F0B" w:rsidP="00437FE4">
      <w:pPr>
        <w:spacing w:before="120" w:after="120"/>
        <w:ind w:left="1260" w:firstLine="45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ขั้นที่ห้า</w:t>
      </w:r>
      <w:r w:rsidRPr="0078362B">
        <w:rPr>
          <w:rFonts w:asciiTheme="majorBidi" w:hAnsiTheme="majorBidi" w:cstheme="majorBidi"/>
          <w:cs/>
        </w:rPr>
        <w:t>: รับรู้รายได้เมื่อ (หรือขณะที่) กิจการปฏิบัติตามภาระที่ต้องปฏิบัติเสร็จสิ้น</w:t>
      </w:r>
    </w:p>
    <w:p w14:paraId="62785E60" w14:textId="55C701D7" w:rsidR="00655F0B" w:rsidRPr="0078362B" w:rsidRDefault="00655F0B" w:rsidP="00437FE4">
      <w:pPr>
        <w:tabs>
          <w:tab w:val="left" w:pos="1260"/>
        </w:tabs>
        <w:spacing w:before="120" w:after="120"/>
        <w:ind w:left="1260"/>
        <w:jc w:val="thaiDistribute"/>
        <w:rPr>
          <w:rFonts w:asciiTheme="majorBidi" w:eastAsia="Times New Roman" w:hAnsiTheme="majorBidi" w:cstheme="majorBidi"/>
          <w:color w:val="000000"/>
          <w:cs/>
          <w:lang w:val="en-GB"/>
        </w:rPr>
      </w:pP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ภายใต้มาตรฐานการรายงานทางการเงิน</w:t>
      </w:r>
      <w:r w:rsidR="00CF2DB4" w:rsidRPr="0078362B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 ฉบับที่ </w:t>
      </w:r>
      <w:r w:rsidR="00FA46D0" w:rsidRPr="00FA46D0">
        <w:rPr>
          <w:rFonts w:asciiTheme="majorBidi" w:hAnsiTheme="majorBidi" w:cstheme="majorBidi"/>
          <w:spacing w:val="4"/>
          <w:lang w:val="en-US"/>
        </w:rPr>
        <w:t>1</w:t>
      </w:r>
      <w:r w:rsidR="00FA46D0" w:rsidRPr="00FA46D0">
        <w:rPr>
          <w:rFonts w:asciiTheme="majorBidi" w:hAnsiTheme="majorBidi" w:cstheme="majorBidi"/>
          <w:spacing w:val="6"/>
          <w:lang w:val="en-US"/>
        </w:rPr>
        <w:t>5</w:t>
      </w:r>
      <w:r w:rsidR="00CF2DB4" w:rsidRPr="0078362B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 เรื่อง รายได้จากสัญญาที่ทำกับลูกค้า</w:t>
      </w: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 กิจการต้องรับรู้รายได้เมื่อกิจการปฏิบัติตามภาระที่ต้องปฏิบัติเสร็จสิ้น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</w:t>
      </w:r>
    </w:p>
    <w:p w14:paraId="5DB9B443" w14:textId="77777777" w:rsidR="00306B8C" w:rsidRPr="0078362B" w:rsidRDefault="00306B8C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color w:val="000000"/>
          <w:cs/>
          <w:lang w:val="en-GB"/>
        </w:rPr>
      </w:pP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br w:type="page"/>
      </w:r>
    </w:p>
    <w:p w14:paraId="3EC9779F" w14:textId="2E258185" w:rsidR="00655F0B" w:rsidRPr="0078362B" w:rsidRDefault="00655F0B" w:rsidP="00437FE4">
      <w:pPr>
        <w:tabs>
          <w:tab w:val="left" w:pos="1260"/>
        </w:tabs>
        <w:spacing w:before="120" w:after="120"/>
        <w:ind w:left="12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lastRenderedPageBreak/>
        <w:t>มาตรฐานการรายงานทางการเงินฉบับนี้</w:t>
      </w:r>
      <w:r w:rsidR="00CF2DB4" w:rsidRPr="0078362B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 </w:t>
      </w:r>
      <w:r w:rsidRPr="0078362B">
        <w:rPr>
          <w:rFonts w:asciiTheme="majorBidi" w:eastAsia="Times New Roman" w:hAnsiTheme="majorBidi" w:cstheme="majorBidi"/>
          <w:color w:val="000000"/>
          <w:cs/>
        </w:rPr>
        <w:t>นำมาแทนมาตรฐานและการตีความมาตรฐาน</w:t>
      </w:r>
      <w:r w:rsidR="0078362B" w:rsidRPr="0078362B">
        <w:rPr>
          <w:rFonts w:asciiTheme="majorBidi" w:eastAsia="Times New Roman" w:hAnsiTheme="majorBidi" w:cstheme="majorBidi"/>
          <w:color w:val="000000"/>
          <w:cs/>
        </w:rPr>
        <w:t xml:space="preserve">                     </w:t>
      </w:r>
      <w:r w:rsidRPr="0078362B">
        <w:rPr>
          <w:rFonts w:asciiTheme="majorBidi" w:eastAsia="Times New Roman" w:hAnsiTheme="majorBidi" w:cstheme="majorBidi"/>
          <w:color w:val="000000"/>
          <w:cs/>
        </w:rPr>
        <w:t>ที่เกี่ยวข้องกับ</w:t>
      </w:r>
      <w:r w:rsidRPr="0078362B">
        <w:rPr>
          <w:rFonts w:asciiTheme="majorBidi" w:eastAsia="Times New Roman" w:hAnsiTheme="majorBidi" w:cstheme="majorBidi"/>
          <w:color w:val="000000"/>
          <w:spacing w:val="-4"/>
          <w:cs/>
        </w:rPr>
        <w:t>เรื่องรายได้เมื่อมีผลบังคับใช้ ได้แก่ มาตรฐานการบัญชี ฉบับที</w:t>
      </w:r>
      <w:r w:rsidRPr="0078362B">
        <w:rPr>
          <w:rFonts w:asciiTheme="majorBidi" w:eastAsia="Times New Roman" w:hAnsiTheme="majorBidi" w:cstheme="majorBidi"/>
          <w:color w:val="000000"/>
          <w:spacing w:val="-4"/>
          <w:cs/>
          <w:lang w:val="en-US"/>
        </w:rPr>
        <w:t xml:space="preserve">่ </w:t>
      </w:r>
      <w:r w:rsidR="00FA46D0" w:rsidRPr="00FA46D0">
        <w:rPr>
          <w:rFonts w:asciiTheme="majorBidi" w:eastAsia="Times New Roman" w:hAnsiTheme="majorBidi" w:cstheme="majorBidi"/>
          <w:color w:val="000000"/>
          <w:spacing w:val="-4"/>
          <w:lang w:val="en-US"/>
        </w:rPr>
        <w:t>11</w:t>
      </w:r>
      <w:r w:rsidRPr="0078362B">
        <w:rPr>
          <w:rFonts w:asciiTheme="majorBidi" w:eastAsia="Times New Roman" w:hAnsiTheme="majorBidi" w:cstheme="majorBidi"/>
          <w:color w:val="000000"/>
          <w:spacing w:val="-4"/>
          <w:cs/>
        </w:rPr>
        <w:t xml:space="preserve"> เรื่อง สัญญาก่อสร้าง มาตรฐานการบัญชี </w:t>
      </w:r>
      <w:r w:rsidRPr="0078362B">
        <w:rPr>
          <w:rFonts w:asciiTheme="majorBidi" w:eastAsia="Times New Roman" w:hAnsiTheme="majorBidi" w:cstheme="majorBidi"/>
          <w:color w:val="000000"/>
          <w:cs/>
        </w:rPr>
        <w:t xml:space="preserve">ฉบับที่ </w:t>
      </w:r>
      <w:r w:rsidR="00FA46D0" w:rsidRPr="00FA46D0">
        <w:rPr>
          <w:rFonts w:asciiTheme="majorBidi" w:eastAsia="Times New Roman" w:hAnsiTheme="majorBidi" w:cstheme="majorBidi"/>
          <w:color w:val="000000"/>
          <w:lang w:val="en-US"/>
        </w:rPr>
        <w:t>18</w:t>
      </w:r>
      <w:r w:rsidRPr="0078362B">
        <w:rPr>
          <w:rFonts w:asciiTheme="majorBidi" w:eastAsia="Times New Roman" w:hAnsiTheme="majorBidi" w:cstheme="majorBidi"/>
          <w:color w:val="000000"/>
          <w:cs/>
        </w:rPr>
        <w:t xml:space="preserve"> เรื่อง รายได้ การตีความมาตรฐานการบัญชี ฉบับที่ </w:t>
      </w:r>
      <w:r w:rsidR="00FA46D0" w:rsidRPr="00FA46D0">
        <w:rPr>
          <w:rFonts w:asciiTheme="majorBidi" w:eastAsia="Times New Roman" w:hAnsiTheme="majorBidi" w:cstheme="majorBidi"/>
          <w:color w:val="000000"/>
          <w:lang w:val="en-US"/>
        </w:rPr>
        <w:t>31</w:t>
      </w:r>
      <w:r w:rsidRPr="0078362B">
        <w:rPr>
          <w:rFonts w:asciiTheme="majorBidi" w:eastAsia="Times New Roman" w:hAnsiTheme="majorBidi" w:cstheme="majorBidi"/>
          <w:color w:val="000000"/>
          <w:cs/>
        </w:rPr>
        <w:t xml:space="preserve"> เรื่อง รายได้ - </w:t>
      </w:r>
      <w:r w:rsidRPr="0078362B">
        <w:rPr>
          <w:rFonts w:asciiTheme="majorBidi" w:eastAsia="Times New Roman" w:hAnsiTheme="majorBidi" w:cstheme="majorBidi"/>
          <w:color w:val="000000"/>
          <w:spacing w:val="-4"/>
          <w:cs/>
        </w:rPr>
        <w:t xml:space="preserve">รายการแลกเปลี่ยนเกี่ยวกับบริการโฆษณา การตีความมาตรฐานการรายงานทางการเงิน ฉบับที่ </w:t>
      </w:r>
      <w:r w:rsidR="00FA46D0" w:rsidRPr="00FA46D0">
        <w:rPr>
          <w:rFonts w:asciiTheme="majorBidi" w:eastAsia="Times New Roman" w:hAnsiTheme="majorBidi" w:cstheme="majorBidi"/>
          <w:color w:val="000000"/>
          <w:spacing w:val="-4"/>
          <w:lang w:val="en-US"/>
        </w:rPr>
        <w:t>13</w:t>
      </w:r>
      <w:r w:rsidRPr="0078362B">
        <w:rPr>
          <w:rFonts w:asciiTheme="majorBidi" w:eastAsia="Times New Roman" w:hAnsiTheme="majorBidi" w:cstheme="majorBidi"/>
          <w:color w:val="000000"/>
          <w:cs/>
        </w:rPr>
        <w:t xml:space="preserve"> เรื่อง โปรแกรมสิทธิพิเศษแก่ลูกค้า การตีความมาตรฐานการรายงานทางการเงิน ฉบับที่ </w:t>
      </w:r>
      <w:r w:rsidR="00FA46D0" w:rsidRPr="00FA46D0">
        <w:rPr>
          <w:rFonts w:asciiTheme="majorBidi" w:eastAsia="Times New Roman" w:hAnsiTheme="majorBidi" w:cstheme="majorBidi"/>
          <w:color w:val="000000"/>
          <w:lang w:val="en-US"/>
        </w:rPr>
        <w:t>15</w:t>
      </w:r>
      <w:r w:rsidRPr="0078362B">
        <w:rPr>
          <w:rFonts w:asciiTheme="majorBidi" w:eastAsia="Times New Roman" w:hAnsiTheme="majorBidi" w:cstheme="majorBidi"/>
          <w:color w:val="000000"/>
          <w:cs/>
        </w:rPr>
        <w:t xml:space="preserve"> เรื่อง สัญญาสำหรับการก่อสร้างอสังหาริมทรัพย์ และการตีความมาตรฐานการรายงานทางการเงิน ฉบับที่ </w:t>
      </w:r>
      <w:r w:rsidR="00FA46D0" w:rsidRPr="00FA46D0">
        <w:rPr>
          <w:rFonts w:asciiTheme="majorBidi" w:eastAsia="Times New Roman" w:hAnsiTheme="majorBidi" w:cstheme="majorBidi"/>
          <w:color w:val="000000"/>
          <w:lang w:val="en-US"/>
        </w:rPr>
        <w:t>18</w:t>
      </w:r>
      <w:r w:rsidRPr="0078362B">
        <w:rPr>
          <w:rFonts w:asciiTheme="majorBidi" w:eastAsia="Times New Roman" w:hAnsiTheme="majorBidi" w:cstheme="majorBidi"/>
          <w:color w:val="000000"/>
          <w:cs/>
        </w:rPr>
        <w:t xml:space="preserve"> เรื่อง การโอนสินทรัพย์จากลูกค้า </w:t>
      </w:r>
    </w:p>
    <w:p w14:paraId="51FED412" w14:textId="7C161B53" w:rsidR="00655F0B" w:rsidRPr="0078362B" w:rsidRDefault="00655F0B" w:rsidP="00437FE4">
      <w:pPr>
        <w:ind w:left="1260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มาตรฐานการรายงานทางการเงิน</w:t>
      </w:r>
      <w:r w:rsidR="00CF2DB4" w:rsidRPr="0078362B">
        <w:rPr>
          <w:rFonts w:asciiTheme="majorBidi" w:hAnsiTheme="majorBidi" w:cstheme="majorBidi"/>
          <w:cs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>ฉบับ</w:t>
      </w:r>
      <w:r w:rsidR="00CF2DB4" w:rsidRPr="0078362B">
        <w:rPr>
          <w:rFonts w:asciiTheme="majorBidi" w:hAnsiTheme="majorBidi" w:cstheme="majorBidi"/>
          <w:cs/>
          <w:lang w:val="en-US"/>
        </w:rPr>
        <w:t xml:space="preserve">ที่ </w:t>
      </w:r>
      <w:r w:rsidR="00FA46D0" w:rsidRPr="00FA46D0">
        <w:rPr>
          <w:rFonts w:asciiTheme="majorBidi" w:hAnsiTheme="majorBidi" w:cstheme="majorBidi"/>
          <w:spacing w:val="4"/>
          <w:lang w:val="en-US"/>
        </w:rPr>
        <w:t>1</w:t>
      </w:r>
      <w:r w:rsidR="00FA46D0" w:rsidRPr="00FA46D0">
        <w:rPr>
          <w:rFonts w:asciiTheme="majorBidi" w:hAnsiTheme="majorBidi" w:cstheme="majorBidi"/>
          <w:spacing w:val="6"/>
          <w:lang w:val="en-US"/>
        </w:rPr>
        <w:t>5</w:t>
      </w:r>
      <w:r w:rsidR="00CF2DB4" w:rsidRPr="0078362B">
        <w:rPr>
          <w:rFonts w:asciiTheme="majorBidi" w:hAnsiTheme="majorBidi" w:cstheme="majorBidi"/>
          <w:cs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 xml:space="preserve">กำหนดวิธีปฏิบัติในช่วงเปลี่ยนแปลงโดยให้ใช้วิธีปรับย้อนหลังตามมาตรฐานการบัญชี ฉบับที่ </w:t>
      </w:r>
      <w:r w:rsidR="00FA46D0" w:rsidRPr="00FA46D0">
        <w:rPr>
          <w:rFonts w:asciiTheme="majorBidi" w:hAnsiTheme="majorBidi" w:cstheme="majorBidi"/>
          <w:lang w:val="en-US"/>
        </w:rPr>
        <w:t>8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>เรื่อง นโยบายการบัญชี การเปลี่ยนแปลงประมาณ</w:t>
      </w:r>
      <w:r w:rsidRPr="0078362B">
        <w:rPr>
          <w:rFonts w:asciiTheme="majorBidi" w:hAnsiTheme="majorBidi" w:cstheme="majorBidi"/>
          <w:spacing w:val="4"/>
          <w:cs/>
          <w:lang w:val="en-US"/>
        </w:rPr>
        <w:t>การทางบัญชีและข้อผิดพลาด หรือรับรู้ผลกระทบสะสมย้อนหลังจากการปรับใช้มาตรฐาน</w:t>
      </w:r>
      <w:r w:rsidRPr="0078362B">
        <w:rPr>
          <w:rFonts w:asciiTheme="majorBidi" w:hAnsiTheme="majorBidi" w:cstheme="majorBidi"/>
          <w:cs/>
          <w:lang w:val="en-US"/>
        </w:rPr>
        <w:t xml:space="preserve">การรายงานทางการเงินฉบับนี้เป็นรายการปรับปรุงกำไรสะสมต้นงวดของงวดปัจจุบัน </w:t>
      </w:r>
    </w:p>
    <w:p w14:paraId="381A910E" w14:textId="291611F3" w:rsidR="00655F0B" w:rsidRPr="0078362B" w:rsidRDefault="00655F0B" w:rsidP="00437FE4">
      <w:pPr>
        <w:tabs>
          <w:tab w:val="left" w:pos="1260"/>
        </w:tabs>
        <w:spacing w:before="240" w:after="240"/>
        <w:ind w:left="126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eastAsia="Times New Roman" w:hAnsiTheme="majorBidi" w:cstheme="majorBidi"/>
          <w:spacing w:val="-6"/>
          <w:cs/>
        </w:rPr>
        <w:t>กลุ่มบริษัทได้นำ</w:t>
      </w:r>
      <w:r w:rsidRPr="0078362B">
        <w:rPr>
          <w:rFonts w:asciiTheme="majorBidi" w:eastAsia="Times New Roman" w:hAnsiTheme="majorBidi" w:cstheme="majorBidi"/>
          <w:cs/>
        </w:rPr>
        <w:t xml:space="preserve">มาตรฐานการรายงานทางการเงิน ฉบับที่ </w:t>
      </w:r>
      <w:r w:rsidR="00FA46D0" w:rsidRPr="00FA46D0">
        <w:rPr>
          <w:rFonts w:asciiTheme="majorBidi" w:eastAsia="Times New Roman" w:hAnsiTheme="majorBidi" w:cstheme="majorBidi"/>
          <w:lang w:val="en-US"/>
        </w:rPr>
        <w:t>15</w:t>
      </w:r>
      <w:r w:rsidRPr="0078362B">
        <w:rPr>
          <w:rFonts w:asciiTheme="majorBidi" w:eastAsia="Times New Roman" w:hAnsiTheme="majorBidi" w:cstheme="majorBidi"/>
          <w:cs/>
        </w:rPr>
        <w:t xml:space="preserve"> เรื่อง รายได้จากสัญญาที่ทำกับลูกค้า </w:t>
      </w:r>
      <w:r w:rsidRPr="0078362B">
        <w:rPr>
          <w:rFonts w:asciiTheme="majorBidi" w:eastAsia="Times New Roman" w:hAnsiTheme="majorBidi" w:cstheme="majorBidi"/>
          <w:spacing w:val="6"/>
          <w:cs/>
        </w:rPr>
        <w:t xml:space="preserve">มาใช้ครั้งแรกเมื่อวันที่ </w:t>
      </w:r>
      <w:r w:rsidR="00FA46D0" w:rsidRPr="00FA46D0">
        <w:rPr>
          <w:rFonts w:asciiTheme="majorBidi" w:eastAsia="Times New Roman" w:hAnsiTheme="majorBidi" w:cstheme="majorBidi"/>
          <w:spacing w:val="6"/>
          <w:lang w:val="en-US"/>
        </w:rPr>
        <w:t>1</w:t>
      </w:r>
      <w:r w:rsidRPr="0078362B">
        <w:rPr>
          <w:rFonts w:asciiTheme="majorBidi" w:eastAsia="Times New Roman" w:hAnsiTheme="majorBidi" w:cstheme="majorBidi"/>
          <w:spacing w:val="6"/>
          <w:lang w:val="en-US"/>
        </w:rPr>
        <w:t xml:space="preserve"> </w:t>
      </w:r>
      <w:r w:rsidRPr="0078362B">
        <w:rPr>
          <w:rFonts w:asciiTheme="majorBidi" w:eastAsia="Times New Roman" w:hAnsiTheme="majorBidi" w:cstheme="majorBidi"/>
          <w:spacing w:val="6"/>
          <w:cs/>
        </w:rPr>
        <w:t xml:space="preserve">มกราคม </w:t>
      </w:r>
      <w:r w:rsidR="00FA46D0" w:rsidRPr="00FA46D0">
        <w:rPr>
          <w:rFonts w:asciiTheme="majorBidi" w:eastAsia="Times New Roman" w:hAnsiTheme="majorBidi" w:cstheme="majorBidi"/>
          <w:spacing w:val="6"/>
          <w:lang w:val="en-US"/>
        </w:rPr>
        <w:t>2562</w:t>
      </w:r>
      <w:r w:rsidRPr="0078362B">
        <w:rPr>
          <w:rFonts w:asciiTheme="majorBidi" w:eastAsia="Times New Roman" w:hAnsiTheme="majorBidi" w:cstheme="majorBidi"/>
          <w:spacing w:val="6"/>
          <w:lang w:val="en-US"/>
        </w:rPr>
        <w:t xml:space="preserve"> </w:t>
      </w:r>
      <w:r w:rsidRPr="0078362B">
        <w:rPr>
          <w:rFonts w:asciiTheme="majorBidi" w:eastAsia="Times New Roman" w:hAnsiTheme="majorBidi" w:cstheme="majorBidi"/>
          <w:spacing w:val="6"/>
          <w:cs/>
        </w:rPr>
        <w:t>โดยไม่ได้ปรับย้อนหลังตัวเลขเปรียบเทียบสำหรับ</w:t>
      </w:r>
      <w:r w:rsidRPr="0078362B">
        <w:rPr>
          <w:rFonts w:asciiTheme="majorBidi" w:eastAsia="Times New Roman" w:hAnsiTheme="majorBidi" w:cstheme="majorBidi"/>
          <w:cs/>
        </w:rPr>
        <w:t>การปฏิบัติในช่วงเปลี่ยนแปลง กลุ่มบริษัทรับรู้ผลกระทบสะสมของการนำมาตรฐานฉบับนี้มาใช้</w:t>
      </w:r>
      <w:r w:rsidRPr="0078362B">
        <w:rPr>
          <w:rFonts w:asciiTheme="majorBidi" w:eastAsia="Times New Roman" w:hAnsiTheme="majorBidi" w:cstheme="majorBidi"/>
          <w:spacing w:val="-6"/>
          <w:cs/>
        </w:rPr>
        <w:t xml:space="preserve">ครั้งแรกโดยการปรับปรุงกำไรสะสมต้นงวด ณ วันที่ </w:t>
      </w:r>
      <w:r w:rsidR="00FA46D0" w:rsidRPr="00FA46D0">
        <w:rPr>
          <w:rFonts w:asciiTheme="majorBidi" w:eastAsia="Times New Roman" w:hAnsiTheme="majorBidi" w:cstheme="majorBidi"/>
          <w:spacing w:val="-6"/>
          <w:lang w:val="en-US"/>
        </w:rPr>
        <w:t>1</w:t>
      </w:r>
      <w:r w:rsidRPr="0078362B">
        <w:rPr>
          <w:rFonts w:asciiTheme="majorBidi" w:eastAsia="Times New Roman" w:hAnsiTheme="majorBidi" w:cstheme="majorBidi"/>
          <w:spacing w:val="-6"/>
          <w:lang w:val="en-US"/>
        </w:rPr>
        <w:t xml:space="preserve"> </w:t>
      </w:r>
      <w:r w:rsidRPr="0078362B">
        <w:rPr>
          <w:rFonts w:asciiTheme="majorBidi" w:eastAsia="Times New Roman" w:hAnsiTheme="majorBidi" w:cstheme="majorBidi"/>
          <w:spacing w:val="-6"/>
          <w:cs/>
        </w:rPr>
        <w:t xml:space="preserve">มกราคม </w:t>
      </w:r>
      <w:r w:rsidR="00FA46D0" w:rsidRPr="00FA46D0">
        <w:rPr>
          <w:rFonts w:asciiTheme="majorBidi" w:eastAsia="Times New Roman" w:hAnsiTheme="majorBidi" w:cstheme="majorBidi"/>
          <w:spacing w:val="-6"/>
          <w:lang w:val="en-US"/>
        </w:rPr>
        <w:t>2562</w:t>
      </w:r>
      <w:r w:rsidRPr="0078362B">
        <w:rPr>
          <w:rFonts w:asciiTheme="majorBidi" w:eastAsia="Times New Roman" w:hAnsiTheme="majorBidi" w:cstheme="majorBidi"/>
          <w:spacing w:val="-6"/>
          <w:cs/>
        </w:rPr>
        <w:t xml:space="preserve"> </w:t>
      </w:r>
      <w:r w:rsidRPr="0078362B">
        <w:rPr>
          <w:rFonts w:asciiTheme="majorBidi" w:hAnsiTheme="majorBidi" w:cstheme="majorBidi"/>
          <w:spacing w:val="-6"/>
          <w:cs/>
        </w:rPr>
        <w:t xml:space="preserve">ซึ่งมีผลกระทบของรายการที่เกี่ยวข้อง </w:t>
      </w:r>
      <w:r w:rsidRPr="0078362B">
        <w:rPr>
          <w:rFonts w:asciiTheme="majorBidi" w:hAnsiTheme="majorBidi" w:cstheme="majorBidi"/>
          <w:cs/>
        </w:rPr>
        <w:t>ดังต่อไปนี้</w:t>
      </w:r>
    </w:p>
    <w:p w14:paraId="6E3B89BE" w14:textId="1B8C8AC6" w:rsidR="00655F0B" w:rsidRPr="0078362B" w:rsidRDefault="00655F0B" w:rsidP="00437FE4">
      <w:pPr>
        <w:spacing w:after="240"/>
        <w:ind w:left="1267"/>
        <w:jc w:val="thaiDistribute"/>
        <w:rPr>
          <w:rFonts w:asciiTheme="majorBidi" w:eastAsia="Times New Roman" w:hAnsiTheme="majorBidi" w:cstheme="majorBidi"/>
          <w:b/>
          <w:bCs/>
          <w:cs/>
        </w:rPr>
      </w:pPr>
      <w:r w:rsidRPr="0078362B">
        <w:rPr>
          <w:rFonts w:asciiTheme="majorBidi" w:eastAsia="Times New Roman" w:hAnsiTheme="majorBidi" w:cstheme="majorBidi"/>
          <w:b/>
          <w:bCs/>
          <w:cs/>
        </w:rPr>
        <w:t>ผลกระทบต่อสินทรัพย์ หนี้สินและส่วนของผู้ถือหุ้น</w:t>
      </w:r>
      <w:r w:rsidR="007639A6" w:rsidRPr="0078362B">
        <w:rPr>
          <w:rFonts w:asciiTheme="majorBidi" w:eastAsia="Times New Roman" w:hAnsiTheme="majorBidi" w:cstheme="majorBidi"/>
          <w:b/>
          <w:bCs/>
          <w:cs/>
        </w:rPr>
        <w:t xml:space="preserve"> </w:t>
      </w:r>
    </w:p>
    <w:tbl>
      <w:tblPr>
        <w:tblW w:w="7956" w:type="dxa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1123"/>
        <w:gridCol w:w="112"/>
        <w:gridCol w:w="1124"/>
        <w:gridCol w:w="113"/>
        <w:gridCol w:w="1124"/>
        <w:gridCol w:w="113"/>
        <w:gridCol w:w="1124"/>
      </w:tblGrid>
      <w:tr w:rsidR="00655F0B" w:rsidRPr="0078362B" w14:paraId="5E4BC96C" w14:textId="77777777" w:rsidTr="00655F0B">
        <w:trPr>
          <w:trHeight w:val="144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03F0C" w14:textId="0634B17E" w:rsidR="00655F0B" w:rsidRPr="0078362B" w:rsidRDefault="00655F0B" w:rsidP="00437FE4">
            <w:pPr>
              <w:spacing w:line="300" w:lineRule="exact"/>
              <w:ind w:right="72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ณ วันที่ </w:t>
            </w:r>
            <w:r w:rsidR="00FA46D0" w:rsidRPr="00FA46D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7836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836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FA46D0" w:rsidRPr="00FA46D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A778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E688707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0E89D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2B8BD67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707B1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EBAAA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655F0B" w:rsidRPr="0078362B" w14:paraId="2E483F64" w14:textId="77777777" w:rsidTr="00655F0B">
        <w:trPr>
          <w:trHeight w:val="144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B20E2" w14:textId="77777777" w:rsidR="00655F0B" w:rsidRPr="0078362B" w:rsidRDefault="00655F0B" w:rsidP="00437FE4">
            <w:pPr>
              <w:spacing w:line="300" w:lineRule="exact"/>
              <w:ind w:right="72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9401D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ตามที่รายงาน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A0D735A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EFCDE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การจัด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7079AD3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B8A1C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E3EF3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19D9C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หลังปรับปรุง</w:t>
            </w:r>
          </w:p>
        </w:tc>
      </w:tr>
      <w:tr w:rsidR="00655F0B" w:rsidRPr="0078362B" w14:paraId="2F28055D" w14:textId="77777777" w:rsidTr="00655F0B">
        <w:trPr>
          <w:trHeight w:val="144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4B160" w14:textId="77777777" w:rsidR="00655F0B" w:rsidRPr="0078362B" w:rsidRDefault="00655F0B" w:rsidP="00437FE4">
            <w:pPr>
              <w:spacing w:line="300" w:lineRule="exact"/>
              <w:ind w:right="72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585BE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5E8AA02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EDC5B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FE8496D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5C78A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4FD62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96302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655F0B" w:rsidRPr="0078362B" w14:paraId="063CEEDE" w14:textId="77777777" w:rsidTr="00655F0B">
        <w:trPr>
          <w:trHeight w:val="144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9F1F" w14:textId="77777777" w:rsidR="00655F0B" w:rsidRPr="0078362B" w:rsidRDefault="00655F0B" w:rsidP="00437FE4">
            <w:pPr>
              <w:spacing w:line="300" w:lineRule="exact"/>
              <w:ind w:right="72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F360A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A48E5F1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A0CE3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BBD6577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A4996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60B02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2DF4" w14:textId="4A00FFE4" w:rsidR="00655F0B" w:rsidRPr="0078362B" w:rsidRDefault="00FA46D0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</w:t>
            </w:r>
            <w:r w:rsidR="00655F0B" w:rsidRPr="007836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55F0B" w:rsidRPr="007836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มกราคม</w:t>
            </w:r>
          </w:p>
        </w:tc>
      </w:tr>
      <w:tr w:rsidR="00655F0B" w:rsidRPr="0078362B" w14:paraId="7E3D1297" w14:textId="77777777" w:rsidTr="00655F0B">
        <w:trPr>
          <w:trHeight w:val="144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46CA0" w14:textId="77777777" w:rsidR="00655F0B" w:rsidRPr="0078362B" w:rsidRDefault="00655F0B" w:rsidP="00437FE4">
            <w:pPr>
              <w:spacing w:line="300" w:lineRule="exact"/>
              <w:ind w:right="72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815E2" w14:textId="2CA57F00" w:rsidR="00655F0B" w:rsidRPr="0078362B" w:rsidRDefault="00FA46D0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31</w:t>
            </w:r>
            <w:r w:rsidR="00655F0B" w:rsidRPr="007836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29C5E30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61E2B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(ดูหมายเหตุ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8504372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82E81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CC648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F9392" w14:textId="7807A1F5" w:rsidR="00655F0B" w:rsidRPr="0078362B" w:rsidRDefault="00FA46D0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655F0B" w:rsidRPr="0078362B" w14:paraId="1778E068" w14:textId="77777777" w:rsidTr="00655F0B">
        <w:trPr>
          <w:trHeight w:val="144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F20CC" w14:textId="77777777" w:rsidR="00655F0B" w:rsidRPr="0078362B" w:rsidRDefault="00655F0B" w:rsidP="00437FE4">
            <w:pPr>
              <w:spacing w:line="300" w:lineRule="exact"/>
              <w:ind w:right="72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9E1FD" w14:textId="5AD57643" w:rsidR="00655F0B" w:rsidRPr="0078362B" w:rsidRDefault="00FA46D0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F835F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FB2E6" w14:textId="6779A484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ข้อ </w:t>
            </w:r>
            <w:r w:rsidR="00FA46D0" w:rsidRPr="00FA46D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33</w:t>
            </w:r>
            <w:r w:rsidRPr="007836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EDDCD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FB673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71D5D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E4C7A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655F0B" w:rsidRPr="0078362B" w14:paraId="0C44CEDE" w14:textId="77777777" w:rsidTr="00655F0B">
        <w:trPr>
          <w:trHeight w:val="144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5A178" w14:textId="77777777" w:rsidR="00655F0B" w:rsidRPr="0078362B" w:rsidRDefault="00655F0B" w:rsidP="00437FE4">
            <w:pPr>
              <w:spacing w:line="300" w:lineRule="exact"/>
              <w:ind w:right="72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สินทรัพย์ (หนี้สิน)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502818" w14:textId="77777777" w:rsidR="00655F0B" w:rsidRPr="0078362B" w:rsidRDefault="00655F0B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F2711" w14:textId="77777777" w:rsidR="00655F0B" w:rsidRPr="0078362B" w:rsidRDefault="00655F0B" w:rsidP="00437FE4">
            <w:pPr>
              <w:spacing w:line="300" w:lineRule="exact"/>
              <w:ind w:right="-23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A84E0" w14:textId="77777777" w:rsidR="00655F0B" w:rsidRPr="0078362B" w:rsidRDefault="00655F0B" w:rsidP="00437FE4">
            <w:pPr>
              <w:spacing w:line="300" w:lineRule="exact"/>
              <w:ind w:right="-23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86D14" w14:textId="77777777" w:rsidR="00655F0B" w:rsidRPr="0078362B" w:rsidRDefault="00655F0B" w:rsidP="00437FE4">
            <w:pPr>
              <w:spacing w:line="300" w:lineRule="exact"/>
              <w:ind w:right="-23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D5ABA" w14:textId="77777777" w:rsidR="00655F0B" w:rsidRPr="0078362B" w:rsidRDefault="00655F0B" w:rsidP="00437FE4">
            <w:pPr>
              <w:spacing w:line="300" w:lineRule="exact"/>
              <w:ind w:right="-23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E6FD5" w14:textId="77777777" w:rsidR="00655F0B" w:rsidRPr="0078362B" w:rsidRDefault="00655F0B" w:rsidP="00437FE4">
            <w:pPr>
              <w:spacing w:line="300" w:lineRule="exact"/>
              <w:ind w:right="72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250530" w14:textId="77777777" w:rsidR="00655F0B" w:rsidRPr="0078362B" w:rsidRDefault="00655F0B" w:rsidP="00437FE4">
            <w:pPr>
              <w:spacing w:line="300" w:lineRule="exact"/>
              <w:ind w:right="7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</w:tr>
      <w:tr w:rsidR="00737647" w:rsidRPr="0078362B" w14:paraId="462C2C85" w14:textId="77777777" w:rsidTr="00655F0B">
        <w:trPr>
          <w:trHeight w:val="144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0D89D" w14:textId="77777777" w:rsidR="00737647" w:rsidRPr="0078362B" w:rsidRDefault="00737647" w:rsidP="00437FE4">
            <w:pPr>
              <w:spacing w:line="300" w:lineRule="exact"/>
              <w:ind w:left="164" w:right="72" w:hanging="164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2E130" w14:textId="2B8EC721" w:rsidR="00737647" w:rsidRPr="0078362B" w:rsidRDefault="00FA46D0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498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592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685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3C5ECB0" w14:textId="77777777" w:rsidR="00737647" w:rsidRPr="0078362B" w:rsidRDefault="00737647" w:rsidP="00437FE4">
            <w:pPr>
              <w:spacing w:line="300" w:lineRule="exact"/>
              <w:ind w:right="21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61EB1" w14:textId="29BC3556" w:rsidR="00737647" w:rsidRPr="0078362B" w:rsidRDefault="00FA46D0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434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227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892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AA41E6D" w14:textId="77777777" w:rsidR="00737647" w:rsidRPr="0078362B" w:rsidRDefault="00737647" w:rsidP="00437FE4">
            <w:pPr>
              <w:tabs>
                <w:tab w:val="decimal" w:pos="1044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0294B" w14:textId="05A3BCBB" w:rsidR="00737647" w:rsidRPr="0078362B" w:rsidRDefault="00737647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85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242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948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CF917" w14:textId="77777777" w:rsidR="00737647" w:rsidRPr="0078362B" w:rsidRDefault="00737647" w:rsidP="00437FE4">
            <w:pPr>
              <w:spacing w:line="300" w:lineRule="exact"/>
              <w:ind w:right="72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CAED6" w14:textId="183F78BE" w:rsidR="00737647" w:rsidRPr="0078362B" w:rsidRDefault="00FA46D0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847</w:t>
            </w:r>
            <w:r w:rsidR="00521EEF"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577</w:t>
            </w:r>
            <w:r w:rsidR="00521EEF"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629</w:t>
            </w:r>
          </w:p>
        </w:tc>
      </w:tr>
      <w:tr w:rsidR="00737647" w:rsidRPr="0078362B" w14:paraId="02C605D8" w14:textId="77777777" w:rsidTr="00655F0B">
        <w:trPr>
          <w:trHeight w:val="144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4CFFF" w14:textId="77777777" w:rsidR="00737647" w:rsidRPr="0078362B" w:rsidRDefault="00737647" w:rsidP="00437FE4">
            <w:pPr>
              <w:spacing w:line="300" w:lineRule="exact"/>
              <w:ind w:left="164" w:right="72" w:hanging="164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2FC5" w14:textId="77777777" w:rsidR="00737647" w:rsidRPr="0078362B" w:rsidRDefault="00737647" w:rsidP="00437FE4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8E17302" w14:textId="77777777" w:rsidR="00737647" w:rsidRPr="0078362B" w:rsidRDefault="00737647" w:rsidP="00437FE4">
            <w:pPr>
              <w:spacing w:line="300" w:lineRule="exact"/>
              <w:ind w:right="92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5D06B" w14:textId="77777777" w:rsidR="00737647" w:rsidRPr="0078362B" w:rsidRDefault="00737647" w:rsidP="00437FE4">
            <w:pPr>
              <w:spacing w:line="300" w:lineRule="exact"/>
              <w:ind w:right="92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61977A8" w14:textId="77777777" w:rsidR="00737647" w:rsidRPr="0078362B" w:rsidRDefault="00737647" w:rsidP="00437FE4">
            <w:pPr>
              <w:tabs>
                <w:tab w:val="decimal" w:pos="1044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03955" w14:textId="02B3F80E" w:rsidR="00737647" w:rsidRPr="0078362B" w:rsidRDefault="00FA46D0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311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578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389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4286E" w14:textId="77777777" w:rsidR="00737647" w:rsidRPr="0078362B" w:rsidRDefault="00737647" w:rsidP="00437FE4">
            <w:pPr>
              <w:spacing w:line="300" w:lineRule="exact"/>
              <w:ind w:right="72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FC06E" w14:textId="2866AC05" w:rsidR="00737647" w:rsidRPr="0078362B" w:rsidRDefault="00FA46D0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311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578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389</w:t>
            </w:r>
          </w:p>
        </w:tc>
      </w:tr>
      <w:tr w:rsidR="00737647" w:rsidRPr="0078362B" w14:paraId="3D01AF06" w14:textId="77777777" w:rsidTr="00655F0B">
        <w:trPr>
          <w:trHeight w:val="144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AE6B2" w14:textId="77777777" w:rsidR="00737647" w:rsidRPr="0078362B" w:rsidRDefault="00737647" w:rsidP="00437FE4">
            <w:pPr>
              <w:spacing w:line="300" w:lineRule="exact"/>
              <w:ind w:left="164" w:right="72" w:hanging="164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E91F" w14:textId="06CD6C0C" w:rsidR="00737647" w:rsidRPr="0078362B" w:rsidRDefault="00FA46D0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38</w:t>
            </w:r>
            <w:r w:rsidR="00737647" w:rsidRPr="0078362B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340</w:t>
            </w:r>
            <w:r w:rsidR="00737647" w:rsidRPr="007836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870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A8C2C69" w14:textId="77777777" w:rsidR="00737647" w:rsidRPr="0078362B" w:rsidRDefault="00737647" w:rsidP="00437FE4">
            <w:pPr>
              <w:spacing w:line="300" w:lineRule="exact"/>
              <w:ind w:right="21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0AEC1" w14:textId="77777777" w:rsidR="00737647" w:rsidRPr="0078362B" w:rsidRDefault="00737647" w:rsidP="00437FE4">
            <w:pPr>
              <w:spacing w:line="300" w:lineRule="exact"/>
              <w:ind w:right="2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F8D10A2" w14:textId="77777777" w:rsidR="00737647" w:rsidRPr="0078362B" w:rsidRDefault="00737647" w:rsidP="00437FE4">
            <w:pPr>
              <w:tabs>
                <w:tab w:val="decimal" w:pos="1044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3EDB2" w14:textId="161B138A" w:rsidR="00737647" w:rsidRPr="0078362B" w:rsidRDefault="00737647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45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267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088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28D25" w14:textId="77777777" w:rsidR="00737647" w:rsidRPr="0078362B" w:rsidRDefault="00737647" w:rsidP="00437FE4">
            <w:pPr>
              <w:spacing w:line="300" w:lineRule="exact"/>
              <w:ind w:right="72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A938" w14:textId="4D51809C" w:rsidR="00737647" w:rsidRPr="0078362B" w:rsidRDefault="00737647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926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218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55F0B" w:rsidRPr="0078362B" w14:paraId="6FBC1DBD" w14:textId="77777777" w:rsidTr="007639A6">
        <w:trPr>
          <w:trHeight w:val="216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43F51" w14:textId="77777777" w:rsidR="00655F0B" w:rsidRPr="0078362B" w:rsidRDefault="00655F0B" w:rsidP="00437FE4">
            <w:pPr>
              <w:spacing w:line="300" w:lineRule="exact"/>
              <w:ind w:left="164" w:right="72" w:hanging="164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DBA81" w14:textId="77777777" w:rsidR="00655F0B" w:rsidRPr="0078362B" w:rsidRDefault="00655F0B" w:rsidP="00437FE4">
            <w:pPr>
              <w:spacing w:line="300" w:lineRule="exact"/>
              <w:ind w:right="72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B88A38F" w14:textId="77777777" w:rsidR="00655F0B" w:rsidRPr="0078362B" w:rsidRDefault="00655F0B" w:rsidP="00437FE4">
            <w:pPr>
              <w:spacing w:line="300" w:lineRule="exact"/>
              <w:ind w:right="76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75D60" w14:textId="77777777" w:rsidR="00655F0B" w:rsidRPr="0078362B" w:rsidRDefault="00655F0B" w:rsidP="00437FE4">
            <w:pPr>
              <w:spacing w:line="300" w:lineRule="exact"/>
              <w:ind w:right="76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3C5D6BD" w14:textId="77777777" w:rsidR="00655F0B" w:rsidRPr="0078362B" w:rsidRDefault="00655F0B" w:rsidP="00437FE4">
            <w:pPr>
              <w:spacing w:line="300" w:lineRule="exact"/>
              <w:ind w:right="76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C03E" w14:textId="77777777" w:rsidR="00655F0B" w:rsidRPr="0078362B" w:rsidRDefault="00655F0B" w:rsidP="00437FE4">
            <w:pPr>
              <w:spacing w:line="300" w:lineRule="exact"/>
              <w:ind w:right="76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ACB1C" w14:textId="77777777" w:rsidR="00655F0B" w:rsidRPr="0078362B" w:rsidRDefault="00655F0B" w:rsidP="00437FE4">
            <w:pPr>
              <w:spacing w:line="300" w:lineRule="exact"/>
              <w:ind w:right="72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EE10B" w14:textId="77777777" w:rsidR="00655F0B" w:rsidRPr="0078362B" w:rsidRDefault="00655F0B" w:rsidP="00437FE4">
            <w:pPr>
              <w:spacing w:line="300" w:lineRule="exact"/>
              <w:ind w:left="164" w:right="72" w:hanging="164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55F0B" w:rsidRPr="0078362B" w14:paraId="0E984CCD" w14:textId="77777777" w:rsidTr="00655F0B">
        <w:trPr>
          <w:trHeight w:val="144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DC516" w14:textId="77777777" w:rsidR="00655F0B" w:rsidRPr="0078362B" w:rsidRDefault="00655F0B" w:rsidP="00437FE4">
            <w:pPr>
              <w:spacing w:line="300" w:lineRule="exact"/>
              <w:ind w:left="164" w:right="72" w:hanging="164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EA659" w14:textId="77777777" w:rsidR="00655F0B" w:rsidRPr="0078362B" w:rsidRDefault="00655F0B" w:rsidP="00437FE4">
            <w:pPr>
              <w:spacing w:line="300" w:lineRule="exact"/>
              <w:ind w:right="72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107780" w14:textId="77777777" w:rsidR="00655F0B" w:rsidRPr="0078362B" w:rsidRDefault="00655F0B" w:rsidP="00437FE4">
            <w:pPr>
              <w:spacing w:line="300" w:lineRule="exact"/>
              <w:ind w:right="76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55B2A" w14:textId="77777777" w:rsidR="00655F0B" w:rsidRPr="0078362B" w:rsidRDefault="00655F0B" w:rsidP="00437FE4">
            <w:pPr>
              <w:spacing w:line="300" w:lineRule="exact"/>
              <w:ind w:right="76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0474926" w14:textId="77777777" w:rsidR="00655F0B" w:rsidRPr="0078362B" w:rsidRDefault="00655F0B" w:rsidP="00437FE4">
            <w:pPr>
              <w:spacing w:line="300" w:lineRule="exact"/>
              <w:ind w:right="76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E306A" w14:textId="77777777" w:rsidR="00655F0B" w:rsidRPr="0078362B" w:rsidRDefault="00655F0B" w:rsidP="00437FE4">
            <w:pPr>
              <w:spacing w:line="300" w:lineRule="exact"/>
              <w:ind w:right="76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424C7" w14:textId="77777777" w:rsidR="00655F0B" w:rsidRPr="0078362B" w:rsidRDefault="00655F0B" w:rsidP="00437FE4">
            <w:pPr>
              <w:spacing w:line="300" w:lineRule="exact"/>
              <w:ind w:right="72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3D112" w14:textId="77777777" w:rsidR="00655F0B" w:rsidRPr="0078362B" w:rsidRDefault="00655F0B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37647" w:rsidRPr="0078362B" w14:paraId="5AFE425F" w14:textId="77777777" w:rsidTr="00655F0B">
        <w:trPr>
          <w:trHeight w:val="144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6FCDD" w14:textId="77777777" w:rsidR="00737647" w:rsidRPr="0078362B" w:rsidRDefault="00737647" w:rsidP="00437FE4">
            <w:pPr>
              <w:spacing w:line="300" w:lineRule="exact"/>
              <w:ind w:right="72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กำไร (ขาดทุน) สะสม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F5A18" w14:textId="36E4B677" w:rsidR="00737647" w:rsidRPr="0078362B" w:rsidRDefault="00737647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358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954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122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A8FF9DA" w14:textId="77777777" w:rsidR="00737647" w:rsidRPr="0078362B" w:rsidRDefault="00737647" w:rsidP="00437FE4">
            <w:pPr>
              <w:spacing w:line="300" w:lineRule="exact"/>
              <w:ind w:right="9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0DD56" w14:textId="77777777" w:rsidR="00737647" w:rsidRPr="0078362B" w:rsidRDefault="00737647" w:rsidP="00437FE4">
            <w:pPr>
              <w:spacing w:line="300" w:lineRule="exact"/>
              <w:ind w:right="9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4E80E79" w14:textId="77777777" w:rsidR="00737647" w:rsidRPr="0078362B" w:rsidRDefault="00737647" w:rsidP="00437FE4">
            <w:pPr>
              <w:tabs>
                <w:tab w:val="decimal" w:pos="1044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016E4" w14:textId="3CF58D31" w:rsidR="00737647" w:rsidRPr="0078362B" w:rsidRDefault="00FA46D0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140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951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503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B07FC" w14:textId="77777777" w:rsidR="00737647" w:rsidRPr="0078362B" w:rsidRDefault="00737647" w:rsidP="00437FE4">
            <w:pPr>
              <w:spacing w:line="300" w:lineRule="exact"/>
              <w:ind w:right="72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E429D" w14:textId="48BFF199" w:rsidR="00737647" w:rsidRPr="0078362B" w:rsidRDefault="00737647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218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002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FA46D0"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619</w:t>
            </w: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37647" w:rsidRPr="0078362B" w14:paraId="47EFE3FC" w14:textId="77777777" w:rsidTr="00655F0B">
        <w:trPr>
          <w:trHeight w:val="144"/>
        </w:trPr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51F56" w14:textId="77777777" w:rsidR="00737647" w:rsidRPr="0078362B" w:rsidRDefault="00737647" w:rsidP="00437FE4">
            <w:pPr>
              <w:spacing w:line="300" w:lineRule="exact"/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01B81" w14:textId="66E06094" w:rsidR="00737647" w:rsidRPr="0078362B" w:rsidRDefault="00FA46D0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275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649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7BC07F9" w14:textId="77777777" w:rsidR="00737647" w:rsidRPr="0078362B" w:rsidRDefault="00737647" w:rsidP="00437FE4">
            <w:pPr>
              <w:spacing w:line="300" w:lineRule="exact"/>
              <w:ind w:right="9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A8258" w14:textId="77777777" w:rsidR="00737647" w:rsidRPr="0078362B" w:rsidRDefault="00737647" w:rsidP="00437FE4">
            <w:pPr>
              <w:spacing w:line="300" w:lineRule="exact"/>
              <w:ind w:right="92"/>
              <w:jc w:val="center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3B74E3A" w14:textId="77777777" w:rsidR="00737647" w:rsidRPr="0078362B" w:rsidRDefault="00737647" w:rsidP="00437FE4">
            <w:pPr>
              <w:tabs>
                <w:tab w:val="decimal" w:pos="1044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0BBE5" w14:textId="4AAE1D72" w:rsidR="00737647" w:rsidRPr="0078362B" w:rsidRDefault="00FA46D0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40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116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51C35" w14:textId="77777777" w:rsidR="00737647" w:rsidRPr="0078362B" w:rsidRDefault="00737647" w:rsidP="00437FE4">
            <w:pPr>
              <w:spacing w:line="300" w:lineRule="exact"/>
              <w:ind w:right="72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7D2D3" w14:textId="353E01ED" w:rsidR="00737647" w:rsidRPr="0078362B" w:rsidRDefault="00FA46D0" w:rsidP="00437FE4">
            <w:pPr>
              <w:tabs>
                <w:tab w:val="decimal" w:pos="979"/>
              </w:tabs>
              <w:spacing w:line="300" w:lineRule="exact"/>
              <w:ind w:right="-217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315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765</w:t>
            </w:r>
            <w:r w:rsidR="00737647" w:rsidRPr="0078362B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  <w:t>850</w:t>
            </w:r>
          </w:p>
        </w:tc>
      </w:tr>
    </w:tbl>
    <w:p w14:paraId="26AC158E" w14:textId="77777777" w:rsidR="00191135" w:rsidRPr="0078362B" w:rsidRDefault="001911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br w:type="page"/>
      </w:r>
    </w:p>
    <w:p w14:paraId="35DC6D5E" w14:textId="7CC305CD" w:rsidR="00D9548D" w:rsidRPr="0078362B" w:rsidRDefault="00D9548D" w:rsidP="00191135">
      <w:pPr>
        <w:spacing w:after="240"/>
        <w:ind w:left="1267"/>
        <w:jc w:val="thaiDistribute"/>
        <w:rPr>
          <w:rFonts w:asciiTheme="majorBidi" w:hAnsiTheme="majorBidi" w:cstheme="majorBidi"/>
          <w:cs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lastRenderedPageBreak/>
        <w:t>จำนวนเงินของรายการปรับปรุงที่มีผลกระทบต่อราย</w:t>
      </w:r>
      <w:r w:rsidR="00402C21" w:rsidRPr="0078362B">
        <w:rPr>
          <w:rFonts w:asciiTheme="majorBidi" w:hAnsiTheme="majorBidi" w:cstheme="majorBidi"/>
          <w:cs/>
          <w:lang w:val="en-US"/>
        </w:rPr>
        <w:t>การในงบแสดงฐานะการเงิน</w:t>
      </w:r>
      <w:r w:rsidR="00C63878" w:rsidRPr="0078362B">
        <w:rPr>
          <w:rFonts w:asciiTheme="majorBidi" w:hAnsiTheme="majorBidi" w:cstheme="majorBidi"/>
          <w:cs/>
          <w:lang w:val="en-US"/>
        </w:rPr>
        <w:t>รวม</w:t>
      </w:r>
      <w:r w:rsidR="00402C21" w:rsidRPr="0078362B">
        <w:rPr>
          <w:rFonts w:asciiTheme="majorBidi" w:hAnsiTheme="majorBidi" w:cstheme="majorBidi"/>
          <w:cs/>
          <w:lang w:val="en-US"/>
        </w:rPr>
        <w:t xml:space="preserve"> ณ วันที่ </w:t>
      </w:r>
      <w:r w:rsidR="005E5546" w:rsidRPr="0078362B">
        <w:rPr>
          <w:rFonts w:asciiTheme="majorBidi" w:hAnsiTheme="majorBidi" w:cstheme="majorBidi"/>
          <w:cs/>
          <w:lang w:val="en-US"/>
        </w:rPr>
        <w:t xml:space="preserve">      </w:t>
      </w:r>
      <w:r w:rsidR="00FA46D0" w:rsidRPr="00FA46D0">
        <w:rPr>
          <w:rFonts w:asciiTheme="majorBidi" w:hAnsiTheme="majorBidi" w:cstheme="majorBidi"/>
          <w:lang w:val="en-US"/>
        </w:rPr>
        <w:t>31</w:t>
      </w:r>
      <w:r w:rsidRPr="0078362B">
        <w:rPr>
          <w:rFonts w:asciiTheme="majorBidi" w:hAnsiTheme="majorBidi" w:cstheme="majorBidi"/>
          <w:cs/>
          <w:lang w:val="en-US"/>
        </w:rPr>
        <w:t xml:space="preserve"> ธันวาคม </w:t>
      </w:r>
      <w:r w:rsidR="00FA46D0" w:rsidRPr="00FA46D0">
        <w:rPr>
          <w:rFonts w:asciiTheme="majorBidi" w:eastAsia="Times New Roman" w:hAnsiTheme="majorBidi" w:cstheme="majorBidi"/>
          <w:spacing w:val="6"/>
          <w:lang w:val="en-US"/>
        </w:rPr>
        <w:t>2562</w:t>
      </w:r>
      <w:r w:rsidRPr="0078362B">
        <w:rPr>
          <w:rFonts w:asciiTheme="majorBidi" w:hAnsiTheme="majorBidi" w:cstheme="majorBidi"/>
          <w:cs/>
          <w:lang w:val="en-US"/>
        </w:rPr>
        <w:t xml:space="preserve"> และงบกำไรขาดทุน</w:t>
      </w:r>
      <w:r w:rsidR="005E5546" w:rsidRPr="0078362B">
        <w:rPr>
          <w:rFonts w:asciiTheme="majorBidi" w:hAnsiTheme="majorBidi" w:cstheme="majorBidi"/>
          <w:cs/>
          <w:lang w:val="en-US"/>
        </w:rPr>
        <w:t>และกำไรขาดทุน</w:t>
      </w:r>
      <w:r w:rsidRPr="0078362B">
        <w:rPr>
          <w:rFonts w:asciiTheme="majorBidi" w:hAnsiTheme="majorBidi" w:cstheme="majorBidi"/>
          <w:cs/>
          <w:lang w:val="en-US"/>
        </w:rPr>
        <w:t>เบ็ดเสร็จ</w:t>
      </w:r>
      <w:r w:rsidR="00C63878" w:rsidRPr="0078362B">
        <w:rPr>
          <w:rFonts w:asciiTheme="majorBidi" w:hAnsiTheme="majorBidi" w:cstheme="majorBidi"/>
          <w:cs/>
          <w:lang w:val="en-US"/>
        </w:rPr>
        <w:t>อื่นรวม</w:t>
      </w:r>
      <w:r w:rsidRPr="0078362B">
        <w:rPr>
          <w:rFonts w:asciiTheme="majorBidi" w:hAnsiTheme="majorBidi" w:cstheme="majorBidi"/>
          <w:cs/>
          <w:lang w:val="en-US"/>
        </w:rPr>
        <w:t xml:space="preserve">สำหรับปีสิ้นสุดวันที่ </w:t>
      </w:r>
      <w:r w:rsidR="005E5546" w:rsidRPr="0078362B">
        <w:rPr>
          <w:rFonts w:asciiTheme="majorBidi" w:hAnsiTheme="majorBidi" w:cstheme="majorBidi"/>
          <w:cs/>
          <w:lang w:val="en-US"/>
        </w:rPr>
        <w:t xml:space="preserve">        </w:t>
      </w:r>
      <w:r w:rsidR="00FA46D0" w:rsidRPr="00FA46D0">
        <w:rPr>
          <w:rFonts w:asciiTheme="majorBidi" w:hAnsiTheme="majorBidi" w:cstheme="majorBidi"/>
          <w:lang w:val="en-US"/>
        </w:rPr>
        <w:t>31</w:t>
      </w:r>
      <w:r w:rsidRPr="0078362B">
        <w:rPr>
          <w:rFonts w:asciiTheme="majorBidi" w:hAnsiTheme="majorBidi" w:cstheme="majorBidi"/>
          <w:cs/>
          <w:lang w:val="en-US"/>
        </w:rPr>
        <w:t xml:space="preserve"> ธันวาคม </w:t>
      </w:r>
      <w:r w:rsidR="00FA46D0" w:rsidRPr="00FA46D0">
        <w:rPr>
          <w:rFonts w:asciiTheme="majorBidi" w:eastAsia="Times New Roman" w:hAnsiTheme="majorBidi" w:cstheme="majorBidi"/>
          <w:spacing w:val="6"/>
          <w:lang w:val="en-US"/>
        </w:rPr>
        <w:t>2562</w:t>
      </w:r>
      <w:r w:rsidRPr="0078362B">
        <w:rPr>
          <w:rFonts w:asciiTheme="majorBidi" w:hAnsiTheme="majorBidi" w:cstheme="majorBidi"/>
          <w:cs/>
          <w:lang w:val="en-US"/>
        </w:rPr>
        <w:t xml:space="preserve"> แสดงได้ดังนี้  </w:t>
      </w:r>
    </w:p>
    <w:tbl>
      <w:tblPr>
        <w:tblW w:w="88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18"/>
        <w:gridCol w:w="1739"/>
        <w:gridCol w:w="1739"/>
        <w:gridCol w:w="1724"/>
        <w:gridCol w:w="14"/>
        <w:gridCol w:w="8"/>
      </w:tblGrid>
      <w:tr w:rsidR="00D9548D" w:rsidRPr="0078362B" w14:paraId="4C7349EB" w14:textId="77777777" w:rsidTr="00437FE4">
        <w:trPr>
          <w:gridAfter w:val="2"/>
          <w:wAfter w:w="22" w:type="dxa"/>
          <w:tblHeader/>
        </w:trPr>
        <w:tc>
          <w:tcPr>
            <w:tcW w:w="8820" w:type="dxa"/>
            <w:gridSpan w:val="4"/>
            <w:shd w:val="clear" w:color="auto" w:fill="auto"/>
          </w:tcPr>
          <w:p w14:paraId="645C8550" w14:textId="77777777" w:rsidR="00D9548D" w:rsidRPr="0078362B" w:rsidRDefault="00BD08F3" w:rsidP="00437FE4">
            <w:pPr>
              <w:tabs>
                <w:tab w:val="left" w:pos="1132"/>
                <w:tab w:val="right" w:pos="842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(หน่วย: </w:t>
            </w:r>
            <w:r w:rsidR="00D9548D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D9548D" w:rsidRPr="0078362B" w14:paraId="1FFF9868" w14:textId="77777777" w:rsidTr="00437FE4">
        <w:trPr>
          <w:gridAfter w:val="1"/>
          <w:wAfter w:w="8" w:type="dxa"/>
        </w:trPr>
        <w:tc>
          <w:tcPr>
            <w:tcW w:w="3618" w:type="dxa"/>
            <w:shd w:val="clear" w:color="auto" w:fill="auto"/>
          </w:tcPr>
          <w:p w14:paraId="7781F413" w14:textId="5BD66A6B" w:rsidR="00D9548D" w:rsidRPr="0078362B" w:rsidRDefault="00D9548D" w:rsidP="00437FE4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72F72575" w14:textId="77777777" w:rsidR="005E5546" w:rsidRPr="0078362B" w:rsidRDefault="005E554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ตามนโยบาย</w:t>
            </w:r>
          </w:p>
          <w:p w14:paraId="4F7D6DB5" w14:textId="472F0C49" w:rsidR="00D9548D" w:rsidRPr="0078362B" w:rsidRDefault="005E554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19E69119" w14:textId="4303422A" w:rsidR="00D9548D" w:rsidRPr="0078362B" w:rsidRDefault="005E554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7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9257A" w14:textId="081469B2" w:rsidR="00D9548D" w:rsidRPr="0078362B" w:rsidRDefault="005E554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</w:tr>
      <w:tr w:rsidR="005E5546" w:rsidRPr="0078362B" w14:paraId="13038E70" w14:textId="77777777" w:rsidTr="00437FE4">
        <w:trPr>
          <w:gridAfter w:val="1"/>
          <w:wAfter w:w="8" w:type="dxa"/>
        </w:trPr>
        <w:tc>
          <w:tcPr>
            <w:tcW w:w="3618" w:type="dxa"/>
            <w:shd w:val="clear" w:color="auto" w:fill="auto"/>
          </w:tcPr>
          <w:p w14:paraId="0490AEB3" w14:textId="2150ED39" w:rsidR="005E5546" w:rsidRPr="0078362B" w:rsidRDefault="005E5546" w:rsidP="00437FE4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งบแสดงฐานะการเงินรวม ณ วันที่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3D8AAF51" w14:textId="77777777" w:rsidR="005E5546" w:rsidRPr="0078362B" w:rsidRDefault="005E554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0C74894D" w14:textId="77777777" w:rsidR="005E5546" w:rsidRPr="0078362B" w:rsidRDefault="005E554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C3FE66" w14:textId="77777777" w:rsidR="005E5546" w:rsidRPr="0078362B" w:rsidRDefault="005E554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548D" w:rsidRPr="0078362B" w14:paraId="67DD9969" w14:textId="77777777" w:rsidTr="00437FE4">
        <w:trPr>
          <w:gridAfter w:val="1"/>
          <w:wAfter w:w="8" w:type="dxa"/>
        </w:trPr>
        <w:tc>
          <w:tcPr>
            <w:tcW w:w="3618" w:type="dxa"/>
            <w:shd w:val="clear" w:color="auto" w:fill="auto"/>
          </w:tcPr>
          <w:p w14:paraId="2B869484" w14:textId="77777777" w:rsidR="00D9548D" w:rsidRPr="0078362B" w:rsidRDefault="003E1E86" w:rsidP="00437FE4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 (หนี้สิน)</w:t>
            </w:r>
          </w:p>
        </w:tc>
        <w:tc>
          <w:tcPr>
            <w:tcW w:w="1739" w:type="dxa"/>
            <w:shd w:val="clear" w:color="auto" w:fill="auto"/>
          </w:tcPr>
          <w:p w14:paraId="64FC5169" w14:textId="77777777" w:rsidR="00D9548D" w:rsidRPr="0078362B" w:rsidRDefault="00D9548D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9" w:type="dxa"/>
            <w:shd w:val="clear" w:color="auto" w:fill="auto"/>
          </w:tcPr>
          <w:p w14:paraId="3ECC1198" w14:textId="77777777" w:rsidR="00D9548D" w:rsidRPr="0078362B" w:rsidRDefault="00D9548D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  <w:shd w:val="clear" w:color="auto" w:fill="auto"/>
          </w:tcPr>
          <w:p w14:paraId="35CBD600" w14:textId="77777777" w:rsidR="00D9548D" w:rsidRPr="0078362B" w:rsidRDefault="00D9548D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9548D" w:rsidRPr="0078362B" w14:paraId="7C88E814" w14:textId="77777777" w:rsidTr="00437FE4">
        <w:trPr>
          <w:gridAfter w:val="1"/>
          <w:wAfter w:w="8" w:type="dxa"/>
        </w:trPr>
        <w:tc>
          <w:tcPr>
            <w:tcW w:w="3618" w:type="dxa"/>
            <w:shd w:val="clear" w:color="auto" w:fill="auto"/>
          </w:tcPr>
          <w:p w14:paraId="3B534210" w14:textId="77777777" w:rsidR="00D9548D" w:rsidRPr="0078362B" w:rsidRDefault="00F902BF" w:rsidP="00437FE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041A2F64" w14:textId="3C903651" w:rsidR="00D9548D" w:rsidRPr="0078362B" w:rsidRDefault="00FA46D0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E590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  <w:r w:rsidR="007E590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  <w:r w:rsidR="007E590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7B98BF0E" w14:textId="70A9298F" w:rsidR="00D9548D" w:rsidRPr="0078362B" w:rsidRDefault="006C0117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7E590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="007E590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2DE670FA" w14:textId="565B5D78" w:rsidR="00D9548D" w:rsidRPr="0078362B" w:rsidRDefault="00FA46D0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71F4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="00671F4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  <w:r w:rsidR="007F76BB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</w:p>
        </w:tc>
      </w:tr>
      <w:tr w:rsidR="00F902BF" w:rsidRPr="0078362B" w14:paraId="641E948E" w14:textId="77777777" w:rsidTr="00437FE4">
        <w:trPr>
          <w:gridAfter w:val="1"/>
          <w:wAfter w:w="8" w:type="dxa"/>
        </w:trPr>
        <w:tc>
          <w:tcPr>
            <w:tcW w:w="3618" w:type="dxa"/>
            <w:shd w:val="clear" w:color="auto" w:fill="auto"/>
          </w:tcPr>
          <w:p w14:paraId="2B3C4F7D" w14:textId="77777777" w:rsidR="00F902BF" w:rsidRPr="0078362B" w:rsidRDefault="00F902BF" w:rsidP="00437FE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43C22A94" w14:textId="77777777" w:rsidR="00F902BF" w:rsidRPr="0078362B" w:rsidRDefault="006C0117" w:rsidP="00437FE4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0AE84423" w14:textId="2E08F1DA" w:rsidR="00F902BF" w:rsidRPr="0078362B" w:rsidRDefault="00FA46D0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  <w:r w:rsidR="007E590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  <w:r w:rsidR="007E590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0B8ABA6D" w14:textId="45CCC88B" w:rsidR="00F902BF" w:rsidRPr="0078362B" w:rsidRDefault="00FA46D0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308</w:t>
            </w:r>
            <w:r w:rsidR="007E590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736</w:t>
            </w:r>
            <w:r w:rsidR="007E590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</w:tr>
      <w:tr w:rsidR="003E1E86" w:rsidRPr="0078362B" w14:paraId="26BCBCBC" w14:textId="77777777" w:rsidTr="00437FE4">
        <w:trPr>
          <w:gridAfter w:val="1"/>
          <w:wAfter w:w="8" w:type="dxa"/>
        </w:trPr>
        <w:tc>
          <w:tcPr>
            <w:tcW w:w="3618" w:type="dxa"/>
            <w:shd w:val="clear" w:color="auto" w:fill="auto"/>
          </w:tcPr>
          <w:p w14:paraId="0435E4D4" w14:textId="77777777" w:rsidR="003E1E86" w:rsidRPr="0078362B" w:rsidRDefault="003E1E86" w:rsidP="00437FE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2298594E" w14:textId="2ABD9CE0" w:rsidR="003E1E86" w:rsidRPr="0078362B" w:rsidRDefault="00FA46D0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71F4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="00671F4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49A6D955" w14:textId="60C2EAD3" w:rsidR="003E1E86" w:rsidRPr="0078362B" w:rsidRDefault="006C0117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7E590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="007E590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20EC5D1C" w14:textId="02B9A870" w:rsidR="003E1E86" w:rsidRPr="0078362B" w:rsidRDefault="006C0117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7E590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7E590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E1E86" w:rsidRPr="0078362B" w14:paraId="5038AF18" w14:textId="77777777" w:rsidTr="00437FE4">
        <w:trPr>
          <w:gridAfter w:val="1"/>
          <w:wAfter w:w="8" w:type="dxa"/>
        </w:trPr>
        <w:tc>
          <w:tcPr>
            <w:tcW w:w="3618" w:type="dxa"/>
            <w:shd w:val="clear" w:color="auto" w:fill="auto"/>
          </w:tcPr>
          <w:p w14:paraId="31A14FAA" w14:textId="77777777" w:rsidR="003E1E86" w:rsidRPr="0078362B" w:rsidRDefault="003E1E86" w:rsidP="00437FE4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9" w:type="dxa"/>
            <w:shd w:val="clear" w:color="auto" w:fill="auto"/>
          </w:tcPr>
          <w:p w14:paraId="1479FEA8" w14:textId="77777777" w:rsidR="003E1E86" w:rsidRPr="0078362B" w:rsidRDefault="003E1E8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9" w:type="dxa"/>
            <w:shd w:val="clear" w:color="auto" w:fill="auto"/>
          </w:tcPr>
          <w:p w14:paraId="272B3AF7" w14:textId="77777777" w:rsidR="003E1E86" w:rsidRPr="0078362B" w:rsidRDefault="003E1E8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  <w:shd w:val="clear" w:color="auto" w:fill="auto"/>
          </w:tcPr>
          <w:p w14:paraId="4081D798" w14:textId="77777777" w:rsidR="003E1E86" w:rsidRPr="0078362B" w:rsidRDefault="003E1E8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E1E86" w:rsidRPr="0078362B" w14:paraId="0013DC15" w14:textId="77777777" w:rsidTr="00437FE4">
        <w:trPr>
          <w:gridAfter w:val="1"/>
          <w:wAfter w:w="8" w:type="dxa"/>
        </w:trPr>
        <w:tc>
          <w:tcPr>
            <w:tcW w:w="3618" w:type="dxa"/>
            <w:shd w:val="clear" w:color="auto" w:fill="auto"/>
          </w:tcPr>
          <w:p w14:paraId="29A2137F" w14:textId="77777777" w:rsidR="003E1E86" w:rsidRPr="0078362B" w:rsidRDefault="003E1E86" w:rsidP="00437FE4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739" w:type="dxa"/>
            <w:shd w:val="clear" w:color="auto" w:fill="auto"/>
          </w:tcPr>
          <w:p w14:paraId="49D2B891" w14:textId="77777777" w:rsidR="003E1E86" w:rsidRPr="0078362B" w:rsidRDefault="003E1E86" w:rsidP="00437FE4">
            <w:pPr>
              <w:tabs>
                <w:tab w:val="decimal" w:pos="132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9" w:type="dxa"/>
            <w:shd w:val="clear" w:color="auto" w:fill="auto"/>
          </w:tcPr>
          <w:p w14:paraId="33FF6CD1" w14:textId="77777777" w:rsidR="003E1E86" w:rsidRPr="0078362B" w:rsidRDefault="003E1E86" w:rsidP="00437FE4">
            <w:pPr>
              <w:tabs>
                <w:tab w:val="decimal" w:pos="132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8" w:type="dxa"/>
            <w:gridSpan w:val="2"/>
            <w:shd w:val="clear" w:color="auto" w:fill="auto"/>
          </w:tcPr>
          <w:p w14:paraId="68FE551B" w14:textId="77777777" w:rsidR="003E1E86" w:rsidRPr="0078362B" w:rsidRDefault="003E1E86" w:rsidP="00437FE4">
            <w:pPr>
              <w:tabs>
                <w:tab w:val="decimal" w:pos="132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E1E86" w:rsidRPr="0078362B" w14:paraId="043FAEB0" w14:textId="77777777" w:rsidTr="00437FE4">
        <w:trPr>
          <w:gridAfter w:val="1"/>
          <w:wAfter w:w="8" w:type="dxa"/>
        </w:trPr>
        <w:tc>
          <w:tcPr>
            <w:tcW w:w="3618" w:type="dxa"/>
            <w:shd w:val="clear" w:color="auto" w:fill="auto"/>
          </w:tcPr>
          <w:p w14:paraId="14EEBAFE" w14:textId="77777777" w:rsidR="003E1E86" w:rsidRPr="0078362B" w:rsidRDefault="003E1E86" w:rsidP="00437FE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กำไรสะสม - ยังไม่ได้จัดสรร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25885FF1" w14:textId="4AFF0C10" w:rsidR="003E1E86" w:rsidRPr="0078362B" w:rsidRDefault="006C0117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71F4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  <w:r w:rsidR="00671F4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707</w:t>
            </w:r>
            <w:r w:rsidR="00671F4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7BD5747C" w14:textId="6206B08B" w:rsidR="003E1E86" w:rsidRPr="0078362B" w:rsidRDefault="00FA46D0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="00683A6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860</w:t>
            </w:r>
            <w:r w:rsidR="00683A6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393</w:t>
            </w: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46E2C22A" w14:textId="2EE10954" w:rsidR="003E1E86" w:rsidRPr="0078362B" w:rsidRDefault="006C0117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83A6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  <w:r w:rsidR="00683A6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846</w:t>
            </w:r>
            <w:r w:rsidR="00683A6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E1E86" w:rsidRPr="0078362B" w14:paraId="542CF7B0" w14:textId="77777777" w:rsidTr="00437FE4">
        <w:trPr>
          <w:gridAfter w:val="1"/>
          <w:wAfter w:w="8" w:type="dxa"/>
        </w:trPr>
        <w:tc>
          <w:tcPr>
            <w:tcW w:w="3618" w:type="dxa"/>
            <w:shd w:val="clear" w:color="auto" w:fill="auto"/>
          </w:tcPr>
          <w:p w14:paraId="1A1D38DB" w14:textId="77777777" w:rsidR="003E1E86" w:rsidRPr="0078362B" w:rsidRDefault="003E1E86" w:rsidP="00437FE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eastAsia="Verdana" w:hAnsiTheme="majorBidi" w:cstheme="majorBidi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6E1AF5C2" w14:textId="47DB2F8F" w:rsidR="003E1E86" w:rsidRPr="0078362B" w:rsidRDefault="00FA46D0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331</w:t>
            </w:r>
            <w:r w:rsidR="00E81563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E81563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</w:p>
        </w:tc>
        <w:tc>
          <w:tcPr>
            <w:tcW w:w="1739" w:type="dxa"/>
            <w:shd w:val="clear" w:color="auto" w:fill="auto"/>
            <w:vAlign w:val="bottom"/>
          </w:tcPr>
          <w:p w14:paraId="1B530944" w14:textId="74003DE5" w:rsidR="003E1E86" w:rsidRPr="0078362B" w:rsidRDefault="00FA46D0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683A6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934</w:t>
            </w:r>
            <w:r w:rsidR="00683A6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946</w:t>
            </w: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5B973DDC" w14:textId="44889214" w:rsidR="003E1E86" w:rsidRPr="0078362B" w:rsidRDefault="00FA46D0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  <w:r w:rsidR="00683A6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043</w:t>
            </w:r>
            <w:r w:rsidR="00683A6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</w:p>
        </w:tc>
      </w:tr>
      <w:tr w:rsidR="004756C9" w:rsidRPr="0078362B" w14:paraId="019C1DCE" w14:textId="77777777" w:rsidTr="00437FE4">
        <w:trPr>
          <w:gridAfter w:val="1"/>
          <w:wAfter w:w="8" w:type="dxa"/>
        </w:trPr>
        <w:tc>
          <w:tcPr>
            <w:tcW w:w="3618" w:type="dxa"/>
            <w:shd w:val="clear" w:color="auto" w:fill="auto"/>
          </w:tcPr>
          <w:p w14:paraId="0036C168" w14:textId="77777777" w:rsidR="004756C9" w:rsidRPr="0078362B" w:rsidRDefault="004756C9" w:rsidP="00437FE4">
            <w:pPr>
              <w:spacing w:line="300" w:lineRule="exact"/>
              <w:ind w:left="162" w:hanging="162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14:paraId="4FA664AF" w14:textId="77777777" w:rsidR="004756C9" w:rsidRPr="0078362B" w:rsidRDefault="004756C9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14:paraId="3D71665E" w14:textId="77777777" w:rsidR="004756C9" w:rsidRPr="0078362B" w:rsidRDefault="004756C9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4270EF60" w14:textId="77777777" w:rsidR="004756C9" w:rsidRPr="0078362B" w:rsidRDefault="004756C9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56C9" w:rsidRPr="0078362B" w14:paraId="7FB83A37" w14:textId="77777777" w:rsidTr="00437FE4">
        <w:trPr>
          <w:gridAfter w:val="1"/>
          <w:wAfter w:w="8" w:type="dxa"/>
        </w:trPr>
        <w:tc>
          <w:tcPr>
            <w:tcW w:w="3618" w:type="dxa"/>
            <w:shd w:val="clear" w:color="auto" w:fill="auto"/>
          </w:tcPr>
          <w:p w14:paraId="104561DA" w14:textId="77777777" w:rsidR="004756C9" w:rsidRPr="0078362B" w:rsidRDefault="004756C9" w:rsidP="00437FE4">
            <w:pPr>
              <w:spacing w:line="300" w:lineRule="exact"/>
              <w:ind w:left="162" w:hanging="162"/>
              <w:rPr>
                <w:rFonts w:asciiTheme="majorBidi" w:eastAsia="Verdana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14:paraId="50C79D3E" w14:textId="77777777" w:rsidR="004756C9" w:rsidRPr="0078362B" w:rsidRDefault="004756C9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14:paraId="14E84471" w14:textId="77777777" w:rsidR="004756C9" w:rsidRPr="0078362B" w:rsidRDefault="004756C9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 w14:paraId="2D9672A0" w14:textId="77777777" w:rsidR="004756C9" w:rsidRPr="0078362B" w:rsidRDefault="004756C9" w:rsidP="00437FE4">
            <w:pPr>
              <w:tabs>
                <w:tab w:val="decimal" w:pos="132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56C9" w:rsidRPr="0078362B" w14:paraId="2E50985F" w14:textId="77777777" w:rsidTr="00342F75">
        <w:tc>
          <w:tcPr>
            <w:tcW w:w="3618" w:type="dxa"/>
            <w:shd w:val="clear" w:color="auto" w:fill="auto"/>
          </w:tcPr>
          <w:p w14:paraId="5C2701D0" w14:textId="4C4A4F3E" w:rsidR="004756C9" w:rsidRPr="0078362B" w:rsidRDefault="004756C9" w:rsidP="004756C9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9" w:type="dxa"/>
            <w:shd w:val="clear" w:color="auto" w:fill="auto"/>
          </w:tcPr>
          <w:p w14:paraId="5F7D7176" w14:textId="77777777" w:rsidR="004756C9" w:rsidRPr="0078362B" w:rsidRDefault="004756C9" w:rsidP="004756C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9" w:type="dxa"/>
            <w:shd w:val="clear" w:color="auto" w:fill="auto"/>
          </w:tcPr>
          <w:p w14:paraId="6A76A118" w14:textId="77777777" w:rsidR="004756C9" w:rsidRPr="0078362B" w:rsidRDefault="004756C9" w:rsidP="004756C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6" w:type="dxa"/>
            <w:gridSpan w:val="3"/>
            <w:shd w:val="clear" w:color="auto" w:fill="auto"/>
          </w:tcPr>
          <w:p w14:paraId="640EFEC4" w14:textId="28924AC0" w:rsidR="004756C9" w:rsidRPr="0078362B" w:rsidRDefault="004756C9" w:rsidP="004756C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(หน่วย: บาท)</w:t>
            </w:r>
          </w:p>
        </w:tc>
      </w:tr>
      <w:tr w:rsidR="004756C9" w:rsidRPr="0078362B" w14:paraId="16ABFC91" w14:textId="77777777" w:rsidTr="00342F75">
        <w:tc>
          <w:tcPr>
            <w:tcW w:w="3618" w:type="dxa"/>
            <w:shd w:val="clear" w:color="auto" w:fill="auto"/>
          </w:tcPr>
          <w:p w14:paraId="64F22EF4" w14:textId="38854619" w:rsidR="004756C9" w:rsidRPr="0078362B" w:rsidRDefault="004756C9" w:rsidP="004756C9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6BDEF9CE" w14:textId="77777777" w:rsidR="004756C9" w:rsidRPr="0078362B" w:rsidRDefault="004756C9" w:rsidP="004756C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ตามนโยบาย</w:t>
            </w:r>
          </w:p>
          <w:p w14:paraId="3A003A8E" w14:textId="64225409" w:rsidR="004756C9" w:rsidRPr="0078362B" w:rsidRDefault="004756C9" w:rsidP="004756C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การบัญชีเดิม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35D3335A" w14:textId="13FED562" w:rsidR="004756C9" w:rsidRPr="0078362B" w:rsidRDefault="004756C9" w:rsidP="004756C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7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65CE67" w14:textId="22060382" w:rsidR="004756C9" w:rsidRPr="0078362B" w:rsidRDefault="004756C9" w:rsidP="004756C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</w:tr>
      <w:tr w:rsidR="004756C9" w:rsidRPr="0078362B" w14:paraId="461689AC" w14:textId="77777777" w:rsidTr="00342F75">
        <w:tc>
          <w:tcPr>
            <w:tcW w:w="3618" w:type="dxa"/>
            <w:shd w:val="clear" w:color="auto" w:fill="auto"/>
          </w:tcPr>
          <w:p w14:paraId="5F051487" w14:textId="4956A16C" w:rsidR="004756C9" w:rsidRPr="0078362B" w:rsidRDefault="004756C9" w:rsidP="004756C9">
            <w:pPr>
              <w:spacing w:line="300" w:lineRule="exact"/>
              <w:ind w:left="162" w:firstLine="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60F16552" w14:textId="77777777" w:rsidR="004756C9" w:rsidRPr="0078362B" w:rsidRDefault="004756C9" w:rsidP="004756C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27C8D24F" w14:textId="77777777" w:rsidR="004756C9" w:rsidRPr="0078362B" w:rsidRDefault="004756C9" w:rsidP="004756C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38DA2B" w14:textId="77777777" w:rsidR="004756C9" w:rsidRPr="0078362B" w:rsidRDefault="004756C9" w:rsidP="004756C9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756C9" w:rsidRPr="0078362B" w14:paraId="19A15D00" w14:textId="77777777" w:rsidTr="00437FE4">
        <w:tc>
          <w:tcPr>
            <w:tcW w:w="3618" w:type="dxa"/>
            <w:shd w:val="clear" w:color="auto" w:fill="auto"/>
          </w:tcPr>
          <w:p w14:paraId="69AC7475" w14:textId="77777777" w:rsidR="004756C9" w:rsidRPr="0078362B" w:rsidRDefault="004756C9" w:rsidP="004756C9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739" w:type="dxa"/>
            <w:shd w:val="clear" w:color="auto" w:fill="auto"/>
          </w:tcPr>
          <w:p w14:paraId="17FC98B4" w14:textId="5A1EBF37" w:rsidR="004756C9" w:rsidRPr="0078362B" w:rsidRDefault="00FA46D0" w:rsidP="004756C9">
            <w:pPr>
              <w:tabs>
                <w:tab w:val="decimal" w:pos="132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  <w:r w:rsidR="004756C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  <w:r w:rsidR="004756C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527</w:t>
            </w:r>
          </w:p>
        </w:tc>
        <w:tc>
          <w:tcPr>
            <w:tcW w:w="1739" w:type="dxa"/>
            <w:shd w:val="clear" w:color="auto" w:fill="auto"/>
          </w:tcPr>
          <w:p w14:paraId="507AEFF4" w14:textId="02A057C5" w:rsidR="004756C9" w:rsidRPr="0078362B" w:rsidRDefault="00FA46D0" w:rsidP="004756C9">
            <w:pPr>
              <w:tabs>
                <w:tab w:val="decimal" w:pos="132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4756C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  <w:r w:rsidR="004756C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1754572F" w14:textId="4AF56DB2" w:rsidR="004756C9" w:rsidRPr="0078362B" w:rsidRDefault="00FA46D0" w:rsidP="004756C9">
            <w:pPr>
              <w:tabs>
                <w:tab w:val="decimal" w:pos="132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="004756C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  <w:r w:rsidR="004756C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</w:tr>
      <w:tr w:rsidR="004756C9" w:rsidRPr="0078362B" w14:paraId="42BB2DFA" w14:textId="77777777" w:rsidTr="00437FE4">
        <w:tc>
          <w:tcPr>
            <w:tcW w:w="3618" w:type="dxa"/>
            <w:shd w:val="clear" w:color="auto" w:fill="auto"/>
          </w:tcPr>
          <w:p w14:paraId="5E7981F2" w14:textId="77777777" w:rsidR="004756C9" w:rsidRPr="0078362B" w:rsidRDefault="004756C9" w:rsidP="004756C9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739" w:type="dxa"/>
            <w:shd w:val="clear" w:color="auto" w:fill="auto"/>
          </w:tcPr>
          <w:p w14:paraId="767AFC8C" w14:textId="3B800CBD" w:rsidR="004756C9" w:rsidRPr="0078362B" w:rsidRDefault="004756C9" w:rsidP="004756C9">
            <w:pPr>
              <w:tabs>
                <w:tab w:val="decimal" w:pos="132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39" w:type="dxa"/>
            <w:shd w:val="clear" w:color="auto" w:fill="auto"/>
          </w:tcPr>
          <w:p w14:paraId="67378CAE" w14:textId="2DCCFCBD" w:rsidR="004756C9" w:rsidRPr="0078362B" w:rsidRDefault="00FA46D0" w:rsidP="004756C9">
            <w:pPr>
              <w:tabs>
                <w:tab w:val="decimal" w:pos="132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756C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818</w:t>
            </w:r>
            <w:r w:rsidR="004756C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591CD8EF" w14:textId="61EC0297" w:rsidR="004756C9" w:rsidRPr="0078362B" w:rsidRDefault="004756C9" w:rsidP="004756C9">
            <w:pPr>
              <w:tabs>
                <w:tab w:val="decimal" w:pos="132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756C9" w:rsidRPr="0078362B" w14:paraId="7FED5B42" w14:textId="77777777" w:rsidTr="00437FE4">
        <w:tc>
          <w:tcPr>
            <w:tcW w:w="3618" w:type="dxa"/>
            <w:shd w:val="clear" w:color="auto" w:fill="auto"/>
          </w:tcPr>
          <w:p w14:paraId="21DFB1E7" w14:textId="45C0B964" w:rsidR="004756C9" w:rsidRPr="0078362B" w:rsidRDefault="004756C9" w:rsidP="004756C9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ขาดทุนสุทธิ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739" w:type="dxa"/>
            <w:shd w:val="clear" w:color="auto" w:fill="auto"/>
          </w:tcPr>
          <w:p w14:paraId="1DB8BBD8" w14:textId="17CBCF1C" w:rsidR="004756C9" w:rsidRPr="0078362B" w:rsidRDefault="004756C9" w:rsidP="004756C9">
            <w:pPr>
              <w:tabs>
                <w:tab w:val="decimal" w:pos="132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39" w:type="dxa"/>
            <w:shd w:val="clear" w:color="auto" w:fill="auto"/>
          </w:tcPr>
          <w:p w14:paraId="530B078A" w14:textId="320A1626" w:rsidR="004756C9" w:rsidRPr="0078362B" w:rsidRDefault="004756C9" w:rsidP="004756C9">
            <w:pPr>
              <w:tabs>
                <w:tab w:val="decimal" w:pos="132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692D0A34" w14:textId="096D3200" w:rsidR="004756C9" w:rsidRPr="0078362B" w:rsidRDefault="004756C9" w:rsidP="004756C9">
            <w:pPr>
              <w:tabs>
                <w:tab w:val="decimal" w:pos="132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756C9" w:rsidRPr="0078362B" w14:paraId="2136C086" w14:textId="77777777" w:rsidTr="00B261AF">
        <w:tc>
          <w:tcPr>
            <w:tcW w:w="3618" w:type="dxa"/>
            <w:shd w:val="clear" w:color="auto" w:fill="auto"/>
            <w:vAlign w:val="bottom"/>
          </w:tcPr>
          <w:p w14:paraId="0BB628E0" w14:textId="6219856E" w:rsidR="004756C9" w:rsidRPr="0078362B" w:rsidRDefault="004756C9" w:rsidP="004756C9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ขาดทุนเบ็ดเสร็จรวมสำหรับปี</w:t>
            </w:r>
          </w:p>
        </w:tc>
        <w:tc>
          <w:tcPr>
            <w:tcW w:w="1739" w:type="dxa"/>
            <w:shd w:val="clear" w:color="auto" w:fill="auto"/>
          </w:tcPr>
          <w:p w14:paraId="664ACE92" w14:textId="5A361397" w:rsidR="004756C9" w:rsidRPr="0078362B" w:rsidRDefault="004756C9" w:rsidP="004756C9">
            <w:pPr>
              <w:tabs>
                <w:tab w:val="decimal" w:pos="132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39" w:type="dxa"/>
            <w:shd w:val="clear" w:color="auto" w:fill="auto"/>
          </w:tcPr>
          <w:p w14:paraId="5EE3B5E4" w14:textId="56622CDA" w:rsidR="004756C9" w:rsidRPr="0078362B" w:rsidRDefault="004756C9" w:rsidP="004756C9">
            <w:pPr>
              <w:tabs>
                <w:tab w:val="decimal" w:pos="132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60C5D985" w14:textId="2CE70A32" w:rsidR="004756C9" w:rsidRPr="0078362B" w:rsidRDefault="004756C9" w:rsidP="004756C9">
            <w:pPr>
              <w:tabs>
                <w:tab w:val="decimal" w:pos="1325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756C9" w:rsidRPr="0078362B" w14:paraId="0CA2E601" w14:textId="77777777" w:rsidTr="00437FE4">
        <w:tc>
          <w:tcPr>
            <w:tcW w:w="3618" w:type="dxa"/>
            <w:shd w:val="clear" w:color="auto" w:fill="auto"/>
            <w:vAlign w:val="bottom"/>
          </w:tcPr>
          <w:p w14:paraId="72D38AD3" w14:textId="508CECA6" w:rsidR="004756C9" w:rsidRPr="0078362B" w:rsidRDefault="004756C9" w:rsidP="004756C9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ต่อหุ้นขั้นพื้นฐาน </w:t>
            </w:r>
          </w:p>
        </w:tc>
        <w:tc>
          <w:tcPr>
            <w:tcW w:w="1739" w:type="dxa"/>
            <w:shd w:val="clear" w:color="auto" w:fill="auto"/>
          </w:tcPr>
          <w:p w14:paraId="3881C4AD" w14:textId="3B814121" w:rsidR="004756C9" w:rsidRPr="0078362B" w:rsidRDefault="004756C9" w:rsidP="004756C9">
            <w:pPr>
              <w:tabs>
                <w:tab w:val="decimal" w:pos="1325"/>
              </w:tabs>
              <w:spacing w:line="300" w:lineRule="exact"/>
              <w:ind w:right="14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39" w:type="dxa"/>
            <w:shd w:val="clear" w:color="auto" w:fill="auto"/>
          </w:tcPr>
          <w:p w14:paraId="6562FCC8" w14:textId="59E17F9B" w:rsidR="004756C9" w:rsidRPr="0078362B" w:rsidRDefault="004756C9" w:rsidP="004756C9">
            <w:pPr>
              <w:tabs>
                <w:tab w:val="decimal" w:pos="1325"/>
              </w:tabs>
              <w:spacing w:line="300" w:lineRule="exact"/>
              <w:ind w:right="14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46" w:type="dxa"/>
            <w:gridSpan w:val="3"/>
            <w:shd w:val="clear" w:color="auto" w:fill="auto"/>
          </w:tcPr>
          <w:p w14:paraId="21887FFE" w14:textId="21EF05C6" w:rsidR="004756C9" w:rsidRPr="0078362B" w:rsidRDefault="004756C9" w:rsidP="004756C9">
            <w:pPr>
              <w:tabs>
                <w:tab w:val="decimal" w:pos="1325"/>
              </w:tabs>
              <w:spacing w:line="300" w:lineRule="exact"/>
              <w:ind w:right="1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</w:tbl>
    <w:p w14:paraId="1333974D" w14:textId="76FF8242" w:rsidR="003E3984" w:rsidRPr="0078362B" w:rsidRDefault="00FA46D0" w:rsidP="00191135">
      <w:pPr>
        <w:overflowPunct/>
        <w:autoSpaceDE/>
        <w:autoSpaceDN/>
        <w:adjustRightInd/>
        <w:spacing w:before="240"/>
        <w:ind w:left="1267" w:hanging="720"/>
        <w:textAlignment w:val="auto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lang w:val="en-US"/>
        </w:rPr>
        <w:t>2</w:t>
      </w:r>
      <w:r w:rsidR="003E3984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4</w:t>
      </w:r>
      <w:r w:rsidR="003E3984" w:rsidRPr="0078362B">
        <w:rPr>
          <w:rFonts w:asciiTheme="majorBidi" w:hAnsiTheme="majorBidi" w:cstheme="majorBidi"/>
          <w:lang w:val="en-US"/>
        </w:rPr>
        <w:tab/>
      </w:r>
      <w:r w:rsidR="003E3984" w:rsidRPr="0078362B">
        <w:rPr>
          <w:rFonts w:asciiTheme="majorBidi" w:hAnsiTheme="majorBidi" w:cstheme="majorBidi"/>
          <w:cs/>
          <w:lang w:val="en-US"/>
        </w:rPr>
        <w:t>มาตรฐานการรายงานทางการเงินซึ่งได้ประกาศในราชกิจจา</w:t>
      </w:r>
      <w:proofErr w:type="spellStart"/>
      <w:r w:rsidR="003E3984" w:rsidRPr="0078362B">
        <w:rPr>
          <w:rFonts w:asciiTheme="majorBidi" w:hAnsiTheme="majorBidi" w:cstheme="majorBidi"/>
          <w:cs/>
          <w:lang w:val="en-US"/>
        </w:rPr>
        <w:t>นุเ</w:t>
      </w:r>
      <w:proofErr w:type="spellEnd"/>
      <w:r w:rsidR="003E3984" w:rsidRPr="0078362B">
        <w:rPr>
          <w:rFonts w:asciiTheme="majorBidi" w:hAnsiTheme="majorBidi" w:cstheme="majorBidi"/>
          <w:cs/>
          <w:lang w:val="en-US"/>
        </w:rPr>
        <w:t>บกษาแล้ว แต่ยังไม่มีผลบังคับใช้</w:t>
      </w:r>
    </w:p>
    <w:p w14:paraId="3D401993" w14:textId="299516B6" w:rsidR="00521EEF" w:rsidRPr="0078362B" w:rsidRDefault="00521EEF" w:rsidP="00437FE4">
      <w:pPr>
        <w:overflowPunct/>
        <w:autoSpaceDE/>
        <w:autoSpaceDN/>
        <w:adjustRightInd/>
        <w:spacing w:before="240"/>
        <w:ind w:left="1260"/>
        <w:jc w:val="thaiDistribute"/>
        <w:textAlignment w:val="auto"/>
        <w:rPr>
          <w:rFonts w:asciiTheme="majorBidi" w:eastAsia="Times New Roman" w:hAnsiTheme="majorBidi" w:cstheme="majorBidi"/>
          <w:color w:val="000000"/>
          <w:lang w:val="en-GB"/>
        </w:rPr>
      </w:pP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ซึ่งประกาศในราชกิจจา</w:t>
      </w:r>
      <w:proofErr w:type="spellStart"/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นุเ</w:t>
      </w:r>
      <w:proofErr w:type="spellEnd"/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FA46D0" w:rsidRPr="00FA46D0">
        <w:rPr>
          <w:rFonts w:asciiTheme="majorBidi" w:eastAsia="Times New Roman" w:hAnsiTheme="majorBidi" w:cstheme="majorBidi"/>
          <w:spacing w:val="-6"/>
          <w:lang w:val="en-US"/>
        </w:rPr>
        <w:t>1</w:t>
      </w: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 มกราคม </w:t>
      </w:r>
      <w:r w:rsidR="00FA46D0" w:rsidRPr="00FA46D0">
        <w:rPr>
          <w:rFonts w:asciiTheme="majorBidi" w:eastAsia="Times New Roman" w:hAnsiTheme="majorBidi" w:cstheme="majorBidi"/>
          <w:spacing w:val="-6"/>
          <w:lang w:val="en-US"/>
        </w:rPr>
        <w:t>2563</w:t>
      </w: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14:paraId="4DFCFC8D" w14:textId="77777777" w:rsidR="00306B8C" w:rsidRPr="0078362B" w:rsidRDefault="00306B8C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color w:val="000000"/>
          <w:spacing w:val="4"/>
          <w:cs/>
          <w:lang w:val="en-GB"/>
        </w:rPr>
      </w:pPr>
      <w:r w:rsidRPr="0078362B">
        <w:rPr>
          <w:rFonts w:asciiTheme="majorBidi" w:eastAsia="Times New Roman" w:hAnsiTheme="majorBidi" w:cstheme="majorBidi"/>
          <w:color w:val="000000"/>
          <w:spacing w:val="4"/>
          <w:cs/>
          <w:lang w:val="en-GB"/>
        </w:rPr>
        <w:br w:type="page"/>
      </w:r>
    </w:p>
    <w:p w14:paraId="5F21E382" w14:textId="05FFCA6E" w:rsidR="00521EEF" w:rsidRPr="0078362B" w:rsidRDefault="00521EEF" w:rsidP="00437FE4">
      <w:pPr>
        <w:overflowPunct/>
        <w:autoSpaceDE/>
        <w:autoSpaceDN/>
        <w:adjustRightInd/>
        <w:spacing w:before="240"/>
        <w:ind w:left="1260"/>
        <w:jc w:val="thaiDistribute"/>
        <w:textAlignment w:val="auto"/>
        <w:rPr>
          <w:rFonts w:asciiTheme="majorBidi" w:eastAsia="Times New Roman" w:hAnsiTheme="majorBidi" w:cstheme="majorBidi"/>
          <w:color w:val="000000"/>
          <w:lang w:val="en-GB"/>
        </w:rPr>
      </w:pPr>
      <w:r w:rsidRPr="0078362B">
        <w:rPr>
          <w:rFonts w:asciiTheme="majorBidi" w:eastAsia="Times New Roman" w:hAnsiTheme="majorBidi" w:cstheme="majorBidi"/>
          <w:color w:val="000000"/>
          <w:spacing w:val="4"/>
          <w:cs/>
          <w:lang w:val="en-GB"/>
        </w:rPr>
        <w:lastRenderedPageBreak/>
        <w:t>ผู้บริหารของ</w:t>
      </w:r>
      <w:r w:rsidR="00D6240C" w:rsidRPr="0078362B">
        <w:rPr>
          <w:rFonts w:asciiTheme="majorBidi" w:eastAsia="Times New Roman" w:hAnsiTheme="majorBidi" w:cstheme="majorBidi"/>
          <w:color w:val="000000"/>
          <w:spacing w:val="4"/>
          <w:cs/>
          <w:lang w:val="en-GB"/>
        </w:rPr>
        <w:t>กลุ่มบริษัทและบริษัท</w:t>
      </w:r>
      <w:r w:rsidRPr="0078362B">
        <w:rPr>
          <w:rFonts w:asciiTheme="majorBidi" w:eastAsia="Times New Roman" w:hAnsiTheme="majorBidi" w:cstheme="majorBidi"/>
          <w:color w:val="000000"/>
          <w:spacing w:val="4"/>
          <w:cs/>
          <w:lang w:val="en-GB"/>
        </w:rPr>
        <w:t>จะนำมาตรฐานการรายงานทางการเงินที่เกี่ยวข้องมาเริ่ม</w:t>
      </w:r>
      <w:r w:rsidR="0049607F" w:rsidRPr="0078362B">
        <w:rPr>
          <w:rFonts w:asciiTheme="majorBidi" w:eastAsia="Times New Roman" w:hAnsiTheme="majorBidi" w:cstheme="majorBidi"/>
          <w:color w:val="000000"/>
          <w:spacing w:val="4"/>
          <w:lang w:val="en-GB"/>
        </w:rPr>
        <w:t xml:space="preserve"> </w:t>
      </w: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โดยผู้บริหารของกลุ่มบริษัทและบริษัทได้ประเมินผลกระทบของมาตรฐานการรายงานทางการเงินดังกล่าว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และบริษัทในงวดที่จะเริ่ม</w:t>
      </w:r>
      <w:r w:rsidR="0049607F" w:rsidRPr="0078362B">
        <w:rPr>
          <w:rFonts w:asciiTheme="majorBidi" w:eastAsia="Times New Roman" w:hAnsiTheme="majorBidi" w:cstheme="majorBidi"/>
          <w:color w:val="000000"/>
          <w:lang w:val="en-GB"/>
        </w:rPr>
        <w:t xml:space="preserve">            </w:t>
      </w:r>
      <w:r w:rsidR="0049607F"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ถือปฏิบัติ ยกเว้นมาตรฐานการรายงานทางการเงิน</w:t>
      </w: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ดังต่อไปนี้</w:t>
      </w:r>
    </w:p>
    <w:p w14:paraId="3221DA87" w14:textId="77777777" w:rsidR="00655F0B" w:rsidRPr="0078362B" w:rsidRDefault="00655F0B" w:rsidP="00437FE4">
      <w:pPr>
        <w:overflowPunct/>
        <w:autoSpaceDE/>
        <w:autoSpaceDN/>
        <w:adjustRightInd/>
        <w:spacing w:before="240"/>
        <w:ind w:left="1260"/>
        <w:textAlignment w:val="auto"/>
        <w:rPr>
          <w:rFonts w:asciiTheme="majorBidi" w:eastAsia="Times New Roman" w:hAnsiTheme="majorBidi" w:cstheme="majorBidi"/>
          <w:u w:val="single"/>
          <w:cs/>
        </w:rPr>
      </w:pPr>
      <w:r w:rsidRPr="0078362B">
        <w:rPr>
          <w:rFonts w:asciiTheme="majorBidi" w:eastAsia="Times New Roman" w:hAnsiTheme="majorBidi" w:cstheme="majorBidi"/>
          <w:u w:val="single"/>
          <w:cs/>
        </w:rPr>
        <w:t>มาตรฐานกลุ่มเครื่องมือทางการเงิน</w:t>
      </w:r>
    </w:p>
    <w:tbl>
      <w:tblPr>
        <w:tblW w:w="8031" w:type="dxa"/>
        <w:tblInd w:w="1260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655F0B" w:rsidRPr="0078362B" w14:paraId="32CEF711" w14:textId="77777777" w:rsidTr="00655F0B">
        <w:tc>
          <w:tcPr>
            <w:tcW w:w="2077" w:type="dxa"/>
            <w:hideMark/>
          </w:tcPr>
          <w:p w14:paraId="57C940E3" w14:textId="77777777" w:rsidR="00655F0B" w:rsidRPr="0078362B" w:rsidRDefault="00655F0B" w:rsidP="00437FE4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14:paraId="5ECB281E" w14:textId="77777777" w:rsidR="00655F0B" w:rsidRPr="0078362B" w:rsidRDefault="00655F0B" w:rsidP="00437FE4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rtl/>
                <w:cs/>
              </w:rPr>
            </w:pPr>
          </w:p>
        </w:tc>
      </w:tr>
      <w:tr w:rsidR="00655F0B" w:rsidRPr="0078362B" w14:paraId="6267A3B7" w14:textId="77777777" w:rsidTr="00655F0B">
        <w:tc>
          <w:tcPr>
            <w:tcW w:w="2077" w:type="dxa"/>
            <w:hideMark/>
          </w:tcPr>
          <w:p w14:paraId="48E91DCB" w14:textId="0A570780" w:rsidR="00655F0B" w:rsidRPr="0078362B" w:rsidRDefault="00655F0B" w:rsidP="00437FE4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="00FA46D0" w:rsidRPr="00FA46D0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</w:p>
        </w:tc>
        <w:tc>
          <w:tcPr>
            <w:tcW w:w="5954" w:type="dxa"/>
            <w:hideMark/>
          </w:tcPr>
          <w:p w14:paraId="3228CDB0" w14:textId="77777777" w:rsidR="00655F0B" w:rsidRPr="0078362B" w:rsidRDefault="00655F0B" w:rsidP="00437FE4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655F0B" w:rsidRPr="0078362B" w14:paraId="586CB218" w14:textId="77777777" w:rsidTr="00655F0B">
        <w:tc>
          <w:tcPr>
            <w:tcW w:w="8031" w:type="dxa"/>
            <w:gridSpan w:val="2"/>
            <w:hideMark/>
          </w:tcPr>
          <w:p w14:paraId="3D0087F6" w14:textId="77777777" w:rsidR="00655F0B" w:rsidRPr="0078362B" w:rsidRDefault="00655F0B" w:rsidP="00437FE4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655F0B" w:rsidRPr="0078362B" w14:paraId="509E130A" w14:textId="77777777" w:rsidTr="00655F0B">
        <w:tc>
          <w:tcPr>
            <w:tcW w:w="2077" w:type="dxa"/>
            <w:hideMark/>
          </w:tcPr>
          <w:p w14:paraId="5CF938BB" w14:textId="0470F3DA" w:rsidR="00655F0B" w:rsidRPr="0078362B" w:rsidRDefault="00655F0B" w:rsidP="00437FE4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="00FA46D0" w:rsidRPr="00FA46D0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5954" w:type="dxa"/>
            <w:hideMark/>
          </w:tcPr>
          <w:p w14:paraId="60023AFE" w14:textId="77777777" w:rsidR="00655F0B" w:rsidRPr="0078362B" w:rsidRDefault="00655F0B" w:rsidP="00437FE4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55F0B" w:rsidRPr="0078362B" w14:paraId="6F58AE36" w14:textId="77777777" w:rsidTr="00655F0B">
        <w:tc>
          <w:tcPr>
            <w:tcW w:w="2077" w:type="dxa"/>
            <w:hideMark/>
          </w:tcPr>
          <w:p w14:paraId="5B4D4EA2" w14:textId="1E0488C5" w:rsidR="00655F0B" w:rsidRPr="0078362B" w:rsidRDefault="00655F0B" w:rsidP="00437FE4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rtl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="00FA46D0" w:rsidRPr="00FA46D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5954" w:type="dxa"/>
            <w:hideMark/>
          </w:tcPr>
          <w:p w14:paraId="3FCE7B30" w14:textId="77777777" w:rsidR="00655F0B" w:rsidRPr="0078362B" w:rsidRDefault="00655F0B" w:rsidP="00437FE4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เครื่องมือทางการเงิน</w:t>
            </w:r>
          </w:p>
        </w:tc>
      </w:tr>
      <w:tr w:rsidR="00655F0B" w:rsidRPr="0078362B" w14:paraId="47B5A14C" w14:textId="77777777" w:rsidTr="00655F0B">
        <w:tc>
          <w:tcPr>
            <w:tcW w:w="8031" w:type="dxa"/>
            <w:gridSpan w:val="2"/>
            <w:hideMark/>
          </w:tcPr>
          <w:p w14:paraId="38203C49" w14:textId="77777777" w:rsidR="00655F0B" w:rsidRPr="0078362B" w:rsidRDefault="00655F0B" w:rsidP="00437FE4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rtl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655F0B" w:rsidRPr="0078362B" w14:paraId="398AC900" w14:textId="77777777" w:rsidTr="00655F0B">
        <w:tc>
          <w:tcPr>
            <w:tcW w:w="2077" w:type="dxa"/>
            <w:hideMark/>
          </w:tcPr>
          <w:p w14:paraId="1DF9C637" w14:textId="0BA5D478" w:rsidR="00655F0B" w:rsidRPr="0078362B" w:rsidRDefault="00655F0B" w:rsidP="00437FE4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rtl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="00FA46D0" w:rsidRPr="00FA46D0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5954" w:type="dxa"/>
            <w:hideMark/>
          </w:tcPr>
          <w:p w14:paraId="1235EB26" w14:textId="77777777" w:rsidR="00655F0B" w:rsidRPr="0078362B" w:rsidRDefault="00655F0B" w:rsidP="00437FE4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55F0B" w:rsidRPr="0078362B" w14:paraId="565B0DC8" w14:textId="77777777" w:rsidTr="00655F0B">
        <w:tc>
          <w:tcPr>
            <w:tcW w:w="2077" w:type="dxa"/>
            <w:hideMark/>
          </w:tcPr>
          <w:p w14:paraId="1C4DE7AF" w14:textId="210586D5" w:rsidR="00655F0B" w:rsidRPr="0078362B" w:rsidRDefault="00655F0B" w:rsidP="00437FE4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="00FA46D0" w:rsidRPr="00FA46D0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5954" w:type="dxa"/>
            <w:hideMark/>
          </w:tcPr>
          <w:p w14:paraId="73BDE084" w14:textId="77777777" w:rsidR="00655F0B" w:rsidRPr="0078362B" w:rsidRDefault="00655F0B" w:rsidP="00437FE4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E2C85CC" w14:textId="77777777" w:rsidR="00F332D8" w:rsidRPr="0078362B" w:rsidRDefault="00655F0B" w:rsidP="00437FE4">
      <w:pPr>
        <w:tabs>
          <w:tab w:val="left" w:pos="1260"/>
        </w:tabs>
        <w:spacing w:before="240" w:after="120"/>
        <w:ind w:left="1267"/>
        <w:jc w:val="thaiDistribute"/>
        <w:rPr>
          <w:rFonts w:asciiTheme="majorBidi" w:eastAsia="Times New Roman" w:hAnsiTheme="majorBidi" w:cstheme="majorBidi"/>
          <w:color w:val="000000"/>
          <w:cs/>
          <w:lang w:val="en-GB"/>
        </w:rPr>
      </w:pP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78362B">
        <w:rPr>
          <w:rFonts w:asciiTheme="majorBidi" w:eastAsia="Times New Roman" w:hAnsiTheme="majorBidi" w:cstheme="majorBidi"/>
          <w:color w:val="000000"/>
          <w:lang w:val="en-GB"/>
        </w:rPr>
        <w:t xml:space="preserve">Business Model) </w:t>
      </w: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0D15E2A4" w14:textId="7E4E305A" w:rsidR="00521EEF" w:rsidRPr="0078362B" w:rsidRDefault="00521EEF" w:rsidP="00437FE4">
      <w:pPr>
        <w:tabs>
          <w:tab w:val="left" w:pos="1260"/>
        </w:tabs>
        <w:spacing w:before="240" w:after="120"/>
        <w:ind w:left="1267"/>
        <w:jc w:val="thaiDistribute"/>
        <w:rPr>
          <w:rFonts w:asciiTheme="majorBidi" w:eastAsia="Times New Roman" w:hAnsiTheme="majorBidi" w:cstheme="majorBidi"/>
          <w:color w:val="000000"/>
          <w:lang w:val="en-GB"/>
        </w:rPr>
      </w:pP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ผู้บริหารของกลุ่มบริษัทและบริษัทอยู่ระหว่างการประเมินผลกระทบจากมาตรฐานกลุ่มเครื่องมือทางการเงินดังกล่าวที่มีต่องบการเงินของกลุ่มบริษัทและบริษัทในงวดที่จะเริ่ม</w:t>
      </w:r>
      <w:r w:rsidR="0049607F" w:rsidRPr="0078362B">
        <w:rPr>
          <w:rFonts w:asciiTheme="majorBidi" w:eastAsia="Times New Roman" w:hAnsiTheme="majorBidi" w:cstheme="majorBidi"/>
          <w:color w:val="000000"/>
          <w:lang w:val="en-GB"/>
        </w:rPr>
        <w:t xml:space="preserve">          </w:t>
      </w: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ถือปฏิบัติ</w:t>
      </w:r>
    </w:p>
    <w:p w14:paraId="1BA4670D" w14:textId="413CF2D7" w:rsidR="00655F0B" w:rsidRPr="0078362B" w:rsidRDefault="00655F0B" w:rsidP="00437FE4">
      <w:pPr>
        <w:spacing w:before="120" w:after="120"/>
        <w:ind w:left="720" w:firstLine="540"/>
        <w:jc w:val="thaiDistribute"/>
        <w:rPr>
          <w:rFonts w:asciiTheme="majorBidi" w:hAnsiTheme="majorBidi" w:cstheme="majorBidi"/>
          <w:u w:val="single"/>
          <w:cs/>
        </w:rPr>
      </w:pPr>
      <w:r w:rsidRPr="0078362B">
        <w:rPr>
          <w:rFonts w:asciiTheme="majorBidi" w:hAnsiTheme="majorBidi" w:cstheme="majorBidi"/>
          <w:u w:val="single"/>
          <w:cs/>
        </w:rPr>
        <w:t xml:space="preserve">มาตรฐานการรายงานทางการเงิน ฉบับที่ </w:t>
      </w:r>
      <w:r w:rsidR="00FA46D0" w:rsidRPr="00FA46D0">
        <w:rPr>
          <w:rFonts w:asciiTheme="majorBidi" w:hAnsiTheme="majorBidi" w:cstheme="majorBidi"/>
          <w:u w:val="single"/>
          <w:lang w:val="en-US"/>
        </w:rPr>
        <w:t>16</w:t>
      </w:r>
      <w:r w:rsidRPr="0078362B">
        <w:rPr>
          <w:rFonts w:asciiTheme="majorBidi" w:hAnsiTheme="majorBidi" w:cstheme="majorBidi"/>
          <w:u w:val="single"/>
          <w:cs/>
        </w:rPr>
        <w:t xml:space="preserve"> เรื่อง สัญญาเช่า </w:t>
      </w:r>
    </w:p>
    <w:p w14:paraId="0D121D6A" w14:textId="2F64F090" w:rsidR="00342274" w:rsidRPr="0078362B" w:rsidRDefault="00342274" w:rsidP="00191135">
      <w:pPr>
        <w:ind w:left="126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14:paraId="5BC911FC" w14:textId="77777777" w:rsidR="00A21A3B" w:rsidRPr="0078362B" w:rsidRDefault="00A21A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br w:type="page"/>
      </w:r>
    </w:p>
    <w:p w14:paraId="0AFF2E1F" w14:textId="585FEF38" w:rsidR="00342274" w:rsidRPr="0078362B" w:rsidRDefault="00342274" w:rsidP="00437FE4">
      <w:pPr>
        <w:tabs>
          <w:tab w:val="left" w:pos="1260"/>
        </w:tabs>
        <w:spacing w:before="240" w:after="120"/>
        <w:ind w:left="126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lastRenderedPageBreak/>
        <w:t>มาตรฐานการ</w:t>
      </w:r>
      <w:r w:rsidRPr="0078362B">
        <w:rPr>
          <w:rFonts w:asciiTheme="majorBidi" w:eastAsia="Times New Roman" w:hAnsiTheme="majorBidi" w:cstheme="majorBidi"/>
          <w:color w:val="000000"/>
          <w:cs/>
          <w:lang w:val="en-GB"/>
        </w:rPr>
        <w:t>รายงาน</w:t>
      </w:r>
      <w:r w:rsidRPr="0078362B">
        <w:rPr>
          <w:rFonts w:asciiTheme="majorBidi" w:hAnsiTheme="majorBidi" w:cstheme="majorBidi"/>
          <w:cs/>
        </w:rPr>
        <w:t>ทางการเงินฉบับนี้นำมาแทนมาตรฐานและการตีความมาตรฐานที่</w:t>
      </w:r>
      <w:r w:rsidRPr="0078362B">
        <w:rPr>
          <w:rFonts w:asciiTheme="majorBidi" w:hAnsiTheme="majorBidi" w:cstheme="majorBidi"/>
          <w:spacing w:val="-4"/>
          <w:cs/>
        </w:rPr>
        <w:t xml:space="preserve">เกี่ยวข้องกับเรื่องสัญญาเช่าเมื่อมีผลบังคับใช้ ได้แก่ มาตรฐานการบัญชี ฉบับที่ 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17</w:t>
      </w:r>
      <w:r w:rsidRPr="0078362B">
        <w:rPr>
          <w:rFonts w:asciiTheme="majorBidi" w:hAnsiTheme="majorBidi" w:cstheme="majorBidi"/>
          <w:spacing w:val="-4"/>
          <w:cs/>
        </w:rPr>
        <w:t xml:space="preserve"> เรื่อง สัญญาเช่า</w:t>
      </w:r>
      <w:r w:rsidRPr="0078362B">
        <w:rPr>
          <w:rFonts w:asciiTheme="majorBidi" w:hAnsiTheme="majorBidi" w:cstheme="majorBidi"/>
          <w:cs/>
        </w:rPr>
        <w:t xml:space="preserve"> การตีความมาตรฐานการบัญชี ฉบับที่ </w:t>
      </w:r>
      <w:r w:rsidR="00FA46D0" w:rsidRPr="00FA46D0">
        <w:rPr>
          <w:rFonts w:asciiTheme="majorBidi" w:hAnsiTheme="majorBidi" w:cstheme="majorBidi"/>
          <w:lang w:val="en-US"/>
        </w:rPr>
        <w:t>15</w:t>
      </w:r>
      <w:r w:rsidRPr="0078362B">
        <w:rPr>
          <w:rFonts w:asciiTheme="majorBidi" w:hAnsiTheme="majorBidi" w:cstheme="majorBidi"/>
          <w:cs/>
        </w:rPr>
        <w:t xml:space="preserve"> เรื่อง สัญญาเช่าดำเนินงาน - สิ่งจูงใจที่ให้แก่ผู้เช่า การตีความมาตรฐานการบัญชี ฉบับที่ </w:t>
      </w:r>
      <w:r w:rsidR="00FA46D0" w:rsidRPr="00FA46D0">
        <w:rPr>
          <w:rFonts w:asciiTheme="majorBidi" w:hAnsiTheme="majorBidi" w:cstheme="majorBidi"/>
          <w:lang w:val="en-US"/>
        </w:rPr>
        <w:t>27</w:t>
      </w:r>
      <w:r w:rsidRPr="0078362B">
        <w:rPr>
          <w:rFonts w:asciiTheme="majorBidi" w:hAnsiTheme="majorBidi" w:cstheme="majorBidi"/>
          <w:cs/>
        </w:rPr>
        <w:t xml:space="preserve"> เรื่อง การประเมินเนื้อหาสัญญาเช่าที่ทำขึ้นตามรูปแบบกฎหมาย และการตีความมาตรฐานการรายงานทางการเ</w:t>
      </w:r>
      <w:r w:rsidR="00FD2C80" w:rsidRPr="0078362B">
        <w:rPr>
          <w:rFonts w:asciiTheme="majorBidi" w:hAnsiTheme="majorBidi" w:cstheme="majorBidi"/>
          <w:cs/>
        </w:rPr>
        <w:t xml:space="preserve">งิน ฉบับที่ </w:t>
      </w:r>
      <w:r w:rsidR="00FA46D0" w:rsidRPr="00FA46D0">
        <w:rPr>
          <w:rFonts w:asciiTheme="majorBidi" w:hAnsiTheme="majorBidi" w:cstheme="majorBidi"/>
          <w:lang w:val="en-US"/>
        </w:rPr>
        <w:t>4</w:t>
      </w:r>
      <w:r w:rsidRPr="0078362B">
        <w:rPr>
          <w:rFonts w:asciiTheme="majorBidi" w:hAnsiTheme="majorBidi" w:cstheme="majorBidi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7A992117" w14:textId="1DD7B969" w:rsidR="00342274" w:rsidRPr="0078362B" w:rsidRDefault="00342274" w:rsidP="00437FE4">
      <w:pPr>
        <w:tabs>
          <w:tab w:val="left" w:pos="1260"/>
        </w:tabs>
        <w:spacing w:before="240" w:after="120"/>
        <w:ind w:left="126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FA46D0" w:rsidRPr="00FA46D0">
        <w:rPr>
          <w:rFonts w:asciiTheme="majorBidi" w:hAnsiTheme="majorBidi" w:cstheme="majorBidi"/>
          <w:lang w:val="en-US"/>
        </w:rPr>
        <w:t>17</w:t>
      </w:r>
      <w:r w:rsidRPr="0078362B">
        <w:rPr>
          <w:rFonts w:asciiTheme="majorBidi" w:hAnsiTheme="majorBidi" w:cstheme="majorBidi"/>
          <w:cs/>
        </w:rPr>
        <w:t xml:space="preserve"> 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FA46D0" w:rsidRPr="00FA46D0">
        <w:rPr>
          <w:rFonts w:asciiTheme="majorBidi" w:hAnsiTheme="majorBidi" w:cstheme="majorBidi"/>
          <w:lang w:val="en-US"/>
        </w:rPr>
        <w:t>17</w:t>
      </w:r>
    </w:p>
    <w:p w14:paraId="5F977AA5" w14:textId="27BC6007" w:rsidR="00342274" w:rsidRPr="0078362B" w:rsidRDefault="00342274" w:rsidP="00437FE4">
      <w:pPr>
        <w:tabs>
          <w:tab w:val="left" w:pos="1260"/>
        </w:tabs>
        <w:spacing w:before="240" w:after="120"/>
        <w:ind w:left="1267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ผู้บริหารของ</w:t>
      </w:r>
      <w:r w:rsidR="00D6240C" w:rsidRPr="0078362B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78362B">
        <w:rPr>
          <w:rFonts w:asciiTheme="majorBidi" w:hAnsiTheme="majorBidi" w:cstheme="majorBidi"/>
          <w:cs/>
          <w:lang w:val="en-US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และบริษัทในงวดที่จะเริ่มถือปฏิบัติ</w:t>
      </w:r>
    </w:p>
    <w:p w14:paraId="7880CED6" w14:textId="480B8BBC" w:rsidR="005974A4" w:rsidRPr="0078362B" w:rsidRDefault="00FA46D0" w:rsidP="00437FE4">
      <w:pPr>
        <w:spacing w:before="360"/>
        <w:ind w:left="540" w:hanging="547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b/>
          <w:bCs/>
          <w:lang w:val="en-US"/>
        </w:rPr>
        <w:t>3</w:t>
      </w:r>
      <w:r w:rsidR="005974A4" w:rsidRPr="0078362B">
        <w:rPr>
          <w:rFonts w:asciiTheme="majorBidi" w:hAnsiTheme="majorBidi" w:cstheme="majorBidi"/>
          <w:b/>
          <w:bCs/>
          <w:lang w:val="en-US"/>
        </w:rPr>
        <w:t>.</w:t>
      </w:r>
      <w:r w:rsidR="003B3CC0" w:rsidRPr="0078362B">
        <w:rPr>
          <w:rFonts w:asciiTheme="majorBidi" w:hAnsiTheme="majorBidi" w:cstheme="majorBidi"/>
          <w:b/>
          <w:bCs/>
          <w:snapToGrid w:val="0"/>
          <w:lang w:val="en-US"/>
        </w:rPr>
        <w:t xml:space="preserve"> </w:t>
      </w:r>
      <w:r w:rsidR="00D52C76" w:rsidRPr="0078362B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5974A4" w:rsidRPr="0078362B">
        <w:rPr>
          <w:rFonts w:asciiTheme="majorBidi" w:hAnsiTheme="majorBidi" w:cstheme="majorBidi"/>
          <w:b/>
          <w:bCs/>
          <w:snapToGrid w:val="0"/>
          <w:cs/>
        </w:rPr>
        <w:t>นโยบายการบัญชีที่สำคัญ</w:t>
      </w:r>
    </w:p>
    <w:p w14:paraId="008BE94C" w14:textId="5B922120" w:rsidR="006B6A19" w:rsidRPr="0078362B" w:rsidRDefault="00FA46D0" w:rsidP="00437FE4">
      <w:pPr>
        <w:ind w:left="1260" w:right="10" w:hanging="720"/>
        <w:jc w:val="thaiDistribute"/>
        <w:rPr>
          <w:rFonts w:asciiTheme="majorBidi" w:hAnsiTheme="majorBidi" w:cstheme="majorBidi"/>
          <w:cs/>
          <w:lang w:val="en-US"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6B6A19" w:rsidRPr="0078362B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="006B6A19" w:rsidRPr="0078362B">
        <w:rPr>
          <w:rFonts w:asciiTheme="majorBidi" w:hAnsiTheme="majorBidi" w:cstheme="majorBidi"/>
          <w:cs/>
        </w:rPr>
        <w:t>รับรู้รายได้และค่าใช้จ่ายดังต่อไปนี้</w:t>
      </w:r>
    </w:p>
    <w:p w14:paraId="1281BE56" w14:textId="7A90CDB0" w:rsidR="00BB3417" w:rsidRPr="0078362B" w:rsidRDefault="00FA46D0" w:rsidP="00437FE4">
      <w:pPr>
        <w:spacing w:after="120"/>
        <w:ind w:left="1987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6B6A19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6B6A19" w:rsidRPr="0078362B">
        <w:rPr>
          <w:rFonts w:asciiTheme="majorBidi" w:hAnsiTheme="majorBidi" w:cstheme="majorBidi"/>
          <w:cs/>
        </w:rPr>
        <w:tab/>
      </w:r>
      <w:r w:rsidR="00BB3417" w:rsidRPr="0078362B">
        <w:rPr>
          <w:rFonts w:asciiTheme="majorBidi" w:hAnsiTheme="majorBidi" w:cstheme="majorBidi"/>
          <w:cs/>
        </w:rPr>
        <w:t>รายได้จากการขายหน่วยในอาคารชุดพักอาศัย</w:t>
      </w:r>
      <w:r w:rsidR="009D73B3" w:rsidRPr="0078362B">
        <w:rPr>
          <w:rFonts w:asciiTheme="majorBidi" w:hAnsiTheme="majorBidi" w:cstheme="majorBidi"/>
          <w:cs/>
        </w:rPr>
        <w:t>รับรู้</w:t>
      </w:r>
      <w:r w:rsidR="00BB3417" w:rsidRPr="0078362B">
        <w:rPr>
          <w:rFonts w:asciiTheme="majorBidi" w:hAnsiTheme="majorBidi" w:cstheme="majorBidi"/>
          <w:cs/>
        </w:rPr>
        <w:t>เป็นรายได้ทั้งจำนวนเมื่อการควบคุมหน่วยในอาคารชุดพักอาศัยถูกโอนให้แก่ลูกค้าแล้ว การวัดมูลค่าของรายได้จะพิจารณาจากข้อกำหนดในสัญญาที่ทำกับลูกค้า</w:t>
      </w:r>
    </w:p>
    <w:p w14:paraId="166FA5CA" w14:textId="637F704B" w:rsidR="006B6A19" w:rsidRPr="0078362B" w:rsidRDefault="00FA46D0" w:rsidP="00437FE4">
      <w:pPr>
        <w:spacing w:after="120"/>
        <w:ind w:left="1987" w:hanging="720"/>
        <w:jc w:val="thaiDistribute"/>
        <w:rPr>
          <w:rFonts w:asciiTheme="majorBidi" w:hAnsiTheme="majorBidi" w:cstheme="majorBidi"/>
          <w:cs/>
          <w:lang w:val="en-US"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6B6A19" w:rsidRPr="0078362B">
        <w:rPr>
          <w:rFonts w:asciiTheme="majorBidi" w:hAnsiTheme="majorBidi" w:cstheme="majorBidi"/>
          <w:spacing w:val="-12"/>
          <w:cs/>
        </w:rPr>
        <w:t>รายได้ค่าเช่าจากอสังหาริมทรัพย์เพื่อการลงทุนรับรู้ในงบกำไรขาดทุนและกำไรขาดทุน</w:t>
      </w:r>
      <w:r w:rsidR="006B6A19" w:rsidRPr="0078362B">
        <w:rPr>
          <w:rFonts w:asciiTheme="majorBidi" w:hAnsiTheme="majorBidi" w:cstheme="majorBidi"/>
          <w:cs/>
          <w:lang w:val="en-US"/>
        </w:rPr>
        <w:t>เบ็ดเสร็จอื่น</w:t>
      </w:r>
      <w:r w:rsidR="006B6A19" w:rsidRPr="0078362B">
        <w:rPr>
          <w:rFonts w:asciiTheme="majorBidi" w:hAnsiTheme="majorBidi" w:cstheme="majorBidi"/>
          <w:cs/>
        </w:rPr>
        <w:t>โดยวิธีเส้นตรงตลอดอายุสัญญาเช่า</w:t>
      </w:r>
    </w:p>
    <w:p w14:paraId="5437EC5E" w14:textId="4D918F16" w:rsidR="007639A6" w:rsidRPr="0078362B" w:rsidRDefault="00FA46D0" w:rsidP="00437FE4">
      <w:pPr>
        <w:spacing w:after="120"/>
        <w:ind w:left="1987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6B6A19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cs/>
        </w:rPr>
        <w:tab/>
      </w:r>
      <w:r w:rsidR="006B6A19" w:rsidRPr="0078362B">
        <w:rPr>
          <w:rFonts w:asciiTheme="majorBidi" w:hAnsiTheme="majorBidi" w:cstheme="majorBidi"/>
          <w:spacing w:val="-10"/>
          <w:cs/>
        </w:rPr>
        <w:t>รายได้เงินปันผลบันทึกในงบกำไรขาดทุนและกำไรขาดทุน</w:t>
      </w:r>
      <w:r w:rsidR="006B6A19" w:rsidRPr="0078362B">
        <w:rPr>
          <w:rFonts w:asciiTheme="majorBidi" w:hAnsiTheme="majorBidi" w:cstheme="majorBidi"/>
          <w:spacing w:val="-10"/>
          <w:cs/>
          <w:lang w:val="en-US"/>
        </w:rPr>
        <w:t>เบ็ดเสร็จอื่น</w:t>
      </w:r>
      <w:r w:rsidR="006B6A19" w:rsidRPr="0078362B">
        <w:rPr>
          <w:rFonts w:asciiTheme="majorBidi" w:hAnsiTheme="majorBidi" w:cstheme="majorBidi"/>
          <w:spacing w:val="-10"/>
          <w:cs/>
        </w:rPr>
        <w:t>ในวันที่บริษัทมีสิทธิ</w:t>
      </w:r>
      <w:r w:rsidR="006B6A19" w:rsidRPr="0078362B">
        <w:rPr>
          <w:rFonts w:asciiTheme="majorBidi" w:hAnsiTheme="majorBidi" w:cstheme="majorBidi"/>
          <w:spacing w:val="4"/>
          <w:cs/>
        </w:rPr>
        <w:t>ได้รับเงินปันผล ในกรณีเงินปันผลที่ได้รับจากหลักทรัพย์ในความต้องการของตลาด</w:t>
      </w:r>
      <w:r w:rsidR="006B6A19" w:rsidRPr="0078362B">
        <w:rPr>
          <w:rFonts w:asciiTheme="majorBidi" w:hAnsiTheme="majorBidi" w:cstheme="majorBidi"/>
          <w:cs/>
        </w:rPr>
        <w:t>จะพิจารณาจากวันที่มีการประกาศสิทธิการรับปันผล</w:t>
      </w:r>
    </w:p>
    <w:p w14:paraId="0073BA44" w14:textId="365DAE03" w:rsidR="00DC79A7" w:rsidRPr="0078362B" w:rsidRDefault="00FA46D0" w:rsidP="00437FE4">
      <w:pPr>
        <w:ind w:left="1980" w:hanging="720"/>
        <w:jc w:val="thaiDistribute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6B6A19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4</w:t>
      </w:r>
      <w:r w:rsidR="006B6A19" w:rsidRPr="0078362B">
        <w:rPr>
          <w:rFonts w:asciiTheme="majorBidi" w:hAnsiTheme="majorBidi" w:cstheme="majorBidi"/>
          <w:cs/>
        </w:rPr>
        <w:tab/>
      </w:r>
      <w:r w:rsidR="004F302A" w:rsidRPr="0078362B">
        <w:rPr>
          <w:rFonts w:asciiTheme="majorBidi" w:hAnsiTheme="majorBidi" w:cstheme="majorBidi"/>
          <w:cs/>
        </w:rPr>
        <w:t xml:space="preserve">รายได้ค่านายหน้า รายได้ดอกเบี้ย </w:t>
      </w:r>
      <w:r w:rsidR="006B6A19" w:rsidRPr="0078362B">
        <w:rPr>
          <w:rFonts w:asciiTheme="majorBidi" w:hAnsiTheme="majorBidi" w:cstheme="majorBidi"/>
          <w:cs/>
        </w:rPr>
        <w:t>รายได้อื่นและค่าใช้จ่ายบันทึกตามเกณฑ์คงค้าง</w:t>
      </w:r>
    </w:p>
    <w:p w14:paraId="221EC942" w14:textId="77777777" w:rsidR="00306B8C" w:rsidRPr="0078362B" w:rsidRDefault="00306B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lang w:val="en-US"/>
        </w:rPr>
        <w:br w:type="page"/>
      </w:r>
    </w:p>
    <w:p w14:paraId="72BD71E8" w14:textId="1D7EB331" w:rsidR="00BB3417" w:rsidRPr="0078362B" w:rsidRDefault="00FA46D0" w:rsidP="00437FE4">
      <w:pPr>
        <w:spacing w:before="240" w:line="400" w:lineRule="exact"/>
        <w:ind w:left="1267" w:hanging="720"/>
        <w:jc w:val="thaiDistribute"/>
        <w:rPr>
          <w:rFonts w:asciiTheme="majorBidi" w:eastAsia="Times New Roman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lastRenderedPageBreak/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BB3417" w:rsidRPr="0078362B">
        <w:rPr>
          <w:rFonts w:asciiTheme="majorBidi" w:hAnsiTheme="majorBidi" w:cstheme="majorBidi"/>
          <w:cs/>
        </w:rPr>
        <w:t>รายการส่งเสริมการขายที่ระบุในสัญญาที่ทำกับลูกค้า</w:t>
      </w:r>
    </w:p>
    <w:p w14:paraId="68C7BBC1" w14:textId="77777777" w:rsidR="00BB3417" w:rsidRPr="0078362B" w:rsidRDefault="00BB3417" w:rsidP="00437FE4">
      <w:pPr>
        <w:tabs>
          <w:tab w:val="left" w:pos="1260"/>
        </w:tabs>
        <w:spacing w:before="120"/>
        <w:ind w:left="126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eastAsia="Times New Roman" w:hAnsiTheme="majorBidi" w:cstheme="majorBidi"/>
          <w:spacing w:val="-4"/>
          <w:cs/>
        </w:rPr>
        <w:t>กลุ่ม</w:t>
      </w:r>
      <w:r w:rsidRPr="0078362B">
        <w:rPr>
          <w:rFonts w:asciiTheme="majorBidi" w:hAnsiTheme="majorBidi" w:cstheme="majorBidi"/>
          <w:cs/>
        </w:rPr>
        <w:t>บริษัทและบริษัทมีการรับรู้รายการส่งเสริมการขายที่ระบุในสัญญาที่ทำกับลูกค้า โดยให้กับลูกค้าเมื่อมีการจดทะเบียนโอนหน่วยในอาคารชุดพักอาศัย ดังนี้</w:t>
      </w:r>
    </w:p>
    <w:p w14:paraId="517AC4D6" w14:textId="2C802A00" w:rsidR="00BB3417" w:rsidRPr="0078362B" w:rsidRDefault="00FA46D0" w:rsidP="00437FE4">
      <w:pPr>
        <w:spacing w:line="400" w:lineRule="exact"/>
        <w:ind w:left="2160" w:hanging="893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BB3417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BB3417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BB3417" w:rsidRPr="0078362B">
        <w:rPr>
          <w:rFonts w:asciiTheme="majorBidi" w:hAnsiTheme="majorBidi" w:cstheme="majorBidi"/>
          <w:cs/>
        </w:rPr>
        <w:tab/>
        <w:t xml:space="preserve">การให้สินค้า (ที่เป็นของแถม) เช่น เฟอร์นิเจอร์ เครื่องตกแต่ง </w:t>
      </w:r>
    </w:p>
    <w:p w14:paraId="6DDE2AE5" w14:textId="77777777" w:rsidR="00BB3417" w:rsidRPr="0078362B" w:rsidRDefault="00BB3417" w:rsidP="00437FE4">
      <w:pPr>
        <w:spacing w:before="120"/>
        <w:ind w:left="21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>กลุ่มบริษัทและบริษัทมีการให้สินค้ากับลูกค้าเมื่อลูกค้าจดทะเบียนโอนหน่วยในอาคารชุดพักอาศัย ผู้บริหารของกลุ่มบริษัทและบริษัทพิจารณาว่าสินค้าที่ให้เหล่านี้เป็นส่วนควบของหน่วยในอาคารชุดพักอาศัยซึ่งเป็นภาระหลักที่กลุ่มบริษัทและบริษัทต้องส่งมอบให้ลูกค้าตามสัญญา ดังนั้นกลุ่มบริษัทและบริษัทจึงบันทึกต้นทุนของรายการเหล่านี้เป็นส่วนหนึ่งของต้นทุนขายอาคารชุด</w:t>
      </w:r>
    </w:p>
    <w:p w14:paraId="7F207545" w14:textId="37D710A6" w:rsidR="00BB3417" w:rsidRPr="0078362B" w:rsidRDefault="00FA46D0" w:rsidP="00437FE4">
      <w:pPr>
        <w:spacing w:before="120" w:line="400" w:lineRule="exact"/>
        <w:ind w:left="2160" w:hanging="893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BB3417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BB3417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BB3417" w:rsidRPr="0078362B">
        <w:rPr>
          <w:rFonts w:asciiTheme="majorBidi" w:hAnsiTheme="majorBidi" w:cstheme="majorBidi"/>
          <w:cs/>
        </w:rPr>
        <w:tab/>
        <w:t>สิ่งตอบแทนที่จ่ายให้ลูกค้า</w:t>
      </w:r>
    </w:p>
    <w:p w14:paraId="1B3FCF6E" w14:textId="77777777" w:rsidR="003364B7" w:rsidRPr="0078362B" w:rsidRDefault="00BB3417" w:rsidP="00437FE4">
      <w:pPr>
        <w:spacing w:before="120"/>
        <w:ind w:left="21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 xml:space="preserve">กลุ่มบริษัทและบริษัทมีการจ่ายค่าธรรมเนียมการจดทะเบียนโอนหน่วยในอาคารชุดพักอาศัยหรือจ่ายค่าใช้จ่ายส่วนกลางนิติบุคคลของโครงการอาคารชุดพักอาศัย โดยจ่ายแทนลูกค้าเมื่อลูกค้าจดทะเบียนโอนบ้านหรือหน่วยในอาคารชุดพักอาศัย ผู้บริหารของกลุ่มบริษัทและบริษัทพิจารณาว่ารายการเหล่านี้เป็นสิ่งตอบแทนที่จ่ายให้ลูกค้า </w:t>
      </w:r>
      <w:r w:rsidRPr="0078362B">
        <w:rPr>
          <w:rFonts w:asciiTheme="majorBidi" w:hAnsiTheme="majorBidi" w:cstheme="majorBidi"/>
          <w:spacing w:val="4"/>
          <w:cs/>
        </w:rPr>
        <w:t>ดังนั้นกลุ่มบริษัทและบริษัทจึงบันทึกรายการดังกล่าวเป็นส่วนหักจากมูลค่ารายได้</w:t>
      </w:r>
      <w:r w:rsidRPr="0078362B">
        <w:rPr>
          <w:rFonts w:asciiTheme="majorBidi" w:hAnsiTheme="majorBidi" w:cstheme="majorBidi"/>
          <w:cs/>
        </w:rPr>
        <w:t>จากการขายอาคารชุด</w:t>
      </w:r>
    </w:p>
    <w:p w14:paraId="3DA95CD3" w14:textId="1F70B778" w:rsidR="006B6A19" w:rsidRPr="0078362B" w:rsidRDefault="00FA46D0" w:rsidP="00437FE4">
      <w:pPr>
        <w:spacing w:before="240"/>
        <w:ind w:left="1260" w:hanging="713"/>
        <w:jc w:val="thaiDistribute"/>
        <w:rPr>
          <w:rFonts w:asciiTheme="majorBidi" w:hAnsiTheme="majorBidi" w:cstheme="majorBidi"/>
          <w:cs/>
          <w:lang w:val="en-US"/>
        </w:rPr>
      </w:pPr>
      <w:r w:rsidRPr="00FA46D0">
        <w:rPr>
          <w:rFonts w:asciiTheme="majorBidi" w:hAnsiTheme="majorBidi" w:cstheme="majorBidi"/>
          <w:spacing w:val="-14"/>
          <w:lang w:val="en-US"/>
        </w:rPr>
        <w:t>3</w:t>
      </w:r>
      <w:r w:rsidR="00BB3417" w:rsidRPr="0078362B">
        <w:rPr>
          <w:rFonts w:asciiTheme="majorBidi" w:hAnsiTheme="majorBidi" w:cstheme="majorBidi"/>
          <w:spacing w:val="-14"/>
          <w:cs/>
        </w:rPr>
        <w:t>.</w:t>
      </w:r>
      <w:r w:rsidRPr="00FA46D0">
        <w:rPr>
          <w:rFonts w:asciiTheme="majorBidi" w:hAnsiTheme="majorBidi" w:cstheme="majorBidi"/>
          <w:spacing w:val="-14"/>
          <w:lang w:val="en-US"/>
        </w:rPr>
        <w:t>3</w:t>
      </w:r>
      <w:r w:rsidR="00BB3417" w:rsidRPr="0078362B">
        <w:rPr>
          <w:rFonts w:asciiTheme="majorBidi" w:hAnsiTheme="majorBidi" w:cstheme="majorBidi"/>
          <w:spacing w:val="-14"/>
          <w:cs/>
        </w:rPr>
        <w:tab/>
      </w:r>
      <w:r w:rsidR="006B6A19" w:rsidRPr="0078362B">
        <w:rPr>
          <w:rFonts w:asciiTheme="majorBidi" w:hAnsiTheme="majorBidi" w:cstheme="majorBidi"/>
          <w:spacing w:val="-14"/>
          <w:cs/>
        </w:rPr>
        <w:t xml:space="preserve">ต้นทุนขายหน่วยในอาคารชุดพักอาศัย บริษัทได้ทำการแบ่งสรรต้นทุนการพัฒนาทั้งหมดที่คาดว่าจะเกิด </w:t>
      </w:r>
      <w:r w:rsidR="006B6A19" w:rsidRPr="0078362B">
        <w:rPr>
          <w:rFonts w:asciiTheme="majorBidi" w:hAnsiTheme="majorBidi" w:cstheme="majorBidi"/>
          <w:cs/>
        </w:rPr>
        <w:t>(โดยคำนึงถึงต้นทุนที่เกิดขึ้นจริงด้วย) ให้กับหน่วยในอาคารชุดพักอาศัยที่ขายได้ตามเกณฑ์พื้นที่ขายแล</w:t>
      </w:r>
      <w:r w:rsidR="00BA3A1B" w:rsidRPr="0078362B">
        <w:rPr>
          <w:rFonts w:asciiTheme="majorBidi" w:hAnsiTheme="majorBidi" w:cstheme="majorBidi"/>
          <w:cs/>
        </w:rPr>
        <w:t>ะพิจารณาประกอบกับราคาขาย แล้ว</w:t>
      </w:r>
      <w:r w:rsidR="006B6A19" w:rsidRPr="0078362B">
        <w:rPr>
          <w:rFonts w:asciiTheme="majorBidi" w:hAnsiTheme="majorBidi" w:cstheme="majorBidi"/>
          <w:cs/>
        </w:rPr>
        <w:t>รับรู้เป็นต้นทุนขายในงบกำไรขาดทุนและกำไรขาดทุน</w:t>
      </w:r>
      <w:r w:rsidR="006B6A19" w:rsidRPr="0078362B">
        <w:rPr>
          <w:rFonts w:asciiTheme="majorBidi" w:hAnsiTheme="majorBidi" w:cstheme="majorBidi"/>
          <w:cs/>
          <w:lang w:val="en-US"/>
        </w:rPr>
        <w:t>เบ็ดเสร็จอื่น</w:t>
      </w:r>
    </w:p>
    <w:p w14:paraId="255ACEEA" w14:textId="77777777" w:rsidR="006B6A19" w:rsidRPr="0078362B" w:rsidRDefault="006B6A19" w:rsidP="00437FE4">
      <w:pPr>
        <w:spacing w:before="240"/>
        <w:ind w:left="126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>ค่าใช้จ่ายที่เกี่ยวข้องกั</w:t>
      </w:r>
      <w:r w:rsidR="008B7B57" w:rsidRPr="0078362B">
        <w:rPr>
          <w:rFonts w:asciiTheme="majorBidi" w:hAnsiTheme="majorBidi" w:cstheme="majorBidi"/>
          <w:cs/>
        </w:rPr>
        <w:t>บการขาย เช่น ค่าภาษีธุรกิจเฉพาะและ</w:t>
      </w:r>
      <w:r w:rsidRPr="0078362B">
        <w:rPr>
          <w:rFonts w:asciiTheme="majorBidi" w:hAnsiTheme="majorBidi" w:cstheme="majorBidi"/>
          <w:cs/>
        </w:rPr>
        <w:t>ค่าธรรมเนียมในการโอนกรรมสิทธิ์บันทึกเป็นค่าใช้จ่ายเมื่อมีการขาย</w:t>
      </w:r>
    </w:p>
    <w:p w14:paraId="27C0ACB1" w14:textId="12C99C37" w:rsidR="006B6A19" w:rsidRPr="0078362B" w:rsidRDefault="00FA46D0" w:rsidP="00437FE4">
      <w:pPr>
        <w:spacing w:before="240"/>
        <w:ind w:left="1267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4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6B6A19" w:rsidRPr="0078362B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25ADD94B" w14:textId="76BF875A" w:rsidR="00D26CC2" w:rsidRPr="0078362B" w:rsidRDefault="006B6A19" w:rsidP="00437FE4">
      <w:pPr>
        <w:ind w:left="1267" w:hanging="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4"/>
          <w:cs/>
        </w:rPr>
        <w:t>เงินสดและรายการเทียบเท่าเงินสด ได้แก่ เงินสดในมือและเงินฝากธนาคารไม่รวมเงินฝากธนาคาร</w:t>
      </w:r>
      <w:r w:rsidRPr="0078362B">
        <w:rPr>
          <w:rFonts w:asciiTheme="majorBidi" w:hAnsiTheme="majorBidi" w:cstheme="majorBidi"/>
          <w:cs/>
        </w:rPr>
        <w:t xml:space="preserve"> ซึ่งมีกำหนดคืนเกินกว่า </w:t>
      </w:r>
      <w:r w:rsidR="00FA46D0" w:rsidRPr="00FA46D0">
        <w:rPr>
          <w:rFonts w:asciiTheme="majorBidi" w:hAnsiTheme="majorBidi" w:cstheme="majorBidi"/>
          <w:lang w:val="en-US"/>
        </w:rPr>
        <w:t>3</w:t>
      </w:r>
      <w:r w:rsidRPr="0078362B">
        <w:rPr>
          <w:rFonts w:asciiTheme="majorBidi" w:hAnsiTheme="majorBidi" w:cstheme="majorBidi"/>
          <w:cs/>
        </w:rPr>
        <w:t xml:space="preserve"> เดือน และเงินฝากธนาคารที่มีภาระผูกพัน</w:t>
      </w:r>
    </w:p>
    <w:p w14:paraId="60E4DCBC" w14:textId="77777777" w:rsidR="00191135" w:rsidRPr="0078362B" w:rsidRDefault="001911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lang w:val="en-US"/>
        </w:rPr>
        <w:br w:type="page"/>
      </w:r>
    </w:p>
    <w:p w14:paraId="1975E7AB" w14:textId="6CC81542" w:rsidR="006B6A19" w:rsidRPr="0078362B" w:rsidRDefault="00FA46D0" w:rsidP="00191135">
      <w:pPr>
        <w:ind w:left="1267" w:hanging="720"/>
        <w:jc w:val="thaiDistribute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lang w:val="en-US"/>
        </w:rPr>
        <w:lastRenderedPageBreak/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5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6B6A19" w:rsidRPr="0078362B">
        <w:rPr>
          <w:rFonts w:asciiTheme="majorBidi" w:hAnsiTheme="majorBidi" w:cstheme="majorBidi"/>
          <w:spacing w:val="-8"/>
          <w:cs/>
        </w:rPr>
        <w:t>ลูกหนี้</w:t>
      </w:r>
      <w:r w:rsidR="006B6A19" w:rsidRPr="0078362B">
        <w:rPr>
          <w:rFonts w:asciiTheme="majorBidi" w:hAnsiTheme="majorBidi" w:cstheme="majorBidi"/>
          <w:cs/>
        </w:rPr>
        <w:t>การค้า</w:t>
      </w:r>
      <w:r w:rsidR="006B6A19" w:rsidRPr="0078362B">
        <w:rPr>
          <w:rFonts w:asciiTheme="majorBidi" w:hAnsiTheme="majorBidi" w:cstheme="majorBidi"/>
          <w:spacing w:val="-8"/>
          <w:cs/>
        </w:rPr>
        <w:t xml:space="preserve"> </w:t>
      </w:r>
    </w:p>
    <w:p w14:paraId="5B45414B" w14:textId="77777777" w:rsidR="006B6A19" w:rsidRPr="0078362B" w:rsidRDefault="006B6A19" w:rsidP="00437FE4">
      <w:pPr>
        <w:spacing w:after="120"/>
        <w:ind w:left="126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8"/>
          <w:cs/>
        </w:rPr>
        <w:t>ลูกหนี้การค้าแสดง</w:t>
      </w:r>
      <w:r w:rsidRPr="0078362B">
        <w:rPr>
          <w:rFonts w:asciiTheme="majorBidi" w:hAnsiTheme="majorBidi" w:cstheme="majorBidi"/>
          <w:spacing w:val="-8"/>
          <w:cs/>
          <w:lang w:val="en-US"/>
        </w:rPr>
        <w:t>ตาม</w:t>
      </w:r>
      <w:r w:rsidRPr="0078362B">
        <w:rPr>
          <w:rFonts w:asciiTheme="majorBidi" w:hAnsiTheme="majorBidi" w:cstheme="majorBidi"/>
          <w:spacing w:val="-8"/>
          <w:cs/>
        </w:rPr>
        <w:t>มูลค่าสุทธิที่คาดว่าจะได้รับ</w:t>
      </w:r>
    </w:p>
    <w:p w14:paraId="0AE6C09A" w14:textId="77777777" w:rsidR="006B6A19" w:rsidRPr="0078362B" w:rsidRDefault="006B6A19" w:rsidP="00437FE4">
      <w:pPr>
        <w:ind w:left="1267"/>
        <w:jc w:val="thaiDistribute"/>
        <w:rPr>
          <w:rFonts w:asciiTheme="majorBidi" w:hAnsiTheme="majorBidi" w:cstheme="majorBidi"/>
          <w:cs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78362B">
        <w:rPr>
          <w:rFonts w:asciiTheme="majorBidi" w:hAnsiTheme="majorBidi" w:cstheme="majorBidi"/>
          <w:cs/>
        </w:rPr>
        <w:t>ประมาณการค่าเผื่อหนี้สงสัยจะสูญ โดยการประเมินผลของ</w:t>
      </w:r>
      <w:r w:rsidRPr="0078362B">
        <w:rPr>
          <w:rFonts w:asciiTheme="majorBidi" w:hAnsiTheme="majorBidi" w:cstheme="majorBidi"/>
          <w:spacing w:val="-8"/>
          <w:cs/>
        </w:rPr>
        <w:t>ฝ่ายบริหาร</w:t>
      </w:r>
      <w:r w:rsidRPr="0078362B">
        <w:rPr>
          <w:rFonts w:asciiTheme="majorBidi" w:hAnsiTheme="majorBidi" w:cstheme="majorBidi"/>
          <w:cs/>
        </w:rPr>
        <w:t>เกี่ยวกับความสูญเสียที่อาจจะเกิดขึ้นจากยอด</w:t>
      </w:r>
      <w:r w:rsidR="00722F0E" w:rsidRPr="0078362B">
        <w:rPr>
          <w:rFonts w:asciiTheme="majorBidi" w:hAnsiTheme="majorBidi" w:cstheme="majorBidi"/>
          <w:cs/>
        </w:rPr>
        <w:t>ลูกหนี้ที่คงค้างอยู่ ณ วันสิ้นรอบระยะเวลารายงาน</w:t>
      </w:r>
      <w:r w:rsidRPr="0078362B">
        <w:rPr>
          <w:rFonts w:asciiTheme="majorBidi" w:hAnsiTheme="majorBidi" w:cstheme="majorBidi"/>
          <w:cs/>
        </w:rPr>
        <w:t xml:space="preserve"> การประเมินผลดังกล่าวได้คำนึงถึงประสบการณ์การชำระเงินในอดีตและปัจจัยอย่างอื่น </w:t>
      </w:r>
      <w:r w:rsidRPr="0078362B">
        <w:rPr>
          <w:rFonts w:asciiTheme="majorBidi" w:hAnsiTheme="majorBidi" w:cstheme="majorBidi"/>
          <w:spacing w:val="-8"/>
          <w:cs/>
        </w:rPr>
        <w:t>ตลอดจนสภาวะทางเศรษฐกิจภายในประเทศ หนี้สงสัยจะสูญบันทึกเป็นค่าใช้จ่ายในงบกำไรขาดทุ</w:t>
      </w:r>
      <w:r w:rsidRPr="0078362B">
        <w:rPr>
          <w:rFonts w:asciiTheme="majorBidi" w:hAnsiTheme="majorBidi" w:cstheme="majorBidi"/>
          <w:spacing w:val="-8"/>
          <w:cs/>
          <w:lang w:val="en-US"/>
        </w:rPr>
        <w:t>น</w:t>
      </w:r>
      <w:r w:rsidRPr="0078362B">
        <w:rPr>
          <w:rFonts w:asciiTheme="majorBidi" w:hAnsiTheme="majorBidi" w:cstheme="majorBidi"/>
          <w:cs/>
          <w:lang w:val="en-US"/>
        </w:rPr>
        <w:t>และกำไรขาดทุนเบ็ดเสร็จอื่น</w:t>
      </w:r>
    </w:p>
    <w:p w14:paraId="51778C11" w14:textId="727D2EDB" w:rsidR="006B6A19" w:rsidRPr="0078362B" w:rsidRDefault="00FA46D0" w:rsidP="00437FE4">
      <w:pPr>
        <w:spacing w:before="240" w:line="400" w:lineRule="exact"/>
        <w:ind w:left="1260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6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6B6A19" w:rsidRPr="0078362B">
        <w:rPr>
          <w:rFonts w:asciiTheme="majorBidi" w:hAnsiTheme="majorBidi" w:cstheme="majorBidi"/>
          <w:spacing w:val="-8"/>
          <w:cs/>
        </w:rPr>
        <w:t>ที่ดิน</w:t>
      </w:r>
      <w:r w:rsidR="006B6A19" w:rsidRPr="0078362B">
        <w:rPr>
          <w:rFonts w:asciiTheme="majorBidi" w:hAnsiTheme="majorBidi" w:cstheme="majorBidi"/>
          <w:cs/>
        </w:rPr>
        <w:t>และต้นทุนโครงการระหว่างก่อสร้างและสาธารณูปโภค</w:t>
      </w:r>
    </w:p>
    <w:p w14:paraId="724543E3" w14:textId="77777777" w:rsidR="006B6A19" w:rsidRPr="0078362B" w:rsidRDefault="006B6A19" w:rsidP="00437FE4">
      <w:pPr>
        <w:pStyle w:val="ListParagraph"/>
        <w:adjustRightInd w:val="0"/>
        <w:snapToGrid w:val="0"/>
        <w:spacing w:after="160" w:line="240" w:lineRule="auto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8362B">
        <w:rPr>
          <w:rFonts w:asciiTheme="majorBidi" w:hAnsiTheme="majorBidi" w:cstheme="majorBidi"/>
          <w:spacing w:val="4"/>
          <w:sz w:val="32"/>
          <w:szCs w:val="32"/>
          <w:cs/>
        </w:rPr>
        <w:t>ที่ดินและต้นทุนโครงการระหว่างก่อสร้างและสาธารณูปโภคแสดงในราคาทุนของ</w:t>
      </w:r>
      <w:r w:rsidRPr="0078362B">
        <w:rPr>
          <w:rFonts w:asciiTheme="majorBidi" w:hAnsiTheme="majorBidi" w:cstheme="majorBidi"/>
          <w:sz w:val="32"/>
          <w:szCs w:val="32"/>
          <w:cs/>
        </w:rPr>
        <w:t>แต่ละ</w:t>
      </w:r>
      <w:r w:rsidRPr="0078362B">
        <w:rPr>
          <w:rFonts w:asciiTheme="majorBidi" w:hAnsiTheme="majorBidi" w:cstheme="majorBidi"/>
          <w:spacing w:val="2"/>
          <w:sz w:val="32"/>
          <w:szCs w:val="32"/>
          <w:cs/>
        </w:rPr>
        <w:t>โครงการหรือมูลค่าสุทธิที่คาดว่าจะได้รับแล้วแต่อย่างใดจะต่ำกว่า ราคาทุนประกอบด้วยที่ดิน</w:t>
      </w:r>
      <w:r w:rsidRPr="0078362B">
        <w:rPr>
          <w:rFonts w:asciiTheme="majorBidi" w:hAnsiTheme="majorBidi" w:cstheme="majorBidi"/>
          <w:sz w:val="32"/>
          <w:szCs w:val="32"/>
          <w:cs/>
        </w:rPr>
        <w:t xml:space="preserve"> ค่าพัฒนาที่ดิน ค่าก่อสร้างอาคารชุด ค่าใช้จ่ายเกี่ยวข้องโดยตรงกับโครงการและต้นทุนการกู้ยืมที่เกี่ยวข้อง ซึ่งจะหยุดบันทึกต้นทุนการกู้ยืมเข้ามาเป็นต้นทุนเมื่อพร้อมที่จะขายหรือโครงการหยุดพัฒนา</w:t>
      </w:r>
    </w:p>
    <w:p w14:paraId="664A41E4" w14:textId="689A1A65" w:rsidR="00BB3417" w:rsidRPr="0078362B" w:rsidRDefault="00FA46D0" w:rsidP="00437FE4">
      <w:pPr>
        <w:spacing w:before="240" w:line="400" w:lineRule="exact"/>
        <w:ind w:left="1260" w:hanging="720"/>
        <w:jc w:val="thaiDistribute"/>
        <w:rPr>
          <w:rFonts w:asciiTheme="majorBidi" w:eastAsia="Times New Roman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7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BB3417" w:rsidRPr="0078362B">
        <w:rPr>
          <w:rFonts w:asciiTheme="majorBidi" w:hAnsiTheme="majorBidi" w:cstheme="majorBidi"/>
          <w:cs/>
        </w:rPr>
        <w:t>ต้นทุนในการได้มาซึ่งสัญญาที่ทำกับลูกค้า</w:t>
      </w:r>
    </w:p>
    <w:p w14:paraId="7BF5DB91" w14:textId="4711AA3B" w:rsidR="006B6A19" w:rsidRDefault="00BB3417" w:rsidP="0078362B">
      <w:pPr>
        <w:ind w:left="1267" w:hanging="7"/>
        <w:jc w:val="thaiDistribute"/>
        <w:rPr>
          <w:rFonts w:asciiTheme="majorBidi" w:hAnsiTheme="majorBidi" w:cs="Angsana New"/>
          <w:cs/>
        </w:rPr>
      </w:pPr>
      <w:r w:rsidRPr="0078362B">
        <w:rPr>
          <w:rFonts w:asciiTheme="majorBidi" w:eastAsia="Times New Roman" w:hAnsiTheme="majorBidi" w:cstheme="majorBidi"/>
          <w:spacing w:val="-4"/>
          <w:cs/>
        </w:rPr>
        <w:t>กลุ่มบริษัทและบริษัทบันทึกต้นทุนในการได้มาซึ่งสัญญาที่ทำกับลูกค้า เช่นค่านายหน้าในการขาย</w:t>
      </w:r>
      <w:r w:rsidRPr="0078362B">
        <w:rPr>
          <w:rFonts w:asciiTheme="majorBidi" w:eastAsia="Times New Roman" w:hAnsiTheme="majorBidi" w:cstheme="majorBidi"/>
          <w:cs/>
        </w:rPr>
        <w:t xml:space="preserve"> และ</w:t>
      </w:r>
      <w:r w:rsidRPr="0078362B">
        <w:rPr>
          <w:rFonts w:asciiTheme="majorBidi" w:hAnsiTheme="majorBidi" w:cstheme="majorBidi"/>
          <w:cs/>
          <w:lang w:val="en-US"/>
        </w:rPr>
        <w:t>ค่าใช้จ่าย</w:t>
      </w:r>
      <w:proofErr w:type="spellStart"/>
      <w:r w:rsidRPr="0078362B">
        <w:rPr>
          <w:rFonts w:asciiTheme="majorBidi" w:eastAsia="Times New Roman" w:hAnsiTheme="majorBidi" w:cstheme="majorBidi"/>
          <w:cs/>
        </w:rPr>
        <w:t>อื่นๆ</w:t>
      </w:r>
      <w:proofErr w:type="spellEnd"/>
      <w:r w:rsidRPr="0078362B">
        <w:rPr>
          <w:rFonts w:asciiTheme="majorBidi" w:eastAsia="Times New Roman" w:hAnsiTheme="majorBidi" w:cstheme="majorBidi"/>
          <w:cs/>
        </w:rPr>
        <w:t xml:space="preserve"> ในลักษณะเดียวกันเป็นสินทรัพย์และตัดเป็นค่าใช้จ่ายอย่างเป็นระบบ</w:t>
      </w:r>
      <w:r w:rsidRPr="0078362B">
        <w:rPr>
          <w:rFonts w:asciiTheme="majorBidi" w:eastAsia="Times New Roman" w:hAnsiTheme="majorBidi" w:cstheme="majorBidi"/>
          <w:spacing w:val="4"/>
          <w:cs/>
        </w:rPr>
        <w:t>และ</w:t>
      </w:r>
      <w:r w:rsidRPr="0078362B">
        <w:rPr>
          <w:rFonts w:asciiTheme="majorBidi" w:eastAsia="Times New Roman" w:hAnsiTheme="majorBidi" w:cstheme="majorBidi"/>
          <w:spacing w:val="-4"/>
          <w:cs/>
        </w:rPr>
        <w:t>สอดคล้องกับรูปแบบการรับรู้รายได้ตามสัญญา และจะบันทึกค่าเผื่อผลขาดทุนจากการด้อยค่า</w:t>
      </w:r>
      <w:r w:rsidR="0078362B" w:rsidRPr="0078362B">
        <w:rPr>
          <w:rFonts w:asciiTheme="majorBidi" w:eastAsia="Times New Roman" w:hAnsiTheme="majorBidi" w:cstheme="majorBidi"/>
          <w:cs/>
        </w:rPr>
        <w:t xml:space="preserve">  </w:t>
      </w:r>
      <w:r w:rsidRPr="0078362B">
        <w:rPr>
          <w:rFonts w:asciiTheme="majorBidi" w:eastAsia="Times New Roman" w:hAnsiTheme="majorBidi" w:cstheme="majorBidi"/>
          <w:cs/>
        </w:rPr>
        <w:t>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78362B" w:rsidRPr="0078362B">
        <w:rPr>
          <w:rFonts w:asciiTheme="majorBidi" w:eastAsia="Times New Roman" w:hAnsiTheme="majorBidi" w:cstheme="majorBidi"/>
          <w:cs/>
        </w:rPr>
        <w:t xml:space="preserve">              </w:t>
      </w:r>
      <w:r w:rsidR="003871BB" w:rsidRPr="0078362B">
        <w:rPr>
          <w:rFonts w:asciiTheme="majorBidi" w:hAnsiTheme="majorBidi" w:cstheme="majorBidi"/>
          <w:cs/>
        </w:rPr>
        <w:t>ค่าใช้จ่ายในงวดที่เกิดรายการ ต้นทุนการกู้ยืมประกอบด้วยดอกเบี้ยและต้นทุนอื่นที่เกิดขึ้นที่เกี่ยวเนื่องจากการกู้ยืมนั้น</w:t>
      </w:r>
    </w:p>
    <w:p w14:paraId="4A17D193" w14:textId="37CE6F3E" w:rsidR="00E44B63" w:rsidRDefault="00FA46D0" w:rsidP="00E44B63">
      <w:pPr>
        <w:spacing w:before="240"/>
        <w:ind w:left="1267" w:hanging="727"/>
        <w:jc w:val="thaiDistribute"/>
        <w:rPr>
          <w:rFonts w:ascii="Angsana New" w:hAnsi="Angsana New" w:cs="Angsana New"/>
          <w:lang w:val="en-US"/>
        </w:rPr>
      </w:pPr>
      <w:r w:rsidRPr="00FA46D0">
        <w:rPr>
          <w:rFonts w:ascii="Angsana New" w:hAnsi="Angsana New" w:cs="Angsana New"/>
          <w:lang w:val="en-US"/>
        </w:rPr>
        <w:t>3</w:t>
      </w:r>
      <w:r w:rsidR="00E44B63">
        <w:rPr>
          <w:rFonts w:ascii="Angsana New" w:hAnsi="Angsana New" w:cs="Angsana New"/>
          <w:cs/>
        </w:rPr>
        <w:t>.</w:t>
      </w:r>
      <w:r w:rsidRPr="00FA46D0">
        <w:rPr>
          <w:rFonts w:ascii="Angsana New" w:hAnsi="Angsana New" w:cs="Angsana New"/>
          <w:lang w:val="en-US"/>
        </w:rPr>
        <w:t>8</w:t>
      </w:r>
      <w:r w:rsidR="00E44B63" w:rsidRPr="00E44B63">
        <w:rPr>
          <w:rFonts w:ascii="Angsana New" w:hAnsi="Angsana New" w:cs="Angsana New"/>
          <w:cs/>
        </w:rPr>
        <w:tab/>
      </w:r>
      <w:r w:rsidR="00E44B63">
        <w:rPr>
          <w:rFonts w:ascii="Angsana New" w:hAnsi="Angsana New" w:cs="Angsana New"/>
          <w:cs/>
        </w:rPr>
        <w:t>ต้นทุนการกู้ยืม</w:t>
      </w:r>
    </w:p>
    <w:p w14:paraId="0ECFDB0F" w14:textId="77777777" w:rsidR="00E44B63" w:rsidRDefault="00E44B63" w:rsidP="00E44B63">
      <w:pPr>
        <w:ind w:left="1260"/>
        <w:jc w:val="thaiDistribute"/>
        <w:rPr>
          <w:rFonts w:ascii="Angsana New" w:hAnsi="Angsana New" w:cs="Angsana New"/>
          <w:sz w:val="22"/>
          <w:szCs w:val="22"/>
          <w:cs/>
        </w:rPr>
      </w:pPr>
      <w:r w:rsidRPr="00E44B63">
        <w:rPr>
          <w:rFonts w:ascii="Angsana New" w:hAnsi="Angsana New" w:cs="Angsana New"/>
          <w:spacing w:val="-8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>
        <w:rPr>
          <w:rFonts w:ascii="Angsana New" w:hAnsi="Angsana New" w:cs="Angsana New"/>
          <w:cs/>
        </w:rPr>
        <w:t>ในการแปลงสภาพให้พร้อมใช้หรือขาย ได้ถูกนำไปรวมเป็นราคาทุนของ</w:t>
      </w:r>
      <w:r>
        <w:rPr>
          <w:rFonts w:ascii="Angsana New" w:hAnsi="Angsana New" w:cs="Angsana New"/>
          <w:spacing w:val="-10"/>
          <w:cs/>
        </w:rPr>
        <w:t>สินทรัพย์จนกว่าสินทรัพย์นั้นจะอยู่ในสภาพพร้อมที่จะใช้ได้ตามประสงค์ ส่วนต้นทุน</w:t>
      </w:r>
      <w:r>
        <w:rPr>
          <w:rFonts w:ascii="Angsana New" w:hAnsi="Angsana New" w:cs="Angsana New"/>
          <w:cs/>
        </w:rPr>
        <w:t>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ต้นทุนการกู้ยืมประกอบด้วยดอกเบี้ยและต้นทุนอื่นที่เกิดขึ้นที่เกี่ยวเนื่องจากการกู้ยืมนั้น</w:t>
      </w:r>
    </w:p>
    <w:p w14:paraId="46D176A6" w14:textId="57137C14" w:rsidR="00191135" w:rsidRPr="0078362B" w:rsidRDefault="00E44B63" w:rsidP="00E44B63">
      <w:pPr>
        <w:spacing w:before="240"/>
        <w:ind w:left="1267" w:hanging="720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lang w:val="en-US"/>
        </w:rPr>
        <w:t xml:space="preserve"> </w:t>
      </w:r>
      <w:r w:rsidR="00191135" w:rsidRPr="0078362B">
        <w:rPr>
          <w:rFonts w:asciiTheme="majorBidi" w:hAnsiTheme="majorBidi" w:cstheme="majorBidi"/>
          <w:lang w:val="en-US"/>
        </w:rPr>
        <w:br w:type="page"/>
      </w:r>
    </w:p>
    <w:p w14:paraId="21F555DE" w14:textId="17F27E84" w:rsidR="006B6A19" w:rsidRPr="0078362B" w:rsidRDefault="00FA46D0" w:rsidP="00437FE4">
      <w:pPr>
        <w:spacing w:before="240"/>
        <w:ind w:left="1267" w:hanging="720"/>
        <w:jc w:val="thaiDistribute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lang w:val="en-US"/>
        </w:rPr>
        <w:lastRenderedPageBreak/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9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6B6A19" w:rsidRPr="0078362B">
        <w:rPr>
          <w:rFonts w:asciiTheme="majorBidi" w:hAnsiTheme="majorBidi" w:cstheme="majorBidi"/>
          <w:cs/>
        </w:rPr>
        <w:t>เงิน</w:t>
      </w:r>
      <w:r w:rsidR="006B6A19" w:rsidRPr="0078362B">
        <w:rPr>
          <w:rFonts w:asciiTheme="majorBidi" w:hAnsiTheme="majorBidi" w:cstheme="majorBidi"/>
          <w:cs/>
          <w:lang w:val="en-US"/>
        </w:rPr>
        <w:t>ลงทุน</w:t>
      </w:r>
    </w:p>
    <w:p w14:paraId="5BEBF9CB" w14:textId="1D82F70D" w:rsidR="006B6A19" w:rsidRPr="0078362B" w:rsidRDefault="00FA46D0" w:rsidP="00437FE4">
      <w:pPr>
        <w:pStyle w:val="ListParagraph"/>
        <w:adjustRightInd w:val="0"/>
        <w:snapToGrid w:val="0"/>
        <w:spacing w:after="160" w:line="240" w:lineRule="auto"/>
        <w:ind w:left="1980" w:hanging="72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46D0">
        <w:rPr>
          <w:rFonts w:asciiTheme="majorBidi" w:hAnsiTheme="majorBidi" w:cstheme="majorBidi"/>
          <w:sz w:val="32"/>
          <w:szCs w:val="32"/>
        </w:rPr>
        <w:t>3</w:t>
      </w:r>
      <w:r w:rsidR="006B6A19" w:rsidRPr="0078362B">
        <w:rPr>
          <w:rFonts w:asciiTheme="majorBidi" w:hAnsiTheme="majorBidi" w:cstheme="majorBidi"/>
          <w:sz w:val="32"/>
          <w:szCs w:val="32"/>
        </w:rPr>
        <w:t>.</w:t>
      </w:r>
      <w:r w:rsidRPr="00FA46D0">
        <w:rPr>
          <w:rFonts w:asciiTheme="majorBidi" w:hAnsiTheme="majorBidi" w:cstheme="majorBidi"/>
          <w:sz w:val="32"/>
          <w:szCs w:val="32"/>
        </w:rPr>
        <w:t>9</w:t>
      </w:r>
      <w:r w:rsidR="006B6A19" w:rsidRPr="0078362B">
        <w:rPr>
          <w:rFonts w:asciiTheme="majorBidi" w:hAnsiTheme="majorBidi" w:cstheme="majorBidi"/>
          <w:sz w:val="32"/>
          <w:szCs w:val="32"/>
        </w:rPr>
        <w:t>.</w:t>
      </w:r>
      <w:r w:rsidRPr="00FA46D0">
        <w:rPr>
          <w:rFonts w:asciiTheme="majorBidi" w:hAnsiTheme="majorBidi" w:cstheme="majorBidi"/>
          <w:sz w:val="32"/>
          <w:szCs w:val="32"/>
        </w:rPr>
        <w:t>1</w:t>
      </w:r>
      <w:r w:rsidR="006B6A19" w:rsidRPr="0078362B">
        <w:rPr>
          <w:rFonts w:asciiTheme="majorBidi" w:hAnsiTheme="majorBidi" w:cstheme="majorBidi"/>
          <w:sz w:val="32"/>
          <w:szCs w:val="32"/>
        </w:rPr>
        <w:tab/>
      </w:r>
      <w:r w:rsidR="006B6A19" w:rsidRPr="0078362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เงินลงทุนในบริษัทย่อยแสดงในงบการเงินเฉพาะกิจการด้วยราคาทุนสุทธิจากค่าเผื่อ</w:t>
      </w:r>
      <w:r w:rsidR="006B6A19" w:rsidRPr="0078362B">
        <w:rPr>
          <w:rFonts w:asciiTheme="majorBidi" w:hAnsiTheme="majorBidi" w:cstheme="majorBidi"/>
          <w:spacing w:val="4"/>
          <w:sz w:val="32"/>
          <w:szCs w:val="32"/>
          <w:cs/>
        </w:rPr>
        <w:t>การด้อยค่า (ถ้ามี) บริษัทจะบันทึกขาดทุนจากกา</w:t>
      </w:r>
      <w:r w:rsidR="0092141A" w:rsidRPr="0078362B">
        <w:rPr>
          <w:rFonts w:asciiTheme="majorBidi" w:hAnsiTheme="majorBidi" w:cstheme="majorBidi"/>
          <w:spacing w:val="4"/>
          <w:sz w:val="32"/>
          <w:szCs w:val="32"/>
          <w:cs/>
        </w:rPr>
        <w:t>รด้อยค่าของเงินลงทุนในบริษัทย่อย</w:t>
      </w:r>
      <w:r w:rsidR="006B6A19" w:rsidRPr="0078362B">
        <w:rPr>
          <w:rFonts w:asciiTheme="majorBidi" w:hAnsiTheme="majorBidi" w:cstheme="majorBidi"/>
          <w:spacing w:val="4"/>
          <w:sz w:val="32"/>
          <w:szCs w:val="32"/>
          <w:cs/>
        </w:rPr>
        <w:t>ในงบกำไรขาดทุนและกำไรขาดทุนเบ็ดเสร็จอื่น เงินลงทุนในบริษัทย่อยดังกล่าว</w:t>
      </w:r>
      <w:r w:rsidR="006B6A19" w:rsidRPr="0078362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6B6A19" w:rsidRPr="0078362B">
        <w:rPr>
          <w:rFonts w:asciiTheme="majorBidi" w:hAnsiTheme="majorBidi" w:cstheme="majorBidi"/>
          <w:spacing w:val="4"/>
          <w:sz w:val="32"/>
          <w:szCs w:val="32"/>
          <w:cs/>
        </w:rPr>
        <w:t>เป็นเงินลงทุนในกิจการที่บริษัทมีอำนาจควบคุมทั้งทางตรงหรือทางอ้อม โดยอำนาจ</w:t>
      </w:r>
      <w:r w:rsidR="006B6A19" w:rsidRPr="0078362B">
        <w:rPr>
          <w:rFonts w:asciiTheme="majorBidi" w:hAnsiTheme="majorBidi" w:cstheme="majorBidi"/>
          <w:sz w:val="32"/>
          <w:szCs w:val="32"/>
          <w:cs/>
        </w:rPr>
        <w:t>ในการควบคุม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</w:t>
      </w:r>
    </w:p>
    <w:p w14:paraId="06DAB9EA" w14:textId="42F45F48" w:rsidR="006B6A19" w:rsidRPr="0078362B" w:rsidRDefault="00FA46D0" w:rsidP="00437FE4">
      <w:pPr>
        <w:pStyle w:val="ListParagraph"/>
        <w:adjustRightInd w:val="0"/>
        <w:snapToGrid w:val="0"/>
        <w:spacing w:after="160" w:line="240" w:lineRule="auto"/>
        <w:ind w:left="1980" w:hanging="7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A46D0">
        <w:rPr>
          <w:rFonts w:asciiTheme="majorBidi" w:hAnsiTheme="majorBidi" w:cstheme="majorBidi"/>
          <w:sz w:val="32"/>
          <w:szCs w:val="32"/>
        </w:rPr>
        <w:t>3</w:t>
      </w:r>
      <w:r w:rsidR="006B6A19" w:rsidRPr="0078362B">
        <w:rPr>
          <w:rFonts w:asciiTheme="majorBidi" w:hAnsiTheme="majorBidi" w:cstheme="majorBidi"/>
          <w:sz w:val="32"/>
          <w:szCs w:val="32"/>
        </w:rPr>
        <w:t>.</w:t>
      </w:r>
      <w:r w:rsidRPr="00FA46D0">
        <w:rPr>
          <w:rFonts w:asciiTheme="majorBidi" w:hAnsiTheme="majorBidi" w:cstheme="majorBidi"/>
          <w:sz w:val="32"/>
          <w:szCs w:val="32"/>
        </w:rPr>
        <w:t>9</w:t>
      </w:r>
      <w:r w:rsidR="006B6A19" w:rsidRPr="0078362B">
        <w:rPr>
          <w:rFonts w:asciiTheme="majorBidi" w:hAnsiTheme="majorBidi" w:cstheme="majorBidi"/>
          <w:sz w:val="32"/>
          <w:szCs w:val="32"/>
        </w:rPr>
        <w:t>.</w:t>
      </w:r>
      <w:r w:rsidRPr="00FA46D0">
        <w:rPr>
          <w:rFonts w:asciiTheme="majorBidi" w:hAnsiTheme="majorBidi" w:cstheme="majorBidi"/>
          <w:sz w:val="32"/>
          <w:szCs w:val="32"/>
        </w:rPr>
        <w:t>2</w:t>
      </w:r>
      <w:r w:rsidR="006B6A19" w:rsidRPr="0078362B">
        <w:rPr>
          <w:rFonts w:asciiTheme="majorBidi" w:hAnsiTheme="majorBidi" w:cstheme="majorBidi"/>
          <w:sz w:val="32"/>
          <w:szCs w:val="32"/>
        </w:rPr>
        <w:tab/>
      </w:r>
      <w:r w:rsidR="006B6A19" w:rsidRPr="0078362B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เงินลงทุนในหลักทรัพย์ในความต้องการของตลาด ซึ่งถือไว้เพื่อค้าจัดประเภทเป็น</w:t>
      </w:r>
      <w:r w:rsidR="006B6A19" w:rsidRPr="0078362B">
        <w:rPr>
          <w:rFonts w:asciiTheme="majorBidi" w:hAnsiTheme="majorBidi" w:cstheme="majorBidi"/>
          <w:spacing w:val="-12"/>
          <w:sz w:val="32"/>
          <w:szCs w:val="32"/>
          <w:cs/>
        </w:rPr>
        <w:t>สินทรัพย์หมุนเวียนและแสดงด้วยมูลค่ายุติธรรม กำไรหรือขาดทุนจากการเปลี่ยนแปลงราคาของหลักทรัพย์บันทึกในงบกำไรขาดทุนและกำไรขาดทุนเบ็ดเสร็จอื่น มูลค่ายุติธรรมสำหรับ</w:t>
      </w:r>
      <w:r w:rsidR="006B6A19" w:rsidRPr="0078362B">
        <w:rPr>
          <w:rFonts w:asciiTheme="majorBidi" w:hAnsiTheme="majorBidi" w:cstheme="majorBidi"/>
          <w:sz w:val="32"/>
          <w:szCs w:val="32"/>
          <w:cs/>
        </w:rPr>
        <w:t xml:space="preserve">หลักทรัพย์เพื่อค้าจะใช้ราคาเสนอซื้อครั้งสุดท้ายของตลาดหลักทรัพย์แห่งประเทศไทย </w:t>
      </w:r>
      <w:r w:rsidR="006B6A19" w:rsidRPr="0078362B">
        <w:rPr>
          <w:rFonts w:asciiTheme="majorBidi" w:hAnsiTheme="majorBidi" w:cstheme="majorBidi"/>
          <w:spacing w:val="-4"/>
          <w:sz w:val="32"/>
          <w:szCs w:val="32"/>
          <w:cs/>
        </w:rPr>
        <w:t>ณ สิ้นวันทำการสุดท้ายของรอบระยะเวลารายงาน ในการจำหน่ายเงินลงทุนบางส่วนของ</w:t>
      </w:r>
      <w:r w:rsidR="006B6A19" w:rsidRPr="0078362B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เงินลงทุนที่ถืออยู่ บริษัทคำนวณต้นทุนเงินลงทุนที่จำหน่ายไปด้วยวิธีถัวเฉลี่ยถ่วงน้ำหนัก</w:t>
      </w:r>
      <w:r w:rsidR="006B6A19" w:rsidRPr="007836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6A19" w:rsidRPr="0078362B">
        <w:rPr>
          <w:rFonts w:asciiTheme="majorBidi" w:hAnsiTheme="majorBidi" w:cstheme="majorBidi"/>
          <w:spacing w:val="-4"/>
          <w:sz w:val="32"/>
          <w:szCs w:val="32"/>
          <w:cs/>
        </w:rPr>
        <w:t>และผลต่างระหว่างจำนวนเงินสุทธิที่ได้รับและมูลค่าตามบัญชีบันทึกเป็นกำไร</w:t>
      </w:r>
      <w:r w:rsidR="006B6A19"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B6A19" w:rsidRPr="0078362B">
        <w:rPr>
          <w:rFonts w:asciiTheme="majorBidi" w:hAnsiTheme="majorBidi" w:cstheme="majorBidi"/>
          <w:spacing w:val="-4"/>
          <w:sz w:val="32"/>
          <w:szCs w:val="32"/>
          <w:cs/>
        </w:rPr>
        <w:t>(ขาดทุน)</w:t>
      </w:r>
      <w:r w:rsidR="006B6A19"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B6A19" w:rsidRPr="0078362B">
        <w:rPr>
          <w:rFonts w:asciiTheme="majorBidi" w:hAnsiTheme="majorBidi" w:cstheme="majorBidi"/>
          <w:sz w:val="32"/>
          <w:szCs w:val="32"/>
          <w:cs/>
        </w:rPr>
        <w:t>จากการจำหน่ายเงินลงทุนในหลักทรัพย์เพื่อค้า</w:t>
      </w:r>
    </w:p>
    <w:p w14:paraId="101AFF55" w14:textId="548C38D2" w:rsidR="0018468B" w:rsidRPr="0078362B" w:rsidRDefault="00FA46D0" w:rsidP="00437FE4">
      <w:pPr>
        <w:pStyle w:val="ListParagraph"/>
        <w:adjustRightInd w:val="0"/>
        <w:snapToGrid w:val="0"/>
        <w:spacing w:after="0" w:line="240" w:lineRule="auto"/>
        <w:ind w:left="1980" w:hanging="72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46D0">
        <w:rPr>
          <w:rFonts w:asciiTheme="majorBidi" w:hAnsiTheme="majorBidi" w:cstheme="majorBidi"/>
          <w:spacing w:val="6"/>
          <w:sz w:val="32"/>
          <w:szCs w:val="32"/>
        </w:rPr>
        <w:t>3</w:t>
      </w:r>
      <w:r w:rsidR="006B6A19" w:rsidRPr="0078362B">
        <w:rPr>
          <w:rFonts w:asciiTheme="majorBidi" w:hAnsiTheme="majorBidi" w:cstheme="majorBidi"/>
          <w:spacing w:val="6"/>
          <w:sz w:val="32"/>
          <w:szCs w:val="32"/>
        </w:rPr>
        <w:t>.</w:t>
      </w:r>
      <w:r w:rsidRPr="00FA46D0">
        <w:rPr>
          <w:rFonts w:asciiTheme="majorBidi" w:hAnsiTheme="majorBidi" w:cstheme="majorBidi"/>
          <w:spacing w:val="6"/>
          <w:sz w:val="32"/>
          <w:szCs w:val="32"/>
        </w:rPr>
        <w:t>9</w:t>
      </w:r>
      <w:r w:rsidR="006B6A19" w:rsidRPr="0078362B">
        <w:rPr>
          <w:rFonts w:asciiTheme="majorBidi" w:hAnsiTheme="majorBidi" w:cstheme="majorBidi"/>
          <w:spacing w:val="6"/>
          <w:sz w:val="32"/>
          <w:szCs w:val="32"/>
        </w:rPr>
        <w:t>.</w:t>
      </w:r>
      <w:r w:rsidRPr="00FA46D0">
        <w:rPr>
          <w:rFonts w:asciiTheme="majorBidi" w:hAnsiTheme="majorBidi" w:cstheme="majorBidi"/>
          <w:spacing w:val="6"/>
          <w:sz w:val="32"/>
          <w:szCs w:val="32"/>
        </w:rPr>
        <w:t>3</w:t>
      </w:r>
      <w:r w:rsidR="006B6A19" w:rsidRPr="0078362B">
        <w:rPr>
          <w:rFonts w:asciiTheme="majorBidi" w:hAnsiTheme="majorBidi" w:cstheme="majorBidi"/>
          <w:spacing w:val="6"/>
          <w:sz w:val="32"/>
          <w:szCs w:val="32"/>
        </w:rPr>
        <w:tab/>
      </w:r>
      <w:r w:rsidR="006B6A19" w:rsidRPr="0078362B">
        <w:rPr>
          <w:rFonts w:asciiTheme="majorBidi" w:hAnsiTheme="majorBidi" w:cstheme="majorBidi"/>
          <w:sz w:val="32"/>
          <w:szCs w:val="32"/>
          <w:cs/>
        </w:rPr>
        <w:t>ตราสารทุนซึ่งเป็นหลักทรัพย์ในความต้องการของตลาด นอกเหนือจากที่ถือไว้เพื่อค้า</w:t>
      </w:r>
      <w:r w:rsidR="006B6A19" w:rsidRPr="0078362B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จัดประเภทเป็น</w:t>
      </w:r>
      <w:r w:rsidR="006430B6" w:rsidRPr="0078362B">
        <w:rPr>
          <w:rFonts w:asciiTheme="majorBidi" w:hAnsiTheme="majorBidi" w:cstheme="majorBidi"/>
          <w:spacing w:val="-2"/>
          <w:sz w:val="32"/>
          <w:szCs w:val="32"/>
          <w:cs/>
        </w:rPr>
        <w:t>หลักทรัพย์</w:t>
      </w:r>
      <w:r w:rsidR="006B6A19" w:rsidRPr="0078362B">
        <w:rPr>
          <w:rFonts w:asciiTheme="majorBidi" w:hAnsiTheme="majorBidi" w:cstheme="majorBidi"/>
          <w:spacing w:val="-2"/>
          <w:sz w:val="32"/>
          <w:szCs w:val="32"/>
          <w:cs/>
        </w:rPr>
        <w:t>เผื่อขาย ภายหลังการรับรู้มูลค่าในครั้งแรก เงินลงทุนเผื่อขาย</w:t>
      </w:r>
      <w:r w:rsidR="006B6A19" w:rsidRPr="0078362B">
        <w:rPr>
          <w:rFonts w:asciiTheme="majorBidi" w:hAnsiTheme="majorBidi" w:cstheme="majorBidi"/>
          <w:sz w:val="32"/>
          <w:szCs w:val="32"/>
          <w:cs/>
        </w:rPr>
        <w:t>แสดงในมูลค่ายุติธรรม และการเปลี่ยนแปลงที่ไม่ใช่ผลขาดทุนจากการด้อยค่าบันทึกเป็นรายการในองค์ประกอบอื่นของส่วนของผู้ถือหุ้นผ่านกำไรขาดทุนเบ็ดเสร็จอื่น</w:t>
      </w:r>
      <w:r w:rsidR="006B6A19" w:rsidRPr="0078362B">
        <w:rPr>
          <w:rFonts w:asciiTheme="majorBidi" w:hAnsiTheme="majorBidi" w:cstheme="majorBidi"/>
          <w:sz w:val="32"/>
          <w:szCs w:val="32"/>
        </w:rPr>
        <w:t xml:space="preserve"> </w:t>
      </w:r>
      <w:r w:rsidR="006B6A19" w:rsidRPr="0078362B">
        <w:rPr>
          <w:rFonts w:asciiTheme="majorBidi" w:hAnsiTheme="majorBidi" w:cstheme="majorBidi"/>
          <w:sz w:val="32"/>
          <w:szCs w:val="32"/>
          <w:cs/>
        </w:rPr>
        <w:t xml:space="preserve">ส่วนผลขาดทุนจากการด้อยค่ารับรู้ในงบกำไรขาดทุนและกำไรขาดทุนเบ็ดเสร็จอื่น </w:t>
      </w:r>
      <w:r w:rsidR="0078362B" w:rsidRPr="0078362B">
        <w:rPr>
          <w:rFonts w:asciiTheme="majorBidi" w:hAnsiTheme="majorBidi" w:cstheme="majorBidi"/>
          <w:sz w:val="32"/>
          <w:szCs w:val="32"/>
        </w:rPr>
        <w:t xml:space="preserve">       </w:t>
      </w:r>
      <w:r w:rsidR="006B6A19" w:rsidRPr="0078362B">
        <w:rPr>
          <w:rFonts w:asciiTheme="majorBidi" w:hAnsiTheme="majorBidi" w:cstheme="majorBidi"/>
          <w:spacing w:val="-6"/>
          <w:sz w:val="32"/>
          <w:szCs w:val="32"/>
          <w:cs/>
        </w:rPr>
        <w:t>เมื่อมีการจำหน่ายเงินลงทุน จะรับรู้ผลกำไรหรือขาดทุนสะสมที่เคยบันทึกในกำไรขาดทุน</w:t>
      </w:r>
      <w:r w:rsidR="006B6A19" w:rsidRPr="0078362B">
        <w:rPr>
          <w:rFonts w:asciiTheme="majorBidi" w:hAnsiTheme="majorBidi" w:cstheme="majorBidi"/>
          <w:sz w:val="32"/>
          <w:szCs w:val="32"/>
          <w:cs/>
        </w:rPr>
        <w:t>เบ็ดเสร็จอื่นโดยตรงเข้าในงบกำไรขาดทุนและกำไรขาดทุนเบ็ดเสร็จอื่น</w:t>
      </w:r>
    </w:p>
    <w:p w14:paraId="0E2B3EB5" w14:textId="54F2CE65" w:rsidR="006B6A19" w:rsidRPr="0078362B" w:rsidRDefault="00FA46D0" w:rsidP="00437FE4">
      <w:pPr>
        <w:spacing w:before="240"/>
        <w:ind w:left="1267" w:hanging="720"/>
        <w:jc w:val="thaiDistribute"/>
        <w:rPr>
          <w:rFonts w:asciiTheme="majorBidi" w:hAnsiTheme="majorBidi" w:cstheme="majorBidi"/>
          <w:cs/>
          <w:lang w:val="en-US"/>
        </w:rPr>
      </w:pPr>
      <w:r w:rsidRPr="00FA46D0">
        <w:rPr>
          <w:rFonts w:asciiTheme="majorBidi" w:hAnsiTheme="majorBidi" w:cstheme="majorBidi"/>
          <w:spacing w:val="2"/>
          <w:lang w:val="en-US"/>
        </w:rPr>
        <w:t>3</w:t>
      </w:r>
      <w:r w:rsidR="006B6A19" w:rsidRPr="0078362B">
        <w:rPr>
          <w:rFonts w:asciiTheme="majorBidi" w:hAnsiTheme="majorBidi" w:cstheme="majorBidi"/>
          <w:spacing w:val="2"/>
          <w:lang w:val="en-US"/>
        </w:rPr>
        <w:t>.</w:t>
      </w:r>
      <w:r w:rsidRPr="00FA46D0">
        <w:rPr>
          <w:rFonts w:asciiTheme="majorBidi" w:hAnsiTheme="majorBidi" w:cstheme="majorBidi"/>
          <w:spacing w:val="2"/>
          <w:lang w:val="en-US"/>
        </w:rPr>
        <w:t>10</w:t>
      </w:r>
      <w:r w:rsidR="006B6A19" w:rsidRPr="0078362B">
        <w:rPr>
          <w:rFonts w:asciiTheme="majorBidi" w:hAnsiTheme="majorBidi" w:cstheme="majorBidi"/>
          <w:spacing w:val="2"/>
          <w:lang w:val="en-US"/>
        </w:rPr>
        <w:tab/>
      </w:r>
      <w:r w:rsidR="006B6A19" w:rsidRPr="0078362B">
        <w:rPr>
          <w:rFonts w:asciiTheme="majorBidi" w:hAnsiTheme="majorBidi" w:cstheme="majorBidi"/>
          <w:cs/>
          <w:lang w:val="en-US"/>
        </w:rPr>
        <w:t>อสังหาริมทรัพย์เพื่อการลงทุน</w:t>
      </w:r>
    </w:p>
    <w:p w14:paraId="2C116AEA" w14:textId="77777777" w:rsidR="006B6A19" w:rsidRPr="0078362B" w:rsidRDefault="006B6A19" w:rsidP="00437FE4">
      <w:pPr>
        <w:pStyle w:val="AccPolicyHeading"/>
        <w:rPr>
          <w:rFonts w:asciiTheme="majorBidi" w:hAnsiTheme="majorBidi" w:cstheme="majorBidi"/>
        </w:rPr>
      </w:pPr>
      <w:r w:rsidRPr="0078362B">
        <w:rPr>
          <w:rFonts w:asciiTheme="majorBidi" w:hAnsiTheme="majorBidi" w:cstheme="majorBidi"/>
          <w:spacing w:val="4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</w:t>
      </w:r>
      <w:r w:rsidRPr="0078362B">
        <w:rPr>
          <w:rFonts w:asciiTheme="majorBidi" w:hAnsiTheme="majorBidi" w:cstheme="majorBidi"/>
          <w:cs/>
        </w:rPr>
        <w:t>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33F5F96" w14:textId="1F6FD496" w:rsidR="00191135" w:rsidRPr="0078362B" w:rsidRDefault="006B6A19" w:rsidP="00437FE4">
      <w:pPr>
        <w:pStyle w:val="AccPolicyHeading"/>
        <w:rPr>
          <w:rFonts w:asciiTheme="majorBidi" w:hAnsiTheme="majorBidi" w:cstheme="majorBidi"/>
          <w:cs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78362B">
        <w:rPr>
          <w:rFonts w:asciiTheme="majorBidi" w:hAnsiTheme="majorBidi" w:cstheme="majorBidi"/>
          <w:cs/>
        </w:rPr>
        <w:t>บันทึกมูลค่าเริ่มแรกของอสังหาริมทรัพย์เพื่อการลงทุนในราคาทุน รวมถึง</w:t>
      </w:r>
      <w:r w:rsidRPr="0078362B">
        <w:rPr>
          <w:rFonts w:asciiTheme="majorBidi" w:hAnsiTheme="majorBidi" w:cstheme="majorBidi"/>
          <w:spacing w:val="-6"/>
          <w:cs/>
        </w:rPr>
        <w:t>ต้นทุนการทำรายการที่เกี่ยวข้อง และหลังจากนั้น</w:t>
      </w:r>
      <w:r w:rsidRPr="0078362B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78362B">
        <w:rPr>
          <w:rFonts w:asciiTheme="majorBidi" w:hAnsiTheme="majorBidi" w:cstheme="majorBidi"/>
          <w:spacing w:val="-6"/>
          <w:cs/>
        </w:rPr>
        <w:t>จะบันทึกอสังหาริมทรัพย์</w:t>
      </w:r>
      <w:r w:rsidRPr="0078362B">
        <w:rPr>
          <w:rFonts w:asciiTheme="majorBidi" w:hAnsiTheme="majorBidi" w:cstheme="majorBidi"/>
          <w:cs/>
        </w:rPr>
        <w:t>เพื่อการลงทุนด้วยมูลค่ายุติธรรม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>ซึ่งมีการประเมินโดยผู้ประเมินราคาอิสระ</w:t>
      </w:r>
    </w:p>
    <w:p w14:paraId="203B3E42" w14:textId="77777777" w:rsidR="00191135" w:rsidRPr="0078362B" w:rsidRDefault="00191135">
      <w:pPr>
        <w:overflowPunct/>
        <w:autoSpaceDE/>
        <w:autoSpaceDN/>
        <w:adjustRightInd/>
        <w:textAlignment w:val="auto"/>
        <w:rPr>
          <w:rFonts w:asciiTheme="majorBidi" w:eastAsia="Symbol" w:hAnsiTheme="majorBidi" w:cstheme="majorBidi"/>
          <w:color w:val="000000"/>
          <w:cs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br w:type="page"/>
      </w:r>
    </w:p>
    <w:p w14:paraId="2142C966" w14:textId="77777777" w:rsidR="002C4091" w:rsidRPr="0078362B" w:rsidRDefault="006B6A19" w:rsidP="00437FE4">
      <w:pPr>
        <w:tabs>
          <w:tab w:val="left" w:pos="1260"/>
        </w:tabs>
        <w:spacing w:after="240"/>
        <w:ind w:left="1267"/>
        <w:jc w:val="thaiDistribute"/>
        <w:rPr>
          <w:rFonts w:asciiTheme="majorBidi" w:eastAsia="Arial" w:hAnsiTheme="majorBidi" w:cstheme="majorBidi"/>
          <w:spacing w:val="-6"/>
          <w:cs/>
          <w:lang w:val="x-none"/>
        </w:rPr>
      </w:pPr>
      <w:r w:rsidRPr="0078362B">
        <w:rPr>
          <w:rFonts w:asciiTheme="majorBidi" w:hAnsiTheme="majorBidi" w:cstheme="majorBidi"/>
          <w:cs/>
        </w:rPr>
        <w:lastRenderedPageBreak/>
        <w:t>ต้นทุนของอสังหาริมทรัพย์เพื่อการลงทุนที่ได้มาโดยการซื้อ ประกอบด้วย ราคาซื้อและรายจ่าย</w:t>
      </w:r>
      <w:r w:rsidRPr="0078362B">
        <w:rPr>
          <w:rFonts w:asciiTheme="majorBidi" w:eastAsia="Arial" w:hAnsiTheme="majorBidi" w:cstheme="majorBidi"/>
          <w:spacing w:val="-6"/>
          <w:cs/>
          <w:lang w:val="x-none"/>
        </w:rPr>
        <w:t>ทางตรงใด</w:t>
      </w:r>
      <w:r w:rsidR="00E42E16" w:rsidRPr="0078362B">
        <w:rPr>
          <w:rFonts w:asciiTheme="majorBidi" w:eastAsia="Arial" w:hAnsiTheme="majorBidi" w:cstheme="majorBidi"/>
          <w:spacing w:val="-6"/>
          <w:cs/>
          <w:lang w:val="x-none"/>
        </w:rPr>
        <w:t xml:space="preserve"> </w:t>
      </w:r>
      <w:r w:rsidRPr="0078362B">
        <w:rPr>
          <w:rFonts w:asciiTheme="majorBidi" w:eastAsia="Arial" w:hAnsiTheme="majorBidi" w:cstheme="majorBidi"/>
          <w:spacing w:val="-6"/>
          <w:cs/>
          <w:lang w:val="x-none"/>
        </w:rPr>
        <w:t>ๆ ที่เกี่ยวกับการจัดหาสินทรัพย์ ได้แก่ ค่าธรรมเนียมวิชาชีพสำหรับบริการทางกฎหมาย ค่าภาษีในการโอนสินทรัพย์ และต้นทุนในการทำรายการอื่น</w:t>
      </w:r>
      <w:r w:rsidR="00E42E16" w:rsidRPr="0078362B">
        <w:rPr>
          <w:rFonts w:asciiTheme="majorBidi" w:eastAsia="Arial" w:hAnsiTheme="majorBidi" w:cstheme="majorBidi"/>
          <w:spacing w:val="-6"/>
          <w:cs/>
          <w:lang w:val="x-none"/>
        </w:rPr>
        <w:t xml:space="preserve"> </w:t>
      </w:r>
      <w:r w:rsidRPr="0078362B">
        <w:rPr>
          <w:rFonts w:asciiTheme="majorBidi" w:eastAsia="Arial" w:hAnsiTheme="majorBidi" w:cstheme="majorBidi"/>
          <w:spacing w:val="-6"/>
          <w:cs/>
          <w:lang w:val="x-none"/>
        </w:rPr>
        <w:t>ๆ ที่เกี่ยวข้อง</w:t>
      </w:r>
    </w:p>
    <w:p w14:paraId="1A35019C" w14:textId="00857E85" w:rsidR="004756C9" w:rsidRPr="0078362B" w:rsidRDefault="006B6A19" w:rsidP="00437FE4">
      <w:pPr>
        <w:tabs>
          <w:tab w:val="left" w:pos="1260"/>
        </w:tabs>
        <w:spacing w:after="240"/>
        <w:ind w:left="126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78362B">
        <w:rPr>
          <w:rFonts w:asciiTheme="majorBidi" w:hAnsiTheme="majorBidi" w:cstheme="majorBidi"/>
          <w:cs/>
        </w:rPr>
        <w:t>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งบกำไรขาดทุนและกำไรขาดทุนเบ็ดเสร็จอื่นในงวดที่เกิดขึ้น</w:t>
      </w:r>
    </w:p>
    <w:p w14:paraId="7E8B6FF2" w14:textId="41A72600" w:rsidR="006B6A19" w:rsidRPr="0078362B" w:rsidRDefault="00FA46D0" w:rsidP="00437FE4">
      <w:pPr>
        <w:spacing w:before="240"/>
        <w:ind w:left="1267" w:hanging="720"/>
        <w:jc w:val="thaiDistribute"/>
        <w:rPr>
          <w:rFonts w:asciiTheme="majorBidi" w:hAnsiTheme="majorBidi" w:cstheme="majorBidi"/>
          <w:spacing w:val="4"/>
          <w:cs/>
        </w:rPr>
      </w:pPr>
      <w:r w:rsidRPr="00FA46D0">
        <w:rPr>
          <w:rFonts w:asciiTheme="majorBidi" w:hAnsiTheme="majorBidi" w:cstheme="majorBidi"/>
          <w:spacing w:val="2"/>
          <w:lang w:val="en-US"/>
        </w:rPr>
        <w:t>3</w:t>
      </w:r>
      <w:r w:rsidR="006B6A19" w:rsidRPr="0078362B">
        <w:rPr>
          <w:rFonts w:asciiTheme="majorBidi" w:hAnsiTheme="majorBidi" w:cstheme="majorBidi"/>
          <w:spacing w:val="2"/>
          <w:lang w:val="en-US"/>
        </w:rPr>
        <w:t>.</w:t>
      </w:r>
      <w:r w:rsidRPr="00FA46D0">
        <w:rPr>
          <w:rFonts w:asciiTheme="majorBidi" w:hAnsiTheme="majorBidi" w:cstheme="majorBidi"/>
          <w:spacing w:val="2"/>
          <w:lang w:val="en-US"/>
        </w:rPr>
        <w:t>11</w:t>
      </w:r>
      <w:r w:rsidR="006B6A19" w:rsidRPr="0078362B">
        <w:rPr>
          <w:rFonts w:asciiTheme="majorBidi" w:hAnsiTheme="majorBidi" w:cstheme="majorBidi"/>
          <w:spacing w:val="2"/>
          <w:lang w:val="en-US"/>
        </w:rPr>
        <w:tab/>
      </w:r>
      <w:r w:rsidR="00A30024" w:rsidRPr="0078362B">
        <w:rPr>
          <w:rFonts w:asciiTheme="majorBidi" w:hAnsiTheme="majorBidi" w:cstheme="majorBidi"/>
          <w:spacing w:val="2"/>
          <w:cs/>
          <w:lang w:val="en-US"/>
        </w:rPr>
        <w:t xml:space="preserve">ที่ดิน </w:t>
      </w:r>
      <w:r w:rsidR="006B6A19" w:rsidRPr="0078362B">
        <w:rPr>
          <w:rFonts w:asciiTheme="majorBidi" w:hAnsiTheme="majorBidi" w:cstheme="majorBidi"/>
          <w:spacing w:val="4"/>
          <w:cs/>
        </w:rPr>
        <w:t>อาคารและอุปกรณ์</w:t>
      </w:r>
    </w:p>
    <w:p w14:paraId="4652928C" w14:textId="77777777" w:rsidR="00F37E27" w:rsidRPr="0078362B" w:rsidRDefault="00F37E27" w:rsidP="00437FE4">
      <w:pPr>
        <w:ind w:left="1267" w:hanging="7"/>
        <w:jc w:val="thaiDistribute"/>
        <w:rPr>
          <w:rFonts w:asciiTheme="majorBidi" w:hAnsiTheme="majorBidi" w:cstheme="majorBidi"/>
          <w:spacing w:val="4"/>
          <w:cs/>
        </w:rPr>
      </w:pPr>
      <w:r w:rsidRPr="0078362B">
        <w:rPr>
          <w:rFonts w:asciiTheme="majorBidi" w:hAnsiTheme="majorBidi" w:cstheme="majorBidi"/>
          <w:spacing w:val="4"/>
          <w:cs/>
        </w:rPr>
        <w:t>ที่ดิน แสดงด้วยราคาทุนหักค่าเผื่อการด้อยค่า (ถ้ามี)</w:t>
      </w:r>
    </w:p>
    <w:p w14:paraId="68CCD39B" w14:textId="77777777" w:rsidR="006B6A19" w:rsidRPr="0078362B" w:rsidRDefault="006B6A19" w:rsidP="00437FE4">
      <w:pPr>
        <w:spacing w:before="120"/>
        <w:ind w:left="126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4"/>
          <w:cs/>
        </w:rPr>
        <w:t>อาคารและอุปกรณ์ของ</w:t>
      </w:r>
      <w:r w:rsidRPr="0078362B">
        <w:rPr>
          <w:rFonts w:asciiTheme="majorBidi" w:hAnsiTheme="majorBidi" w:cstheme="majorBidi"/>
          <w:spacing w:val="4"/>
          <w:cs/>
          <w:lang w:val="en-US"/>
        </w:rPr>
        <w:t>กลุ่มบริษัทและบริษัท</w:t>
      </w:r>
      <w:r w:rsidRPr="0078362B">
        <w:rPr>
          <w:rFonts w:asciiTheme="majorBidi" w:hAnsiTheme="majorBidi" w:cstheme="majorBidi"/>
          <w:spacing w:val="4"/>
          <w:cs/>
        </w:rPr>
        <w:t>แสดงด้วยราคาทุนหักค่าเสื่อมราคาสะสมและ</w:t>
      </w:r>
      <w:r w:rsidRPr="0078362B">
        <w:rPr>
          <w:rFonts w:asciiTheme="majorBidi" w:hAnsiTheme="majorBidi" w:cstheme="majorBidi"/>
          <w:spacing w:val="-6"/>
          <w:cs/>
        </w:rPr>
        <w:t>ค่าเผื่อการด้อยค่า (ถ้ามี) ค่าเสื่อมราคาคำนวณโดยวิธีเส้นตรงตามอายุการให้ประโยชน์โดยประมาณ</w:t>
      </w:r>
      <w:r w:rsidRPr="0078362B">
        <w:rPr>
          <w:rFonts w:asciiTheme="majorBidi" w:hAnsiTheme="majorBidi" w:cstheme="majorBidi"/>
          <w:cs/>
        </w:rPr>
        <w:t>ของสินทรัพย์ ดังต่อไปนี้</w:t>
      </w:r>
    </w:p>
    <w:tbl>
      <w:tblPr>
        <w:tblW w:w="0" w:type="auto"/>
        <w:tblInd w:w="1818" w:type="dxa"/>
        <w:tblLook w:val="0000" w:firstRow="0" w:lastRow="0" w:firstColumn="0" w:lastColumn="0" w:noHBand="0" w:noVBand="0"/>
      </w:tblPr>
      <w:tblGrid>
        <w:gridCol w:w="5265"/>
        <w:gridCol w:w="992"/>
        <w:gridCol w:w="850"/>
      </w:tblGrid>
      <w:tr w:rsidR="006B6A19" w:rsidRPr="0078362B" w14:paraId="4013A139" w14:textId="77777777" w:rsidTr="006B6A19">
        <w:tc>
          <w:tcPr>
            <w:tcW w:w="5265" w:type="dxa"/>
          </w:tcPr>
          <w:p w14:paraId="14DEDDD8" w14:textId="77777777" w:rsidR="006B6A19" w:rsidRPr="0078362B" w:rsidRDefault="006B6A19" w:rsidP="00437FE4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อาคาร</w:t>
            </w:r>
            <w:r w:rsidR="00B2201F" w:rsidRPr="0078362B">
              <w:rPr>
                <w:rFonts w:asciiTheme="majorBidi" w:hAnsiTheme="majorBidi" w:cstheme="majorBidi"/>
                <w:cs/>
              </w:rPr>
              <w:t xml:space="preserve"> - สำนักงานขาย</w:t>
            </w:r>
          </w:p>
        </w:tc>
        <w:tc>
          <w:tcPr>
            <w:tcW w:w="992" w:type="dxa"/>
          </w:tcPr>
          <w:p w14:paraId="44F15699" w14:textId="26A61145" w:rsidR="006B6A19" w:rsidRPr="0078362B" w:rsidRDefault="00FA46D0" w:rsidP="00437FE4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850" w:type="dxa"/>
          </w:tcPr>
          <w:p w14:paraId="79940F15" w14:textId="77777777" w:rsidR="006B6A19" w:rsidRPr="0078362B" w:rsidRDefault="006B6A19" w:rsidP="00437FE4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B2201F" w:rsidRPr="0078362B" w14:paraId="399C5120" w14:textId="77777777" w:rsidTr="006B6A19">
        <w:tc>
          <w:tcPr>
            <w:tcW w:w="5265" w:type="dxa"/>
          </w:tcPr>
          <w:p w14:paraId="4C1CE6A4" w14:textId="77777777" w:rsidR="00B2201F" w:rsidRPr="0078362B" w:rsidRDefault="00B2201F" w:rsidP="00437FE4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992" w:type="dxa"/>
          </w:tcPr>
          <w:p w14:paraId="0BC900BE" w14:textId="1F247D85" w:rsidR="00B2201F" w:rsidRPr="0078362B" w:rsidRDefault="00FA46D0" w:rsidP="00437FE4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46D0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50" w:type="dxa"/>
          </w:tcPr>
          <w:p w14:paraId="392E205D" w14:textId="77777777" w:rsidR="00B2201F" w:rsidRPr="0078362B" w:rsidRDefault="00B2201F" w:rsidP="00437FE4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B2201F" w:rsidRPr="0078362B" w14:paraId="2412D0AA" w14:textId="77777777" w:rsidTr="006B6A19">
        <w:tc>
          <w:tcPr>
            <w:tcW w:w="5265" w:type="dxa"/>
          </w:tcPr>
          <w:p w14:paraId="3CE0FB16" w14:textId="77777777" w:rsidR="00B2201F" w:rsidRPr="0078362B" w:rsidRDefault="00B2201F" w:rsidP="00437FE4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เครื่องตกแต่งและติดตั้ง</w:t>
            </w:r>
          </w:p>
        </w:tc>
        <w:tc>
          <w:tcPr>
            <w:tcW w:w="992" w:type="dxa"/>
          </w:tcPr>
          <w:p w14:paraId="1E0D5941" w14:textId="75453AA1" w:rsidR="00B2201F" w:rsidRPr="0078362B" w:rsidRDefault="00FA46D0" w:rsidP="00437FE4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46D0">
              <w:rPr>
                <w:rFonts w:asciiTheme="majorBidi" w:hAnsiTheme="majorBidi" w:cstheme="majorBidi"/>
                <w:lang w:val="en-US"/>
              </w:rPr>
              <w:t>3</w:t>
            </w:r>
            <w:r w:rsidR="00B2201F" w:rsidRPr="0078362B">
              <w:rPr>
                <w:rFonts w:asciiTheme="majorBidi" w:hAnsiTheme="majorBidi" w:cstheme="majorBidi"/>
                <w:cs/>
              </w:rPr>
              <w:t xml:space="preserve"> และ </w:t>
            </w:r>
            <w:r w:rsidRPr="00FA46D0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50" w:type="dxa"/>
          </w:tcPr>
          <w:p w14:paraId="0125D96D" w14:textId="77777777" w:rsidR="00B2201F" w:rsidRPr="0078362B" w:rsidRDefault="00B2201F" w:rsidP="00437FE4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B2201F" w:rsidRPr="0078362B" w14:paraId="3BB733E1" w14:textId="77777777" w:rsidTr="006B6A19">
        <w:tc>
          <w:tcPr>
            <w:tcW w:w="5265" w:type="dxa"/>
          </w:tcPr>
          <w:p w14:paraId="00DBC7BB" w14:textId="77777777" w:rsidR="00B2201F" w:rsidRPr="0078362B" w:rsidRDefault="00B2201F" w:rsidP="00437FE4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เครื่องใช้สำนักงานและอุปกรณ์</w:t>
            </w:r>
          </w:p>
        </w:tc>
        <w:tc>
          <w:tcPr>
            <w:tcW w:w="992" w:type="dxa"/>
          </w:tcPr>
          <w:p w14:paraId="0A89F1DE" w14:textId="6FA4A137" w:rsidR="00B2201F" w:rsidRPr="0078362B" w:rsidRDefault="00FA46D0" w:rsidP="00437FE4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46D0">
              <w:rPr>
                <w:rFonts w:asciiTheme="majorBidi" w:hAnsiTheme="majorBidi" w:cstheme="majorBidi"/>
                <w:lang w:val="en-US"/>
              </w:rPr>
              <w:t>3</w:t>
            </w:r>
            <w:r w:rsidR="00B2201F" w:rsidRPr="0078362B">
              <w:rPr>
                <w:rFonts w:asciiTheme="majorBidi" w:hAnsiTheme="majorBidi" w:cstheme="majorBidi"/>
                <w:cs/>
              </w:rPr>
              <w:t xml:space="preserve"> และ </w:t>
            </w:r>
            <w:r w:rsidRPr="00FA46D0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50" w:type="dxa"/>
          </w:tcPr>
          <w:p w14:paraId="691091D3" w14:textId="77777777" w:rsidR="00B2201F" w:rsidRPr="0078362B" w:rsidRDefault="00B2201F" w:rsidP="00437FE4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B2201F" w:rsidRPr="0078362B" w14:paraId="48540348" w14:textId="77777777" w:rsidTr="006B6A19">
        <w:tc>
          <w:tcPr>
            <w:tcW w:w="5265" w:type="dxa"/>
          </w:tcPr>
          <w:p w14:paraId="7E4E0B9C" w14:textId="77777777" w:rsidR="00B2201F" w:rsidRPr="0078362B" w:rsidRDefault="00B2201F" w:rsidP="00437FE4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อุปกรณ์อื่น</w:t>
            </w:r>
          </w:p>
        </w:tc>
        <w:tc>
          <w:tcPr>
            <w:tcW w:w="992" w:type="dxa"/>
          </w:tcPr>
          <w:p w14:paraId="13206DD0" w14:textId="68D46634" w:rsidR="00B2201F" w:rsidRPr="0078362B" w:rsidRDefault="00FA46D0" w:rsidP="00437FE4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46D0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50" w:type="dxa"/>
          </w:tcPr>
          <w:p w14:paraId="5E218E11" w14:textId="77777777" w:rsidR="00B2201F" w:rsidRPr="0078362B" w:rsidRDefault="00B2201F" w:rsidP="00437FE4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B2201F" w:rsidRPr="0078362B" w14:paraId="5CBC44C1" w14:textId="77777777" w:rsidTr="006B6A19">
        <w:tc>
          <w:tcPr>
            <w:tcW w:w="5265" w:type="dxa"/>
          </w:tcPr>
          <w:p w14:paraId="5A0ECA94" w14:textId="77777777" w:rsidR="00B2201F" w:rsidRPr="0078362B" w:rsidRDefault="00B2201F" w:rsidP="00437FE4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Theme="majorBidi" w:hAnsiTheme="majorBidi" w:cstheme="majorBidi"/>
                <w:lang w:val="en-US"/>
              </w:rPr>
            </w:pPr>
            <w:r w:rsidRPr="0078362B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992" w:type="dxa"/>
          </w:tcPr>
          <w:p w14:paraId="047E7F6A" w14:textId="3A8E1C0C" w:rsidR="00B2201F" w:rsidRPr="0078362B" w:rsidRDefault="00FA46D0" w:rsidP="00437FE4">
            <w:pPr>
              <w:tabs>
                <w:tab w:val="left" w:pos="1134"/>
                <w:tab w:val="left" w:pos="1170"/>
              </w:tabs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46D0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50" w:type="dxa"/>
          </w:tcPr>
          <w:p w14:paraId="03EAAB5A" w14:textId="77777777" w:rsidR="00B2201F" w:rsidRPr="0078362B" w:rsidRDefault="00B2201F" w:rsidP="00437FE4">
            <w:pPr>
              <w:tabs>
                <w:tab w:val="left" w:pos="1134"/>
                <w:tab w:val="left" w:pos="1170"/>
              </w:tabs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3DA68EA2" w14:textId="77777777" w:rsidR="00293748" w:rsidRPr="0078362B" w:rsidRDefault="00293748" w:rsidP="00437FE4">
      <w:pPr>
        <w:spacing w:before="240"/>
        <w:ind w:left="1267" w:hanging="7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กำไรหรือขาดทุนจากการขายหรือตัดจำหน่ายที่ดิน อาคารและอุปกรณ์รับรู้ในงบกำไรขาดทุนและกำไรขาดทุนเบ็ดเสร็จอื่นในงวดที่มีการขายหรือตัดจำหน่ายสินทรัพย์นั้น</w:t>
      </w:r>
    </w:p>
    <w:p w14:paraId="39BAB39F" w14:textId="00347D54" w:rsidR="003364B7" w:rsidRPr="0078362B" w:rsidRDefault="007B0A52" w:rsidP="00437FE4">
      <w:pPr>
        <w:spacing w:before="120"/>
        <w:ind w:left="1267"/>
        <w:jc w:val="thaiDistribute"/>
        <w:rPr>
          <w:rFonts w:asciiTheme="majorBidi" w:hAnsiTheme="majorBidi" w:cstheme="majorBidi"/>
          <w:cs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</w:t>
      </w:r>
      <w:r w:rsidRPr="0078362B">
        <w:rPr>
          <w:rFonts w:asciiTheme="majorBidi" w:hAnsiTheme="majorBidi" w:cstheme="majorBidi"/>
          <w:spacing w:val="-4"/>
          <w:cs/>
          <w:lang w:val="en-US"/>
        </w:rPr>
        <w:t>วัตถุประสงค์ ราคาทุนรวมถึงต้นทุนในการรื้อถอน การขนย้าย การบูรณะสถานที่ตั้งของสินทรัพย์</w:t>
      </w:r>
      <w:r w:rsidRPr="0078362B">
        <w:rPr>
          <w:rFonts w:asciiTheme="majorBidi" w:hAnsiTheme="majorBidi" w:cstheme="majorBidi"/>
          <w:cs/>
          <w:lang w:val="en-US"/>
        </w:rPr>
        <w:t>และต้นทุนการกู้ยืม</w:t>
      </w:r>
    </w:p>
    <w:p w14:paraId="4A899B46" w14:textId="77777777" w:rsidR="007B0A52" w:rsidRPr="0078362B" w:rsidRDefault="007B0A52" w:rsidP="00437FE4">
      <w:pPr>
        <w:spacing w:before="240"/>
        <w:ind w:left="1267" w:hanging="7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spacing w:val="-4"/>
          <w:cs/>
          <w:lang w:val="en-US"/>
        </w:rPr>
        <w:t>ต้นทุนที่เกิดขึ้นในการซ่อมบำรุงที่ดิน อาคารและอุปกรณ์ จะรับรู้เป็นค่าใช้จ่ายในงบกำไรขาดทุน</w:t>
      </w:r>
      <w:r w:rsidRPr="0078362B">
        <w:rPr>
          <w:rFonts w:asciiTheme="majorBidi" w:hAnsiTheme="majorBidi" w:cstheme="majorBidi"/>
          <w:cs/>
          <w:lang w:val="en-US"/>
        </w:rPr>
        <w:t>และกำไรขาดทุนเบ็ดเสร็จอื่นเมื่อเกิดขึ้น</w:t>
      </w:r>
    </w:p>
    <w:p w14:paraId="2773B26F" w14:textId="77777777" w:rsidR="00191135" w:rsidRPr="0078362B" w:rsidRDefault="001911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lang w:val="en-US"/>
        </w:rPr>
        <w:br w:type="page"/>
      </w:r>
    </w:p>
    <w:p w14:paraId="1C16B555" w14:textId="215633B3" w:rsidR="00E42E16" w:rsidRPr="0078362B" w:rsidRDefault="00FA46D0" w:rsidP="00437FE4">
      <w:pPr>
        <w:spacing w:before="240"/>
        <w:ind w:left="1267" w:hanging="720"/>
        <w:jc w:val="thaiDistribute"/>
        <w:rPr>
          <w:rFonts w:asciiTheme="majorBidi" w:hAnsiTheme="majorBidi" w:cstheme="majorBidi"/>
          <w:cs/>
          <w:lang w:val="en-US"/>
        </w:rPr>
      </w:pPr>
      <w:r w:rsidRPr="00FA46D0">
        <w:rPr>
          <w:rFonts w:asciiTheme="majorBidi" w:hAnsiTheme="majorBidi" w:cstheme="majorBidi"/>
          <w:lang w:val="en-US"/>
        </w:rPr>
        <w:lastRenderedPageBreak/>
        <w:t>3</w:t>
      </w:r>
      <w:r w:rsidR="00E42E16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12</w:t>
      </w:r>
      <w:r w:rsidR="00E42E16" w:rsidRPr="0078362B">
        <w:rPr>
          <w:rFonts w:asciiTheme="majorBidi" w:hAnsiTheme="majorBidi" w:cstheme="majorBidi"/>
          <w:lang w:val="en-US"/>
        </w:rPr>
        <w:tab/>
      </w:r>
      <w:r w:rsidR="00E42E16" w:rsidRPr="0078362B">
        <w:rPr>
          <w:rFonts w:asciiTheme="majorBidi" w:hAnsiTheme="majorBidi" w:cstheme="majorBidi"/>
          <w:cs/>
          <w:lang w:val="en-US"/>
        </w:rPr>
        <w:t>สินทรัพย์ไม่มีตัวตนอื่น</w:t>
      </w:r>
    </w:p>
    <w:p w14:paraId="2E373CBF" w14:textId="77777777" w:rsidR="00E42E16" w:rsidRPr="0078362B" w:rsidRDefault="00E42E16" w:rsidP="00437FE4">
      <w:pPr>
        <w:ind w:left="1260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78362B">
        <w:rPr>
          <w:rFonts w:asciiTheme="majorBidi" w:hAnsiTheme="majorBidi" w:cstheme="majorBidi"/>
          <w:color w:val="000000"/>
          <w:cs/>
        </w:rPr>
        <w:t>สินทรัพย์ไม่มีตัวตนอื่นแสดงด้วยราคาทุนหักค่าตัดจำหน่ายสะสมและ</w:t>
      </w:r>
      <w:r w:rsidR="00803C2F" w:rsidRPr="0078362B">
        <w:rPr>
          <w:rFonts w:asciiTheme="majorBidi" w:hAnsiTheme="majorBidi" w:cstheme="majorBidi"/>
          <w:color w:val="000000"/>
          <w:cs/>
        </w:rPr>
        <w:t>ค่าเผื่อการด้อยค่า (ถ้ามี) ซึ่งจะ</w:t>
      </w:r>
      <w:r w:rsidRPr="0078362B">
        <w:rPr>
          <w:rFonts w:asciiTheme="majorBidi" w:hAnsiTheme="majorBidi" w:cstheme="majorBidi"/>
          <w:color w:val="000000"/>
          <w:cs/>
        </w:rPr>
        <w:t>มีการทดสอบการด้อยค่าเป็นประจำทุกปี โดยค่าเผื่อการด้อยค่าจะบันทึกเป็นค่าใช้จ่ายในงบกำไรขาดทุนและกำไรขาดทุนเบ็ดเสร็จอื่น</w:t>
      </w:r>
    </w:p>
    <w:p w14:paraId="18222E13" w14:textId="77777777" w:rsidR="006B6A19" w:rsidRPr="0078362B" w:rsidRDefault="006B6A19" w:rsidP="00437FE4">
      <w:pPr>
        <w:spacing w:before="240" w:after="240"/>
        <w:ind w:left="1267"/>
        <w:jc w:val="thaiDistribute"/>
        <w:outlineLvl w:val="0"/>
        <w:rPr>
          <w:rFonts w:asciiTheme="majorBidi" w:hAnsiTheme="majorBidi" w:cstheme="majorBidi"/>
          <w:color w:val="000000"/>
          <w:cs/>
        </w:rPr>
      </w:pPr>
      <w:r w:rsidRPr="0078362B">
        <w:rPr>
          <w:rFonts w:asciiTheme="majorBidi" w:hAnsiTheme="majorBidi" w:cstheme="majorBidi"/>
          <w:color w:val="000000"/>
          <w:cs/>
        </w:rPr>
        <w:t>ค่าตัดจำหน่ายบันทึกเป็นค่าใช้จ่ายในงบกำไรขาดทุนและกำไรขาดทุนเบ็ดเสร็จอื่น คำนวณโดยวิธีเส้นตรงตามระยะเวลาที่คาดว่าจะได้รับประโยชน์เชิงเศรษฐกิจของสินทรัพย์ที่ไม่มีตัวตน</w:t>
      </w:r>
      <w:r w:rsidR="00E42E16" w:rsidRPr="0078362B">
        <w:rPr>
          <w:rFonts w:asciiTheme="majorBidi" w:hAnsiTheme="majorBidi" w:cstheme="majorBidi"/>
          <w:color w:val="000000"/>
          <w:cs/>
        </w:rPr>
        <w:t>อื่น</w:t>
      </w:r>
      <w:r w:rsidRPr="0078362B">
        <w:rPr>
          <w:rFonts w:asciiTheme="majorBidi" w:hAnsiTheme="majorBidi" w:cstheme="majorBidi"/>
          <w:color w:val="000000"/>
          <w:cs/>
        </w:rPr>
        <w:t xml:space="preserve"> ระยะเวลาที่คาดว่าจะได้รับประโยชน์เชิงเศรษฐกิจแสดงได้ดังนี้</w:t>
      </w:r>
    </w:p>
    <w:tbl>
      <w:tblPr>
        <w:tblW w:w="0" w:type="auto"/>
        <w:tblInd w:w="1818" w:type="dxa"/>
        <w:tblLook w:val="0000" w:firstRow="0" w:lastRow="0" w:firstColumn="0" w:lastColumn="0" w:noHBand="0" w:noVBand="0"/>
      </w:tblPr>
      <w:tblGrid>
        <w:gridCol w:w="5202"/>
        <w:gridCol w:w="1058"/>
        <w:gridCol w:w="850"/>
      </w:tblGrid>
      <w:tr w:rsidR="006B6A19" w:rsidRPr="0078362B" w14:paraId="52453407" w14:textId="77777777" w:rsidTr="00863BFF">
        <w:tc>
          <w:tcPr>
            <w:tcW w:w="5202" w:type="dxa"/>
          </w:tcPr>
          <w:p w14:paraId="724E5BB3" w14:textId="77777777" w:rsidR="006B6A19" w:rsidRPr="0078362B" w:rsidRDefault="006B6A19" w:rsidP="00437FE4">
            <w:pPr>
              <w:tabs>
                <w:tab w:val="left" w:pos="1134"/>
                <w:tab w:val="left" w:pos="117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58" w:type="dxa"/>
          </w:tcPr>
          <w:p w14:paraId="4320E933" w14:textId="60AA49F8" w:rsidR="006B6A19" w:rsidRPr="0078362B" w:rsidRDefault="00FA46D0" w:rsidP="00437FE4">
            <w:pPr>
              <w:tabs>
                <w:tab w:val="left" w:pos="1134"/>
                <w:tab w:val="left" w:pos="1170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46D0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50" w:type="dxa"/>
          </w:tcPr>
          <w:p w14:paraId="609F1714" w14:textId="77777777" w:rsidR="006B6A19" w:rsidRPr="0078362B" w:rsidRDefault="006B6A19" w:rsidP="00437FE4">
            <w:pPr>
              <w:tabs>
                <w:tab w:val="left" w:pos="1134"/>
                <w:tab w:val="left" w:pos="117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43E9E19C" w14:textId="5D36CC5A" w:rsidR="006B6A19" w:rsidRPr="0078362B" w:rsidRDefault="00FA46D0" w:rsidP="00437FE4">
      <w:pPr>
        <w:spacing w:before="240"/>
        <w:ind w:left="1267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13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6B6A19" w:rsidRPr="0078362B">
        <w:rPr>
          <w:rFonts w:asciiTheme="majorBidi" w:hAnsiTheme="majorBidi" w:cstheme="majorBidi"/>
          <w:cs/>
        </w:rPr>
        <w:t>การรวมธุรกิจและค่าความนิยม</w:t>
      </w:r>
    </w:p>
    <w:p w14:paraId="7E80FB2E" w14:textId="77777777" w:rsidR="006B6A19" w:rsidRPr="0078362B" w:rsidRDefault="006B6A19" w:rsidP="00437FE4">
      <w:pPr>
        <w:snapToGrid w:val="0"/>
        <w:ind w:left="1267"/>
        <w:jc w:val="thaiDistribute"/>
        <w:outlineLvl w:val="0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8"/>
          <w:cs/>
        </w:rPr>
        <w:t>บริษัทบันทึกบัญชีสำหรับการรวมธุรกิจโดยถือปฏิบัติตามวิธีซื้อ โดยบริษัท (ผู้ซื้อ)</w:t>
      </w:r>
      <w:r w:rsidRPr="0078362B">
        <w:rPr>
          <w:rFonts w:asciiTheme="majorBidi" w:hAnsiTheme="majorBidi" w:cstheme="majorBidi"/>
          <w:spacing w:val="-8"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-8"/>
          <w:cs/>
        </w:rPr>
        <w:t>วัดมูลค่าต้นทุน</w:t>
      </w:r>
      <w:r w:rsidRPr="0078362B">
        <w:rPr>
          <w:rFonts w:asciiTheme="majorBidi" w:hAnsiTheme="majorBidi" w:cstheme="majorBidi"/>
          <w:cs/>
        </w:rPr>
        <w:t xml:space="preserve">การซื้อธุรกิจด้วยผลรวมของสิ่งตอบแทนที่โอนให้ซึ่งวัดมูลค่าด้วยมูลค่ายุติธรรม ณ วันที่ซื้อ </w:t>
      </w:r>
      <w:r w:rsidRPr="0078362B">
        <w:rPr>
          <w:rFonts w:asciiTheme="majorBidi" w:hAnsiTheme="majorBidi" w:cstheme="majorBidi"/>
          <w:spacing w:val="2"/>
          <w:cs/>
        </w:rPr>
        <w:t>สำหรับจำนวนของส่วนของผู้ที่ไม่มีอำนาจควบคุมในผู้ถูกซื้อ ในการรวมธุรกิจแต่ละครั้ง</w:t>
      </w:r>
      <w:r w:rsidRPr="0078362B">
        <w:rPr>
          <w:rFonts w:asciiTheme="majorBidi" w:hAnsiTheme="majorBidi" w:cstheme="majorBidi"/>
          <w:spacing w:val="4"/>
          <w:cs/>
        </w:rPr>
        <w:t xml:space="preserve"> ผู้ซื้</w:t>
      </w:r>
      <w:r w:rsidRPr="0078362B">
        <w:rPr>
          <w:rFonts w:asciiTheme="majorBidi" w:hAnsiTheme="majorBidi" w:cstheme="majorBidi"/>
          <w:cs/>
        </w:rPr>
        <w:t>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</w:t>
      </w:r>
    </w:p>
    <w:p w14:paraId="353107ED" w14:textId="77777777" w:rsidR="006B6A19" w:rsidRPr="0078362B" w:rsidRDefault="006B6A19" w:rsidP="00437FE4">
      <w:pPr>
        <w:snapToGrid w:val="0"/>
        <w:spacing w:before="240" w:after="200"/>
        <w:ind w:left="1267"/>
        <w:jc w:val="thaiDistribute"/>
        <w:outlineLvl w:val="0"/>
        <w:rPr>
          <w:rFonts w:asciiTheme="majorBidi" w:hAnsiTheme="majorBidi" w:cstheme="majorBidi"/>
          <w:spacing w:val="6"/>
          <w:cs/>
        </w:rPr>
      </w:pPr>
      <w:r w:rsidRPr="0078362B">
        <w:rPr>
          <w:rFonts w:asciiTheme="majorBidi" w:hAnsiTheme="majorBidi" w:cstheme="majorBidi"/>
          <w:cs/>
        </w:rPr>
        <w:t>บริษัทบันทึกต้นทุนที่เกี่ยวข้องกับการซื้อธุรกิจเป็นค่าใช้จ่ายในงวดที่ต้นทุนดังกล่าวเกิดขึ้นและ</w:t>
      </w:r>
      <w:r w:rsidRPr="0078362B">
        <w:rPr>
          <w:rFonts w:asciiTheme="majorBidi" w:hAnsiTheme="majorBidi" w:cstheme="majorBidi"/>
          <w:spacing w:val="6"/>
          <w:cs/>
        </w:rPr>
        <w:t xml:space="preserve">เมื่อได้รับบริการ </w:t>
      </w:r>
    </w:p>
    <w:p w14:paraId="3509DE73" w14:textId="77777777" w:rsidR="006B6A19" w:rsidRPr="0078362B" w:rsidRDefault="006B6A19" w:rsidP="00437FE4">
      <w:pPr>
        <w:snapToGrid w:val="0"/>
        <w:spacing w:after="200"/>
        <w:ind w:left="1267"/>
        <w:jc w:val="thaiDistribute"/>
        <w:outlineLvl w:val="0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8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Pr="0078362B">
        <w:rPr>
          <w:rFonts w:asciiTheme="majorBidi" w:hAnsiTheme="majorBidi" w:cstheme="majorBidi"/>
          <w:cs/>
        </w:rPr>
        <w:t>มูลค่ายุติธรรมของสินทรัพย์สุทธิ</w:t>
      </w:r>
      <w:r w:rsidRPr="0078362B">
        <w:rPr>
          <w:rFonts w:asciiTheme="majorBidi" w:hAnsiTheme="majorBidi" w:cstheme="majorBidi"/>
          <w:cs/>
          <w:lang w:val="en-US"/>
        </w:rPr>
        <w:t>ของกิจการ</w:t>
      </w:r>
      <w:r w:rsidRPr="0078362B">
        <w:rPr>
          <w:rFonts w:asciiTheme="majorBidi" w:hAnsiTheme="majorBidi" w:cstheme="majorBidi"/>
          <w:cs/>
        </w:rPr>
        <w:t xml:space="preserve">ที่ได้มา </w:t>
      </w:r>
    </w:p>
    <w:p w14:paraId="56A7A2F7" w14:textId="77777777" w:rsidR="0073289C" w:rsidRPr="0078362B" w:rsidRDefault="006B6A19" w:rsidP="00437FE4">
      <w:pPr>
        <w:snapToGrid w:val="0"/>
        <w:spacing w:after="200"/>
        <w:ind w:left="1267"/>
        <w:jc w:val="thaiDistribute"/>
        <w:outlineLvl w:val="0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</w:rPr>
        <w:t>บริษัทแสดงค่าความนิยมหักค่าเผื่อการด้อยค่า</w:t>
      </w:r>
      <w:r w:rsidR="00803C2F" w:rsidRPr="0078362B">
        <w:rPr>
          <w:rFonts w:asciiTheme="majorBidi" w:hAnsiTheme="majorBidi" w:cstheme="majorBidi"/>
          <w:cs/>
        </w:rPr>
        <w:t xml:space="preserve"> โดย</w:t>
      </w:r>
      <w:r w:rsidRPr="0078362B">
        <w:rPr>
          <w:rFonts w:asciiTheme="majorBidi" w:hAnsiTheme="majorBidi" w:cstheme="majorBidi"/>
          <w:cs/>
        </w:rPr>
        <w:t>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0D6E6BE7" w14:textId="2FD99983" w:rsidR="006B6A19" w:rsidRPr="0078362B" w:rsidRDefault="006B6A19" w:rsidP="00437FE4">
      <w:pPr>
        <w:snapToGrid w:val="0"/>
        <w:spacing w:after="200"/>
        <w:ind w:left="1267"/>
        <w:jc w:val="thaiDistribute"/>
        <w:outlineLvl w:val="0"/>
        <w:rPr>
          <w:rFonts w:asciiTheme="majorBidi" w:hAnsiTheme="majorBidi" w:cstheme="majorBidi"/>
          <w:spacing w:val="-4"/>
          <w:lang w:val="en-US"/>
        </w:rPr>
      </w:pPr>
      <w:r w:rsidRPr="0078362B">
        <w:rPr>
          <w:rFonts w:asciiTheme="majorBidi" w:hAnsiTheme="majorBidi" w:cstheme="majorBidi"/>
          <w:spacing w:val="-10"/>
          <w:cs/>
        </w:rPr>
        <w:t>เพื่อวัตถุประสงค์ในการทดสอบการด้อยค่า บริษัทจะปันส่วนค่าความนิยมที่เกิดขึ้นจากการรวมกิจการ</w:t>
      </w:r>
      <w:r w:rsidRPr="0078362B">
        <w:rPr>
          <w:rFonts w:asciiTheme="majorBidi" w:hAnsiTheme="majorBidi" w:cstheme="majorBidi"/>
          <w:spacing w:val="6"/>
          <w:cs/>
        </w:rPr>
        <w:t>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78362B">
        <w:rPr>
          <w:rFonts w:asciiTheme="majorBidi" w:hAnsiTheme="majorBidi" w:cstheme="majorBidi"/>
          <w:spacing w:val="6"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-4"/>
          <w:cs/>
        </w:rPr>
        <w:t>ที่คาดว่าจะได้รับประโยชน์เพิ่มขึ้นจากการรวมกิจการ และบริษัทจะทำการประเมินมูลค่าที่คาดว่า</w:t>
      </w:r>
      <w:r w:rsidRPr="0078362B">
        <w:rPr>
          <w:rFonts w:asciiTheme="majorBidi" w:hAnsiTheme="majorBidi" w:cstheme="majorBidi"/>
          <w:cs/>
        </w:rPr>
        <w:t>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</w:t>
      </w:r>
      <w:r w:rsidRPr="0078362B">
        <w:rPr>
          <w:rFonts w:asciiTheme="majorBidi" w:hAnsiTheme="majorBidi" w:cstheme="majorBidi"/>
          <w:spacing w:val="-10"/>
          <w:cs/>
        </w:rPr>
        <w:t>เงินสดต่ำกว่ามูลค่าตามบัญชี บริษัทจะรับรู้ขาดทุนจากการด้อยค่าในงบกำไรขาดทุนและกำไรขาดทุน</w:t>
      </w:r>
      <w:r w:rsidRPr="0078362B">
        <w:rPr>
          <w:rFonts w:asciiTheme="majorBidi" w:hAnsiTheme="majorBidi" w:cstheme="majorBidi"/>
          <w:spacing w:val="-4"/>
          <w:cs/>
        </w:rPr>
        <w:t>เบ็ดเสร็จอื่น และบริษัทไม่สามารถกลับบัญชีขาดทุนจากการด้อยค่า</w:t>
      </w:r>
      <w:r w:rsidR="00A443D2" w:rsidRPr="0078362B">
        <w:rPr>
          <w:rFonts w:asciiTheme="majorBidi" w:hAnsiTheme="majorBidi" w:cstheme="majorBidi"/>
          <w:spacing w:val="-4"/>
          <w:cs/>
        </w:rPr>
        <w:t>ของค่าความนิยม</w:t>
      </w:r>
      <w:r w:rsidRPr="0078362B">
        <w:rPr>
          <w:rFonts w:asciiTheme="majorBidi" w:hAnsiTheme="majorBidi" w:cstheme="majorBidi"/>
          <w:spacing w:val="-4"/>
          <w:cs/>
        </w:rPr>
        <w:t>ได้ในอนาคต</w:t>
      </w:r>
    </w:p>
    <w:p w14:paraId="4FE0B906" w14:textId="77777777" w:rsidR="00191135" w:rsidRPr="0078362B" w:rsidRDefault="001911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lang w:val="en-US"/>
        </w:rPr>
        <w:br w:type="page"/>
      </w:r>
    </w:p>
    <w:p w14:paraId="602E42F9" w14:textId="0A2E00B9" w:rsidR="006B6A19" w:rsidRPr="0078362B" w:rsidRDefault="00FA46D0" w:rsidP="00437FE4">
      <w:pPr>
        <w:spacing w:before="240"/>
        <w:ind w:left="1267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lastRenderedPageBreak/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14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6B6A19" w:rsidRPr="0078362B">
        <w:rPr>
          <w:rFonts w:asciiTheme="majorBidi" w:hAnsiTheme="majorBidi" w:cstheme="majorBidi"/>
          <w:cs/>
        </w:rPr>
        <w:t>ภาษีเงินได้</w:t>
      </w:r>
    </w:p>
    <w:p w14:paraId="69CC444A" w14:textId="77777777" w:rsidR="006B6A19" w:rsidRPr="0078362B" w:rsidRDefault="006B6A19" w:rsidP="00437FE4">
      <w:pPr>
        <w:ind w:left="12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4"/>
          <w:cs/>
        </w:rPr>
        <w:t>ค่าใช้จ่าย (รายได้) ภาษีเงินได้ ประกอบด้วยจำนวนรวมของภาษีเงินได้ใน</w:t>
      </w:r>
      <w:r w:rsidRPr="0078362B">
        <w:rPr>
          <w:rFonts w:asciiTheme="majorBidi" w:hAnsiTheme="majorBidi" w:cstheme="majorBidi"/>
          <w:spacing w:val="-4"/>
          <w:cs/>
          <w:lang w:val="en-US"/>
        </w:rPr>
        <w:t>ปี</w:t>
      </w:r>
      <w:r w:rsidRPr="0078362B">
        <w:rPr>
          <w:rFonts w:asciiTheme="majorBidi" w:hAnsiTheme="majorBidi" w:cstheme="majorBidi"/>
          <w:spacing w:val="-4"/>
          <w:cs/>
        </w:rPr>
        <w:t>ปัจจุบันและภาษีเงินได้</w:t>
      </w:r>
      <w:r w:rsidRPr="0078362B">
        <w:rPr>
          <w:rFonts w:asciiTheme="majorBidi" w:hAnsiTheme="majorBidi" w:cstheme="majorBidi"/>
          <w:cs/>
        </w:rPr>
        <w:t>รอการตัดบัญชี</w:t>
      </w:r>
    </w:p>
    <w:p w14:paraId="5C64B20F" w14:textId="77777777" w:rsidR="006B6A19" w:rsidRPr="0078362B" w:rsidRDefault="006B6A19" w:rsidP="00437FE4">
      <w:pPr>
        <w:spacing w:before="240"/>
        <w:ind w:left="12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6"/>
          <w:cs/>
        </w:rPr>
        <w:t>ภาษีเงินได้ในปีปัจจุบัน</w:t>
      </w:r>
    </w:p>
    <w:p w14:paraId="1E0FC7DC" w14:textId="77777777" w:rsidR="006B6A19" w:rsidRPr="0078362B" w:rsidRDefault="006B6A19" w:rsidP="00437FE4">
      <w:pPr>
        <w:ind w:left="126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4"/>
          <w:cs/>
        </w:rPr>
        <w:t xml:space="preserve">ภาษีเงินได้ในปีปัจจุบัน คือ จำนวนภาษีเงินได้ที่ต้องชำระโดยคำนวณจากกำไรทางภาษีสำหรับปี </w:t>
      </w:r>
      <w:r w:rsidRPr="0078362B">
        <w:rPr>
          <w:rFonts w:asciiTheme="majorBidi" w:hAnsiTheme="majorBidi" w:cstheme="majorBidi"/>
          <w:cs/>
        </w:rPr>
        <w:t>กำไรทางภาษีแตกต่างจากกำไรที่แสดงในงบกำไรขาดทุนและกำไรขาดทุนเบ็ดเสร็จอื่น</w:t>
      </w:r>
      <w:r w:rsidRPr="0078362B">
        <w:rPr>
          <w:rFonts w:asciiTheme="majorBidi" w:hAnsiTheme="majorBidi" w:cstheme="majorBidi"/>
          <w:spacing w:val="-4"/>
          <w:cs/>
        </w:rPr>
        <w:t>เนื่องจากกำไรทางภาษีไม่ได้รวมรายการที่สามารถถือเป็นรายได้หรือค่าใช้จ่ายทางภาษีในปี</w:t>
      </w:r>
      <w:proofErr w:type="spellStart"/>
      <w:r w:rsidRPr="0078362B">
        <w:rPr>
          <w:rFonts w:asciiTheme="majorBidi" w:hAnsiTheme="majorBidi" w:cstheme="majorBidi"/>
          <w:spacing w:val="-4"/>
          <w:cs/>
        </w:rPr>
        <w:t>อื่นๆ</w:t>
      </w:r>
      <w:proofErr w:type="spellEnd"/>
      <w:r w:rsidRPr="0078362B">
        <w:rPr>
          <w:rFonts w:asciiTheme="majorBidi" w:hAnsiTheme="majorBidi" w:cstheme="majorBidi"/>
          <w:spacing w:val="-4"/>
          <w:cs/>
        </w:rPr>
        <w:t xml:space="preserve"> </w:t>
      </w:r>
      <w:r w:rsidRPr="0078362B">
        <w:rPr>
          <w:rFonts w:asciiTheme="majorBidi" w:hAnsiTheme="majorBidi" w:cstheme="majorBidi"/>
          <w:cs/>
        </w:rPr>
        <w:t>และไม่ได้รวมรายการที่ไม่สามารถถือเป็นรายได้หรือค่าใช้จ่ายทางภาษี ภาษีเงินได้ในปีปัจจุบัน</w:t>
      </w:r>
      <w:r w:rsidRPr="0078362B">
        <w:rPr>
          <w:rFonts w:asciiTheme="majorBidi" w:hAnsiTheme="majorBidi" w:cstheme="majorBidi"/>
          <w:spacing w:val="-8"/>
          <w:cs/>
        </w:rPr>
        <w:t>คำนวณโดยใช้อัตราภาษีที่บังคับใช้อยู่ ณ วันที่ในงบแสดงฐานะการเงิน</w:t>
      </w:r>
    </w:p>
    <w:p w14:paraId="5E7317AA" w14:textId="77777777" w:rsidR="006B6A19" w:rsidRPr="0078362B" w:rsidRDefault="006B6A19" w:rsidP="00437FE4">
      <w:pPr>
        <w:spacing w:before="240"/>
        <w:ind w:left="1260"/>
        <w:jc w:val="thaiDistribute"/>
        <w:rPr>
          <w:rFonts w:asciiTheme="majorBidi" w:hAnsiTheme="majorBidi" w:cstheme="majorBidi"/>
          <w:spacing w:val="-6"/>
          <w:cs/>
        </w:rPr>
      </w:pPr>
      <w:r w:rsidRPr="0078362B">
        <w:rPr>
          <w:rFonts w:asciiTheme="majorBidi" w:hAnsiTheme="majorBidi" w:cstheme="majorBidi"/>
          <w:spacing w:val="-6"/>
          <w:cs/>
        </w:rPr>
        <w:t xml:space="preserve">ภาษีเงินได้รอการตัดบัญชี </w:t>
      </w:r>
    </w:p>
    <w:p w14:paraId="005FBF4F" w14:textId="77777777" w:rsidR="006B6A19" w:rsidRPr="0078362B" w:rsidRDefault="006B6A19" w:rsidP="00437FE4">
      <w:pPr>
        <w:spacing w:after="200"/>
        <w:ind w:left="126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8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</w:t>
      </w:r>
      <w:r w:rsidRPr="0078362B">
        <w:rPr>
          <w:rFonts w:asciiTheme="majorBidi" w:hAnsiTheme="majorBidi" w:cstheme="majorBidi"/>
          <w:cs/>
        </w:rPr>
        <w:t>และ</w:t>
      </w:r>
      <w:r w:rsidRPr="0078362B">
        <w:rPr>
          <w:rFonts w:asciiTheme="majorBidi" w:hAnsiTheme="majorBidi" w:cstheme="majorBidi"/>
          <w:spacing w:val="-6"/>
          <w:cs/>
        </w:rPr>
        <w:t>หนี้สินในงบการเงินกับมูลค่าของสินทรัพย์และหนี้สินที่ใช้ในการคำนวณกำไรทางภาษี (ฐานภาษี)</w:t>
      </w:r>
      <w:r w:rsidRPr="0078362B">
        <w:rPr>
          <w:rFonts w:asciiTheme="majorBidi" w:hAnsiTheme="majorBidi" w:cstheme="majorBidi"/>
          <w:cs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78362B">
        <w:rPr>
          <w:rFonts w:asciiTheme="majorBidi" w:hAnsiTheme="majorBidi" w:cstheme="majorBidi"/>
          <w:spacing w:val="-10"/>
          <w:cs/>
        </w:rPr>
        <w:t>รับรู้หนี้สินภาษีเงินได้รอการตัดบัญชีสำหรับผลแตกต่างชั่วคราวทุกรายการ</w:t>
      </w:r>
      <w:r w:rsidRPr="0078362B">
        <w:rPr>
          <w:rFonts w:asciiTheme="majorBidi" w:hAnsiTheme="majorBidi" w:cstheme="majorBidi"/>
          <w:cs/>
        </w:rPr>
        <w:t xml:space="preserve">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</w:t>
      </w:r>
      <w:r w:rsidRPr="0078362B">
        <w:rPr>
          <w:rFonts w:asciiTheme="majorBidi" w:hAnsiTheme="majorBidi" w:cstheme="majorBidi"/>
          <w:spacing w:val="-8"/>
          <w:cs/>
        </w:rPr>
        <w:t>เพียงพอที่จะนำผลแตกต่างชั่วคราวนั้นมาใช้ประโยชน์ได้</w:t>
      </w:r>
      <w:r w:rsidRPr="0078362B">
        <w:rPr>
          <w:rFonts w:asciiTheme="majorBidi" w:hAnsiTheme="majorBidi" w:cstheme="majorBidi"/>
          <w:spacing w:val="-14"/>
          <w:cs/>
        </w:rPr>
        <w:t>โดยมีการทบทวนมูลค่าตามบัญชี ณ วันที่ในรายงาน สินทรัพย์ภาษีเงินได้รอการตัดบัญชีจะถูกปรับลดลง</w:t>
      </w:r>
      <w:r w:rsidRPr="0078362B">
        <w:rPr>
          <w:rFonts w:asciiTheme="majorBidi" w:hAnsiTheme="majorBidi" w:cstheme="majorBidi"/>
          <w:spacing w:val="-6"/>
          <w:cs/>
        </w:rPr>
        <w:t xml:space="preserve"> </w:t>
      </w:r>
      <w:r w:rsidRPr="0078362B">
        <w:rPr>
          <w:rFonts w:asciiTheme="majorBidi" w:hAnsiTheme="majorBidi" w:cstheme="majorBidi"/>
          <w:cs/>
        </w:rPr>
        <w:t>เมื่อกำไรทางภาษีที่จะนำมาใช้ประโยชน์ลดลง การกลับรายการจะทำเมื่อมีความเป็นไปได้</w:t>
      </w:r>
      <w:r w:rsidRPr="0078362B">
        <w:rPr>
          <w:rFonts w:asciiTheme="majorBidi" w:hAnsiTheme="majorBidi" w:cstheme="majorBidi"/>
          <w:spacing w:val="-4"/>
          <w:cs/>
        </w:rPr>
        <w:t>ค่อนข้างแน่ว่ากลุ่มบริษัท</w:t>
      </w:r>
      <w:r w:rsidRPr="0078362B">
        <w:rPr>
          <w:rFonts w:asciiTheme="majorBidi" w:hAnsiTheme="majorBidi" w:cstheme="majorBidi"/>
          <w:cs/>
          <w:lang w:val="en-US"/>
        </w:rPr>
        <w:t>และบริษัท</w:t>
      </w:r>
      <w:r w:rsidRPr="0078362B">
        <w:rPr>
          <w:rFonts w:asciiTheme="majorBidi" w:hAnsiTheme="majorBidi" w:cstheme="majorBidi"/>
          <w:spacing w:val="-4"/>
          <w:cs/>
        </w:rPr>
        <w:t>จะมีกำไรทางภาษีเพียงพอที่จะนำสินทรัพย์ภาษีเงินได้รอการตัดบัญชี</w:t>
      </w:r>
      <w:r w:rsidRPr="0078362B">
        <w:rPr>
          <w:rFonts w:asciiTheme="majorBidi" w:hAnsiTheme="majorBidi" w:cstheme="majorBidi"/>
          <w:cs/>
        </w:rPr>
        <w:t xml:space="preserve">บางส่วนหรือทั้งหมดมาใช้ประโยชน์ได้ </w:t>
      </w:r>
    </w:p>
    <w:p w14:paraId="743AF869" w14:textId="5C51709E" w:rsidR="003364B7" w:rsidRPr="0078362B" w:rsidRDefault="006B6A19" w:rsidP="00437FE4">
      <w:pPr>
        <w:ind w:left="126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78362B">
        <w:rPr>
          <w:rFonts w:asciiTheme="majorBidi" w:hAnsiTheme="majorBidi" w:cstheme="majorBidi"/>
          <w:spacing w:val="-2"/>
          <w:cs/>
        </w:rPr>
        <w:t>คำนวณมูลค่าสินทรัพย์และหนี้สินภาษีเงินได้รอการตัดบัญชีด้วยอัตราภาษี</w:t>
      </w:r>
      <w:r w:rsidRPr="0078362B">
        <w:rPr>
          <w:rFonts w:asciiTheme="majorBidi" w:hAnsiTheme="majorBidi" w:cstheme="majorBidi"/>
          <w:spacing w:val="-6"/>
          <w:cs/>
        </w:rPr>
        <w:t>ที่คาดว่าจะได้รับประโยชน์จากสินทรัพย์ภาษีเงินได้รอการตัดบัญชีหรือในปีที่</w:t>
      </w:r>
      <w:r w:rsidRPr="0078362B">
        <w:rPr>
          <w:rFonts w:asciiTheme="majorBidi" w:hAnsiTheme="majorBidi" w:cstheme="majorBidi"/>
          <w:spacing w:val="-12"/>
          <w:cs/>
        </w:rPr>
        <w:t>คาดว่าจะจ่ายชำระหนี้สินภาษี โดยใช้อัตราภาษีที่มีผลบังคับใช้อยู่ หรือที่คาดได้ค่อนข้างแน่ว่า</w:t>
      </w:r>
      <w:r w:rsidRPr="0078362B">
        <w:rPr>
          <w:rFonts w:asciiTheme="majorBidi" w:hAnsiTheme="majorBidi" w:cstheme="majorBidi"/>
          <w:cs/>
        </w:rPr>
        <w:t>จะมีผลบังคับใช้ภายในสิ้นรอบระยะเวลาที่รายงาน</w:t>
      </w:r>
    </w:p>
    <w:p w14:paraId="1558D5A0" w14:textId="77777777" w:rsidR="006B6A19" w:rsidRPr="0078362B" w:rsidRDefault="006B6A19" w:rsidP="00437FE4">
      <w:pPr>
        <w:spacing w:before="240"/>
        <w:ind w:left="1267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</w:rPr>
        <w:t>รายการสินทรัพย์และหนี้สินภาษีเงินได้ในปีปัจจุบันจะหักกลบกันได้เมื่อ</w:t>
      </w:r>
      <w:r w:rsidRPr="0078362B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78362B">
        <w:rPr>
          <w:rFonts w:asciiTheme="majorBidi" w:hAnsiTheme="majorBidi" w:cstheme="majorBidi"/>
          <w:cs/>
        </w:rPr>
        <w:t>มี</w:t>
      </w:r>
      <w:r w:rsidRPr="0078362B">
        <w:rPr>
          <w:rFonts w:asciiTheme="majorBidi" w:hAnsiTheme="majorBidi" w:cstheme="majorBidi"/>
          <w:spacing w:val="-6"/>
          <w:cs/>
        </w:rPr>
        <w:t xml:space="preserve">สิทธิตามกฎหมายในการนำสินทรัพย์และหนี้สินดังกล่าวมาหักกลบกัน </w:t>
      </w:r>
      <w:r w:rsidRPr="0078362B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78362B">
        <w:rPr>
          <w:rFonts w:asciiTheme="majorBidi" w:hAnsiTheme="majorBidi" w:cstheme="majorBidi"/>
          <w:spacing w:val="-6"/>
          <w:cs/>
        </w:rPr>
        <w:t>ตั้งใจจะชำระหนี้สินดังกล่าวด้วยยอดสุทธิหรือตั้งใจจะรับชำระสินทรัพย์และหนี้สินในเวลาเดียวกัน</w:t>
      </w:r>
      <w:r w:rsidRPr="0078362B">
        <w:rPr>
          <w:rFonts w:asciiTheme="majorBidi" w:hAnsiTheme="majorBidi" w:cstheme="majorBidi"/>
          <w:cs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</w:t>
      </w:r>
    </w:p>
    <w:p w14:paraId="2F5BFA40" w14:textId="77777777" w:rsidR="00191135" w:rsidRPr="0078362B" w:rsidRDefault="001911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br w:type="page"/>
      </w:r>
    </w:p>
    <w:p w14:paraId="0C081832" w14:textId="1BAF4E4F" w:rsidR="006B6A19" w:rsidRPr="0078362B" w:rsidRDefault="006B6A19" w:rsidP="00437FE4">
      <w:pPr>
        <w:spacing w:before="240" w:after="200"/>
        <w:ind w:left="126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  <w:lang w:val="en-US"/>
        </w:rPr>
        <w:lastRenderedPageBreak/>
        <w:t>กลุ่มบริษัทและบริษัท</w:t>
      </w:r>
      <w:r w:rsidRPr="0078362B">
        <w:rPr>
          <w:rFonts w:asciiTheme="majorBidi" w:hAnsiTheme="majorBidi" w:cstheme="majorBidi"/>
          <w:cs/>
        </w:rPr>
        <w:t>แสดงรายการค่าใช้จ่ายภาษีเงินได้หรือรายได้ภาษีเงินได้ที่เกี่ยวข้องกับกำไรหรือขาดทุนไว้ในงบกำไรขาดทุนและกำไรขาดทุนเบ็ดเสร็จอื่น ภาษีเงินได้รอการตัดบัญชี</w:t>
      </w:r>
      <w:r w:rsidRPr="0078362B">
        <w:rPr>
          <w:rFonts w:asciiTheme="majorBidi" w:hAnsiTheme="majorBidi" w:cstheme="majorBidi"/>
          <w:spacing w:val="-4"/>
          <w:cs/>
        </w:rPr>
        <w:t>จะบันทึกโดยตรงไปยัง</w:t>
      </w:r>
      <w:r w:rsidRPr="0078362B">
        <w:rPr>
          <w:rFonts w:asciiTheme="majorBidi" w:hAnsiTheme="majorBidi" w:cstheme="majorBidi"/>
          <w:spacing w:val="-8"/>
          <w:cs/>
        </w:rPr>
        <w:t>งบแสดงการเปลี่ยนแปลงส่วนของผู้ถือหุ้น ถ้าภาษีเงินได้ที่เกิดขึ้นนั้น</w:t>
      </w:r>
      <w:r w:rsidRPr="0078362B">
        <w:rPr>
          <w:rFonts w:asciiTheme="majorBidi" w:hAnsiTheme="majorBidi" w:cstheme="majorBidi"/>
          <w:cs/>
        </w:rPr>
        <w:t>เกี่ยวข้องกับรายการที่ได้บันทึกโดยตรงไปยังส่วนของผู้ถือหุ้น</w:t>
      </w:r>
    </w:p>
    <w:p w14:paraId="2D94EB11" w14:textId="0159DCFA" w:rsidR="006B6A19" w:rsidRPr="0078362B" w:rsidRDefault="00FA46D0" w:rsidP="00437FE4">
      <w:pPr>
        <w:spacing w:before="240"/>
        <w:ind w:left="1267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15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6B6A19" w:rsidRPr="0078362B">
        <w:rPr>
          <w:rFonts w:asciiTheme="majorBidi" w:hAnsiTheme="majorBidi" w:cstheme="majorBidi"/>
          <w:cs/>
        </w:rPr>
        <w:t>ผลประโยชน์พนักงาน</w:t>
      </w:r>
    </w:p>
    <w:p w14:paraId="450AA7CB" w14:textId="7A8FA762" w:rsidR="006B6A19" w:rsidRPr="0078362B" w:rsidRDefault="00FA46D0" w:rsidP="00437FE4">
      <w:pPr>
        <w:ind w:left="126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15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6B6A19" w:rsidRPr="0078362B">
        <w:rPr>
          <w:rFonts w:asciiTheme="majorBidi" w:hAnsiTheme="majorBidi" w:cstheme="majorBidi"/>
          <w:cs/>
        </w:rPr>
        <w:tab/>
        <w:t>ผลประโยชน์ระยะสั้น</w:t>
      </w:r>
    </w:p>
    <w:p w14:paraId="44D3EE90" w14:textId="77777777" w:rsidR="006B6A19" w:rsidRPr="0078362B" w:rsidRDefault="006B6A19" w:rsidP="00437FE4">
      <w:pPr>
        <w:spacing w:after="200"/>
        <w:ind w:left="21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78362B">
        <w:rPr>
          <w:rFonts w:asciiTheme="majorBidi" w:hAnsiTheme="majorBidi" w:cstheme="majorBidi"/>
          <w:cs/>
        </w:rPr>
        <w:t>บันทึกเงินสมทบกองทุนทดแทนเป็นค่าใช้จ่ายของรอบระยะเวลาบัญชี</w:t>
      </w:r>
    </w:p>
    <w:p w14:paraId="1173DFA9" w14:textId="77777777" w:rsidR="00BE000C" w:rsidRPr="0078362B" w:rsidRDefault="006B6A19" w:rsidP="00437FE4">
      <w:pPr>
        <w:ind w:left="21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  <w:lang w:val="en-US"/>
        </w:rPr>
        <w:t>กลุ่มบริษัทและบริษัท</w:t>
      </w:r>
      <w:r w:rsidRPr="0078362B">
        <w:rPr>
          <w:rFonts w:asciiTheme="majorBidi" w:hAnsiTheme="majorBidi" w:cstheme="majorBidi"/>
          <w:cs/>
        </w:rPr>
        <w:t>จ่ายเงินสมทบเข้ากองทุนสำรองเลี้ย</w:t>
      </w:r>
      <w:r w:rsidR="00B606CF" w:rsidRPr="0078362B">
        <w:rPr>
          <w:rFonts w:asciiTheme="majorBidi" w:hAnsiTheme="majorBidi" w:cstheme="majorBidi"/>
          <w:cs/>
        </w:rPr>
        <w:t>งชีพโดย</w:t>
      </w:r>
      <w:r w:rsidRPr="0078362B">
        <w:rPr>
          <w:rFonts w:asciiTheme="majorBidi" w:hAnsiTheme="majorBidi" w:cstheme="majorBidi"/>
          <w:cs/>
        </w:rPr>
        <w:t>บันทึกเป็นค่าใช้จ่ายของรอบระยะเวลาบัญชี</w:t>
      </w:r>
    </w:p>
    <w:p w14:paraId="2558059A" w14:textId="6EDF89E5" w:rsidR="006B6A19" w:rsidRPr="0078362B" w:rsidRDefault="00FA46D0" w:rsidP="00437FE4">
      <w:pPr>
        <w:spacing w:before="240"/>
        <w:ind w:left="1267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15</w:t>
      </w:r>
      <w:r w:rsidR="006B6A19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6B6A19" w:rsidRPr="0078362B">
        <w:rPr>
          <w:rFonts w:asciiTheme="majorBidi" w:hAnsiTheme="majorBidi" w:cstheme="majorBidi"/>
          <w:cs/>
          <w:lang w:val="en-US"/>
        </w:rPr>
        <w:tab/>
      </w:r>
      <w:r w:rsidR="006B6A19" w:rsidRPr="0078362B">
        <w:rPr>
          <w:rFonts w:asciiTheme="majorBidi" w:hAnsiTheme="majorBidi" w:cstheme="majorBidi"/>
          <w:cs/>
        </w:rPr>
        <w:t>ผลประโยชน์ระยะยาว</w:t>
      </w:r>
    </w:p>
    <w:p w14:paraId="3CDBA90E" w14:textId="77777777" w:rsidR="006B6A19" w:rsidRPr="0078362B" w:rsidRDefault="006B6A19" w:rsidP="00437FE4">
      <w:pPr>
        <w:spacing w:after="240"/>
        <w:ind w:left="21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6"/>
          <w:cs/>
          <w:lang w:val="en-US"/>
        </w:rPr>
        <w:t>กลุ่มบริษัทและบริษัท</w:t>
      </w:r>
      <w:r w:rsidRPr="0078362B">
        <w:rPr>
          <w:rFonts w:asciiTheme="majorBidi" w:hAnsiTheme="majorBidi" w:cstheme="majorBidi"/>
          <w:spacing w:val="-6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ซึ่งกลุ่มบริษัท</w:t>
      </w:r>
      <w:r w:rsidRPr="0078362B">
        <w:rPr>
          <w:rFonts w:asciiTheme="majorBidi" w:hAnsiTheme="majorBidi" w:cstheme="majorBidi"/>
          <w:cs/>
          <w:lang w:val="en-US"/>
        </w:rPr>
        <w:t>และบริษัท</w:t>
      </w:r>
      <w:r w:rsidRPr="0078362B">
        <w:rPr>
          <w:rFonts w:asciiTheme="majorBidi" w:hAnsiTheme="majorBidi" w:cstheme="majorBidi"/>
          <w:spacing w:val="-6"/>
          <w:cs/>
        </w:rPr>
        <w:t>ถือว่าเงินชดเชยดังกล่าวเป็นโครงการผลประโยชน์</w:t>
      </w:r>
      <w:r w:rsidRPr="0078362B">
        <w:rPr>
          <w:rFonts w:asciiTheme="majorBidi" w:hAnsiTheme="majorBidi" w:cstheme="majorBidi"/>
          <w:cs/>
        </w:rPr>
        <w:t>หลังออกจากงานสำหรับพนักงาน</w:t>
      </w:r>
    </w:p>
    <w:p w14:paraId="51F15C32" w14:textId="74C59B59" w:rsidR="003364B7" w:rsidRPr="0078362B" w:rsidRDefault="00366436" w:rsidP="00437FE4">
      <w:pPr>
        <w:spacing w:after="240"/>
        <w:ind w:left="2160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78362B">
        <w:rPr>
          <w:rFonts w:asciiTheme="majorBidi" w:hAnsiTheme="majorBidi" w:cstheme="majorBidi"/>
          <w:color w:val="000000"/>
          <w:cs/>
          <w:lang w:val="en-US"/>
        </w:rPr>
        <w:t>บริษัทบันทึกภาระผูกพันผลประโยชน์พนักงานหลังออกจากงานตามพระราชบัญญัติคุ้มครองแรงงาน โดยวิธีคิดลดแต่ละหน่วยที่ประมาณการไว้ (</w:t>
      </w:r>
      <w:r w:rsidRPr="0078362B">
        <w:rPr>
          <w:rFonts w:asciiTheme="majorBidi" w:hAnsiTheme="majorBidi" w:cstheme="majorBidi"/>
          <w:color w:val="000000"/>
          <w:lang w:val="en-US"/>
        </w:rPr>
        <w:t xml:space="preserve">Projected Unit Credit Method) </w:t>
      </w:r>
      <w:r w:rsidRPr="0078362B">
        <w:rPr>
          <w:rFonts w:asciiTheme="majorBidi" w:hAnsiTheme="majorBidi" w:cstheme="majorBidi"/>
          <w:color w:val="000000"/>
          <w:cs/>
          <w:lang w:val="en-US"/>
        </w:rPr>
        <w:t>ซึ่งคำนวณโดยนักคณิตศาสตร์ประกันภัยอิสระ จากข้อสมมติฐานทางคณิตศาสตร์ประกันภัย ณ วันที่ในงบแสดงฐานะการเงิน โดยใช้ปัจจัยต่าง</w:t>
      </w:r>
      <w:r w:rsidR="004756C9" w:rsidRPr="0078362B">
        <w:rPr>
          <w:rFonts w:asciiTheme="majorBidi" w:hAnsiTheme="majorBidi" w:cstheme="majorBidi"/>
          <w:color w:val="000000"/>
          <w:lang w:val="en-US"/>
        </w:rPr>
        <w:t xml:space="preserve"> </w:t>
      </w:r>
      <w:r w:rsidRPr="0078362B">
        <w:rPr>
          <w:rFonts w:asciiTheme="majorBidi" w:hAnsiTheme="majorBidi" w:cstheme="majorBidi"/>
          <w:color w:val="000000"/>
          <w:cs/>
          <w:lang w:val="en-US"/>
        </w:rPr>
        <w:t>ๆ รวมทั้งการประเมินถึงอายุและจำนวนปีการทำงานโดยเฉลี่ยของพนักงาน อ</w:t>
      </w:r>
      <w:r w:rsidR="001B3FE4" w:rsidRPr="0078362B">
        <w:rPr>
          <w:rFonts w:asciiTheme="majorBidi" w:hAnsiTheme="majorBidi" w:cstheme="majorBidi"/>
          <w:color w:val="000000"/>
          <w:cs/>
          <w:lang w:val="en-US"/>
        </w:rPr>
        <w:t xml:space="preserve">ัตราการลาออกจากงานของพนักงาน </w:t>
      </w:r>
      <w:r w:rsidRPr="0078362B">
        <w:rPr>
          <w:rFonts w:asciiTheme="majorBidi" w:hAnsiTheme="majorBidi" w:cstheme="majorBidi"/>
          <w:color w:val="000000"/>
          <w:cs/>
          <w:lang w:val="en-US"/>
        </w:rPr>
        <w:t>สมมติฐานในการปรับเงินเดือนขึ้นในอนาคต</w:t>
      </w:r>
      <w:r w:rsidR="001B3FE4" w:rsidRPr="0078362B">
        <w:rPr>
          <w:rFonts w:asciiTheme="majorBidi" w:hAnsiTheme="majorBidi" w:cstheme="majorBidi"/>
          <w:color w:val="000000"/>
          <w:cs/>
          <w:lang w:val="en-US"/>
        </w:rPr>
        <w:t xml:space="preserve"> และอัตรามรณะ </w:t>
      </w:r>
      <w:r w:rsidR="001B3FE4" w:rsidRPr="0078362B">
        <w:rPr>
          <w:rFonts w:asciiTheme="majorBidi" w:hAnsiTheme="majorBidi" w:cstheme="majorBidi"/>
          <w:color w:val="000000"/>
          <w:spacing w:val="4"/>
          <w:cs/>
          <w:lang w:val="en-US"/>
        </w:rPr>
        <w:t>ภาระผูกพันผลประโยชน์พนักงาน</w:t>
      </w:r>
      <w:r w:rsidRPr="0078362B">
        <w:rPr>
          <w:rFonts w:asciiTheme="majorBidi" w:hAnsiTheme="majorBidi" w:cstheme="majorBidi"/>
          <w:color w:val="000000"/>
          <w:spacing w:val="4"/>
          <w:cs/>
          <w:lang w:val="en-US"/>
        </w:rPr>
        <w:t>ได้พิจารณาคิดลดให้เป็นมูลค่าปัจจุบัน ณ วันที่</w:t>
      </w:r>
      <w:r w:rsidRPr="0078362B">
        <w:rPr>
          <w:rFonts w:asciiTheme="majorBidi" w:hAnsiTheme="majorBidi" w:cstheme="majorBidi"/>
          <w:color w:val="000000"/>
          <w:cs/>
          <w:lang w:val="en-US"/>
        </w:rPr>
        <w:t>ในงบแสดง</w:t>
      </w:r>
      <w:r w:rsidRPr="0078362B">
        <w:rPr>
          <w:rFonts w:asciiTheme="majorBidi" w:hAnsiTheme="majorBidi" w:cstheme="majorBidi"/>
          <w:color w:val="000000"/>
          <w:spacing w:val="6"/>
          <w:cs/>
          <w:lang w:val="en-US"/>
        </w:rPr>
        <w:t>ฐานะการเงิน ภายใต้สมมติฐานที่พนักงานในแต่ละช่วงอายุจะทำงานกับบริษัท</w:t>
      </w:r>
      <w:r w:rsidRPr="0078362B">
        <w:rPr>
          <w:rFonts w:asciiTheme="majorBidi" w:hAnsiTheme="majorBidi" w:cstheme="majorBidi"/>
          <w:color w:val="000000"/>
          <w:spacing w:val="2"/>
          <w:cs/>
          <w:lang w:val="en-US"/>
        </w:rPr>
        <w:t>จนครบอายุเกษียณ ทั้งนี้อัตราคิดลดที่ใช้ในการคำนวณภาระผูกพันผลประโยชน์</w:t>
      </w:r>
      <w:r w:rsidRPr="0078362B">
        <w:rPr>
          <w:rFonts w:asciiTheme="majorBidi" w:hAnsiTheme="majorBidi" w:cstheme="majorBidi"/>
          <w:color w:val="000000"/>
          <w:cs/>
          <w:lang w:val="en-US"/>
        </w:rPr>
        <w:t>ของพนักงานหลังออกจากงานนั้น อ้างอิงจากอัตราผลตอบแทนของพันธบัตรรัฐบาล</w:t>
      </w:r>
    </w:p>
    <w:p w14:paraId="336AC966" w14:textId="77777777" w:rsidR="006B6A19" w:rsidRPr="0078362B" w:rsidRDefault="00E42E16" w:rsidP="00437FE4">
      <w:pPr>
        <w:spacing w:after="240"/>
        <w:ind w:left="21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>ผล</w:t>
      </w:r>
      <w:r w:rsidR="006B6A19" w:rsidRPr="0078362B">
        <w:rPr>
          <w:rFonts w:asciiTheme="majorBidi" w:hAnsiTheme="majorBidi" w:cstheme="majorBidi"/>
          <w:cs/>
        </w:rPr>
        <w:t>กำไร</w:t>
      </w:r>
      <w:r w:rsidRPr="0078362B">
        <w:rPr>
          <w:rFonts w:asciiTheme="majorBidi" w:hAnsiTheme="majorBidi" w:cstheme="majorBidi"/>
          <w:cs/>
        </w:rPr>
        <w:t xml:space="preserve"> (</w:t>
      </w:r>
      <w:r w:rsidR="006B6A19" w:rsidRPr="0078362B">
        <w:rPr>
          <w:rFonts w:asciiTheme="majorBidi" w:hAnsiTheme="majorBidi" w:cstheme="majorBidi"/>
          <w:cs/>
        </w:rPr>
        <w:t>ขาดทุน</w:t>
      </w:r>
      <w:r w:rsidRPr="0078362B">
        <w:rPr>
          <w:rFonts w:asciiTheme="majorBidi" w:hAnsiTheme="majorBidi" w:cstheme="majorBidi"/>
          <w:cs/>
        </w:rPr>
        <w:t xml:space="preserve">) </w:t>
      </w:r>
      <w:r w:rsidR="006B6A19" w:rsidRPr="0078362B">
        <w:rPr>
          <w:rFonts w:asciiTheme="majorBidi" w:hAnsiTheme="majorBidi" w:cstheme="majorBidi"/>
          <w:cs/>
        </w:rPr>
        <w:t>จากการ</w:t>
      </w:r>
      <w:r w:rsidRPr="0078362B">
        <w:rPr>
          <w:rFonts w:asciiTheme="majorBidi" w:hAnsiTheme="majorBidi" w:cstheme="majorBidi"/>
          <w:cs/>
        </w:rPr>
        <w:t>วัดมูลค่าใหม่ของผลประโยชน์พนักงานที่กำหนดไว้</w:t>
      </w:r>
      <w:r w:rsidR="006B6A19" w:rsidRPr="0078362B">
        <w:rPr>
          <w:rFonts w:asciiTheme="majorBidi" w:hAnsiTheme="majorBidi" w:cstheme="majorBidi"/>
          <w:cs/>
        </w:rPr>
        <w:t xml:space="preserve"> สำหรับโครงการผลประโยชน์หลังออกจากงานของพนักงานรับรู้ในกำไรขาดทุนเบ็ดเสร็จอื่น</w:t>
      </w:r>
    </w:p>
    <w:p w14:paraId="619B7A5B" w14:textId="77777777" w:rsidR="00191135" w:rsidRPr="0078362B" w:rsidRDefault="001911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lang w:val="en-US"/>
        </w:rPr>
        <w:br w:type="page"/>
      </w:r>
    </w:p>
    <w:p w14:paraId="22BD22BA" w14:textId="68BDD977" w:rsidR="006B6A19" w:rsidRPr="0078362B" w:rsidRDefault="00FA46D0" w:rsidP="00437FE4">
      <w:pPr>
        <w:spacing w:before="240"/>
        <w:ind w:left="1267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lastRenderedPageBreak/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16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6B6A19" w:rsidRPr="0078362B">
        <w:rPr>
          <w:rFonts w:asciiTheme="majorBidi" w:hAnsiTheme="majorBidi" w:cstheme="majorBidi"/>
          <w:cs/>
        </w:rPr>
        <w:t>ประมาณการหนี้สิน</w:t>
      </w:r>
    </w:p>
    <w:p w14:paraId="4CE9F6C9" w14:textId="77777777" w:rsidR="006B6A19" w:rsidRPr="0078362B" w:rsidRDefault="006B6A19" w:rsidP="00191135">
      <w:pPr>
        <w:spacing w:after="120"/>
        <w:ind w:left="126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b/>
          <w:spacing w:val="8"/>
          <w:cs/>
        </w:rPr>
        <w:t>ประมาณการหนี้สินจะรับรู้เป็นหนี้สินในงบแสดงฐานะการเงินเมื่อกลุ่มบริษัทและบริษัท</w:t>
      </w:r>
      <w:r w:rsidRPr="0078362B">
        <w:rPr>
          <w:rFonts w:asciiTheme="majorBidi" w:hAnsiTheme="majorBidi" w:cstheme="majorBidi"/>
          <w:b/>
          <w:spacing w:val="-6"/>
          <w:cs/>
        </w:rPr>
        <w:t>มีภาระผูกพันในปัจจุบัน ซึ่งเกิดจากเหตุการณ์ในอดีต และมีความเป็นไปได้ค่อนข้างแน่ที่จะสูญเสีย</w:t>
      </w:r>
      <w:r w:rsidRPr="0078362B">
        <w:rPr>
          <w:rFonts w:asciiTheme="majorBidi" w:hAnsiTheme="majorBidi" w:cstheme="majorBidi"/>
          <w:b/>
          <w:cs/>
        </w:rPr>
        <w:t>ทรัพยากรที่มีประโยชน์เชิงเศรษฐกิจเพื่อจ่ายชำระภาระผูกพันดังกล่าว โดยสามารถประมาณมูลค่าภาระผูกพันได้อย่างน่าเชื่อถือ</w:t>
      </w:r>
    </w:p>
    <w:p w14:paraId="46AD6638" w14:textId="691A9B1C" w:rsidR="006B6A19" w:rsidRPr="0078362B" w:rsidRDefault="00FA46D0" w:rsidP="00437FE4">
      <w:pPr>
        <w:spacing w:before="240"/>
        <w:ind w:left="1267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17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6B6A19" w:rsidRPr="0078362B">
        <w:rPr>
          <w:rFonts w:asciiTheme="majorBidi" w:hAnsiTheme="majorBidi" w:cstheme="majorBidi"/>
          <w:b/>
          <w:spacing w:val="8"/>
          <w:cs/>
        </w:rPr>
        <w:t>กลุ่มบริษัทและบริษัท</w:t>
      </w:r>
      <w:r w:rsidR="006B6A19" w:rsidRPr="0078362B">
        <w:rPr>
          <w:rFonts w:asciiTheme="majorBidi" w:hAnsiTheme="majorBidi" w:cstheme="majorBidi"/>
          <w:cs/>
        </w:rPr>
        <w:t>บันทึกรายการที่เป็นเงินตราต่างประเทศโดยใช้อัตราแลกเปลี่ยนดังนี้</w:t>
      </w:r>
    </w:p>
    <w:p w14:paraId="05374D16" w14:textId="499839E5" w:rsidR="006B6A19" w:rsidRPr="0078362B" w:rsidRDefault="00FA46D0" w:rsidP="00437FE4">
      <w:pPr>
        <w:ind w:left="2160" w:hanging="90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17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6B6A19" w:rsidRPr="0078362B">
        <w:rPr>
          <w:rFonts w:asciiTheme="majorBidi" w:hAnsiTheme="majorBidi" w:cstheme="majorBidi"/>
          <w:cs/>
          <w:lang w:val="en-US"/>
        </w:rPr>
        <w:tab/>
      </w:r>
      <w:r w:rsidR="006B6A19" w:rsidRPr="0078362B">
        <w:rPr>
          <w:rFonts w:asciiTheme="majorBidi" w:hAnsiTheme="majorBidi" w:cstheme="majorBidi"/>
          <w:cs/>
        </w:rPr>
        <w:t>รายการ</w:t>
      </w:r>
      <w:r w:rsidR="006B6A19" w:rsidRPr="0078362B">
        <w:rPr>
          <w:rFonts w:asciiTheme="majorBidi" w:hAnsiTheme="majorBidi" w:cstheme="majorBidi"/>
          <w:cs/>
          <w:lang w:val="en-US"/>
        </w:rPr>
        <w:t>บัญชีที่เป็นเงินตราต่างประเทศ</w:t>
      </w:r>
    </w:p>
    <w:p w14:paraId="3594F732" w14:textId="77777777" w:rsidR="006B6A19" w:rsidRPr="0078362B" w:rsidRDefault="006B6A19" w:rsidP="00191135">
      <w:pPr>
        <w:spacing w:after="120"/>
        <w:ind w:left="2520" w:hanging="360"/>
        <w:jc w:val="thaiDistribute"/>
        <w:rPr>
          <w:rFonts w:asciiTheme="majorBidi" w:hAnsiTheme="majorBidi" w:cstheme="majorBidi"/>
          <w:spacing w:val="-4"/>
          <w:cs/>
        </w:rPr>
      </w:pPr>
      <w:r w:rsidRPr="0078362B">
        <w:rPr>
          <w:rFonts w:asciiTheme="majorBidi" w:hAnsiTheme="majorBidi" w:cstheme="majorBidi"/>
          <w:cs/>
        </w:rPr>
        <w:t>-</w:t>
      </w:r>
      <w:r w:rsidRPr="0078362B">
        <w:rPr>
          <w:rFonts w:asciiTheme="majorBidi" w:hAnsiTheme="majorBidi" w:cstheme="majorBidi"/>
          <w:cs/>
        </w:rPr>
        <w:tab/>
        <w:t>รายการที่เกิดขึ้นระหว่างปีแปลงค่าเป็นเงินบาทโดยใช้</w:t>
      </w:r>
      <w:r w:rsidR="00B2201F" w:rsidRPr="0078362B">
        <w:rPr>
          <w:rFonts w:asciiTheme="majorBidi" w:hAnsiTheme="majorBidi" w:cstheme="majorBidi"/>
          <w:cs/>
        </w:rPr>
        <w:t>อัตราแลกเปลี่ยน ณ วันที่</w:t>
      </w:r>
      <w:r w:rsidR="00B2201F" w:rsidRPr="0078362B">
        <w:rPr>
          <w:rFonts w:asciiTheme="majorBidi" w:hAnsiTheme="majorBidi" w:cstheme="majorBidi"/>
          <w:spacing w:val="-4"/>
          <w:cs/>
        </w:rPr>
        <w:t>เกิดรายการหรืออัตราแลกเปลี่ยนถัวเฉลี่ยที่เหมาะสมสำหรับรอบระยะเวลาปัจจุบัน</w:t>
      </w:r>
    </w:p>
    <w:p w14:paraId="2EDC0777" w14:textId="77777777" w:rsidR="00BE000C" w:rsidRPr="0078362B" w:rsidRDefault="006B6A19" w:rsidP="00191135">
      <w:pPr>
        <w:tabs>
          <w:tab w:val="left" w:pos="1078"/>
        </w:tabs>
        <w:spacing w:after="120"/>
        <w:ind w:left="2520" w:hanging="3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>-</w:t>
      </w:r>
      <w:r w:rsidRPr="0078362B">
        <w:rPr>
          <w:rFonts w:asciiTheme="majorBidi" w:hAnsiTheme="majorBidi" w:cstheme="majorBidi"/>
          <w:cs/>
        </w:rPr>
        <w:tab/>
        <w:t>สินทรัพย์และหนี้สิน</w:t>
      </w:r>
      <w:r w:rsidR="0008699C" w:rsidRPr="0078362B">
        <w:rPr>
          <w:rFonts w:asciiTheme="majorBidi" w:hAnsiTheme="majorBidi" w:cstheme="majorBidi"/>
          <w:cs/>
        </w:rPr>
        <w:t>ที่เป็นเงินตราต่างประเทศ</w:t>
      </w:r>
      <w:r w:rsidR="0012637D" w:rsidRPr="0078362B">
        <w:rPr>
          <w:rFonts w:asciiTheme="majorBidi" w:hAnsiTheme="majorBidi" w:cstheme="majorBidi"/>
          <w:cs/>
        </w:rPr>
        <w:t xml:space="preserve"> ณ วันสิ้นรอบระยะเวลารายงาน</w:t>
      </w:r>
      <w:r w:rsidRPr="0078362B">
        <w:rPr>
          <w:rFonts w:asciiTheme="majorBidi" w:hAnsiTheme="majorBidi" w:cstheme="majorBidi"/>
          <w:cs/>
        </w:rPr>
        <w:t xml:space="preserve"> แปลงค่าเป็นเงินบาท โดยใช้อัตราแลกเปลี่ยนตามประกาศของธนาคารแห่งประเทศไทย</w:t>
      </w:r>
    </w:p>
    <w:p w14:paraId="4A1732F3" w14:textId="77777777" w:rsidR="006B6A19" w:rsidRPr="0078362B" w:rsidRDefault="006B6A19" w:rsidP="00437FE4">
      <w:pPr>
        <w:tabs>
          <w:tab w:val="left" w:pos="1078"/>
        </w:tabs>
        <w:ind w:left="2520" w:hanging="3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lang w:val="en-US"/>
        </w:rPr>
        <w:t>-</w:t>
      </w:r>
      <w:r w:rsidRPr="0078362B">
        <w:rPr>
          <w:rFonts w:asciiTheme="majorBidi" w:hAnsiTheme="majorBidi" w:cstheme="majorBidi"/>
          <w:lang w:val="en-US"/>
        </w:rPr>
        <w:tab/>
      </w:r>
      <w:r w:rsidRPr="0078362B">
        <w:rPr>
          <w:rFonts w:asciiTheme="majorBidi" w:hAnsiTheme="majorBidi" w:cstheme="majorBidi"/>
          <w:spacing w:val="-8"/>
          <w:cs/>
        </w:rPr>
        <w:t>กำไรหรือขาดทุนจากอัตราแลกเปลี่ยนเงินตราต่างประเทศที่เกิดจากการจ่ายชำระเงิน</w:t>
      </w:r>
      <w:r w:rsidRPr="0078362B">
        <w:rPr>
          <w:rFonts w:asciiTheme="majorBidi" w:hAnsiTheme="majorBidi" w:cstheme="majorBidi"/>
          <w:spacing w:val="-4"/>
          <w:cs/>
        </w:rPr>
        <w:t>และการแปลงค่า รับรู้เป็นรายได้หรือค่าใช้จ่ายในงบกำไรขาดทุนและกำไรขาดทุน</w:t>
      </w:r>
      <w:r w:rsidRPr="0078362B">
        <w:rPr>
          <w:rFonts w:asciiTheme="majorBidi" w:hAnsiTheme="majorBidi" w:cstheme="majorBidi"/>
          <w:cs/>
        </w:rPr>
        <w:t xml:space="preserve">เบ็ดเสร็จอื่น </w:t>
      </w:r>
    </w:p>
    <w:p w14:paraId="770A827E" w14:textId="30120337" w:rsidR="006B6A19" w:rsidRPr="0078362B" w:rsidRDefault="00FA46D0" w:rsidP="00191135">
      <w:pPr>
        <w:spacing w:before="120"/>
        <w:ind w:left="2174" w:hanging="907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17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6B6A19" w:rsidRPr="0078362B">
        <w:rPr>
          <w:rFonts w:asciiTheme="majorBidi" w:hAnsiTheme="majorBidi" w:cstheme="majorBidi"/>
          <w:lang w:val="en-US"/>
        </w:rPr>
        <w:t xml:space="preserve"> </w:t>
      </w:r>
      <w:r w:rsidR="006B6A19" w:rsidRPr="0078362B">
        <w:rPr>
          <w:rFonts w:asciiTheme="majorBidi" w:hAnsiTheme="majorBidi" w:cstheme="majorBidi"/>
          <w:cs/>
          <w:lang w:val="en-US"/>
        </w:rPr>
        <w:tab/>
      </w:r>
      <w:r w:rsidR="006B6A19" w:rsidRPr="0078362B">
        <w:rPr>
          <w:rFonts w:asciiTheme="majorBidi" w:hAnsiTheme="majorBidi" w:cstheme="majorBidi"/>
          <w:cs/>
        </w:rPr>
        <w:t>หน่วยงานในต่างประเทศ</w:t>
      </w:r>
    </w:p>
    <w:p w14:paraId="693D2364" w14:textId="77777777" w:rsidR="006B6A19" w:rsidRPr="0078362B" w:rsidRDefault="006B6A19" w:rsidP="00191135">
      <w:pPr>
        <w:spacing w:after="120"/>
        <w:ind w:left="2520" w:hanging="3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>-</w:t>
      </w:r>
      <w:r w:rsidRPr="0078362B">
        <w:rPr>
          <w:rFonts w:asciiTheme="majorBidi" w:hAnsiTheme="majorBidi" w:cstheme="majorBidi"/>
          <w:cs/>
        </w:rPr>
        <w:tab/>
        <w:t>สินทรัพย์และหนี้สินของหน่วยงานในต่างประเทศแปลงค่าเป็นเงินบาท โดยใช้อัตราแลกเปลี่ยน ณ วันที่รายงาน</w:t>
      </w:r>
    </w:p>
    <w:p w14:paraId="6983AAD6" w14:textId="77777777" w:rsidR="006B6A19" w:rsidRPr="0078362B" w:rsidRDefault="006B6A19" w:rsidP="00191135">
      <w:pPr>
        <w:spacing w:after="120"/>
        <w:ind w:left="2520" w:hanging="3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>-</w:t>
      </w:r>
      <w:r w:rsidRPr="0078362B">
        <w:rPr>
          <w:rFonts w:asciiTheme="majorBidi" w:hAnsiTheme="majorBidi" w:cstheme="majorBidi"/>
          <w:cs/>
        </w:rPr>
        <w:tab/>
        <w:t>รายได้และค่าใช้จ่ายของหน่วยงานในต่างประเทศแปลงค่าเป็นเงินบาท โดยใช้อัตราแลกเปลี่ยนซึ่งใกล้เคียงกับอัตราแลกเปลี่ยนจริง ณ วันที่เกิดรายการ</w:t>
      </w:r>
    </w:p>
    <w:p w14:paraId="7B3DC914" w14:textId="77777777" w:rsidR="003364B7" w:rsidRPr="0078362B" w:rsidRDefault="006B6A19" w:rsidP="00191135">
      <w:pPr>
        <w:spacing w:after="120"/>
        <w:ind w:left="2520" w:hanging="3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>-</w:t>
      </w:r>
      <w:r w:rsidRPr="0078362B">
        <w:rPr>
          <w:rFonts w:asciiTheme="majorBidi" w:hAnsiTheme="majorBidi" w:cstheme="majorBidi"/>
          <w:cs/>
        </w:rPr>
        <w:tab/>
        <w:t>ผลต่างจากอัตราแลกเปลี่ยนที่เกิดจากการแปลงค่างบการเงิน</w:t>
      </w:r>
      <w:r w:rsidR="00813B89" w:rsidRPr="0078362B">
        <w:rPr>
          <w:rFonts w:asciiTheme="majorBidi" w:hAnsiTheme="majorBidi" w:cstheme="majorBidi"/>
          <w:cs/>
        </w:rPr>
        <w:t>ต่า</w:t>
      </w:r>
      <w:r w:rsidR="0008699C" w:rsidRPr="0078362B">
        <w:rPr>
          <w:rFonts w:asciiTheme="majorBidi" w:hAnsiTheme="majorBidi" w:cstheme="majorBidi"/>
          <w:cs/>
        </w:rPr>
        <w:t>ง</w:t>
      </w:r>
      <w:r w:rsidR="00813B89" w:rsidRPr="0078362B">
        <w:rPr>
          <w:rFonts w:asciiTheme="majorBidi" w:hAnsiTheme="majorBidi" w:cstheme="majorBidi"/>
          <w:cs/>
        </w:rPr>
        <w:t>ประเทศ</w:t>
      </w:r>
      <w:r w:rsidRPr="0078362B">
        <w:rPr>
          <w:rFonts w:asciiTheme="majorBidi" w:hAnsiTheme="majorBidi" w:cstheme="majorBidi"/>
          <w:cs/>
        </w:rPr>
        <w:t xml:space="preserve"> บันทึกในงบกำไรขาดทุนและกำไรขาดทุนเบ็ดเสร็จอื่น และแสดงเป็นรายการผลต่างจากอัตราแลกเปลี่ยน</w:t>
      </w:r>
      <w:r w:rsidRPr="0078362B">
        <w:rPr>
          <w:rFonts w:asciiTheme="majorBidi" w:hAnsiTheme="majorBidi" w:cstheme="majorBidi"/>
          <w:cs/>
          <w:lang w:val="en-US"/>
        </w:rPr>
        <w:t>จากการแปลงค่างบการเงินต่างประเทศ</w:t>
      </w:r>
      <w:r w:rsidRPr="0078362B">
        <w:rPr>
          <w:rFonts w:asciiTheme="majorBidi" w:hAnsiTheme="majorBidi" w:cstheme="majorBidi"/>
          <w:cs/>
        </w:rPr>
        <w:t>ในองค์ประกอบอื่นของส่วนของผู้ถือหุ้น จนกว่ามีการจำหน่ายเงินลงทุนนั้นออกไป</w:t>
      </w:r>
    </w:p>
    <w:p w14:paraId="3CBAD8E4" w14:textId="5350AA66" w:rsidR="00191135" w:rsidRPr="0078362B" w:rsidRDefault="006B6A19" w:rsidP="00191135">
      <w:pPr>
        <w:ind w:left="2520" w:hanging="360"/>
        <w:jc w:val="thaiDistribute"/>
        <w:rPr>
          <w:rFonts w:asciiTheme="majorBidi" w:hAnsiTheme="majorBidi" w:cstheme="majorBidi"/>
          <w:spacing w:val="-16"/>
          <w:cs/>
        </w:rPr>
      </w:pPr>
      <w:r w:rsidRPr="0078362B">
        <w:rPr>
          <w:rFonts w:asciiTheme="majorBidi" w:hAnsiTheme="majorBidi" w:cstheme="majorBidi"/>
          <w:cs/>
        </w:rPr>
        <w:t>-</w:t>
      </w:r>
      <w:r w:rsidRPr="0078362B">
        <w:rPr>
          <w:rFonts w:asciiTheme="majorBidi" w:hAnsiTheme="majorBidi" w:cstheme="majorBidi"/>
          <w:cs/>
        </w:rPr>
        <w:tab/>
        <w:t>เมื่อมีการชำระหนี้รายการที่เป็นตัวเงินที่เป็นลูกหนี้หรือเจ้าหนี้กับหน่วยงานในต่างประเทศ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</w:t>
      </w:r>
      <w:r w:rsidRPr="0078362B">
        <w:rPr>
          <w:rFonts w:asciiTheme="majorBidi" w:hAnsiTheme="majorBidi" w:cstheme="majorBidi"/>
          <w:spacing w:val="-12"/>
          <w:cs/>
        </w:rPr>
        <w:t>ความเป็นไปได้ว่าจะชำระเงินในอนาคตอันใกล้ กำไรและขาดทุนจากอัตราแลกเปลี่ยน</w:t>
      </w:r>
      <w:r w:rsidRPr="0078362B">
        <w:rPr>
          <w:rFonts w:asciiTheme="majorBidi" w:hAnsiTheme="majorBidi" w:cstheme="majorBidi"/>
          <w:spacing w:val="2"/>
          <w:cs/>
        </w:rPr>
        <w:t>จากรายการทางการเงินดังกล่าวจะถูกพิจารณาเป็นส่วนหนึ่งของเงินลงทุนสุทธิ</w:t>
      </w:r>
      <w:r w:rsidRPr="0078362B">
        <w:rPr>
          <w:rFonts w:asciiTheme="majorBidi" w:hAnsiTheme="majorBidi" w:cstheme="majorBidi"/>
          <w:spacing w:val="-12"/>
          <w:cs/>
        </w:rPr>
        <w:t>ในหน่วยงานต่างประเทศ และรับรู้ในกำไรขาดทุนเบ็ดเสร็จอื่น และแสดงเป็นรายการ</w:t>
      </w:r>
      <w:r w:rsidRPr="0078362B">
        <w:rPr>
          <w:rFonts w:asciiTheme="majorBidi" w:hAnsiTheme="majorBidi" w:cstheme="majorBidi"/>
          <w:spacing w:val="-16"/>
          <w:cs/>
        </w:rPr>
        <w:t>ผลต่างจากอัตราแลกเปลี่ยนในส่วนของผู้ถือหุ้นจนกว่ามีการจำหน่ายเงินลงทุนนั้นออกไป</w:t>
      </w:r>
      <w:r w:rsidR="00191135" w:rsidRPr="0078362B">
        <w:rPr>
          <w:rFonts w:asciiTheme="majorBidi" w:hAnsiTheme="majorBidi" w:cstheme="majorBidi"/>
          <w:spacing w:val="-16"/>
          <w:cs/>
        </w:rPr>
        <w:br w:type="page"/>
      </w:r>
    </w:p>
    <w:p w14:paraId="3636E1CC" w14:textId="4404CDC9" w:rsidR="006B6A19" w:rsidRPr="0078362B" w:rsidRDefault="00FA46D0" w:rsidP="00437FE4">
      <w:pPr>
        <w:spacing w:before="240"/>
        <w:ind w:left="1267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lastRenderedPageBreak/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18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6B6A19" w:rsidRPr="0078362B">
        <w:rPr>
          <w:rFonts w:asciiTheme="majorBidi" w:hAnsiTheme="majorBidi" w:cstheme="majorBidi"/>
          <w:cs/>
        </w:rPr>
        <w:t>สัญญาเช่าระยะยาว</w:t>
      </w:r>
    </w:p>
    <w:p w14:paraId="728122A7" w14:textId="77777777" w:rsidR="006B6A19" w:rsidRPr="0078362B" w:rsidRDefault="006B6A19" w:rsidP="00437FE4">
      <w:pPr>
        <w:ind w:left="2160" w:hanging="90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>สัญญาเช่าดำเนินงาน</w:t>
      </w:r>
    </w:p>
    <w:p w14:paraId="5F1B4ED0" w14:textId="77777777" w:rsidR="006B6A19" w:rsidRPr="0078362B" w:rsidRDefault="006B6A19" w:rsidP="00437FE4">
      <w:pPr>
        <w:spacing w:after="240"/>
        <w:ind w:left="1260"/>
        <w:jc w:val="thaiDistribute"/>
        <w:rPr>
          <w:rFonts w:asciiTheme="majorBidi" w:hAnsiTheme="majorBidi" w:cstheme="majorBidi"/>
          <w:cs/>
          <w:lang w:val="en-US"/>
        </w:rPr>
      </w:pPr>
      <w:r w:rsidRPr="0078362B">
        <w:rPr>
          <w:rFonts w:asciiTheme="majorBidi" w:hAnsiTheme="majorBidi" w:cstheme="majorBidi"/>
          <w:spacing w:val="-6"/>
          <w:cs/>
        </w:rPr>
        <w:t>สัญญาเช่าทรัพย์สินซึ่งมีความเสี่ยงและผลประโยชน์ในกรรมสิทธิ์ของสินทรัพย์เป็นของผู้ให้เช่าจะบันทึกบัญชีโดยถือเป็นสัญญาเช่าดำเนินงาน ค่าเช่าที่เกิดจากสัญญาดังกล่าว</w:t>
      </w:r>
      <w:r w:rsidRPr="0078362B">
        <w:rPr>
          <w:rFonts w:asciiTheme="majorBidi" w:hAnsiTheme="majorBidi" w:cstheme="majorBidi"/>
          <w:spacing w:val="-10"/>
          <w:cs/>
        </w:rPr>
        <w:t>จะบันทึกเป็นค่าใช้จ่ายในงบกำไรขาดทุนและกำไรขาดทุน</w:t>
      </w:r>
      <w:r w:rsidRPr="0078362B">
        <w:rPr>
          <w:rFonts w:asciiTheme="majorBidi" w:hAnsiTheme="majorBidi" w:cstheme="majorBidi"/>
          <w:spacing w:val="-10"/>
          <w:cs/>
          <w:lang w:val="en-US"/>
        </w:rPr>
        <w:t>เบ็ดเสร็จอื่นด้วยวิธีเส้นตรง</w:t>
      </w:r>
      <w:r w:rsidRPr="0078362B">
        <w:rPr>
          <w:rFonts w:asciiTheme="majorBidi" w:hAnsiTheme="majorBidi" w:cstheme="majorBidi"/>
          <w:cs/>
          <w:lang w:val="en-US"/>
        </w:rPr>
        <w:t>ตลอดอายุของสัญญาเช่า</w:t>
      </w:r>
    </w:p>
    <w:p w14:paraId="35AB5C00" w14:textId="40A1A4D0" w:rsidR="006B6A19" w:rsidRPr="0078362B" w:rsidRDefault="00FA46D0" w:rsidP="00437FE4">
      <w:pPr>
        <w:spacing w:before="240"/>
        <w:ind w:left="1267" w:hanging="720"/>
        <w:jc w:val="thaiDistribute"/>
        <w:rPr>
          <w:rFonts w:asciiTheme="majorBidi" w:hAnsiTheme="majorBidi" w:cstheme="majorBidi"/>
          <w:cs/>
          <w:lang w:val="en-US"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19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6B6A19" w:rsidRPr="0078362B">
        <w:rPr>
          <w:rFonts w:asciiTheme="majorBidi" w:hAnsiTheme="majorBidi" w:cstheme="majorBidi"/>
          <w:cs/>
          <w:lang w:val="en-US"/>
        </w:rPr>
        <w:t>กำไร (ขาดทุน) ต่อหุ้น</w:t>
      </w:r>
    </w:p>
    <w:p w14:paraId="09F54F0F" w14:textId="77777777" w:rsidR="006B6A19" w:rsidRPr="0078362B" w:rsidRDefault="006B6A19" w:rsidP="00437FE4">
      <w:pPr>
        <w:spacing w:after="240"/>
        <w:ind w:left="1620" w:hanging="3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>-</w:t>
      </w:r>
      <w:r w:rsidRPr="0078362B">
        <w:rPr>
          <w:rFonts w:asciiTheme="majorBidi" w:hAnsiTheme="majorBidi" w:cstheme="majorBidi"/>
          <w:cs/>
        </w:rPr>
        <w:tab/>
      </w:r>
      <w:r w:rsidRPr="0078362B">
        <w:rPr>
          <w:rFonts w:asciiTheme="majorBidi" w:hAnsiTheme="majorBidi" w:cstheme="majorBidi"/>
          <w:spacing w:val="-12"/>
          <w:cs/>
        </w:rPr>
        <w:t>กำไร (ขาดทุน) ต่อหุ้นขั้นพื้นฐานคำนวณโดยการหารกำไร</w:t>
      </w:r>
      <w:r w:rsidRPr="0078362B">
        <w:rPr>
          <w:rFonts w:asciiTheme="majorBidi" w:hAnsiTheme="majorBidi" w:cstheme="majorBidi"/>
          <w:spacing w:val="-12"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-12"/>
          <w:cs/>
        </w:rPr>
        <w:t>(ขาดทุน)</w:t>
      </w:r>
      <w:r w:rsidRPr="0078362B">
        <w:rPr>
          <w:rFonts w:asciiTheme="majorBidi" w:hAnsiTheme="majorBidi" w:cstheme="majorBidi"/>
          <w:spacing w:val="-12"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-12"/>
          <w:cs/>
        </w:rPr>
        <w:t>สุทธิ</w:t>
      </w:r>
      <w:r w:rsidR="00F94309" w:rsidRPr="0078362B">
        <w:rPr>
          <w:rFonts w:asciiTheme="majorBidi" w:hAnsiTheme="majorBidi" w:cstheme="majorBidi"/>
          <w:spacing w:val="-12"/>
          <w:cs/>
        </w:rPr>
        <w:t>สำหรับ</w:t>
      </w:r>
      <w:r w:rsidRPr="0078362B">
        <w:rPr>
          <w:rFonts w:asciiTheme="majorBidi" w:hAnsiTheme="majorBidi" w:cstheme="majorBidi"/>
          <w:spacing w:val="-12"/>
          <w:cs/>
        </w:rPr>
        <w:t>ปี</w:t>
      </w:r>
      <w:r w:rsidRPr="0078362B">
        <w:rPr>
          <w:rFonts w:asciiTheme="majorBidi" w:hAnsiTheme="majorBidi" w:cstheme="majorBidi"/>
          <w:cs/>
        </w:rPr>
        <w:t>ด้วยจำนวนหุ้นสามัญถัวเฉลี่ยถ่วงน้ำหนักที่ถือโดยบุคคลภายนอกที่ออกในระหว่างปี</w:t>
      </w:r>
    </w:p>
    <w:p w14:paraId="22E6AADF" w14:textId="77777777" w:rsidR="00BE000C" w:rsidRPr="0078362B" w:rsidRDefault="006B6A19" w:rsidP="00437FE4">
      <w:pPr>
        <w:spacing w:after="240"/>
        <w:ind w:left="1620" w:hanging="36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>-</w:t>
      </w:r>
      <w:r w:rsidRPr="0078362B">
        <w:rPr>
          <w:rFonts w:asciiTheme="majorBidi" w:hAnsiTheme="majorBidi" w:cstheme="majorBidi"/>
          <w:cs/>
        </w:rPr>
        <w:tab/>
        <w:t>กำไร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</w:rPr>
        <w:t>(ขาดทุน)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</w:rPr>
        <w:t>ต่อหุ้นปรับลดคำนวณโดยการหารกำไร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</w:rPr>
        <w:t>(ขาดทุน)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</w:rPr>
        <w:t>สุทธิสำหรับปีด้วย</w:t>
      </w:r>
      <w:r w:rsidRPr="0078362B">
        <w:rPr>
          <w:rFonts w:asciiTheme="majorBidi" w:hAnsiTheme="majorBidi" w:cstheme="majorBidi"/>
          <w:spacing w:val="-10"/>
          <w:cs/>
        </w:rPr>
        <w:t>ผลรวม</w:t>
      </w:r>
      <w:r w:rsidRPr="0078362B">
        <w:rPr>
          <w:rFonts w:asciiTheme="majorBidi" w:hAnsiTheme="majorBidi" w:cstheme="majorBidi"/>
          <w:spacing w:val="-16"/>
          <w:cs/>
        </w:rPr>
        <w:t>ของจำนวนหุ้นสามัญถัวเฉลี่ยถ่วงน้ำหนักในระหว่างปี กับจำนวนถัวเฉลี่ยถ่วงน้ำหนักของหุ้นสามัญ</w:t>
      </w:r>
      <w:r w:rsidRPr="0078362B">
        <w:rPr>
          <w:rFonts w:asciiTheme="majorBidi" w:hAnsiTheme="majorBidi" w:cstheme="majorBidi"/>
          <w:spacing w:val="4"/>
          <w:cs/>
        </w:rPr>
        <w:t>ที่ออกเพื่อแปลงหุ้นสามัญเทียบเท่าปรับลดทั้งสิ้น (ใบสำคัญแสดงสิทธิ)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</w:rPr>
        <w:t>ให้เป็นหุ้นสามัญ</w:t>
      </w:r>
    </w:p>
    <w:p w14:paraId="0635FE3D" w14:textId="043A6F5B" w:rsidR="006B6A19" w:rsidRPr="0078362B" w:rsidRDefault="00FA46D0" w:rsidP="00437FE4">
      <w:pPr>
        <w:spacing w:before="240"/>
        <w:ind w:left="1267" w:hanging="720"/>
        <w:jc w:val="thaiDistribute"/>
        <w:rPr>
          <w:rFonts w:asciiTheme="majorBidi" w:hAnsiTheme="majorBidi" w:cstheme="majorBidi"/>
          <w:spacing w:val="-6"/>
          <w:cs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6B6A19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20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6B6A19" w:rsidRPr="0078362B">
        <w:rPr>
          <w:rFonts w:asciiTheme="majorBidi" w:hAnsiTheme="majorBidi" w:cstheme="majorBidi"/>
          <w:spacing w:val="-6"/>
          <w:cs/>
        </w:rPr>
        <w:t>การวัด</w:t>
      </w:r>
      <w:r w:rsidR="006B6A19" w:rsidRPr="0078362B">
        <w:rPr>
          <w:rFonts w:asciiTheme="majorBidi" w:hAnsiTheme="majorBidi" w:cstheme="majorBidi"/>
          <w:cs/>
        </w:rPr>
        <w:t>มูลค่า</w:t>
      </w:r>
      <w:r w:rsidR="006B6A19" w:rsidRPr="0078362B">
        <w:rPr>
          <w:rFonts w:asciiTheme="majorBidi" w:hAnsiTheme="majorBidi" w:cstheme="majorBidi"/>
          <w:spacing w:val="-6"/>
          <w:cs/>
        </w:rPr>
        <w:t>ยุติธรรม</w:t>
      </w:r>
    </w:p>
    <w:p w14:paraId="606719BD" w14:textId="21EC0E39" w:rsidR="006B6A19" w:rsidRPr="0078362B" w:rsidRDefault="006B6A19" w:rsidP="00437FE4">
      <w:pPr>
        <w:spacing w:after="240"/>
        <w:ind w:left="1260"/>
        <w:jc w:val="thaiDistribute"/>
        <w:outlineLvl w:val="0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4"/>
          <w:cs/>
        </w:rPr>
        <w:t xml:space="preserve">ในการประมาณมูลค่ายุติธรรมของรายการสินทรัพย์หรือหนี้สินรายการใดรายการหนึ่ง </w:t>
      </w:r>
      <w:r w:rsidRPr="0078362B">
        <w:rPr>
          <w:rFonts w:asciiTheme="majorBidi" w:hAnsiTheme="majorBidi" w:cstheme="majorBidi"/>
          <w:b/>
          <w:spacing w:val="-4"/>
          <w:cs/>
        </w:rPr>
        <w:t>กลุ่มบริษัท</w:t>
      </w:r>
      <w:r w:rsidRPr="0078362B">
        <w:rPr>
          <w:rFonts w:asciiTheme="majorBidi" w:hAnsiTheme="majorBidi" w:cstheme="majorBidi"/>
          <w:b/>
          <w:spacing w:val="8"/>
          <w:cs/>
        </w:rPr>
        <w:t>และบริษัท</w:t>
      </w:r>
      <w:r w:rsidRPr="0078362B">
        <w:rPr>
          <w:rFonts w:asciiTheme="majorBidi" w:hAnsiTheme="majorBidi" w:cstheme="majorBidi"/>
          <w:spacing w:val="8"/>
          <w:cs/>
        </w:rPr>
        <w:t>จะพิจารณาถึงลักษณะของสินทรัพย์หรือหนี้สินนั้น ซึ่งผู้ซื้อหรือผู้ขายในตลาด</w:t>
      </w:r>
      <w:r w:rsidRPr="0078362B">
        <w:rPr>
          <w:rFonts w:asciiTheme="majorBidi" w:hAnsiTheme="majorBidi" w:cstheme="majorBidi"/>
          <w:cs/>
        </w:rPr>
        <w:t>ที่ให้ประโยชน์สูงสุดจะนำมาพิจารณาในการกำหนดราคาที่จะได้รับจากการขายสินทรัพย์ หรือ</w:t>
      </w:r>
      <w:r w:rsidRPr="0078362B">
        <w:rPr>
          <w:rFonts w:asciiTheme="majorBidi" w:hAnsiTheme="majorBidi" w:cstheme="majorBidi"/>
          <w:spacing w:val="-2"/>
          <w:cs/>
        </w:rPr>
        <w:t>จะจ่ายเพื่อโอนหนี้สิน ณ วันที่วัดมูลค่า ไม่ว่าราคานั้นจะสามารถสังเกตได้โดยตรงหรือประมาณ</w:t>
      </w:r>
      <w:r w:rsidRPr="0078362B">
        <w:rPr>
          <w:rFonts w:asciiTheme="majorBidi" w:hAnsiTheme="majorBidi" w:cstheme="majorBidi"/>
          <w:spacing w:val="-6"/>
          <w:cs/>
        </w:rPr>
        <w:t>มาจากเทคนิคการประเมินมูลค่า โดยมูลค่ายุติธรรมที่ได้เปิดเผยในงบการเงินจะถูกกำหนดลำดับชั้น</w:t>
      </w:r>
      <w:r w:rsidRPr="0078362B">
        <w:rPr>
          <w:rFonts w:asciiTheme="majorBidi" w:hAnsiTheme="majorBidi" w:cstheme="majorBidi"/>
          <w:spacing w:val="-4"/>
          <w:cs/>
        </w:rPr>
        <w:t xml:space="preserve">เป็นระดับที่ 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1</w:t>
      </w:r>
      <w:r w:rsidRPr="0078362B">
        <w:rPr>
          <w:rFonts w:asciiTheme="majorBidi" w:hAnsiTheme="majorBidi" w:cstheme="majorBidi"/>
          <w:spacing w:val="-4"/>
          <w:cs/>
        </w:rPr>
        <w:t xml:space="preserve"> ระดับที่ 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2</w:t>
      </w:r>
      <w:r w:rsidRPr="0078362B">
        <w:rPr>
          <w:rFonts w:asciiTheme="majorBidi" w:hAnsiTheme="majorBidi" w:cstheme="majorBidi"/>
          <w:spacing w:val="-4"/>
          <w:cs/>
        </w:rPr>
        <w:t xml:space="preserve"> หรือระดับที่ 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3</w:t>
      </w:r>
      <w:r w:rsidRPr="0078362B">
        <w:rPr>
          <w:rFonts w:asciiTheme="majorBidi" w:hAnsiTheme="majorBidi" w:cstheme="majorBidi"/>
          <w:spacing w:val="-4"/>
          <w:cs/>
        </w:rPr>
        <w:t xml:space="preserve"> ตามประเภทของข้อมูลที่นำมาใช้ในการประเมิน</w:t>
      </w:r>
      <w:r w:rsidRPr="0078362B">
        <w:rPr>
          <w:rFonts w:asciiTheme="majorBidi" w:hAnsiTheme="majorBidi" w:cstheme="majorBidi"/>
          <w:cs/>
        </w:rPr>
        <w:t>มูลค่ายุติธรรม ดังนี้</w:t>
      </w:r>
    </w:p>
    <w:p w14:paraId="6E534E9C" w14:textId="38C58615" w:rsidR="006B6A19" w:rsidRPr="0078362B" w:rsidRDefault="006B6A19" w:rsidP="00437FE4">
      <w:pPr>
        <w:tabs>
          <w:tab w:val="left" w:pos="1080"/>
        </w:tabs>
        <w:ind w:left="2160" w:right="-90" w:hanging="90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 xml:space="preserve">ระดับที่ </w:t>
      </w:r>
      <w:r w:rsidR="00FA46D0" w:rsidRPr="00FA46D0">
        <w:rPr>
          <w:rFonts w:asciiTheme="majorBidi" w:hAnsiTheme="majorBidi" w:cstheme="majorBidi"/>
          <w:lang w:val="en-US"/>
        </w:rPr>
        <w:t>1</w:t>
      </w:r>
      <w:r w:rsidRPr="0078362B">
        <w:rPr>
          <w:rFonts w:asciiTheme="majorBidi" w:hAnsiTheme="majorBidi" w:cstheme="majorBidi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0CFBA68B" w14:textId="0300E3BC" w:rsidR="006B6A19" w:rsidRPr="0078362B" w:rsidRDefault="006B6A19" w:rsidP="00437FE4">
      <w:pPr>
        <w:tabs>
          <w:tab w:val="left" w:pos="1080"/>
        </w:tabs>
        <w:ind w:left="2160" w:right="-90" w:hanging="90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 xml:space="preserve">ระดับที่ </w:t>
      </w:r>
      <w:r w:rsidR="00FA46D0" w:rsidRPr="00FA46D0">
        <w:rPr>
          <w:rFonts w:asciiTheme="majorBidi" w:hAnsiTheme="majorBidi" w:cstheme="majorBidi"/>
          <w:lang w:val="en-US"/>
        </w:rPr>
        <w:t>2</w:t>
      </w:r>
      <w:r w:rsidRPr="0078362B">
        <w:rPr>
          <w:rFonts w:asciiTheme="majorBidi" w:hAnsiTheme="majorBidi" w:cstheme="majorBidi"/>
          <w:cs/>
        </w:rPr>
        <w:t xml:space="preserve"> </w:t>
      </w:r>
      <w:r w:rsidRPr="0078362B">
        <w:rPr>
          <w:rFonts w:asciiTheme="majorBidi" w:hAnsiTheme="majorBidi" w:cstheme="majorBidi"/>
          <w:cs/>
        </w:rPr>
        <w:tab/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="0011247A" w:rsidRPr="0078362B">
        <w:rPr>
          <w:rFonts w:asciiTheme="majorBidi" w:hAnsiTheme="majorBidi" w:cstheme="majorBidi"/>
          <w:cs/>
        </w:rPr>
        <w:t>ที่</w:t>
      </w:r>
      <w:r w:rsidRPr="0078362B">
        <w:rPr>
          <w:rFonts w:asciiTheme="majorBidi" w:hAnsiTheme="majorBidi" w:cstheme="majorBidi"/>
          <w:cs/>
        </w:rPr>
        <w:t xml:space="preserve"> </w:t>
      </w:r>
      <w:r w:rsidR="00FA46D0" w:rsidRPr="00FA46D0">
        <w:rPr>
          <w:rFonts w:asciiTheme="majorBidi" w:hAnsiTheme="majorBidi" w:cstheme="majorBidi"/>
          <w:lang w:val="en-US"/>
        </w:rPr>
        <w:t>1</w:t>
      </w:r>
    </w:p>
    <w:p w14:paraId="2D30DD51" w14:textId="74365A89" w:rsidR="003364B7" w:rsidRPr="0078362B" w:rsidRDefault="006B6A19" w:rsidP="00437FE4">
      <w:pPr>
        <w:tabs>
          <w:tab w:val="left" w:pos="1080"/>
        </w:tabs>
        <w:ind w:left="2160" w:right="-90" w:hanging="90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 xml:space="preserve">ระดับที่ </w:t>
      </w:r>
      <w:r w:rsidR="00FA46D0" w:rsidRPr="00FA46D0">
        <w:rPr>
          <w:rFonts w:asciiTheme="majorBidi" w:hAnsiTheme="majorBidi" w:cstheme="majorBidi"/>
          <w:lang w:val="en-US"/>
        </w:rPr>
        <w:t>3</w:t>
      </w:r>
      <w:r w:rsidRPr="0078362B">
        <w:rPr>
          <w:rFonts w:asciiTheme="majorBidi" w:hAnsiTheme="majorBidi" w:cstheme="majorBidi"/>
          <w:cs/>
        </w:rPr>
        <w:t xml:space="preserve"> </w:t>
      </w:r>
      <w:r w:rsidRPr="0078362B">
        <w:rPr>
          <w:rFonts w:asciiTheme="majorBidi" w:hAnsiTheme="majorBidi" w:cstheme="majorBidi"/>
          <w:cs/>
        </w:rPr>
        <w:tab/>
        <w:t>เป็นข้อมูลที่ไม่สามารถสังเกตได้สำหรับสินทรัพย์หรือหนี้สินนั้น</w:t>
      </w:r>
    </w:p>
    <w:p w14:paraId="4A7E1384" w14:textId="77777777" w:rsidR="00191135" w:rsidRPr="0078362B" w:rsidRDefault="001911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lang w:val="en-US"/>
        </w:rPr>
        <w:br w:type="page"/>
      </w:r>
    </w:p>
    <w:p w14:paraId="46A73674" w14:textId="74976210" w:rsidR="00FE0B9D" w:rsidRPr="0078362B" w:rsidRDefault="00FA46D0" w:rsidP="00437FE4">
      <w:pPr>
        <w:spacing w:before="240"/>
        <w:ind w:left="1267" w:hanging="720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FA46D0">
        <w:rPr>
          <w:rFonts w:asciiTheme="majorBidi" w:hAnsiTheme="majorBidi" w:cstheme="majorBidi"/>
          <w:lang w:val="en-US"/>
        </w:rPr>
        <w:lastRenderedPageBreak/>
        <w:t>3</w:t>
      </w:r>
      <w:r w:rsidR="00FE0B9D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21</w:t>
      </w:r>
      <w:r w:rsidR="00FE0B9D" w:rsidRPr="0078362B">
        <w:rPr>
          <w:rFonts w:asciiTheme="majorBidi" w:hAnsiTheme="majorBidi" w:cstheme="majorBidi"/>
          <w:lang w:val="en-US"/>
        </w:rPr>
        <w:tab/>
      </w:r>
      <w:r w:rsidR="00FE0B9D" w:rsidRPr="0078362B">
        <w:rPr>
          <w:rFonts w:asciiTheme="majorBidi" w:hAnsiTheme="majorBidi" w:cstheme="majorBidi"/>
          <w:spacing w:val="-4"/>
          <w:cs/>
          <w:lang w:val="en-US"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17E0EBAA" w14:textId="261BFE79" w:rsidR="00FE0B9D" w:rsidRPr="0078362B" w:rsidRDefault="00FA46D0" w:rsidP="00437FE4">
      <w:pPr>
        <w:ind w:left="2160" w:hanging="900"/>
        <w:jc w:val="thaiDistribute"/>
        <w:rPr>
          <w:rFonts w:asciiTheme="majorBidi" w:hAnsiTheme="majorBidi" w:cstheme="majorBidi"/>
          <w:spacing w:val="-2"/>
          <w:lang w:val="en-US"/>
        </w:rPr>
      </w:pPr>
      <w:r w:rsidRPr="00FA46D0">
        <w:rPr>
          <w:rFonts w:asciiTheme="majorBidi" w:hAnsiTheme="majorBidi" w:cstheme="majorBidi"/>
          <w:spacing w:val="-2"/>
          <w:lang w:val="en-US"/>
        </w:rPr>
        <w:t>3</w:t>
      </w:r>
      <w:r w:rsidR="00FE0B9D" w:rsidRPr="0078362B">
        <w:rPr>
          <w:rFonts w:asciiTheme="majorBidi" w:hAnsiTheme="majorBidi" w:cstheme="majorBidi"/>
          <w:spacing w:val="-2"/>
          <w:lang w:val="en-US"/>
        </w:rPr>
        <w:t>.</w:t>
      </w:r>
      <w:r w:rsidRPr="00FA46D0">
        <w:rPr>
          <w:rFonts w:asciiTheme="majorBidi" w:hAnsiTheme="majorBidi" w:cstheme="majorBidi"/>
          <w:spacing w:val="-2"/>
          <w:lang w:val="en-US"/>
        </w:rPr>
        <w:t>21</w:t>
      </w:r>
      <w:r w:rsidR="00FE0B9D" w:rsidRPr="0078362B">
        <w:rPr>
          <w:rFonts w:asciiTheme="majorBidi" w:hAnsiTheme="majorBidi" w:cstheme="majorBidi"/>
          <w:spacing w:val="-2"/>
          <w:lang w:val="en-US"/>
        </w:rPr>
        <w:t>.</w:t>
      </w:r>
      <w:r w:rsidRPr="00FA46D0">
        <w:rPr>
          <w:rFonts w:asciiTheme="majorBidi" w:hAnsiTheme="majorBidi" w:cstheme="majorBidi"/>
          <w:spacing w:val="-2"/>
          <w:lang w:val="en-US"/>
        </w:rPr>
        <w:t>1</w:t>
      </w:r>
      <w:r w:rsidR="00FE0B9D" w:rsidRPr="0078362B">
        <w:rPr>
          <w:rFonts w:asciiTheme="majorBidi" w:hAnsiTheme="majorBidi" w:cstheme="majorBidi"/>
          <w:spacing w:val="-2"/>
          <w:lang w:val="en-US"/>
        </w:rPr>
        <w:tab/>
      </w:r>
      <w:r w:rsidR="00FE0B9D" w:rsidRPr="0078362B">
        <w:rPr>
          <w:rFonts w:asciiTheme="majorBidi" w:hAnsiTheme="majorBidi" w:cstheme="majorBidi"/>
          <w:spacing w:val="-4"/>
          <w:cs/>
          <w:lang w:val="en-US"/>
        </w:rPr>
        <w:t>การใช้ดุลยพินิจของผู้บริหาร</w:t>
      </w:r>
      <w:r w:rsidR="00912AC7" w:rsidRPr="0078362B">
        <w:rPr>
          <w:rFonts w:asciiTheme="majorBidi" w:hAnsiTheme="majorBidi" w:cstheme="majorBidi"/>
          <w:spacing w:val="-4"/>
          <w:cs/>
          <w:lang w:val="en-US"/>
        </w:rPr>
        <w:t>ที่สำคัญในการกำหนดนโยบายบัญชี</w:t>
      </w:r>
    </w:p>
    <w:p w14:paraId="2ABDA556" w14:textId="77777777" w:rsidR="00FE0B9D" w:rsidRPr="0078362B" w:rsidRDefault="00FE0B9D" w:rsidP="00437FE4">
      <w:pPr>
        <w:ind w:left="2160"/>
        <w:jc w:val="thaiDistribute"/>
        <w:outlineLvl w:val="0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ผู้บริหารของ</w:t>
      </w:r>
      <w:r w:rsidRPr="0078362B">
        <w:rPr>
          <w:rFonts w:asciiTheme="majorBidi" w:hAnsiTheme="majorBidi" w:cstheme="majorBidi"/>
          <w:spacing w:val="-6"/>
          <w:cs/>
          <w:lang w:val="en-US"/>
        </w:rPr>
        <w:t xml:space="preserve">กลุ่มบริษัทและบริษัท ต้องอาศัยดุลยพินิจหลายประการในการกำหนดนโยบายการบัญชี </w:t>
      </w:r>
      <w:r w:rsidRPr="0078362B">
        <w:rPr>
          <w:rFonts w:asciiTheme="majorBidi" w:hAnsiTheme="majorBidi" w:cstheme="majorBidi"/>
          <w:spacing w:val="4"/>
          <w:cs/>
          <w:lang w:val="en-US"/>
        </w:rPr>
        <w:t>ซึ่งอาจมีผลกระทบอย่างเป็นนัยสำคัญต่อการรับรู้รายการและการเปิดเผยข้อมูลใน</w:t>
      </w:r>
      <w:r w:rsidRPr="0078362B">
        <w:rPr>
          <w:rFonts w:asciiTheme="majorBidi" w:hAnsiTheme="majorBidi" w:cstheme="majorBidi"/>
          <w:cs/>
          <w:lang w:val="en-US"/>
        </w:rPr>
        <w:t>งบการเงิน โดยดุลยพินิจที่สำคัญในการกำหนดนโยบายการบัญชี มีดังต่อไปนี้</w:t>
      </w:r>
    </w:p>
    <w:p w14:paraId="487CA025" w14:textId="516F82B2" w:rsidR="006B6A19" w:rsidRPr="0078362B" w:rsidRDefault="00FE0B9D" w:rsidP="00437FE4">
      <w:pPr>
        <w:spacing w:before="240"/>
        <w:ind w:left="2610" w:hanging="450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spacing w:val="-2"/>
          <w:lang w:val="en-US"/>
        </w:rPr>
        <w:t>(</w:t>
      </w:r>
      <w:r w:rsidR="00FA46D0" w:rsidRPr="00FA46D0">
        <w:rPr>
          <w:rFonts w:asciiTheme="majorBidi" w:hAnsiTheme="majorBidi" w:cstheme="majorBidi"/>
          <w:spacing w:val="-2"/>
          <w:lang w:val="en-US"/>
        </w:rPr>
        <w:t>1</w:t>
      </w:r>
      <w:r w:rsidRPr="0078362B">
        <w:rPr>
          <w:rFonts w:asciiTheme="majorBidi" w:hAnsiTheme="majorBidi" w:cstheme="majorBidi"/>
          <w:spacing w:val="-2"/>
          <w:lang w:val="en-US"/>
        </w:rPr>
        <w:t>)</w:t>
      </w:r>
      <w:r w:rsidR="006B6A19" w:rsidRPr="0078362B">
        <w:rPr>
          <w:rFonts w:asciiTheme="majorBidi" w:hAnsiTheme="majorBidi" w:cstheme="majorBidi"/>
          <w:spacing w:val="-2"/>
          <w:lang w:val="en-US"/>
        </w:rPr>
        <w:tab/>
      </w:r>
      <w:r w:rsidR="006B6A19" w:rsidRPr="0078362B">
        <w:rPr>
          <w:rFonts w:asciiTheme="majorBidi" w:hAnsiTheme="majorBidi" w:cstheme="majorBidi"/>
          <w:cs/>
          <w:lang w:val="en-US"/>
        </w:rPr>
        <w:t>สินทรัพย์ภาษีเงินได้รอการตัดบัญชี</w:t>
      </w:r>
    </w:p>
    <w:p w14:paraId="7018855A" w14:textId="77777777" w:rsidR="006B6A19" w:rsidRPr="0078362B" w:rsidRDefault="006B6A19" w:rsidP="00437FE4">
      <w:pPr>
        <w:ind w:left="2610"/>
        <w:jc w:val="thaiDistribute"/>
        <w:outlineLvl w:val="0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b/>
          <w:spacing w:val="-10"/>
          <w:cs/>
        </w:rPr>
        <w:t>กลุ่มบริษัทและบริษัท</w:t>
      </w:r>
      <w:r w:rsidRPr="0078362B">
        <w:rPr>
          <w:rFonts w:asciiTheme="majorBidi" w:hAnsiTheme="majorBidi" w:cstheme="majorBidi"/>
          <w:spacing w:val="-10"/>
          <w:cs/>
          <w:lang w:val="en-US"/>
        </w:rPr>
        <w:t>จะรับรู้สินทรัพย์ภาษีเงินได้รอการตัดบัญชีสำหรับผลแตกต่าง</w:t>
      </w:r>
      <w:r w:rsidRPr="0078362B">
        <w:rPr>
          <w:rFonts w:asciiTheme="majorBidi" w:hAnsiTheme="majorBidi" w:cstheme="majorBidi"/>
          <w:cs/>
          <w:lang w:val="en-US"/>
        </w:rPr>
        <w:t>ชั่วคราวที่ใช้หักภาษีและขาดทุนทางภาษีที่ไม่ได้ใช้ 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โดยผู้บริหารของ</w:t>
      </w:r>
      <w:r w:rsidRPr="0078362B">
        <w:rPr>
          <w:rFonts w:asciiTheme="majorBidi" w:hAnsiTheme="majorBidi" w:cstheme="majorBidi"/>
          <w:b/>
          <w:cs/>
        </w:rPr>
        <w:t>กลุ่มบริษัทและบริษัท</w:t>
      </w:r>
      <w:r w:rsidRPr="0078362B">
        <w:rPr>
          <w:rFonts w:asciiTheme="majorBidi" w:hAnsiTheme="majorBidi" w:cstheme="majorBidi"/>
          <w:cs/>
          <w:lang w:val="en-US"/>
        </w:rPr>
        <w:t>ได้พิจารณาจากจำนวนกำไรทางภาษีที่คาดว่าจะเกิดในอนาคตในแต่ละช่วงเวลา เพื่อประมาณการจำนวนสินทรัพย์ภาษีเงินได้รอการตัดบัญชีที่กลุ่มบริษัทและบริษัทควรรับรู้ ณ วันสิ้นรอบระยะเวลารายงาน</w:t>
      </w:r>
    </w:p>
    <w:p w14:paraId="77C0CCB2" w14:textId="330A46CF" w:rsidR="006B6A19" w:rsidRPr="0078362B" w:rsidRDefault="00FE0B9D" w:rsidP="00437FE4">
      <w:pPr>
        <w:spacing w:before="240"/>
        <w:ind w:left="2610" w:hanging="450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lang w:val="en-US"/>
        </w:rPr>
        <w:t>(</w:t>
      </w:r>
      <w:r w:rsidR="00FA46D0" w:rsidRPr="00FA46D0">
        <w:rPr>
          <w:rFonts w:asciiTheme="majorBidi" w:hAnsiTheme="majorBidi" w:cstheme="majorBidi"/>
          <w:lang w:val="en-US"/>
        </w:rPr>
        <w:t>2</w:t>
      </w:r>
      <w:r w:rsidRPr="0078362B">
        <w:rPr>
          <w:rFonts w:asciiTheme="majorBidi" w:hAnsiTheme="majorBidi" w:cstheme="majorBidi"/>
          <w:lang w:val="en-US"/>
        </w:rPr>
        <w:t>)</w:t>
      </w:r>
      <w:r w:rsidR="006B6A19" w:rsidRPr="0078362B">
        <w:rPr>
          <w:rFonts w:asciiTheme="majorBidi" w:hAnsiTheme="majorBidi" w:cstheme="majorBidi"/>
          <w:lang w:val="en-US"/>
        </w:rPr>
        <w:tab/>
      </w:r>
      <w:r w:rsidR="00BC77E5" w:rsidRPr="0078362B">
        <w:rPr>
          <w:rFonts w:asciiTheme="majorBidi" w:hAnsiTheme="majorBidi" w:cstheme="majorBidi"/>
          <w:cs/>
          <w:lang w:val="en-US"/>
        </w:rPr>
        <w:t>ประมาณการหนี้สินสำหรับ</w:t>
      </w:r>
      <w:r w:rsidR="006B6A19" w:rsidRPr="0078362B">
        <w:rPr>
          <w:rFonts w:asciiTheme="majorBidi" w:hAnsiTheme="majorBidi" w:cstheme="majorBidi"/>
          <w:cs/>
          <w:lang w:val="en-US"/>
        </w:rPr>
        <w:t>ผลประโยชน์พนักงาน</w:t>
      </w:r>
    </w:p>
    <w:p w14:paraId="3A79C45F" w14:textId="77777777" w:rsidR="006B6A19" w:rsidRPr="0078362B" w:rsidRDefault="006B6A19" w:rsidP="00437FE4">
      <w:pPr>
        <w:ind w:left="2610"/>
        <w:jc w:val="thaiDistribute"/>
        <w:outlineLvl w:val="0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มูลค่า</w:t>
      </w:r>
      <w:r w:rsidRPr="0078362B">
        <w:rPr>
          <w:rFonts w:asciiTheme="majorBidi" w:hAnsiTheme="majorBidi" w:cstheme="majorBidi"/>
          <w:b/>
          <w:cs/>
        </w:rPr>
        <w:t>ปัจจุบัน</w:t>
      </w:r>
      <w:r w:rsidRPr="0078362B">
        <w:rPr>
          <w:rFonts w:asciiTheme="majorBidi" w:hAnsiTheme="majorBidi" w:cstheme="majorBidi"/>
          <w:cs/>
          <w:lang w:val="en-US"/>
        </w:rPr>
        <w:t>ของ</w:t>
      </w:r>
      <w:r w:rsidR="00BC77E5" w:rsidRPr="0078362B">
        <w:rPr>
          <w:rFonts w:asciiTheme="majorBidi" w:hAnsiTheme="majorBidi" w:cstheme="majorBidi"/>
          <w:cs/>
          <w:lang w:val="en-US"/>
        </w:rPr>
        <w:t>ประมาณการหนี้สินสำหรับ</w:t>
      </w:r>
      <w:r w:rsidRPr="0078362B">
        <w:rPr>
          <w:rFonts w:asciiTheme="majorBidi" w:hAnsiTheme="majorBidi" w:cstheme="majorBidi"/>
          <w:cs/>
          <w:lang w:val="en-US"/>
        </w:rPr>
        <w:t>ผลประโยชน์พนักงานขึ้นอยู่กับหลายปัจจัยที่ใช้ในการคำนวณตามหลักคณิตศาสตร์ประกันภัยโดยมีข้อสมมติ</w:t>
      </w:r>
      <w:r w:rsidR="00F94309" w:rsidRPr="0078362B">
        <w:rPr>
          <w:rFonts w:asciiTheme="majorBidi" w:hAnsiTheme="majorBidi" w:cstheme="majorBidi"/>
          <w:spacing w:val="-8"/>
          <w:cs/>
          <w:lang w:val="en-US"/>
        </w:rPr>
        <w:t>หลายอย่าง</w:t>
      </w:r>
      <w:r w:rsidRPr="0078362B">
        <w:rPr>
          <w:rFonts w:asciiTheme="majorBidi" w:hAnsiTheme="majorBidi" w:cstheme="majorBidi"/>
          <w:spacing w:val="-8"/>
          <w:cs/>
          <w:lang w:val="en-US"/>
        </w:rPr>
        <w:t xml:space="preserve"> รวมถึงอัตราคิดลด การเปลี่ยนแปลงของข้อสมมติเหล่านี้จะส่งผลกระทบ</w:t>
      </w:r>
      <w:r w:rsidRPr="0078362B">
        <w:rPr>
          <w:rFonts w:asciiTheme="majorBidi" w:hAnsiTheme="majorBidi" w:cstheme="majorBidi"/>
          <w:cs/>
          <w:lang w:val="en-US"/>
        </w:rPr>
        <w:t>ต่อมูลค่าของ</w:t>
      </w:r>
      <w:r w:rsidR="00BC77E5" w:rsidRPr="0078362B">
        <w:rPr>
          <w:rFonts w:asciiTheme="majorBidi" w:hAnsiTheme="majorBidi" w:cstheme="majorBidi"/>
          <w:cs/>
          <w:lang w:val="en-US"/>
        </w:rPr>
        <w:t>ประมาณการหนี้สิน</w:t>
      </w:r>
      <w:r w:rsidRPr="0078362B">
        <w:rPr>
          <w:rFonts w:asciiTheme="majorBidi" w:hAnsiTheme="majorBidi" w:cstheme="majorBidi"/>
          <w:cs/>
          <w:lang w:val="en-US"/>
        </w:rPr>
        <w:t>ดังกล่าว</w:t>
      </w:r>
    </w:p>
    <w:p w14:paraId="6C6F4627" w14:textId="60168775" w:rsidR="006B6A19" w:rsidRPr="0078362B" w:rsidRDefault="006B6A19" w:rsidP="00437FE4">
      <w:pPr>
        <w:spacing w:before="240"/>
        <w:ind w:left="2610"/>
        <w:jc w:val="thaiDistribute"/>
        <w:outlineLvl w:val="0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กลุ่ม</w:t>
      </w:r>
      <w:r w:rsidRPr="0078362B">
        <w:rPr>
          <w:rFonts w:asciiTheme="majorBidi" w:hAnsiTheme="majorBidi" w:cstheme="majorBidi"/>
          <w:b/>
          <w:cs/>
        </w:rPr>
        <w:t>บริษัท</w:t>
      </w:r>
      <w:r w:rsidRPr="0078362B">
        <w:rPr>
          <w:rFonts w:asciiTheme="majorBidi" w:hAnsiTheme="majorBidi" w:cstheme="majorBidi"/>
          <w:cs/>
          <w:lang w:val="en-US"/>
        </w:rPr>
        <w:t>และบริษัทได้พิจารณาอัตราคิดลดที่เหมาะสมในแต่ละปี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</w:t>
      </w:r>
      <w:r w:rsidR="00BC77E5" w:rsidRPr="0078362B">
        <w:rPr>
          <w:rFonts w:asciiTheme="majorBidi" w:hAnsiTheme="majorBidi" w:cstheme="majorBidi"/>
          <w:cs/>
          <w:lang w:val="en-US"/>
        </w:rPr>
        <w:t>ประมาณการหนี้สินสำหรับ</w:t>
      </w:r>
      <w:r w:rsidRPr="0078362B">
        <w:rPr>
          <w:rFonts w:asciiTheme="majorBidi" w:hAnsiTheme="majorBidi" w:cstheme="majorBidi"/>
          <w:cs/>
          <w:lang w:val="en-US"/>
        </w:rPr>
        <w:t>ผลประโยชน์พนักงาน ในการพิจารณาอัตราคิดลดที่เหมาะสม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>กลุ่มบริษัทและบริษัทพิจารณาใช้อัตราผลตอบแทนในตลาดของพันธบัตรรัฐบาล ซึ่งเป็นสกุลเงินเดียวกับสกุลเงินที่</w:t>
      </w:r>
      <w:r w:rsidRPr="0078362B">
        <w:rPr>
          <w:rFonts w:asciiTheme="majorBidi" w:hAnsiTheme="majorBidi" w:cstheme="majorBidi"/>
          <w:spacing w:val="4"/>
          <w:cs/>
          <w:lang w:val="en-US"/>
        </w:rPr>
        <w:t>ต้องจ่ายชำระผลประโยชน์ และมีอายุครบกำหนดใกล้เคียงกับระยะเวลาที่</w:t>
      </w:r>
      <w:r w:rsidRPr="0078362B">
        <w:rPr>
          <w:rFonts w:asciiTheme="majorBidi" w:hAnsiTheme="majorBidi" w:cstheme="majorBidi"/>
          <w:cs/>
          <w:lang w:val="en-US"/>
        </w:rPr>
        <w:t>ต้องจ่ายชำระ</w:t>
      </w:r>
      <w:r w:rsidR="00BC77E5" w:rsidRPr="0078362B">
        <w:rPr>
          <w:rFonts w:asciiTheme="majorBidi" w:hAnsiTheme="majorBidi" w:cstheme="majorBidi"/>
          <w:cs/>
          <w:lang w:val="en-US"/>
        </w:rPr>
        <w:t>ประมาณการหนี้สิน</w:t>
      </w:r>
      <w:r w:rsidRPr="0078362B">
        <w:rPr>
          <w:rFonts w:asciiTheme="majorBidi" w:hAnsiTheme="majorBidi" w:cstheme="majorBidi"/>
          <w:cs/>
          <w:lang w:val="en-US"/>
        </w:rPr>
        <w:t xml:space="preserve">ที่เกี่ยวข้อง ข้อมูลเพิ่มเติมได้เปิดเผยไว้ในหมายเหตุประกอบงบการเงินข้อ </w:t>
      </w:r>
      <w:r w:rsidR="00FA46D0" w:rsidRPr="00FA46D0">
        <w:rPr>
          <w:rFonts w:asciiTheme="majorBidi" w:hAnsiTheme="majorBidi" w:cstheme="majorBidi"/>
          <w:lang w:val="en-US"/>
        </w:rPr>
        <w:t>20</w:t>
      </w:r>
    </w:p>
    <w:p w14:paraId="03E3379D" w14:textId="2EC1DB1C" w:rsidR="00191135" w:rsidRPr="0078362B" w:rsidRDefault="00F94309" w:rsidP="00437FE4">
      <w:pPr>
        <w:spacing w:before="240"/>
        <w:ind w:left="2610"/>
        <w:jc w:val="thaiDistribute"/>
        <w:outlineLvl w:val="0"/>
        <w:rPr>
          <w:rFonts w:asciiTheme="majorBidi" w:hAnsiTheme="majorBidi" w:cstheme="majorBidi"/>
          <w:spacing w:val="-4"/>
          <w:cs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Pr="0078362B">
        <w:rPr>
          <w:rFonts w:asciiTheme="majorBidi" w:hAnsiTheme="majorBidi" w:cstheme="majorBidi"/>
          <w:spacing w:val="-4"/>
          <w:cs/>
          <w:lang w:val="en-US"/>
        </w:rPr>
        <w:t>งบกำไรขาดทุน</w:t>
      </w:r>
      <w:r w:rsidR="00125D5F" w:rsidRPr="0078362B">
        <w:rPr>
          <w:rFonts w:asciiTheme="majorBidi" w:hAnsiTheme="majorBidi" w:cstheme="majorBidi"/>
          <w:spacing w:val="-4"/>
          <w:cs/>
          <w:lang w:val="en-US"/>
        </w:rPr>
        <w:t>และกำไรขาดทุนเบ็ดเสร็จอื่น</w:t>
      </w:r>
      <w:r w:rsidRPr="0078362B">
        <w:rPr>
          <w:rFonts w:asciiTheme="majorBidi" w:hAnsiTheme="majorBidi" w:cstheme="majorBidi"/>
          <w:spacing w:val="-4"/>
          <w:cs/>
          <w:lang w:val="en-US"/>
        </w:rPr>
        <w:t>เมื่อการแก้ไขโครงการมีผลบังคับใช้</w:t>
      </w:r>
    </w:p>
    <w:p w14:paraId="5DFF8E0C" w14:textId="77777777" w:rsidR="00191135" w:rsidRPr="0078362B" w:rsidRDefault="001911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cs/>
          <w:lang w:val="en-US"/>
        </w:rPr>
      </w:pPr>
      <w:r w:rsidRPr="0078362B">
        <w:rPr>
          <w:rFonts w:asciiTheme="majorBidi" w:hAnsiTheme="majorBidi" w:cstheme="majorBidi"/>
          <w:spacing w:val="-4"/>
          <w:cs/>
          <w:lang w:val="en-US"/>
        </w:rPr>
        <w:br w:type="page"/>
      </w:r>
    </w:p>
    <w:p w14:paraId="2DF233BF" w14:textId="25911368" w:rsidR="001C278B" w:rsidRPr="0078362B" w:rsidRDefault="00191135" w:rsidP="00191135">
      <w:pPr>
        <w:ind w:left="2606" w:hanging="446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lang w:val="en-US"/>
        </w:rPr>
        <w:lastRenderedPageBreak/>
        <w:t xml:space="preserve"> </w:t>
      </w:r>
      <w:r w:rsidR="001C278B" w:rsidRPr="0078362B">
        <w:rPr>
          <w:rFonts w:asciiTheme="majorBidi" w:hAnsiTheme="majorBidi" w:cstheme="majorBidi"/>
          <w:lang w:val="en-US"/>
        </w:rPr>
        <w:t>(</w:t>
      </w:r>
      <w:r w:rsidR="00FA46D0" w:rsidRPr="00FA46D0">
        <w:rPr>
          <w:rFonts w:asciiTheme="majorBidi" w:hAnsiTheme="majorBidi" w:cstheme="majorBidi"/>
          <w:lang w:val="en-US"/>
        </w:rPr>
        <w:t>3</w:t>
      </w:r>
      <w:r w:rsidR="001C278B" w:rsidRPr="0078362B">
        <w:rPr>
          <w:rFonts w:asciiTheme="majorBidi" w:hAnsiTheme="majorBidi" w:cstheme="majorBidi"/>
          <w:lang w:val="en-US"/>
        </w:rPr>
        <w:t>)</w:t>
      </w:r>
      <w:r w:rsidR="001C278B" w:rsidRPr="0078362B">
        <w:rPr>
          <w:rFonts w:asciiTheme="majorBidi" w:hAnsiTheme="majorBidi" w:cstheme="majorBidi"/>
          <w:lang w:val="en-US"/>
        </w:rPr>
        <w:tab/>
      </w:r>
      <w:r w:rsidR="001C278B" w:rsidRPr="0078362B">
        <w:rPr>
          <w:rFonts w:asciiTheme="majorBidi" w:hAnsiTheme="majorBidi" w:cstheme="majorBidi"/>
          <w:cs/>
          <w:lang w:val="en-US"/>
        </w:rPr>
        <w:t>การด้อยค่า</w:t>
      </w:r>
    </w:p>
    <w:p w14:paraId="3FB7EF4B" w14:textId="77777777" w:rsidR="001C278B" w:rsidRPr="0078362B" w:rsidRDefault="001C278B" w:rsidP="00437FE4">
      <w:pPr>
        <w:ind w:left="2610"/>
        <w:jc w:val="thaiDistribute"/>
        <w:outlineLvl w:val="0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ยอด</w:t>
      </w:r>
      <w:r w:rsidRPr="0078362B">
        <w:rPr>
          <w:rFonts w:asciiTheme="majorBidi" w:hAnsiTheme="majorBidi" w:cstheme="majorBidi"/>
          <w:b/>
          <w:cs/>
        </w:rPr>
        <w:t>สินทรัพย์</w:t>
      </w:r>
      <w:r w:rsidRPr="0078362B">
        <w:rPr>
          <w:rFonts w:asciiTheme="majorBidi" w:hAnsiTheme="majorBidi" w:cstheme="majorBidi"/>
          <w:cs/>
          <w:lang w:val="en-US"/>
        </w:rPr>
        <w:t>คงเหลือตามบัญชีของกลุ่ม</w:t>
      </w:r>
      <w:r w:rsidRPr="0078362B">
        <w:rPr>
          <w:rFonts w:asciiTheme="majorBidi" w:hAnsiTheme="majorBidi" w:cstheme="majorBidi"/>
          <w:b/>
          <w:cs/>
        </w:rPr>
        <w:t>บริษัท</w:t>
      </w:r>
      <w:r w:rsidRPr="0078362B">
        <w:rPr>
          <w:rFonts w:asciiTheme="majorBidi" w:hAnsiTheme="majorBidi" w:cstheme="majorBidi"/>
          <w:cs/>
          <w:lang w:val="en-US"/>
        </w:rPr>
        <w:t>และบริษัทที่มีอายุการใช้งานที่</w:t>
      </w:r>
      <w:r w:rsidRPr="0078362B">
        <w:rPr>
          <w:rFonts w:asciiTheme="majorBidi" w:hAnsiTheme="majorBidi" w:cstheme="majorBidi"/>
          <w:spacing w:val="-6"/>
          <w:cs/>
          <w:lang w:val="en-US"/>
        </w:rPr>
        <w:t>แน่นอนจะทำการทดสอบการด้อยค่าเมื่อมีข้อบ่งชี้ว่าสินทรัพย์นั้นอาจมีการด้อยค่า</w:t>
      </w:r>
      <w:r w:rsidRPr="0078362B">
        <w:rPr>
          <w:rFonts w:asciiTheme="majorBidi" w:hAnsiTheme="majorBidi" w:cstheme="majorBidi"/>
          <w:cs/>
          <w:lang w:val="en-US"/>
        </w:rPr>
        <w:t xml:space="preserve"> สำหรับสินทรัพย์ที่ไม่มีอายุการใช้งานที่แน่นอน กลุ่มบริษัทและบริษัท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ที่คาดว่าจะได้รับคืนของสินทรัพย์</w:t>
      </w:r>
    </w:p>
    <w:p w14:paraId="0E63DFF9" w14:textId="70C2C762" w:rsidR="00FE0B9D" w:rsidRPr="0078362B" w:rsidRDefault="00FA46D0" w:rsidP="00437FE4">
      <w:pPr>
        <w:spacing w:before="240"/>
        <w:ind w:left="2160" w:hanging="900"/>
        <w:jc w:val="thaiDistribute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lang w:val="en-US"/>
        </w:rPr>
        <w:t>3</w:t>
      </w:r>
      <w:r w:rsidR="00FE0B9D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21</w:t>
      </w:r>
      <w:r w:rsidR="00FE0B9D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FE0B9D" w:rsidRPr="0078362B">
        <w:rPr>
          <w:rFonts w:asciiTheme="majorBidi" w:hAnsiTheme="majorBidi" w:cstheme="majorBidi"/>
          <w:lang w:val="en-US"/>
        </w:rPr>
        <w:tab/>
      </w:r>
      <w:r w:rsidR="00FE0B9D" w:rsidRPr="0078362B">
        <w:rPr>
          <w:rFonts w:asciiTheme="majorBidi" w:hAnsiTheme="majorBidi" w:cstheme="majorBidi"/>
          <w:cs/>
          <w:lang w:val="en-US"/>
        </w:rPr>
        <w:t>แหล่งข้อมูลสำคัญเกี่ยวกับความไม่แน่นอนของการประมาณการ</w:t>
      </w:r>
    </w:p>
    <w:p w14:paraId="28941120" w14:textId="77777777" w:rsidR="00FE0B9D" w:rsidRPr="0078362B" w:rsidRDefault="00FE0B9D" w:rsidP="00437FE4">
      <w:pPr>
        <w:ind w:left="2160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กลุ่มบริ</w:t>
      </w:r>
      <w:r w:rsidR="00912AC7" w:rsidRPr="0078362B">
        <w:rPr>
          <w:rFonts w:asciiTheme="majorBidi" w:hAnsiTheme="majorBidi" w:cstheme="majorBidi"/>
          <w:cs/>
          <w:lang w:val="en-US"/>
        </w:rPr>
        <w:t>ษัทและบริษัทมีประมาณการทางบัญชี</w:t>
      </w:r>
      <w:r w:rsidRPr="0078362B">
        <w:rPr>
          <w:rFonts w:asciiTheme="majorBidi" w:hAnsiTheme="majorBidi" w:cstheme="majorBidi"/>
          <w:cs/>
          <w:lang w:val="en-US"/>
        </w:rPr>
        <w:t>ซึ่งใช้ข้อสมมติฐานที่เกี่ยวข้องกับ</w:t>
      </w:r>
      <w:r w:rsidRPr="0078362B">
        <w:rPr>
          <w:rFonts w:asciiTheme="majorBidi" w:hAnsiTheme="majorBidi" w:cstheme="majorBidi"/>
          <w:spacing w:val="-8"/>
          <w:cs/>
          <w:lang w:val="en-US"/>
        </w:rPr>
        <w:t>เหตุการณ์ในอนาคต ถึงแม้ว่าการประมาณการของผู้บริหารได้พิจารณาอย่างสมเหตุสมผล</w:t>
      </w:r>
      <w:r w:rsidRPr="0078362B">
        <w:rPr>
          <w:rFonts w:asciiTheme="majorBidi" w:hAnsiTheme="majorBidi" w:cstheme="majorBidi"/>
          <w:spacing w:val="-6"/>
          <w:cs/>
          <w:lang w:val="en-US"/>
        </w:rPr>
        <w:t xml:space="preserve">ภายใต้เหตุการณ์ ณ ขณะนั้น ผลที่เกิดขึ้นจริงอาจมีความแตกต่างไปจากประมาณการนั้น </w:t>
      </w:r>
      <w:r w:rsidRPr="0078362B">
        <w:rPr>
          <w:rFonts w:asciiTheme="majorBidi" w:hAnsiTheme="majorBidi" w:cstheme="majorBidi"/>
          <w:cs/>
          <w:lang w:val="en-US"/>
        </w:rPr>
        <w:t>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5361BEE8" w14:textId="5F00CFDA" w:rsidR="00E351C6" w:rsidRPr="0078362B" w:rsidRDefault="00E351C6" w:rsidP="00437FE4">
      <w:pPr>
        <w:ind w:left="2610" w:hanging="450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spacing w:val="-2"/>
          <w:lang w:val="en-US"/>
        </w:rPr>
        <w:t>(</w:t>
      </w:r>
      <w:r w:rsidR="00FA46D0" w:rsidRPr="00FA46D0">
        <w:rPr>
          <w:rFonts w:asciiTheme="majorBidi" w:hAnsiTheme="majorBidi" w:cstheme="majorBidi"/>
          <w:spacing w:val="-2"/>
          <w:lang w:val="en-US"/>
        </w:rPr>
        <w:t>1</w:t>
      </w:r>
      <w:r w:rsidRPr="0078362B">
        <w:rPr>
          <w:rFonts w:asciiTheme="majorBidi" w:hAnsiTheme="majorBidi" w:cstheme="majorBidi"/>
          <w:spacing w:val="-2"/>
          <w:lang w:val="en-US"/>
        </w:rPr>
        <w:t>)</w:t>
      </w:r>
      <w:r w:rsidRPr="0078362B">
        <w:rPr>
          <w:rFonts w:asciiTheme="majorBidi" w:hAnsiTheme="majorBidi" w:cstheme="majorBidi"/>
          <w:spacing w:val="-2"/>
          <w:lang w:val="en-US"/>
        </w:rPr>
        <w:tab/>
      </w:r>
      <w:r w:rsidRPr="0078362B">
        <w:rPr>
          <w:rFonts w:asciiTheme="majorBidi" w:hAnsiTheme="majorBidi" w:cstheme="majorBidi"/>
          <w:sz w:val="24"/>
          <w:cs/>
        </w:rPr>
        <w:t>การวัดมูลค่ายุติธรรมและกระบวนการประเมินมูลค่า</w:t>
      </w:r>
    </w:p>
    <w:p w14:paraId="67E5B2A7" w14:textId="5F1873F0" w:rsidR="006B6A19" w:rsidRPr="0078362B" w:rsidRDefault="006B6A19" w:rsidP="00437FE4">
      <w:pPr>
        <w:ind w:left="2610"/>
        <w:jc w:val="thaiDistribute"/>
        <w:outlineLvl w:val="0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กลุ่มบริษัทและบริษัทใช้ข้อมูลในตลาดที่สามารถสังเกตได้ในการประมาณ</w:t>
      </w:r>
      <w:r w:rsidRPr="0078362B">
        <w:rPr>
          <w:rFonts w:asciiTheme="majorBidi" w:hAnsiTheme="majorBidi" w:cstheme="majorBidi"/>
          <w:spacing w:val="-6"/>
          <w:cs/>
          <w:lang w:val="en-US"/>
        </w:rPr>
        <w:t>มูลค่ายุติธรรมของรายการสินทรัพย์หรือหนี้สิน กรณีที่ข้อมูลระดับ</w:t>
      </w:r>
      <w:r w:rsidR="00A46716" w:rsidRPr="0078362B">
        <w:rPr>
          <w:rFonts w:asciiTheme="majorBidi" w:hAnsiTheme="majorBidi" w:cstheme="majorBidi"/>
          <w:spacing w:val="-6"/>
          <w:cs/>
          <w:lang w:val="en-US"/>
        </w:rPr>
        <w:t>ที่</w:t>
      </w:r>
      <w:r w:rsidRPr="0078362B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pacing w:val="-6"/>
          <w:lang w:val="en-US"/>
        </w:rPr>
        <w:t>1</w:t>
      </w:r>
      <w:r w:rsidRPr="0078362B">
        <w:rPr>
          <w:rFonts w:asciiTheme="majorBidi" w:hAnsiTheme="majorBidi" w:cstheme="majorBidi"/>
          <w:spacing w:val="-6"/>
          <w:cs/>
          <w:lang w:val="en-US"/>
        </w:rPr>
        <w:t xml:space="preserve"> ไม่สามารถหาได้ กลุ่มบริษัทและบริษัทจะว่าจ้างผู้ประเมินมูลค่าภายนอกที่ได้รับการรับรอง</w:t>
      </w:r>
      <w:r w:rsidRPr="0078362B">
        <w:rPr>
          <w:rFonts w:asciiTheme="majorBidi" w:hAnsiTheme="majorBidi" w:cstheme="majorBidi"/>
          <w:cs/>
          <w:lang w:val="en-US"/>
        </w:rPr>
        <w:t>มาเป็นผู้ประเมินมูลค่า เพื่อกำหนดเทคนิคการประเมินมูลค่าที่เหมาะสมรวมทั้งข้อมูลที่จะต้องใช้</w:t>
      </w:r>
    </w:p>
    <w:p w14:paraId="7203B1D7" w14:textId="6CAEAABC" w:rsidR="002C4091" w:rsidRPr="0078362B" w:rsidRDefault="006B6A19" w:rsidP="00437FE4">
      <w:pPr>
        <w:spacing w:before="240"/>
        <w:ind w:left="2610"/>
        <w:jc w:val="thaiDistribute"/>
        <w:outlineLvl w:val="0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 xml:space="preserve"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ได้เปิดเผยไว้ในหมายเหตุประกอบงบการเงินข้อ </w:t>
      </w:r>
      <w:r w:rsidR="00FA46D0" w:rsidRPr="00FA46D0">
        <w:rPr>
          <w:rFonts w:asciiTheme="majorBidi" w:hAnsiTheme="majorBidi" w:cstheme="majorBidi"/>
          <w:lang w:val="en-US"/>
        </w:rPr>
        <w:t>32</w:t>
      </w:r>
      <w:r w:rsidR="00402C21" w:rsidRPr="0078362B">
        <w:rPr>
          <w:rFonts w:asciiTheme="majorBidi" w:hAnsiTheme="majorBidi" w:cstheme="majorBidi"/>
          <w:lang w:val="en-US"/>
        </w:rPr>
        <w:t>.</w:t>
      </w:r>
      <w:r w:rsidR="00FA46D0" w:rsidRPr="00FA46D0">
        <w:rPr>
          <w:rFonts w:asciiTheme="majorBidi" w:hAnsiTheme="majorBidi" w:cstheme="majorBidi"/>
          <w:lang w:val="en-US"/>
        </w:rPr>
        <w:t>4</w:t>
      </w:r>
    </w:p>
    <w:p w14:paraId="12CA8B01" w14:textId="6A727504" w:rsidR="00E351C6" w:rsidRPr="0078362B" w:rsidRDefault="00E351C6" w:rsidP="00437FE4">
      <w:pPr>
        <w:spacing w:before="240"/>
        <w:ind w:left="2610" w:hanging="45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78362B">
        <w:rPr>
          <w:rFonts w:asciiTheme="majorBidi" w:hAnsiTheme="majorBidi" w:cstheme="majorBidi"/>
          <w:spacing w:val="-2"/>
          <w:lang w:val="en-US"/>
        </w:rPr>
        <w:t>(</w:t>
      </w:r>
      <w:r w:rsidR="00FA46D0" w:rsidRPr="00FA46D0">
        <w:rPr>
          <w:rFonts w:asciiTheme="majorBidi" w:hAnsiTheme="majorBidi" w:cstheme="majorBidi"/>
          <w:spacing w:val="-2"/>
          <w:lang w:val="en-US"/>
        </w:rPr>
        <w:t>2</w:t>
      </w:r>
      <w:r w:rsidRPr="0078362B">
        <w:rPr>
          <w:rFonts w:asciiTheme="majorBidi" w:hAnsiTheme="majorBidi" w:cstheme="majorBidi"/>
          <w:spacing w:val="-2"/>
          <w:lang w:val="en-US"/>
        </w:rPr>
        <w:t>)</w:t>
      </w:r>
      <w:r w:rsidRPr="0078362B">
        <w:rPr>
          <w:rFonts w:asciiTheme="majorBidi" w:hAnsiTheme="majorBidi" w:cstheme="majorBidi"/>
          <w:spacing w:val="-2"/>
          <w:lang w:val="en-US"/>
        </w:rPr>
        <w:tab/>
      </w:r>
      <w:r w:rsidRPr="0078362B">
        <w:rPr>
          <w:rFonts w:asciiTheme="majorBidi" w:hAnsiTheme="majorBidi" w:cstheme="majorBidi"/>
          <w:color w:val="000000"/>
          <w:cs/>
        </w:rPr>
        <w:t>การประเมินมูลค่ายุติธรรมของอสังหาริมทรัพย์เพื่อการลงทุน</w:t>
      </w:r>
    </w:p>
    <w:p w14:paraId="7F436F9D" w14:textId="77777777" w:rsidR="00E351C6" w:rsidRPr="0078362B" w:rsidRDefault="00E351C6" w:rsidP="00437FE4">
      <w:pPr>
        <w:spacing w:after="240"/>
        <w:ind w:left="2610" w:right="29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78362B">
        <w:rPr>
          <w:rFonts w:asciiTheme="majorBidi" w:hAnsiTheme="majorBidi" w:cstheme="majorBidi"/>
          <w:color w:val="000000"/>
          <w:spacing w:val="-4"/>
          <w:cs/>
        </w:rPr>
        <w:t>มูลค่ายุติธรรมของอสังหาริมทรัพย์เพื่อการลงทุนของกลุ่มบริษัทประเมินโดยใช้ผู้ประเมินราคาอิสระ ซึ่งใช้วิธีประมาณการกระแสเงินสดคิดลดโดยพิจารณาจากรายได้ (</w:t>
      </w:r>
      <w:proofErr w:type="spellStart"/>
      <w:r w:rsidRPr="0078362B">
        <w:rPr>
          <w:rFonts w:asciiTheme="majorBidi" w:hAnsiTheme="majorBidi" w:cstheme="majorBidi"/>
          <w:color w:val="000000"/>
          <w:spacing w:val="-4"/>
          <w:cs/>
        </w:rPr>
        <w:t>Income</w:t>
      </w:r>
      <w:proofErr w:type="spellEnd"/>
      <w:r w:rsidRPr="0078362B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proofErr w:type="spellStart"/>
      <w:r w:rsidRPr="0078362B">
        <w:rPr>
          <w:rFonts w:asciiTheme="majorBidi" w:hAnsiTheme="majorBidi" w:cstheme="majorBidi"/>
          <w:color w:val="000000"/>
          <w:spacing w:val="-4"/>
          <w:cs/>
        </w:rPr>
        <w:t>Approach</w:t>
      </w:r>
      <w:proofErr w:type="spellEnd"/>
      <w:r w:rsidRPr="0078362B">
        <w:rPr>
          <w:rFonts w:asciiTheme="majorBidi" w:hAnsiTheme="majorBidi" w:cstheme="majorBidi"/>
          <w:color w:val="000000"/>
          <w:spacing w:val="-4"/>
          <w:cs/>
        </w:rPr>
        <w:t>) ข้อสมมติฐาน</w:t>
      </w:r>
      <w:r w:rsidRPr="0078362B">
        <w:rPr>
          <w:rFonts w:asciiTheme="majorBidi" w:hAnsiTheme="majorBidi" w:cstheme="majorBidi"/>
          <w:color w:val="000000"/>
          <w:spacing w:val="2"/>
          <w:cs/>
        </w:rPr>
        <w:t xml:space="preserve">หลักที่ใช้ในการประเมินราคาประกอบด้วย ประมาณการรายได้ และอัตราคิดลด </w:t>
      </w:r>
    </w:p>
    <w:p w14:paraId="32845CA1" w14:textId="77777777" w:rsidR="00191135" w:rsidRPr="0078362B" w:rsidRDefault="001911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lang w:val="en-US"/>
        </w:rPr>
      </w:pPr>
      <w:r w:rsidRPr="0078362B">
        <w:rPr>
          <w:rFonts w:asciiTheme="majorBidi" w:hAnsiTheme="majorBidi" w:cstheme="majorBidi"/>
          <w:spacing w:val="-2"/>
          <w:lang w:val="en-US"/>
        </w:rPr>
        <w:br w:type="page"/>
      </w:r>
    </w:p>
    <w:p w14:paraId="6952C797" w14:textId="4E918BF9" w:rsidR="00E351C6" w:rsidRPr="0078362B" w:rsidRDefault="00BA3A1B" w:rsidP="00437FE4">
      <w:pPr>
        <w:spacing w:before="240"/>
        <w:ind w:left="2610" w:hanging="450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78362B">
        <w:rPr>
          <w:rFonts w:asciiTheme="majorBidi" w:hAnsiTheme="majorBidi" w:cstheme="majorBidi"/>
          <w:spacing w:val="-2"/>
          <w:lang w:val="en-US"/>
        </w:rPr>
        <w:lastRenderedPageBreak/>
        <w:t>(</w:t>
      </w:r>
      <w:r w:rsidR="00FA46D0" w:rsidRPr="00FA46D0">
        <w:rPr>
          <w:rFonts w:asciiTheme="majorBidi" w:hAnsiTheme="majorBidi" w:cstheme="majorBidi"/>
          <w:spacing w:val="-2"/>
          <w:lang w:val="en-US"/>
        </w:rPr>
        <w:t>3</w:t>
      </w:r>
      <w:r w:rsidRPr="0078362B">
        <w:rPr>
          <w:rFonts w:asciiTheme="majorBidi" w:hAnsiTheme="majorBidi" w:cstheme="majorBidi"/>
          <w:spacing w:val="-2"/>
          <w:lang w:val="en-US"/>
        </w:rPr>
        <w:t>)</w:t>
      </w:r>
      <w:r w:rsidRPr="0078362B">
        <w:rPr>
          <w:rFonts w:asciiTheme="majorBidi" w:hAnsiTheme="majorBidi" w:cstheme="majorBidi"/>
          <w:spacing w:val="-2"/>
          <w:lang w:val="en-US"/>
        </w:rPr>
        <w:tab/>
      </w:r>
      <w:r w:rsidR="00E351C6" w:rsidRPr="0078362B">
        <w:rPr>
          <w:rFonts w:asciiTheme="majorBidi" w:hAnsiTheme="majorBidi" w:cstheme="majorBidi"/>
          <w:spacing w:val="-2"/>
          <w:cs/>
          <w:lang w:val="en-US"/>
        </w:rPr>
        <w:t>การ</w:t>
      </w:r>
      <w:r w:rsidR="00E351C6" w:rsidRPr="0078362B">
        <w:rPr>
          <w:rFonts w:asciiTheme="majorBidi" w:hAnsiTheme="majorBidi" w:cstheme="majorBidi"/>
          <w:color w:val="000000"/>
          <w:cs/>
        </w:rPr>
        <w:t>คำนวณ</w:t>
      </w:r>
      <w:r w:rsidR="00E351C6" w:rsidRPr="0078362B">
        <w:rPr>
          <w:rFonts w:asciiTheme="majorBidi" w:hAnsiTheme="majorBidi" w:cstheme="majorBidi"/>
          <w:color w:val="000000"/>
          <w:spacing w:val="-4"/>
          <w:cs/>
        </w:rPr>
        <w:t>มูลค่าที่คาดว่าจะได้รับคืน</w:t>
      </w:r>
    </w:p>
    <w:p w14:paraId="27BFED2F" w14:textId="77777777" w:rsidR="00E351C6" w:rsidRPr="0078362B" w:rsidRDefault="00E351C6" w:rsidP="00437FE4">
      <w:pPr>
        <w:ind w:left="2610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olor w:val="000000"/>
          <w:spacing w:val="-4"/>
          <w:cs/>
        </w:rPr>
        <w:t>ใน</w:t>
      </w:r>
      <w:r w:rsidRPr="0078362B">
        <w:rPr>
          <w:rFonts w:asciiTheme="majorBidi" w:hAnsiTheme="majorBidi" w:cstheme="majorBidi"/>
          <w:color w:val="000000"/>
          <w:cs/>
        </w:rPr>
        <w:t>การ</w:t>
      </w:r>
      <w:r w:rsidRPr="0078362B">
        <w:rPr>
          <w:rFonts w:asciiTheme="majorBidi" w:hAnsiTheme="majorBidi" w:cstheme="majorBidi"/>
          <w:color w:val="000000"/>
          <w:spacing w:val="-4"/>
          <w:cs/>
        </w:rPr>
        <w:t>คำนวณมูลค่าที่คาดว่าจะได้รับคืนผู้บริหารของกลุ่มบริษัท</w:t>
      </w:r>
      <w:r w:rsidR="00BA3A1B" w:rsidRPr="0078362B">
        <w:rPr>
          <w:rFonts w:asciiTheme="majorBidi" w:hAnsiTheme="majorBidi" w:cstheme="majorBidi"/>
          <w:color w:val="000000"/>
          <w:spacing w:val="-4"/>
          <w:cs/>
        </w:rPr>
        <w:t>และบริษัท</w:t>
      </w:r>
      <w:r w:rsidRPr="0078362B">
        <w:rPr>
          <w:rFonts w:asciiTheme="majorBidi" w:hAnsiTheme="majorBidi" w:cstheme="majorBidi"/>
          <w:color w:val="000000"/>
          <w:spacing w:val="4"/>
          <w:cs/>
        </w:rPr>
        <w:t>ประมาณการกระแสเงินสดที่จะได้รับในอนาคตจะคิดลดเป็นมูลค่าปัจจุบัน</w:t>
      </w:r>
      <w:r w:rsidRPr="0078362B">
        <w:rPr>
          <w:rFonts w:asciiTheme="majorBidi" w:hAnsiTheme="majorBidi" w:cstheme="majorBidi"/>
          <w:color w:val="000000"/>
          <w:cs/>
        </w:rPr>
        <w:t>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</w:t>
      </w:r>
      <w:r w:rsidRPr="0078362B">
        <w:rPr>
          <w:rFonts w:asciiTheme="majorBidi" w:hAnsiTheme="majorBidi" w:cstheme="majorBidi"/>
          <w:color w:val="000000"/>
          <w:spacing w:val="-4"/>
          <w:cs/>
        </w:rPr>
        <w:t>สินทรัพย์ที่ไม่ก่อให้เกิดกระแสเงินสดรับโดยอิสระจากสินทรัพย์อื่น จะพิจารณา</w:t>
      </w:r>
      <w:r w:rsidRPr="0078362B">
        <w:rPr>
          <w:rFonts w:asciiTheme="majorBidi" w:hAnsiTheme="majorBidi" w:cstheme="majorBidi"/>
          <w:color w:val="000000"/>
          <w:spacing w:val="-8"/>
          <w:cs/>
        </w:rPr>
        <w:t>มูลค่าที่คาดว่าจะได้รับคืนรวมกับหน่วยสินทรัพย์ที่ก่อให้เกิดเงินสดที่สินทรัพย์นั้น</w:t>
      </w:r>
      <w:r w:rsidRPr="0078362B">
        <w:rPr>
          <w:rFonts w:asciiTheme="majorBidi" w:hAnsiTheme="majorBidi" w:cstheme="majorBidi"/>
          <w:color w:val="000000"/>
          <w:cs/>
        </w:rPr>
        <w:t>เกี่ยวข้องด้วย</w:t>
      </w:r>
    </w:p>
    <w:p w14:paraId="08FAEB2F" w14:textId="339E9DB2" w:rsidR="00BA3A1B" w:rsidRPr="0078362B" w:rsidRDefault="00C37685" w:rsidP="00191135">
      <w:pPr>
        <w:spacing w:before="200"/>
        <w:ind w:left="2606" w:hanging="446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spacing w:val="-2"/>
          <w:lang w:val="en-US"/>
        </w:rPr>
        <w:t xml:space="preserve"> </w:t>
      </w:r>
      <w:r w:rsidR="00BA3A1B" w:rsidRPr="0078362B">
        <w:rPr>
          <w:rFonts w:asciiTheme="majorBidi" w:hAnsiTheme="majorBidi" w:cstheme="majorBidi"/>
          <w:spacing w:val="-2"/>
          <w:lang w:val="en-US"/>
        </w:rPr>
        <w:t>(</w:t>
      </w:r>
      <w:r w:rsidR="00FA46D0" w:rsidRPr="00FA46D0">
        <w:rPr>
          <w:rFonts w:asciiTheme="majorBidi" w:hAnsiTheme="majorBidi" w:cstheme="majorBidi"/>
          <w:spacing w:val="-2"/>
          <w:lang w:val="en-US"/>
        </w:rPr>
        <w:t>4</w:t>
      </w:r>
      <w:r w:rsidR="00BA3A1B" w:rsidRPr="0078362B">
        <w:rPr>
          <w:rFonts w:asciiTheme="majorBidi" w:hAnsiTheme="majorBidi" w:cstheme="majorBidi"/>
          <w:spacing w:val="-2"/>
          <w:lang w:val="en-US"/>
        </w:rPr>
        <w:t>)</w:t>
      </w:r>
      <w:r w:rsidR="00BA3A1B" w:rsidRPr="0078362B">
        <w:rPr>
          <w:rFonts w:asciiTheme="majorBidi" w:hAnsiTheme="majorBidi" w:cstheme="majorBidi"/>
          <w:spacing w:val="-2"/>
          <w:lang w:val="en-US"/>
        </w:rPr>
        <w:tab/>
      </w:r>
      <w:r w:rsidR="00BA3A1B" w:rsidRPr="0078362B">
        <w:rPr>
          <w:rFonts w:asciiTheme="majorBidi" w:hAnsiTheme="majorBidi" w:cstheme="majorBidi"/>
          <w:spacing w:val="-2"/>
          <w:cs/>
          <w:lang w:val="en-US"/>
        </w:rPr>
        <w:t>การ</w:t>
      </w:r>
      <w:r w:rsidR="00BA3A1B" w:rsidRPr="0078362B">
        <w:rPr>
          <w:rFonts w:asciiTheme="majorBidi" w:hAnsiTheme="majorBidi" w:cstheme="majorBidi"/>
          <w:cs/>
          <w:lang w:val="en-US"/>
        </w:rPr>
        <w:t>ด้อยค่าของค่าความนิยม</w:t>
      </w:r>
    </w:p>
    <w:p w14:paraId="1D1D2C03" w14:textId="77777777" w:rsidR="00BA3A1B" w:rsidRPr="0078362B" w:rsidRDefault="00BA3A1B" w:rsidP="00437FE4">
      <w:pPr>
        <w:ind w:left="2610"/>
        <w:jc w:val="thaiDistribute"/>
        <w:outlineLvl w:val="0"/>
        <w:rPr>
          <w:rFonts w:asciiTheme="majorBidi" w:hAnsiTheme="majorBidi" w:cstheme="majorBidi"/>
          <w:b/>
          <w:bCs/>
          <w:snapToGrid w:val="0"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การประเมินการด้อยค่าของค่าความนิยมจำเป็นต้องใช้การประมาณการมูลค่า</w:t>
      </w:r>
      <w:r w:rsidRPr="0078362B">
        <w:rPr>
          <w:rFonts w:asciiTheme="majorBidi" w:hAnsiTheme="majorBidi" w:cstheme="majorBidi"/>
          <w:spacing w:val="-6"/>
          <w:cs/>
          <w:lang w:val="en-US"/>
        </w:rPr>
        <w:t>จากการใช้ของหน่วยสินทรัพย์ที่ก่อให้เกิดเงินสดซึ่งมีการปันส่วนค่าความนิยมให้</w:t>
      </w:r>
      <w:r w:rsidRPr="0078362B">
        <w:rPr>
          <w:rFonts w:asciiTheme="majorBidi" w:hAnsiTheme="majorBidi" w:cstheme="majorBidi"/>
          <w:spacing w:val="-8"/>
          <w:cs/>
          <w:lang w:val="en-US"/>
        </w:rPr>
        <w:t>ในการคำนวณมูลค่าจากการใช้นั้น ผู้บริหารของกลุ่มบริษัทและบริษัทได้ประมาณ</w:t>
      </w:r>
      <w:r w:rsidRPr="0078362B">
        <w:rPr>
          <w:rFonts w:asciiTheme="majorBidi" w:hAnsiTheme="majorBidi" w:cstheme="majorBidi"/>
          <w:spacing w:val="-4"/>
          <w:cs/>
          <w:lang w:val="en-US"/>
        </w:rPr>
        <w:t>กระแสเงินสดในอนาคตที่คาดว่าจะได้รับจากหน่วยสินทรัพย์ที่ก่อให้เกิดเงินสด</w:t>
      </w:r>
      <w:r w:rsidRPr="0078362B">
        <w:rPr>
          <w:rFonts w:asciiTheme="majorBidi" w:hAnsiTheme="majorBidi" w:cstheme="majorBidi"/>
          <w:cs/>
          <w:lang w:val="en-US"/>
        </w:rPr>
        <w:t>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</w:p>
    <w:p w14:paraId="032E42F0" w14:textId="17CCDC54" w:rsidR="00FE0B9D" w:rsidRPr="0078362B" w:rsidRDefault="00FA46D0" w:rsidP="00191135">
      <w:pPr>
        <w:spacing w:before="320"/>
        <w:ind w:left="547" w:hanging="547"/>
        <w:rPr>
          <w:rFonts w:asciiTheme="majorBidi" w:hAnsiTheme="majorBidi" w:cstheme="majorBidi"/>
          <w:b/>
          <w:bCs/>
          <w:snapToGrid w:val="0"/>
          <w:cs/>
        </w:rPr>
      </w:pPr>
      <w:r w:rsidRPr="00FA46D0">
        <w:rPr>
          <w:rFonts w:asciiTheme="majorBidi" w:hAnsiTheme="majorBidi" w:cstheme="majorBidi"/>
          <w:b/>
          <w:bCs/>
          <w:snapToGrid w:val="0"/>
          <w:lang w:val="en-US"/>
        </w:rPr>
        <w:t>4</w:t>
      </w:r>
      <w:r w:rsidR="00FE0B9D" w:rsidRPr="0078362B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FE0B9D" w:rsidRPr="0078362B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FE0B9D" w:rsidRPr="0078362B">
        <w:rPr>
          <w:rFonts w:asciiTheme="majorBidi" w:hAnsiTheme="majorBidi" w:cstheme="majorBidi"/>
          <w:b/>
          <w:bCs/>
          <w:snapToGrid w:val="0"/>
          <w:cs/>
          <w:lang w:val="en-US"/>
        </w:rPr>
        <w:t>การเปิดเผย</w:t>
      </w:r>
      <w:r w:rsidR="00FE0B9D" w:rsidRPr="0078362B">
        <w:rPr>
          <w:rFonts w:asciiTheme="majorBidi" w:hAnsiTheme="majorBidi" w:cstheme="majorBidi"/>
          <w:b/>
          <w:bCs/>
          <w:snapToGrid w:val="0"/>
          <w:cs/>
        </w:rPr>
        <w:t>ข้อมูลเพิ่มเติมเกี่ยวกับกระแสเงินสด</w:t>
      </w:r>
    </w:p>
    <w:p w14:paraId="20CAAE7B" w14:textId="45D38A93" w:rsidR="00FE0B9D" w:rsidRPr="0078362B" w:rsidRDefault="00FA46D0" w:rsidP="00437FE4">
      <w:pPr>
        <w:tabs>
          <w:tab w:val="left" w:pos="1080"/>
        </w:tabs>
        <w:ind w:left="547" w:right="-86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4</w:t>
      </w:r>
      <w:r w:rsidR="00E1093B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E1093B" w:rsidRPr="0078362B">
        <w:rPr>
          <w:rFonts w:asciiTheme="majorBidi" w:hAnsiTheme="majorBidi" w:cstheme="majorBidi"/>
          <w:cs/>
        </w:rPr>
        <w:tab/>
      </w:r>
      <w:r w:rsidR="00FE0B9D" w:rsidRPr="0078362B">
        <w:rPr>
          <w:rFonts w:asciiTheme="majorBidi" w:hAnsiTheme="majorBidi" w:cstheme="majorBidi"/>
          <w:cs/>
        </w:rPr>
        <w:t xml:space="preserve">รายการที่ไม่เกี่ยวข้องกับเงินสด ณ วันที่ </w:t>
      </w:r>
      <w:r w:rsidRPr="00FA46D0">
        <w:rPr>
          <w:rFonts w:asciiTheme="majorBidi" w:hAnsiTheme="majorBidi" w:cstheme="majorBidi"/>
          <w:lang w:val="en-US"/>
        </w:rPr>
        <w:t>31</w:t>
      </w:r>
      <w:r w:rsidR="00FE0B9D" w:rsidRPr="0078362B">
        <w:rPr>
          <w:rFonts w:asciiTheme="majorBidi" w:hAnsiTheme="majorBidi" w:cstheme="majorBidi"/>
          <w:cs/>
        </w:rPr>
        <w:t xml:space="preserve"> ธันวาคม มีดังนี้</w:t>
      </w:r>
    </w:p>
    <w:p w14:paraId="1A946E7E" w14:textId="1C013D9A" w:rsidR="00FE0B9D" w:rsidRPr="0078362B" w:rsidRDefault="00FA46D0" w:rsidP="00437FE4">
      <w:pPr>
        <w:tabs>
          <w:tab w:val="left" w:pos="1710"/>
          <w:tab w:val="left" w:pos="1890"/>
        </w:tabs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lang w:val="en-US"/>
        </w:rPr>
        <w:t>4</w:t>
      </w:r>
      <w:r w:rsidR="00FE0B9D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E1093B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FE0B9D" w:rsidRPr="0078362B">
        <w:rPr>
          <w:rFonts w:asciiTheme="majorBidi" w:hAnsiTheme="majorBidi" w:cstheme="majorBidi"/>
          <w:lang w:val="en-US"/>
        </w:rPr>
        <w:tab/>
      </w:r>
      <w:r w:rsidR="00FE0B9D" w:rsidRPr="0078362B">
        <w:rPr>
          <w:rFonts w:asciiTheme="majorBidi" w:hAnsiTheme="majorBidi" w:cstheme="majorBidi"/>
          <w:cs/>
        </w:rPr>
        <w:t xml:space="preserve">เจ้าหนี้ค่าซื้อสินทรัพย์ถาวร </w:t>
      </w:r>
    </w:p>
    <w:p w14:paraId="4B5F9F08" w14:textId="77777777" w:rsidR="00FE0B9D" w:rsidRPr="0078362B" w:rsidRDefault="00FE0B9D" w:rsidP="00437FE4">
      <w:pPr>
        <w:ind w:left="1181" w:right="-115" w:hanging="634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78362B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35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260"/>
        <w:gridCol w:w="90"/>
        <w:gridCol w:w="1170"/>
        <w:gridCol w:w="90"/>
        <w:gridCol w:w="1152"/>
      </w:tblGrid>
      <w:tr w:rsidR="00FE0B9D" w:rsidRPr="0078362B" w14:paraId="5E07DE8E" w14:textId="77777777" w:rsidTr="00681E40">
        <w:trPr>
          <w:trHeight w:val="20"/>
        </w:trPr>
        <w:tc>
          <w:tcPr>
            <w:tcW w:w="3240" w:type="dxa"/>
          </w:tcPr>
          <w:p w14:paraId="2E64C5C8" w14:textId="77777777" w:rsidR="00FE0B9D" w:rsidRPr="0078362B" w:rsidRDefault="00FE0B9D" w:rsidP="00437FE4">
            <w:pPr>
              <w:tabs>
                <w:tab w:val="left" w:pos="1440"/>
              </w:tabs>
              <w:spacing w:line="340" w:lineRule="exact"/>
              <w:ind w:left="9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6B045542" w14:textId="77777777" w:rsidR="00FE0B9D" w:rsidRPr="0078362B" w:rsidRDefault="00FE0B9D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047A962" w14:textId="77777777" w:rsidR="00FE0B9D" w:rsidRPr="0078362B" w:rsidRDefault="00FE0B9D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7839D75C" w14:textId="77777777" w:rsidR="00FE0B9D" w:rsidRPr="0078362B" w:rsidRDefault="00FE0B9D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0B9D" w:rsidRPr="0078362B" w14:paraId="00EF9034" w14:textId="77777777" w:rsidTr="00681E40">
        <w:trPr>
          <w:trHeight w:val="20"/>
        </w:trPr>
        <w:tc>
          <w:tcPr>
            <w:tcW w:w="3240" w:type="dxa"/>
          </w:tcPr>
          <w:p w14:paraId="6EF1CA6B" w14:textId="77777777" w:rsidR="00FE0B9D" w:rsidRPr="0078362B" w:rsidRDefault="00FE0B9D" w:rsidP="00437FE4">
            <w:pPr>
              <w:tabs>
                <w:tab w:val="left" w:pos="1440"/>
              </w:tabs>
              <w:spacing w:line="340" w:lineRule="exact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CEF6D19" w14:textId="52B53E37" w:rsidR="00FE0B9D" w:rsidRPr="0078362B" w:rsidRDefault="00FA46D0" w:rsidP="00437FE4">
            <w:pPr>
              <w:spacing w:line="340" w:lineRule="exact"/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1839263C" w14:textId="77777777" w:rsidR="00FE0B9D" w:rsidRPr="0078362B" w:rsidRDefault="00FE0B9D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7C9094" w14:textId="169AD8B6" w:rsidR="00FE0B9D" w:rsidRPr="0078362B" w:rsidRDefault="00FA46D0" w:rsidP="00437FE4">
            <w:pPr>
              <w:spacing w:line="340" w:lineRule="exact"/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14:paraId="3CC3743A" w14:textId="77777777" w:rsidR="00FE0B9D" w:rsidRPr="0078362B" w:rsidRDefault="00FE0B9D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4EB594" w14:textId="21B5F9DE" w:rsidR="00FE0B9D" w:rsidRPr="0078362B" w:rsidRDefault="00FA46D0" w:rsidP="00437FE4">
            <w:pPr>
              <w:spacing w:line="340" w:lineRule="exact"/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3398C6CF" w14:textId="77777777" w:rsidR="00FE0B9D" w:rsidRPr="0078362B" w:rsidRDefault="00FE0B9D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70FB717" w14:textId="6547566D" w:rsidR="00FE0B9D" w:rsidRPr="0078362B" w:rsidRDefault="00FA46D0" w:rsidP="00437FE4">
            <w:pPr>
              <w:spacing w:line="340" w:lineRule="exact"/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</w:tr>
      <w:tr w:rsidR="00FE0B9D" w:rsidRPr="0078362B" w14:paraId="78B815E6" w14:textId="77777777" w:rsidTr="00681E40">
        <w:trPr>
          <w:trHeight w:val="20"/>
        </w:trPr>
        <w:tc>
          <w:tcPr>
            <w:tcW w:w="3240" w:type="dxa"/>
          </w:tcPr>
          <w:p w14:paraId="017BB9C4" w14:textId="77777777" w:rsidR="00FE0B9D" w:rsidRPr="0078362B" w:rsidRDefault="00FE0B9D" w:rsidP="00437FE4">
            <w:pPr>
              <w:tabs>
                <w:tab w:val="left" w:pos="1440"/>
              </w:tabs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260" w:type="dxa"/>
            <w:vAlign w:val="bottom"/>
          </w:tcPr>
          <w:p w14:paraId="02924164" w14:textId="77777777" w:rsidR="00FE0B9D" w:rsidRPr="0078362B" w:rsidRDefault="00FE0B9D" w:rsidP="00437FE4">
            <w:pPr>
              <w:tabs>
                <w:tab w:val="decimal" w:pos="1026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FE3463F" w14:textId="77777777" w:rsidR="00FE0B9D" w:rsidRPr="0078362B" w:rsidRDefault="00FE0B9D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D0AB0D5" w14:textId="77777777" w:rsidR="00FE0B9D" w:rsidRPr="0078362B" w:rsidRDefault="00FE0B9D" w:rsidP="00437FE4">
            <w:pPr>
              <w:tabs>
                <w:tab w:val="decimal" w:pos="1026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E2EA2DC" w14:textId="77777777" w:rsidR="00FE0B9D" w:rsidRPr="0078362B" w:rsidRDefault="00FE0B9D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E2AB6B4" w14:textId="77777777" w:rsidR="00FE0B9D" w:rsidRPr="0078362B" w:rsidRDefault="00FE0B9D" w:rsidP="00437FE4">
            <w:pPr>
              <w:tabs>
                <w:tab w:val="decimal" w:pos="1026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7AFD6B5" w14:textId="77777777" w:rsidR="00FE0B9D" w:rsidRPr="0078362B" w:rsidRDefault="00FE0B9D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4FCCA3E3" w14:textId="77777777" w:rsidR="00FE0B9D" w:rsidRPr="0078362B" w:rsidRDefault="00FE0B9D" w:rsidP="00437FE4">
            <w:pPr>
              <w:tabs>
                <w:tab w:val="decimal" w:pos="1026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123A3B" w:rsidRPr="0078362B" w14:paraId="647EC969" w14:textId="77777777" w:rsidTr="00FB336D">
        <w:trPr>
          <w:trHeight w:val="20"/>
        </w:trPr>
        <w:tc>
          <w:tcPr>
            <w:tcW w:w="3240" w:type="dxa"/>
          </w:tcPr>
          <w:p w14:paraId="492D21F9" w14:textId="73D7EC3B" w:rsidR="00123A3B" w:rsidRPr="0078362B" w:rsidRDefault="00123A3B" w:rsidP="00437FE4">
            <w:pPr>
              <w:tabs>
                <w:tab w:val="left" w:pos="1440"/>
              </w:tabs>
              <w:spacing w:line="340" w:lineRule="exact"/>
              <w:ind w:left="90" w:firstLine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7D2C64" w14:textId="42EB3D3F" w:rsidR="00123A3B" w:rsidRPr="0078362B" w:rsidRDefault="00FA46D0" w:rsidP="00437FE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860</w:t>
            </w:r>
            <w:r w:rsidR="00725BC4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206</w:t>
            </w:r>
          </w:p>
        </w:tc>
        <w:tc>
          <w:tcPr>
            <w:tcW w:w="90" w:type="dxa"/>
          </w:tcPr>
          <w:p w14:paraId="541CD77C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183A41C" w14:textId="566DB012" w:rsidR="00123A3B" w:rsidRPr="0078362B" w:rsidRDefault="00FA46D0" w:rsidP="00437FE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450</w:t>
            </w:r>
          </w:p>
        </w:tc>
        <w:tc>
          <w:tcPr>
            <w:tcW w:w="90" w:type="dxa"/>
          </w:tcPr>
          <w:p w14:paraId="623BADDF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8A2CD7" w14:textId="1EB64C3A" w:rsidR="00123A3B" w:rsidRPr="0078362B" w:rsidRDefault="00FA46D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767</w:t>
            </w:r>
            <w:r w:rsidR="00F00842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330</w:t>
            </w:r>
          </w:p>
        </w:tc>
        <w:tc>
          <w:tcPr>
            <w:tcW w:w="90" w:type="dxa"/>
          </w:tcPr>
          <w:p w14:paraId="1DE6EC01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3EF8A92C" w14:textId="061F4AFC" w:rsidR="00123A3B" w:rsidRPr="0078362B" w:rsidRDefault="00FA46D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450</w:t>
            </w:r>
          </w:p>
        </w:tc>
      </w:tr>
      <w:tr w:rsidR="00123A3B" w:rsidRPr="0078362B" w14:paraId="476508EA" w14:textId="77777777" w:rsidTr="00FB336D">
        <w:trPr>
          <w:trHeight w:val="20"/>
        </w:trPr>
        <w:tc>
          <w:tcPr>
            <w:tcW w:w="3240" w:type="dxa"/>
          </w:tcPr>
          <w:p w14:paraId="6F01A579" w14:textId="77777777" w:rsidR="00123A3B" w:rsidRPr="0078362B" w:rsidRDefault="00123A3B" w:rsidP="00437FE4">
            <w:pPr>
              <w:tabs>
                <w:tab w:val="left" w:pos="450"/>
              </w:tabs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ค่าซื้อสินทรัพย์ถาวร</w:t>
            </w:r>
          </w:p>
        </w:tc>
        <w:tc>
          <w:tcPr>
            <w:tcW w:w="1260" w:type="dxa"/>
            <w:shd w:val="clear" w:color="auto" w:fill="auto"/>
          </w:tcPr>
          <w:p w14:paraId="2D35F51D" w14:textId="7A97BCA3" w:rsidR="00123A3B" w:rsidRPr="0078362B" w:rsidRDefault="00FA46D0" w:rsidP="00437FE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55024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181</w:t>
            </w:r>
            <w:r w:rsidR="0055024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266</w:t>
            </w:r>
            <w:r w:rsidR="0055024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351</w:t>
            </w:r>
          </w:p>
        </w:tc>
        <w:tc>
          <w:tcPr>
            <w:tcW w:w="90" w:type="dxa"/>
            <w:shd w:val="clear" w:color="auto" w:fill="auto"/>
          </w:tcPr>
          <w:p w14:paraId="0A093194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BFBEA7" w14:textId="7EDBAAC5" w:rsidR="00123A3B" w:rsidRPr="0078362B" w:rsidRDefault="00FA46D0" w:rsidP="00437FE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55024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628</w:t>
            </w:r>
            <w:r w:rsidR="0055024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888</w:t>
            </w:r>
            <w:r w:rsidR="0055024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302</w:t>
            </w:r>
          </w:p>
        </w:tc>
        <w:tc>
          <w:tcPr>
            <w:tcW w:w="90" w:type="dxa"/>
          </w:tcPr>
          <w:p w14:paraId="6001D5DF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76B79C" w14:textId="7220E9BF" w:rsidR="00123A3B" w:rsidRPr="0078362B" w:rsidRDefault="00FA46D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129</w:t>
            </w:r>
            <w:r w:rsidR="0076241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205</w:t>
            </w:r>
            <w:r w:rsidR="0076241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837</w:t>
            </w:r>
          </w:p>
        </w:tc>
        <w:tc>
          <w:tcPr>
            <w:tcW w:w="90" w:type="dxa"/>
          </w:tcPr>
          <w:p w14:paraId="026EAF39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6B44BF1F" w14:textId="04CE5AE0" w:rsidR="00123A3B" w:rsidRPr="0078362B" w:rsidRDefault="00FA46D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348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546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180</w:t>
            </w:r>
          </w:p>
        </w:tc>
      </w:tr>
      <w:tr w:rsidR="008B77B0" w:rsidRPr="0078362B" w14:paraId="4B657D91" w14:textId="77777777" w:rsidTr="00FB336D">
        <w:trPr>
          <w:trHeight w:val="20"/>
        </w:trPr>
        <w:tc>
          <w:tcPr>
            <w:tcW w:w="3240" w:type="dxa"/>
          </w:tcPr>
          <w:p w14:paraId="0A13E522" w14:textId="77777777" w:rsidR="008B77B0" w:rsidRPr="0078362B" w:rsidRDefault="008B77B0" w:rsidP="00437FE4">
            <w:pPr>
              <w:tabs>
                <w:tab w:val="left" w:pos="450"/>
              </w:tabs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รายการที่ไม่เกี่ยวข้องกับเงินสดอื่น</w:t>
            </w:r>
          </w:p>
        </w:tc>
        <w:tc>
          <w:tcPr>
            <w:tcW w:w="1260" w:type="dxa"/>
            <w:shd w:val="clear" w:color="auto" w:fill="auto"/>
          </w:tcPr>
          <w:p w14:paraId="384A00F3" w14:textId="17A776D9" w:rsidR="008B77B0" w:rsidRPr="0078362B" w:rsidRDefault="008B77B0" w:rsidP="00437FE4">
            <w:pPr>
              <w:spacing w:line="340" w:lineRule="exact"/>
              <w:ind w:right="2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305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133B94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E15351" w14:textId="77777777" w:rsidR="008B77B0" w:rsidRPr="0078362B" w:rsidRDefault="008B77B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54606E5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834913" w14:textId="4F38BC53" w:rsidR="008B77B0" w:rsidRPr="0078362B" w:rsidRDefault="008B77B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305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9971521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04124173" w14:textId="77777777" w:rsidR="008B77B0" w:rsidRPr="0078362B" w:rsidRDefault="008B77B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B77B0" w:rsidRPr="0078362B" w14:paraId="063CDB50" w14:textId="77777777" w:rsidTr="00FB336D">
        <w:trPr>
          <w:trHeight w:val="20"/>
        </w:trPr>
        <w:tc>
          <w:tcPr>
            <w:tcW w:w="3240" w:type="dxa"/>
          </w:tcPr>
          <w:p w14:paraId="0F8F04A3" w14:textId="77777777" w:rsidR="008B77B0" w:rsidRPr="0078362B" w:rsidRDefault="008B77B0" w:rsidP="00437FE4">
            <w:pPr>
              <w:tabs>
                <w:tab w:val="left" w:pos="450"/>
              </w:tabs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ค่าซื้อสินทรัพย์ถาวรส่วนที่ชำระด้วย</w:t>
            </w:r>
          </w:p>
        </w:tc>
        <w:tc>
          <w:tcPr>
            <w:tcW w:w="1260" w:type="dxa"/>
            <w:shd w:val="clear" w:color="auto" w:fill="auto"/>
          </w:tcPr>
          <w:p w14:paraId="7CB19656" w14:textId="77777777" w:rsidR="008B77B0" w:rsidRPr="0078362B" w:rsidRDefault="008B77B0" w:rsidP="00437FE4">
            <w:pPr>
              <w:tabs>
                <w:tab w:val="decimal" w:pos="1026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E15921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251271" w14:textId="77777777" w:rsidR="008B77B0" w:rsidRPr="0078362B" w:rsidRDefault="008B77B0" w:rsidP="00437FE4">
            <w:pPr>
              <w:tabs>
                <w:tab w:val="decimal" w:pos="1026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4414F85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946C51" w14:textId="77777777" w:rsidR="008B77B0" w:rsidRPr="0078362B" w:rsidRDefault="008B77B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10C58CF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01B7E0EF" w14:textId="77777777" w:rsidR="008B77B0" w:rsidRPr="0078362B" w:rsidRDefault="008B77B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8B77B0" w:rsidRPr="0078362B" w14:paraId="5CB14F18" w14:textId="77777777" w:rsidTr="00F94309">
        <w:trPr>
          <w:trHeight w:val="261"/>
        </w:trPr>
        <w:tc>
          <w:tcPr>
            <w:tcW w:w="3240" w:type="dxa"/>
          </w:tcPr>
          <w:p w14:paraId="67B63F2A" w14:textId="77777777" w:rsidR="008B77B0" w:rsidRPr="0078362B" w:rsidRDefault="008B77B0" w:rsidP="00437FE4">
            <w:pPr>
              <w:tabs>
                <w:tab w:val="left" w:pos="362"/>
              </w:tabs>
              <w:spacing w:line="340" w:lineRule="exact"/>
              <w:ind w:firstLine="6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5A21A72" w14:textId="747C0AC0" w:rsidR="008B77B0" w:rsidRPr="0078362B" w:rsidRDefault="008B77B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822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185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548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DD5D0F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47D387" w14:textId="2A3C9A95" w:rsidR="008B77B0" w:rsidRPr="0078362B" w:rsidRDefault="008B77B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138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F8ABC09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5C5E84" w14:textId="77777777" w:rsidR="008B77B0" w:rsidRPr="0078362B" w:rsidRDefault="008B77B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7AA2BF19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08A176B" w14:textId="77777777" w:rsidR="008B77B0" w:rsidRPr="0078362B" w:rsidRDefault="008B77B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B77B0" w:rsidRPr="0078362B" w14:paraId="421F739C" w14:textId="77777777" w:rsidTr="00123A3B">
        <w:trPr>
          <w:trHeight w:val="261"/>
        </w:trPr>
        <w:tc>
          <w:tcPr>
            <w:tcW w:w="3240" w:type="dxa"/>
          </w:tcPr>
          <w:p w14:paraId="193422CA" w14:textId="77777777" w:rsidR="008B77B0" w:rsidRPr="0078362B" w:rsidRDefault="008B77B0" w:rsidP="00437FE4">
            <w:pPr>
              <w:tabs>
                <w:tab w:val="left" w:pos="450"/>
              </w:tabs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เงินมัดจำค่าซื้อสินทรัพย์ถาวร</w:t>
            </w:r>
          </w:p>
        </w:tc>
        <w:tc>
          <w:tcPr>
            <w:tcW w:w="1260" w:type="dxa"/>
            <w:shd w:val="clear" w:color="auto" w:fill="auto"/>
          </w:tcPr>
          <w:p w14:paraId="00275569" w14:textId="77777777" w:rsidR="008B77B0" w:rsidRPr="0078362B" w:rsidRDefault="008B77B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044F33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5F17E4" w14:textId="5D0542FF" w:rsidR="008B77B0" w:rsidRPr="0078362B" w:rsidRDefault="008B77B0" w:rsidP="00437FE4">
            <w:pPr>
              <w:tabs>
                <w:tab w:val="decimal" w:pos="1166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B246F2B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C980C9" w14:textId="77777777" w:rsidR="008B77B0" w:rsidRPr="0078362B" w:rsidRDefault="008B77B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505E99C0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83D48D2" w14:textId="3AF20FF7" w:rsidR="008B77B0" w:rsidRPr="0078362B" w:rsidRDefault="008B77B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8B77B0" w:rsidRPr="0078362B" w14:paraId="1B0BCB86" w14:textId="77777777" w:rsidTr="00FB336D">
        <w:trPr>
          <w:trHeight w:val="20"/>
        </w:trPr>
        <w:tc>
          <w:tcPr>
            <w:tcW w:w="3240" w:type="dxa"/>
            <w:vAlign w:val="center"/>
          </w:tcPr>
          <w:p w14:paraId="4BA300E9" w14:textId="77777777" w:rsidR="008B77B0" w:rsidRPr="0078362B" w:rsidRDefault="008B77B0" w:rsidP="00437FE4">
            <w:pPr>
              <w:tabs>
                <w:tab w:val="left" w:pos="450"/>
              </w:tabs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ค่าซื้อสินทรัพย์ถาวร</w:t>
            </w:r>
          </w:p>
        </w:tc>
        <w:tc>
          <w:tcPr>
            <w:tcW w:w="1260" w:type="dxa"/>
            <w:shd w:val="clear" w:color="auto" w:fill="auto"/>
          </w:tcPr>
          <w:p w14:paraId="4766D14C" w14:textId="77777777" w:rsidR="008B77B0" w:rsidRPr="0078362B" w:rsidRDefault="008B77B0" w:rsidP="00437FE4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78249A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211989" w14:textId="77777777" w:rsidR="008B77B0" w:rsidRPr="0078362B" w:rsidRDefault="008B77B0" w:rsidP="00437FE4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ADD84B1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38781C" w14:textId="77777777" w:rsidR="008B77B0" w:rsidRPr="0078362B" w:rsidRDefault="008B77B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4647CBF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2E129C88" w14:textId="77777777" w:rsidR="008B77B0" w:rsidRPr="0078362B" w:rsidRDefault="008B77B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8B77B0" w:rsidRPr="0078362B" w14:paraId="0D26D5C7" w14:textId="77777777" w:rsidTr="00FB336D">
        <w:trPr>
          <w:trHeight w:val="20"/>
        </w:trPr>
        <w:tc>
          <w:tcPr>
            <w:tcW w:w="3240" w:type="dxa"/>
            <w:vAlign w:val="center"/>
          </w:tcPr>
          <w:p w14:paraId="2E8B9D69" w14:textId="77777777" w:rsidR="008B77B0" w:rsidRPr="0078362B" w:rsidRDefault="008B77B0" w:rsidP="00437FE4">
            <w:pPr>
              <w:tabs>
                <w:tab w:val="left" w:pos="362"/>
              </w:tabs>
              <w:spacing w:line="340" w:lineRule="exact"/>
              <w:ind w:firstLine="6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ส่วนที่จ่ายเป็นเงินสด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D2294CB" w14:textId="61CA13DD" w:rsidR="008B77B0" w:rsidRPr="0078362B" w:rsidRDefault="008B77B0" w:rsidP="00437FE4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358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859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404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B30CCE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FF2B9A" w14:textId="76B12D57" w:rsidR="008B77B0" w:rsidRPr="0078362B" w:rsidRDefault="008B77B0" w:rsidP="00437FE4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336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927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226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D389B06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FF41E" w14:textId="615E0730" w:rsidR="008B77B0" w:rsidRPr="0078362B" w:rsidRDefault="008B77B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129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684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548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66512EA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938A20" w14:textId="6FA29556" w:rsidR="008B77B0" w:rsidRPr="0078362B" w:rsidRDefault="008B77B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327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816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8B77B0" w:rsidRPr="0078362B" w14:paraId="0BD6F097" w14:textId="77777777" w:rsidTr="00BE000C">
        <w:trPr>
          <w:trHeight w:val="20"/>
        </w:trPr>
        <w:tc>
          <w:tcPr>
            <w:tcW w:w="3240" w:type="dxa"/>
            <w:vAlign w:val="center"/>
          </w:tcPr>
          <w:p w14:paraId="25E3F934" w14:textId="77777777" w:rsidR="008B77B0" w:rsidRPr="0078362B" w:rsidRDefault="008B77B0" w:rsidP="00437FE4">
            <w:pPr>
              <w:tabs>
                <w:tab w:val="left" w:pos="1440"/>
              </w:tabs>
              <w:spacing w:line="340" w:lineRule="exact"/>
              <w:ind w:firstLine="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260" w:type="dxa"/>
            <w:shd w:val="clear" w:color="auto" w:fill="auto"/>
          </w:tcPr>
          <w:p w14:paraId="35DC056D" w14:textId="77777777" w:rsidR="008B77B0" w:rsidRPr="0078362B" w:rsidRDefault="008B77B0" w:rsidP="00437FE4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C8EFA7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9EB754" w14:textId="77777777" w:rsidR="008B77B0" w:rsidRPr="0078362B" w:rsidRDefault="008B77B0" w:rsidP="00437FE4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2EBED4D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FB905E" w14:textId="77777777" w:rsidR="008B77B0" w:rsidRPr="0078362B" w:rsidRDefault="008B77B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0DE477B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A6911A6" w14:textId="77777777" w:rsidR="008B77B0" w:rsidRPr="0078362B" w:rsidRDefault="008B77B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8B77B0" w:rsidRPr="0078362B" w14:paraId="3CD0CDA5" w14:textId="77777777" w:rsidTr="00FB336D">
        <w:trPr>
          <w:trHeight w:val="20"/>
        </w:trPr>
        <w:tc>
          <w:tcPr>
            <w:tcW w:w="3240" w:type="dxa"/>
          </w:tcPr>
          <w:p w14:paraId="4FD877D1" w14:textId="2DCC330F" w:rsidR="008B77B0" w:rsidRPr="0078362B" w:rsidRDefault="008B77B0" w:rsidP="00437FE4">
            <w:pPr>
              <w:tabs>
                <w:tab w:val="left" w:pos="1440"/>
              </w:tabs>
              <w:spacing w:line="340" w:lineRule="exact"/>
              <w:ind w:left="90" w:firstLine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797826" w14:textId="05B768A9" w:rsidR="008B77B0" w:rsidRPr="0078362B" w:rsidRDefault="00FA46D0" w:rsidP="00437FE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8B77B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029</w:t>
            </w:r>
            <w:r w:rsidR="008B77B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300</w:t>
            </w:r>
          </w:p>
        </w:tc>
        <w:tc>
          <w:tcPr>
            <w:tcW w:w="90" w:type="dxa"/>
          </w:tcPr>
          <w:p w14:paraId="550320DF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410E765" w14:textId="23164FA7" w:rsidR="008B77B0" w:rsidRPr="0078362B" w:rsidRDefault="00FA46D0" w:rsidP="00437FE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860</w:t>
            </w:r>
            <w:r w:rsidR="008B77B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206</w:t>
            </w:r>
          </w:p>
        </w:tc>
        <w:tc>
          <w:tcPr>
            <w:tcW w:w="90" w:type="dxa"/>
          </w:tcPr>
          <w:p w14:paraId="478A0C78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0D3E53" w14:textId="6DB1FAF3" w:rsidR="008B77B0" w:rsidRPr="0078362B" w:rsidRDefault="00FA46D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236</w:t>
            </w:r>
            <w:r w:rsidR="008B77B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314</w:t>
            </w:r>
          </w:p>
        </w:tc>
        <w:tc>
          <w:tcPr>
            <w:tcW w:w="90" w:type="dxa"/>
          </w:tcPr>
          <w:p w14:paraId="151CAAC1" w14:textId="77777777" w:rsidR="008B77B0" w:rsidRPr="0078362B" w:rsidRDefault="008B77B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7CF7539" w14:textId="05DF0383" w:rsidR="008B77B0" w:rsidRPr="0078362B" w:rsidRDefault="00FA46D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767</w:t>
            </w:r>
            <w:r w:rsidR="008B77B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330</w:t>
            </w:r>
          </w:p>
        </w:tc>
      </w:tr>
    </w:tbl>
    <w:p w14:paraId="715FF675" w14:textId="77777777" w:rsidR="00191135" w:rsidRPr="0078362B" w:rsidRDefault="001911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lang w:val="en-US"/>
        </w:rPr>
        <w:br w:type="page"/>
      </w:r>
    </w:p>
    <w:p w14:paraId="650730AC" w14:textId="10F43120" w:rsidR="005E3DBE" w:rsidRPr="0078362B" w:rsidRDefault="00FA46D0" w:rsidP="00191135">
      <w:pPr>
        <w:tabs>
          <w:tab w:val="left" w:pos="1710"/>
          <w:tab w:val="left" w:pos="1890"/>
        </w:tabs>
        <w:ind w:left="1080" w:right="-86"/>
        <w:jc w:val="thaiDistribute"/>
        <w:rPr>
          <w:rFonts w:asciiTheme="majorBidi" w:hAnsiTheme="majorBidi" w:cstheme="majorBidi"/>
          <w:cs/>
          <w:lang w:val="en-US"/>
        </w:rPr>
      </w:pPr>
      <w:r w:rsidRPr="00FA46D0">
        <w:rPr>
          <w:rFonts w:asciiTheme="majorBidi" w:hAnsiTheme="majorBidi" w:cstheme="majorBidi"/>
          <w:lang w:val="en-US"/>
        </w:rPr>
        <w:lastRenderedPageBreak/>
        <w:t>4</w:t>
      </w:r>
      <w:r w:rsidR="00E1093B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5E3DBE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5E3DBE" w:rsidRPr="0078362B">
        <w:rPr>
          <w:rFonts w:asciiTheme="majorBidi" w:hAnsiTheme="majorBidi" w:cstheme="majorBidi"/>
          <w:lang w:val="en-US"/>
        </w:rPr>
        <w:tab/>
      </w:r>
      <w:r w:rsidR="005E3DBE" w:rsidRPr="0078362B">
        <w:rPr>
          <w:rFonts w:asciiTheme="majorBidi" w:hAnsiTheme="majorBidi" w:cstheme="majorBidi"/>
          <w:cs/>
        </w:rPr>
        <w:t>เจ้าหนี้ค่าซื้อ</w:t>
      </w:r>
      <w:r w:rsidR="005E3DBE" w:rsidRPr="0078362B">
        <w:rPr>
          <w:rFonts w:asciiTheme="majorBidi" w:hAnsiTheme="majorBidi" w:cstheme="majorBidi"/>
          <w:cs/>
          <w:lang w:val="en-US"/>
        </w:rPr>
        <w:t>สินทรัพย์ไม่มีตัวตน</w:t>
      </w:r>
      <w:r w:rsidR="00BC77E5" w:rsidRPr="0078362B">
        <w:rPr>
          <w:rFonts w:asciiTheme="majorBidi" w:hAnsiTheme="majorBidi" w:cstheme="majorBidi"/>
          <w:cs/>
          <w:lang w:val="en-US"/>
        </w:rPr>
        <w:t>อื่น</w:t>
      </w:r>
    </w:p>
    <w:p w14:paraId="5FE326A7" w14:textId="77777777" w:rsidR="005E3DBE" w:rsidRPr="0078362B" w:rsidRDefault="005E3DBE" w:rsidP="00437FE4">
      <w:pPr>
        <w:ind w:left="1181" w:right="-115" w:hanging="634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78362B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2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60"/>
        <w:gridCol w:w="90"/>
        <w:gridCol w:w="1260"/>
        <w:gridCol w:w="90"/>
        <w:gridCol w:w="1170"/>
        <w:gridCol w:w="90"/>
        <w:gridCol w:w="1152"/>
      </w:tblGrid>
      <w:tr w:rsidR="00DF3748" w:rsidRPr="0078362B" w14:paraId="5508A7B4" w14:textId="77777777" w:rsidTr="00EB46CA">
        <w:trPr>
          <w:trHeight w:val="20"/>
        </w:trPr>
        <w:tc>
          <w:tcPr>
            <w:tcW w:w="3150" w:type="dxa"/>
          </w:tcPr>
          <w:p w14:paraId="284EAB49" w14:textId="77777777" w:rsidR="00DF3748" w:rsidRPr="0078362B" w:rsidRDefault="00DF3748" w:rsidP="00437FE4">
            <w:pPr>
              <w:tabs>
                <w:tab w:val="left" w:pos="1440"/>
              </w:tabs>
              <w:spacing w:line="340" w:lineRule="exact"/>
              <w:ind w:left="9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6D0DE875" w14:textId="77777777" w:rsidR="00DF3748" w:rsidRPr="0078362B" w:rsidRDefault="00DF3748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499BC1A5" w14:textId="77777777" w:rsidR="00DF3748" w:rsidRPr="0078362B" w:rsidRDefault="00DF3748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14:paraId="7760BB91" w14:textId="77777777" w:rsidR="00DF3748" w:rsidRPr="0078362B" w:rsidRDefault="00DF3748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748" w:rsidRPr="0078362B" w14:paraId="47758159" w14:textId="77777777" w:rsidTr="00EB46CA">
        <w:trPr>
          <w:trHeight w:val="20"/>
        </w:trPr>
        <w:tc>
          <w:tcPr>
            <w:tcW w:w="3150" w:type="dxa"/>
          </w:tcPr>
          <w:p w14:paraId="4816924F" w14:textId="77777777" w:rsidR="00DF3748" w:rsidRPr="0078362B" w:rsidRDefault="00DF3748" w:rsidP="00437FE4">
            <w:pPr>
              <w:tabs>
                <w:tab w:val="left" w:pos="1440"/>
              </w:tabs>
              <w:spacing w:line="340" w:lineRule="exact"/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4F7CC73" w14:textId="34227A6B" w:rsidR="00DF3748" w:rsidRPr="0078362B" w:rsidRDefault="00FA46D0" w:rsidP="00437FE4">
            <w:pPr>
              <w:spacing w:line="340" w:lineRule="exact"/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516B12E5" w14:textId="77777777" w:rsidR="00DF3748" w:rsidRPr="0078362B" w:rsidRDefault="00DF3748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C0C119" w14:textId="27925913" w:rsidR="00DF3748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14:paraId="64BC90C1" w14:textId="77777777" w:rsidR="00DF3748" w:rsidRPr="0078362B" w:rsidRDefault="00DF3748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0A308E" w14:textId="475C076A" w:rsidR="00DF3748" w:rsidRPr="0078362B" w:rsidRDefault="00FA46D0" w:rsidP="00437FE4">
            <w:pPr>
              <w:spacing w:line="340" w:lineRule="exact"/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6EF57566" w14:textId="77777777" w:rsidR="00DF3748" w:rsidRPr="0078362B" w:rsidRDefault="00DF3748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9A5C4A3" w14:textId="682CE688" w:rsidR="00DF3748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</w:tr>
      <w:tr w:rsidR="00DC35F0" w:rsidRPr="0078362B" w14:paraId="64CD51A1" w14:textId="77777777" w:rsidTr="00EB46CA">
        <w:trPr>
          <w:trHeight w:val="20"/>
        </w:trPr>
        <w:tc>
          <w:tcPr>
            <w:tcW w:w="3150" w:type="dxa"/>
          </w:tcPr>
          <w:p w14:paraId="01F00EE6" w14:textId="77777777" w:rsidR="00DC35F0" w:rsidRPr="0078362B" w:rsidRDefault="00DC35F0" w:rsidP="00437FE4">
            <w:pPr>
              <w:tabs>
                <w:tab w:val="left" w:pos="14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ยกมา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83FAE" w14:textId="77777777" w:rsidR="00DC35F0" w:rsidRPr="0078362B" w:rsidRDefault="00DC35F0" w:rsidP="00437FE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D2FE3E9" w14:textId="77777777" w:rsidR="00DC35F0" w:rsidRPr="0078362B" w:rsidRDefault="00DC35F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1472934" w14:textId="77777777" w:rsidR="00DC35F0" w:rsidRPr="0078362B" w:rsidRDefault="00DC35F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2047546" w14:textId="77777777" w:rsidR="00DC35F0" w:rsidRPr="0078362B" w:rsidRDefault="00DC35F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13DFE9" w14:textId="77777777" w:rsidR="00DC35F0" w:rsidRPr="0078362B" w:rsidRDefault="00DC35F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581D38C" w14:textId="77777777" w:rsidR="00DC35F0" w:rsidRPr="0078362B" w:rsidRDefault="00DC35F0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09D7CE5" w14:textId="77777777" w:rsidR="00DC35F0" w:rsidRPr="0078362B" w:rsidRDefault="00DC35F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6241D" w:rsidRPr="0078362B" w14:paraId="14E02BD2" w14:textId="77777777" w:rsidTr="00EB46CA">
        <w:trPr>
          <w:trHeight w:val="20"/>
        </w:trPr>
        <w:tc>
          <w:tcPr>
            <w:tcW w:w="3150" w:type="dxa"/>
          </w:tcPr>
          <w:p w14:paraId="33C171D1" w14:textId="6CC73142" w:rsidR="0076241D" w:rsidRPr="0078362B" w:rsidRDefault="0076241D" w:rsidP="00437FE4">
            <w:pPr>
              <w:tabs>
                <w:tab w:val="left" w:pos="1440"/>
              </w:tabs>
              <w:spacing w:line="340" w:lineRule="exact"/>
              <w:ind w:firstLine="1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384116" w14:textId="1C2935FA" w:rsidR="0076241D" w:rsidRPr="0078362B" w:rsidRDefault="00FA46D0" w:rsidP="00437FE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55024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511</w:t>
            </w:r>
            <w:r w:rsidR="0055024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589</w:t>
            </w:r>
          </w:p>
        </w:tc>
        <w:tc>
          <w:tcPr>
            <w:tcW w:w="90" w:type="dxa"/>
          </w:tcPr>
          <w:p w14:paraId="4C259A85" w14:textId="77777777" w:rsidR="0076241D" w:rsidRPr="0078362B" w:rsidRDefault="0076241D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9A5BCA0" w14:textId="42466821" w:rsidR="0076241D" w:rsidRPr="0078362B" w:rsidRDefault="00FA46D0" w:rsidP="00437FE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163</w:t>
            </w:r>
            <w:r w:rsidR="0076241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</w:tcPr>
          <w:p w14:paraId="46423DEF" w14:textId="77777777" w:rsidR="0076241D" w:rsidRPr="0078362B" w:rsidRDefault="0076241D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4EE4AB" w14:textId="77777777" w:rsidR="0076241D" w:rsidRPr="0078362B" w:rsidRDefault="0076241D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BA77513" w14:textId="77777777" w:rsidR="0076241D" w:rsidRPr="0078362B" w:rsidRDefault="0076241D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243249A" w14:textId="32648BB6" w:rsidR="0076241D" w:rsidRPr="0078362B" w:rsidRDefault="00FA46D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163</w:t>
            </w:r>
            <w:r w:rsidR="0076241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710</w:t>
            </w:r>
          </w:p>
        </w:tc>
      </w:tr>
      <w:tr w:rsidR="00123A3B" w:rsidRPr="0078362B" w14:paraId="16C622D6" w14:textId="77777777" w:rsidTr="00EB46CA">
        <w:trPr>
          <w:trHeight w:val="20"/>
        </w:trPr>
        <w:tc>
          <w:tcPr>
            <w:tcW w:w="3150" w:type="dxa"/>
          </w:tcPr>
          <w:p w14:paraId="76FDE523" w14:textId="77777777" w:rsidR="00123A3B" w:rsidRPr="0078362B" w:rsidRDefault="00123A3B" w:rsidP="00437FE4">
            <w:pPr>
              <w:tabs>
                <w:tab w:val="left" w:pos="4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ค่าซื้อสินทรัพย์ไม่มีตัวตนอื่น</w:t>
            </w:r>
          </w:p>
        </w:tc>
        <w:tc>
          <w:tcPr>
            <w:tcW w:w="1260" w:type="dxa"/>
            <w:shd w:val="clear" w:color="auto" w:fill="auto"/>
          </w:tcPr>
          <w:p w14:paraId="054C655B" w14:textId="6183D46A" w:rsidR="00123A3B" w:rsidRPr="0078362B" w:rsidRDefault="00FA46D0" w:rsidP="00437FE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</w:t>
            </w:r>
            <w:r w:rsidR="0055024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756</w:t>
            </w:r>
            <w:r w:rsidR="0055024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405</w:t>
            </w:r>
          </w:p>
        </w:tc>
        <w:tc>
          <w:tcPr>
            <w:tcW w:w="90" w:type="dxa"/>
            <w:shd w:val="clear" w:color="auto" w:fill="auto"/>
          </w:tcPr>
          <w:p w14:paraId="5ED90E6D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0B588B" w14:textId="02D80AF9" w:rsidR="00123A3B" w:rsidRPr="0078362B" w:rsidRDefault="00FA46D0" w:rsidP="00437FE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351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259</w:t>
            </w:r>
          </w:p>
        </w:tc>
        <w:tc>
          <w:tcPr>
            <w:tcW w:w="90" w:type="dxa"/>
          </w:tcPr>
          <w:p w14:paraId="7650AA61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A53BEF" w14:textId="1B4B026E" w:rsidR="00123A3B" w:rsidRPr="0078362B" w:rsidRDefault="00FA46D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76241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800</w:t>
            </w:r>
            <w:r w:rsidR="0076241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298</w:t>
            </w:r>
          </w:p>
        </w:tc>
        <w:tc>
          <w:tcPr>
            <w:tcW w:w="90" w:type="dxa"/>
          </w:tcPr>
          <w:p w14:paraId="50F8FA7E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AAE963A" w14:textId="4A638046" w:rsidR="00123A3B" w:rsidRPr="0078362B" w:rsidRDefault="00FA46D0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056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107</w:t>
            </w:r>
          </w:p>
        </w:tc>
      </w:tr>
      <w:tr w:rsidR="00123A3B" w:rsidRPr="0078362B" w14:paraId="634D48BC" w14:textId="77777777" w:rsidTr="00EB46CA">
        <w:trPr>
          <w:trHeight w:val="20"/>
        </w:trPr>
        <w:tc>
          <w:tcPr>
            <w:tcW w:w="3150" w:type="dxa"/>
          </w:tcPr>
          <w:p w14:paraId="4A3337A5" w14:textId="77777777" w:rsidR="00123A3B" w:rsidRPr="0078362B" w:rsidRDefault="00123A3B" w:rsidP="00437FE4">
            <w:pPr>
              <w:tabs>
                <w:tab w:val="left" w:pos="450"/>
              </w:tabs>
              <w:spacing w:line="340" w:lineRule="exact"/>
              <w:ind w:left="540" w:hanging="54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ค่าซื้อสินทรัพย์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260" w:type="dxa"/>
            <w:shd w:val="clear" w:color="auto" w:fill="auto"/>
          </w:tcPr>
          <w:p w14:paraId="29EA8EDB" w14:textId="77777777" w:rsidR="00123A3B" w:rsidRPr="0078362B" w:rsidRDefault="00123A3B" w:rsidP="00437FE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774033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E6B9CC" w14:textId="77777777" w:rsidR="00123A3B" w:rsidRPr="0078362B" w:rsidRDefault="00123A3B" w:rsidP="00437FE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97295B5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E62F59" w14:textId="77777777" w:rsidR="00123A3B" w:rsidRPr="0078362B" w:rsidRDefault="00123A3B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8B34712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60BA39EE" w14:textId="77777777" w:rsidR="00123A3B" w:rsidRPr="0078362B" w:rsidRDefault="00123A3B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123A3B" w:rsidRPr="0078362B" w14:paraId="74C69135" w14:textId="77777777" w:rsidTr="00BE000C">
        <w:trPr>
          <w:trHeight w:val="20"/>
        </w:trPr>
        <w:tc>
          <w:tcPr>
            <w:tcW w:w="3150" w:type="dxa"/>
            <w:vAlign w:val="center"/>
          </w:tcPr>
          <w:p w14:paraId="26EC3601" w14:textId="77777777" w:rsidR="00123A3B" w:rsidRPr="0078362B" w:rsidRDefault="00123A3B" w:rsidP="00437FE4">
            <w:pPr>
              <w:tabs>
                <w:tab w:val="left" w:pos="450"/>
              </w:tabs>
              <w:spacing w:line="340" w:lineRule="exact"/>
              <w:ind w:left="540" w:firstLine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จ่ายเป็นเงินสด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98CF" w14:textId="1BD93B1F" w:rsidR="00123A3B" w:rsidRPr="0078362B" w:rsidRDefault="0055024D" w:rsidP="00437FE4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</w:t>
            </w:r>
            <w:r w:rsidR="000E7829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480</w:t>
            </w:r>
            <w:r w:rsidR="000E7829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530BE0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5F94" w14:textId="4A22671D" w:rsidR="00123A3B" w:rsidRPr="0078362B" w:rsidRDefault="00123A3B" w:rsidP="00437FE4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003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38E6404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FD095" w14:textId="18690455" w:rsidR="00123A3B" w:rsidRPr="0078362B" w:rsidRDefault="0076241D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298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611C9E2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7AB033" w14:textId="6B76C52A" w:rsidR="00123A3B" w:rsidRPr="0078362B" w:rsidRDefault="00123A3B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219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817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123A3B" w:rsidRPr="0078362B" w14:paraId="6D5E1EB6" w14:textId="77777777" w:rsidTr="00BE000C">
        <w:trPr>
          <w:trHeight w:val="20"/>
        </w:trPr>
        <w:tc>
          <w:tcPr>
            <w:tcW w:w="3150" w:type="dxa"/>
            <w:vAlign w:val="center"/>
          </w:tcPr>
          <w:p w14:paraId="00BD81B0" w14:textId="77777777" w:rsidR="00123A3B" w:rsidRPr="0078362B" w:rsidRDefault="00123A3B" w:rsidP="00437FE4">
            <w:pPr>
              <w:tabs>
                <w:tab w:val="left" w:pos="1440"/>
              </w:tabs>
              <w:spacing w:line="340" w:lineRule="exact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ยกไป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24F1EA" w14:textId="77777777" w:rsidR="00123A3B" w:rsidRPr="0078362B" w:rsidRDefault="00123A3B" w:rsidP="00437FE4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1616199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E9E36B" w14:textId="77777777" w:rsidR="00123A3B" w:rsidRPr="0078362B" w:rsidRDefault="00123A3B" w:rsidP="00437FE4">
            <w:pPr>
              <w:tabs>
                <w:tab w:val="decimal" w:pos="1170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AC626E2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E6507" w14:textId="77777777" w:rsidR="00123A3B" w:rsidRPr="0078362B" w:rsidRDefault="00123A3B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F06A10D" w14:textId="77777777" w:rsidR="00123A3B" w:rsidRPr="0078362B" w:rsidRDefault="00123A3B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5D2B98" w14:textId="77777777" w:rsidR="00123A3B" w:rsidRPr="0078362B" w:rsidRDefault="00123A3B" w:rsidP="00437FE4">
            <w:pPr>
              <w:tabs>
                <w:tab w:val="decimal" w:pos="1071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6241D" w:rsidRPr="0078362B" w14:paraId="240EC15E" w14:textId="77777777" w:rsidTr="00BE000C">
        <w:trPr>
          <w:trHeight w:val="20"/>
        </w:trPr>
        <w:tc>
          <w:tcPr>
            <w:tcW w:w="3150" w:type="dxa"/>
          </w:tcPr>
          <w:p w14:paraId="4ECD2AAC" w14:textId="0CB9C4D6" w:rsidR="0076241D" w:rsidRPr="0078362B" w:rsidRDefault="0076241D" w:rsidP="00437FE4">
            <w:pPr>
              <w:tabs>
                <w:tab w:val="left" w:pos="1440"/>
              </w:tabs>
              <w:spacing w:line="340" w:lineRule="exact"/>
              <w:ind w:left="90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EADA62" w14:textId="2DF8DFFA" w:rsidR="0076241D" w:rsidRPr="0078362B" w:rsidRDefault="00FA46D0" w:rsidP="00437FE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787</w:t>
            </w:r>
            <w:r w:rsidR="000E7829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653</w:t>
            </w:r>
          </w:p>
        </w:tc>
        <w:tc>
          <w:tcPr>
            <w:tcW w:w="90" w:type="dxa"/>
          </w:tcPr>
          <w:p w14:paraId="5FC8A988" w14:textId="77777777" w:rsidR="0076241D" w:rsidRPr="0078362B" w:rsidRDefault="0076241D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01CAEA2" w14:textId="55C6F123" w:rsidR="0076241D" w:rsidRPr="0078362B" w:rsidRDefault="00FA46D0" w:rsidP="00437FE4">
            <w:pPr>
              <w:tabs>
                <w:tab w:val="decimal" w:pos="1166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6241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511</w:t>
            </w:r>
            <w:r w:rsidR="0076241D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589</w:t>
            </w:r>
          </w:p>
        </w:tc>
        <w:tc>
          <w:tcPr>
            <w:tcW w:w="90" w:type="dxa"/>
          </w:tcPr>
          <w:p w14:paraId="576449BA" w14:textId="77777777" w:rsidR="0076241D" w:rsidRPr="0078362B" w:rsidRDefault="0076241D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6D4C59" w14:textId="77777777" w:rsidR="0076241D" w:rsidRPr="0078362B" w:rsidRDefault="0076241D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2516BBC4" w14:textId="77777777" w:rsidR="0076241D" w:rsidRPr="0078362B" w:rsidRDefault="0076241D" w:rsidP="00437FE4">
            <w:pPr>
              <w:spacing w:line="340" w:lineRule="exact"/>
              <w:ind w:right="14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42E01FA" w14:textId="77777777" w:rsidR="0076241D" w:rsidRPr="0078362B" w:rsidRDefault="0076241D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651CFC34" w14:textId="245C5CCC" w:rsidR="00A83217" w:rsidRPr="0078362B" w:rsidRDefault="00FA46D0" w:rsidP="00191135">
      <w:pPr>
        <w:tabs>
          <w:tab w:val="left" w:pos="1710"/>
          <w:tab w:val="left" w:pos="1890"/>
        </w:tabs>
        <w:spacing w:before="20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lang w:val="en-US"/>
        </w:rPr>
        <w:t>4</w:t>
      </w:r>
      <w:r w:rsidR="00E1093B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A83217" w:rsidRPr="0078362B">
        <w:rPr>
          <w:rFonts w:asciiTheme="majorBidi" w:hAnsiTheme="majorBidi" w:cstheme="majorBidi"/>
          <w:cs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3</w:t>
      </w:r>
      <w:r w:rsidR="00A83217" w:rsidRPr="0078362B">
        <w:rPr>
          <w:rFonts w:asciiTheme="majorBidi" w:hAnsiTheme="majorBidi" w:cstheme="majorBidi"/>
          <w:cs/>
          <w:lang w:val="en-US"/>
        </w:rPr>
        <w:tab/>
        <w:t>เงินให้กู้ยืมระยะสั้นแก่</w:t>
      </w:r>
      <w:r w:rsidR="00BB080D" w:rsidRPr="0078362B">
        <w:rPr>
          <w:rFonts w:asciiTheme="majorBidi" w:hAnsiTheme="majorBidi" w:cstheme="majorBidi"/>
          <w:cs/>
          <w:lang w:val="en-US"/>
        </w:rPr>
        <w:t>บริษัท</w:t>
      </w:r>
      <w:r w:rsidR="00A83217" w:rsidRPr="0078362B">
        <w:rPr>
          <w:rFonts w:asciiTheme="majorBidi" w:hAnsiTheme="majorBidi" w:cstheme="majorBidi"/>
          <w:cs/>
          <w:lang w:val="en-US"/>
        </w:rPr>
        <w:t>ที่เกี่ยวข้องกัน</w:t>
      </w:r>
    </w:p>
    <w:p w14:paraId="2404348E" w14:textId="77777777" w:rsidR="00A83217" w:rsidRPr="0078362B" w:rsidRDefault="00A83217" w:rsidP="00437FE4">
      <w:pPr>
        <w:tabs>
          <w:tab w:val="left" w:pos="360"/>
        </w:tabs>
        <w:ind w:left="360" w:right="-115" w:hanging="360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Pr="0078362B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  <w:r w:rsidRPr="0078362B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F54999" w:rsidRPr="0078362B" w14:paraId="66A94197" w14:textId="77777777" w:rsidTr="00972999">
        <w:tc>
          <w:tcPr>
            <w:tcW w:w="5670" w:type="dxa"/>
          </w:tcPr>
          <w:p w14:paraId="5060E102" w14:textId="77777777" w:rsidR="00F54999" w:rsidRPr="0078362B" w:rsidRDefault="00F54999" w:rsidP="00437FE4">
            <w:pPr>
              <w:spacing w:line="34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2FA4F720" w14:textId="77777777" w:rsidR="00F54999" w:rsidRPr="0078362B" w:rsidRDefault="00F54999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54999" w:rsidRPr="0078362B" w14:paraId="0E4FF9CC" w14:textId="77777777" w:rsidTr="00972999">
        <w:tc>
          <w:tcPr>
            <w:tcW w:w="5670" w:type="dxa"/>
          </w:tcPr>
          <w:p w14:paraId="06463C30" w14:textId="77777777" w:rsidR="00F54999" w:rsidRPr="0078362B" w:rsidRDefault="00F54999" w:rsidP="00437FE4">
            <w:pPr>
              <w:spacing w:line="34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7FBA5B" w14:textId="5CC16367" w:rsidR="00F54999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721D0262" w14:textId="77777777" w:rsidR="00F54999" w:rsidRPr="0078362B" w:rsidRDefault="00F54999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F154D3" w14:textId="205CFBEA" w:rsidR="00F54999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123A3B" w:rsidRPr="0078362B" w14:paraId="4817D505" w14:textId="77777777" w:rsidTr="00F07208">
        <w:trPr>
          <w:trHeight w:val="80"/>
        </w:trPr>
        <w:tc>
          <w:tcPr>
            <w:tcW w:w="5670" w:type="dxa"/>
          </w:tcPr>
          <w:p w14:paraId="2D2EC41A" w14:textId="265F20A8" w:rsidR="00123A3B" w:rsidRPr="0078362B" w:rsidRDefault="00123A3B" w:rsidP="00437FE4">
            <w:pPr>
              <w:spacing w:line="340" w:lineRule="exact"/>
              <w:ind w:left="1398" w:right="450" w:hanging="13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7625EDBD" w14:textId="2AA11086" w:rsidR="00123A3B" w:rsidRPr="0078362B" w:rsidRDefault="00FA46D0" w:rsidP="00437FE4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  <w:r w:rsidR="0076241D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  <w:r w:rsidR="0076241D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</w:p>
        </w:tc>
        <w:tc>
          <w:tcPr>
            <w:tcW w:w="90" w:type="dxa"/>
          </w:tcPr>
          <w:p w14:paraId="281E52C3" w14:textId="77777777" w:rsidR="00123A3B" w:rsidRPr="0078362B" w:rsidRDefault="00123A3B" w:rsidP="00437FE4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E59DA48" w14:textId="766491AB" w:rsidR="00123A3B" w:rsidRPr="0078362B" w:rsidRDefault="00FA46D0" w:rsidP="00437FE4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  <w:r w:rsidR="00123A3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  <w:r w:rsidR="00123A3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</w:p>
        </w:tc>
      </w:tr>
      <w:tr w:rsidR="00D24857" w:rsidRPr="0078362B" w14:paraId="21B4F04C" w14:textId="77777777" w:rsidTr="00F07208">
        <w:trPr>
          <w:trHeight w:val="80"/>
        </w:trPr>
        <w:tc>
          <w:tcPr>
            <w:tcW w:w="5670" w:type="dxa"/>
          </w:tcPr>
          <w:p w14:paraId="55540AFD" w14:textId="5B29B386" w:rsidR="00D24857" w:rsidRPr="0078362B" w:rsidRDefault="00D24857" w:rsidP="00437FE4">
            <w:pPr>
              <w:spacing w:line="340" w:lineRule="exact"/>
              <w:ind w:left="1398" w:right="450" w:hanging="13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</w:t>
            </w:r>
            <w:r w:rsidR="00D73061"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สดจ่ายสำหรับเงิน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ให้กู้ยืมระยะสั้นแก่บริษัทที่เกี่ยวข้องกัน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4367483" w14:textId="7D02C4AC" w:rsidR="00D24857" w:rsidRPr="0078362B" w:rsidRDefault="00FA46D0" w:rsidP="00437FE4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550</w:t>
            </w:r>
            <w:r w:rsidR="00FC6A73" w:rsidRPr="0078362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858</w:t>
            </w:r>
            <w:r w:rsidR="00FC6A73" w:rsidRPr="0078362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732</w:t>
            </w:r>
          </w:p>
        </w:tc>
        <w:tc>
          <w:tcPr>
            <w:tcW w:w="90" w:type="dxa"/>
          </w:tcPr>
          <w:p w14:paraId="08208EF3" w14:textId="77777777" w:rsidR="00D24857" w:rsidRPr="0078362B" w:rsidRDefault="00D24857" w:rsidP="00437FE4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418AD15" w14:textId="77777777" w:rsidR="00D24857" w:rsidRPr="0078362B" w:rsidRDefault="0001362A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C6A73" w:rsidRPr="0078362B" w14:paraId="68F5E7CC" w14:textId="77777777" w:rsidTr="00F07208">
        <w:trPr>
          <w:trHeight w:val="80"/>
        </w:trPr>
        <w:tc>
          <w:tcPr>
            <w:tcW w:w="5670" w:type="dxa"/>
          </w:tcPr>
          <w:p w14:paraId="08C0C701" w14:textId="49BC0B67" w:rsidR="00FC6A73" w:rsidRPr="0078362B" w:rsidRDefault="00D73061" w:rsidP="007D36C3">
            <w:pPr>
              <w:spacing w:line="340" w:lineRule="exact"/>
              <w:ind w:left="715" w:right="450" w:hanging="62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เงินให้กู้ยืมระยะสั้นที่เพิ่มขึ้นโดย</w:t>
            </w:r>
            <w:r w:rsidR="00FC6A73"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สุทธิกับเงิน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ทดรองจ่าย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แก่</w:t>
            </w:r>
          </w:p>
        </w:tc>
        <w:tc>
          <w:tcPr>
            <w:tcW w:w="1260" w:type="dxa"/>
            <w:shd w:val="clear" w:color="auto" w:fill="auto"/>
          </w:tcPr>
          <w:p w14:paraId="669F3519" w14:textId="3097D6E7" w:rsidR="00FC6A73" w:rsidRPr="0078362B" w:rsidRDefault="00FC6A73" w:rsidP="00437FE4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4C4E1B8" w14:textId="77777777" w:rsidR="00FC6A73" w:rsidRPr="0078362B" w:rsidRDefault="00FC6A73" w:rsidP="00437FE4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013F6F6" w14:textId="42836D0C" w:rsidR="00FC6A73" w:rsidRPr="0078362B" w:rsidRDefault="00FC6A73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D36C3" w:rsidRPr="0078362B" w14:paraId="217FEFEB" w14:textId="77777777" w:rsidTr="00F07208">
        <w:trPr>
          <w:trHeight w:val="80"/>
        </w:trPr>
        <w:tc>
          <w:tcPr>
            <w:tcW w:w="5670" w:type="dxa"/>
          </w:tcPr>
          <w:p w14:paraId="6F7ED344" w14:textId="4E0E57D7" w:rsidR="007D36C3" w:rsidRPr="0078362B" w:rsidRDefault="007D36C3" w:rsidP="007D36C3">
            <w:pPr>
              <w:spacing w:line="340" w:lineRule="exact"/>
              <w:ind w:left="715" w:right="450" w:hanging="1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F7BBB6E" w14:textId="28081DAF" w:rsidR="007D36C3" w:rsidRPr="0078362B" w:rsidRDefault="00FA46D0" w:rsidP="00437FE4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224</w:t>
            </w:r>
            <w:r w:rsidR="007D36C3" w:rsidRPr="0078362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141</w:t>
            </w:r>
            <w:r w:rsidR="007D36C3" w:rsidRPr="0078362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268</w:t>
            </w:r>
          </w:p>
        </w:tc>
        <w:tc>
          <w:tcPr>
            <w:tcW w:w="90" w:type="dxa"/>
          </w:tcPr>
          <w:p w14:paraId="78D2622B" w14:textId="77777777" w:rsidR="007D36C3" w:rsidRPr="0078362B" w:rsidRDefault="007D36C3" w:rsidP="00437FE4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A0D0B86" w14:textId="46FB4066" w:rsidR="007D36C3" w:rsidRPr="0078362B" w:rsidRDefault="007D36C3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C6A73" w:rsidRPr="0078362B" w14:paraId="6957986B" w14:textId="77777777" w:rsidTr="00F07208">
        <w:tc>
          <w:tcPr>
            <w:tcW w:w="5670" w:type="dxa"/>
          </w:tcPr>
          <w:p w14:paraId="35735C24" w14:textId="77777777" w:rsidR="00FC6A73" w:rsidRPr="0078362B" w:rsidRDefault="00FC6A73" w:rsidP="00437FE4">
            <w:pPr>
              <w:tabs>
                <w:tab w:val="left" w:pos="540"/>
              </w:tabs>
              <w:spacing w:line="340" w:lineRule="exact"/>
              <w:ind w:right="180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จ่ายชำระค่าหุ้นเพิ่มทุนในบริษัทย่อยแห่งหนึ่ง</w:t>
            </w:r>
          </w:p>
        </w:tc>
        <w:tc>
          <w:tcPr>
            <w:tcW w:w="1260" w:type="dxa"/>
            <w:shd w:val="clear" w:color="auto" w:fill="auto"/>
          </w:tcPr>
          <w:p w14:paraId="25A2A453" w14:textId="77777777" w:rsidR="00FC6A73" w:rsidRPr="0078362B" w:rsidRDefault="00FC6A73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B86D66C" w14:textId="77777777" w:rsidR="00FC6A73" w:rsidRPr="0078362B" w:rsidRDefault="00FC6A73" w:rsidP="00437FE4">
            <w:pPr>
              <w:spacing w:line="340" w:lineRule="exact"/>
              <w:ind w:left="-30"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EDCD802" w14:textId="4FE90E38" w:rsidR="00FC6A73" w:rsidRPr="0078362B" w:rsidRDefault="00FC6A73" w:rsidP="00437FE4">
            <w:pPr>
              <w:tabs>
                <w:tab w:val="left" w:pos="1035"/>
              </w:tabs>
              <w:spacing w:line="340" w:lineRule="exact"/>
              <w:ind w:left="-360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C6A73" w:rsidRPr="0078362B" w14:paraId="22B8CEEB" w14:textId="77777777" w:rsidTr="00F07208">
        <w:tc>
          <w:tcPr>
            <w:tcW w:w="5670" w:type="dxa"/>
          </w:tcPr>
          <w:p w14:paraId="607F3CF3" w14:textId="77777777" w:rsidR="00FC6A73" w:rsidRPr="0078362B" w:rsidRDefault="00FC6A73" w:rsidP="00437FE4">
            <w:pPr>
              <w:tabs>
                <w:tab w:val="left" w:pos="540"/>
              </w:tabs>
              <w:spacing w:line="340" w:lineRule="exact"/>
              <w:ind w:right="180" w:firstLine="9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8362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ab/>
              <w:t>ขาดทุน</w:t>
            </w:r>
            <w:r w:rsidRPr="0078362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จากอัตรา</w:t>
            </w:r>
            <w:r w:rsidRPr="007836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260" w:type="dxa"/>
            <w:shd w:val="clear" w:color="auto" w:fill="auto"/>
          </w:tcPr>
          <w:p w14:paraId="0C522EB1" w14:textId="31FC9072" w:rsidR="00FC6A73" w:rsidRPr="0078362B" w:rsidRDefault="00FC6A73" w:rsidP="00437FE4">
            <w:pPr>
              <w:spacing w:line="340" w:lineRule="exact"/>
              <w:ind w:left="-360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7D5EBCE" w14:textId="77777777" w:rsidR="00FC6A73" w:rsidRPr="0078362B" w:rsidRDefault="00FC6A73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4C41DD1" w14:textId="166450B2" w:rsidR="00FC6A73" w:rsidRPr="0078362B" w:rsidRDefault="00FC6A73" w:rsidP="00437FE4">
            <w:pPr>
              <w:tabs>
                <w:tab w:val="left" w:pos="1035"/>
              </w:tabs>
              <w:spacing w:line="340" w:lineRule="exact"/>
              <w:ind w:left="-360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C6A73" w:rsidRPr="0078362B" w14:paraId="7BBF54BF" w14:textId="77777777" w:rsidTr="00254E5F">
        <w:tc>
          <w:tcPr>
            <w:tcW w:w="5670" w:type="dxa"/>
          </w:tcPr>
          <w:p w14:paraId="26E6C7BE" w14:textId="1F9DF629" w:rsidR="00FC6A73" w:rsidRPr="0078362B" w:rsidRDefault="00FC6A73" w:rsidP="00437FE4">
            <w:pPr>
              <w:tabs>
                <w:tab w:val="left" w:pos="540"/>
                <w:tab w:val="left" w:pos="990"/>
              </w:tabs>
              <w:spacing w:line="340" w:lineRule="exact"/>
              <w:ind w:right="180" w:firstLine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FA46D0" w:rsidRPr="00FA46D0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98A9A" w14:textId="1BFA4B31" w:rsidR="00FC6A73" w:rsidRPr="0078362B" w:rsidRDefault="00FA46D0" w:rsidP="00437FE4">
            <w:pPr>
              <w:tabs>
                <w:tab w:val="left" w:pos="1035"/>
              </w:tabs>
              <w:spacing w:line="340" w:lineRule="exact"/>
              <w:ind w:left="-36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C6A7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587</w:t>
            </w:r>
            <w:r w:rsidR="00FC6A7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  <w:r w:rsidR="00FC6A7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</w:p>
        </w:tc>
        <w:tc>
          <w:tcPr>
            <w:tcW w:w="90" w:type="dxa"/>
          </w:tcPr>
          <w:p w14:paraId="7D973A31" w14:textId="77777777" w:rsidR="00FC6A73" w:rsidRPr="0078362B" w:rsidRDefault="00FC6A73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A05A92" w14:textId="24AF4409" w:rsidR="00FC6A73" w:rsidRPr="0078362B" w:rsidRDefault="00FA46D0" w:rsidP="00437FE4">
            <w:pPr>
              <w:tabs>
                <w:tab w:val="left" w:pos="1035"/>
              </w:tabs>
              <w:spacing w:line="340" w:lineRule="exact"/>
              <w:ind w:left="-36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  <w:r w:rsidR="00FC6A7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  <w:r w:rsidR="00FC6A7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</w:p>
        </w:tc>
      </w:tr>
    </w:tbl>
    <w:p w14:paraId="5A18D880" w14:textId="57E91C43" w:rsidR="00FE0B9D" w:rsidRPr="0078362B" w:rsidRDefault="00FA46D0" w:rsidP="00191135">
      <w:pPr>
        <w:tabs>
          <w:tab w:val="left" w:pos="1710"/>
          <w:tab w:val="left" w:pos="1890"/>
        </w:tabs>
        <w:spacing w:before="20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lang w:val="en-US"/>
        </w:rPr>
        <w:t>4</w:t>
      </w:r>
      <w:r w:rsidR="00E1093B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FE0B9D" w:rsidRPr="0078362B">
        <w:rPr>
          <w:rFonts w:asciiTheme="majorBidi" w:hAnsiTheme="majorBidi" w:cstheme="majorBidi"/>
          <w:cs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4</w:t>
      </w:r>
      <w:r w:rsidR="00FE0B9D" w:rsidRPr="0078362B">
        <w:rPr>
          <w:rFonts w:asciiTheme="majorBidi" w:hAnsiTheme="majorBidi" w:cstheme="majorBidi"/>
          <w:cs/>
          <w:lang w:val="en-US"/>
        </w:rPr>
        <w:tab/>
        <w:t>เจ้าหนี้จากการ</w:t>
      </w:r>
      <w:r w:rsidR="00FE0B9D" w:rsidRPr="0078362B">
        <w:rPr>
          <w:rFonts w:asciiTheme="majorBidi" w:hAnsiTheme="majorBidi" w:cstheme="majorBidi"/>
          <w:cs/>
        </w:rPr>
        <w:t>ซื้อเงินลงทุนในบริษัทย่อยจากบริษัทที่เกี่ยวข้องกัน</w:t>
      </w:r>
    </w:p>
    <w:p w14:paraId="063694A6" w14:textId="77777777" w:rsidR="00FE0B9D" w:rsidRPr="0078362B" w:rsidRDefault="00FE0B9D" w:rsidP="00437FE4">
      <w:pPr>
        <w:tabs>
          <w:tab w:val="left" w:pos="360"/>
        </w:tabs>
        <w:ind w:left="357" w:right="-115" w:hanging="357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z w:val="28"/>
          <w:szCs w:val="28"/>
          <w:cs/>
        </w:rPr>
        <w:t>(หน่วย : บาท</w:t>
      </w:r>
      <w:r w:rsidRPr="0078362B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260"/>
      </w:tblGrid>
      <w:tr w:rsidR="00FE0B9D" w:rsidRPr="0078362B" w14:paraId="4B14E598" w14:textId="77777777" w:rsidTr="00FE0B9D">
        <w:tc>
          <w:tcPr>
            <w:tcW w:w="5670" w:type="dxa"/>
          </w:tcPr>
          <w:p w14:paraId="76F163B1" w14:textId="77777777" w:rsidR="00FE0B9D" w:rsidRPr="0078362B" w:rsidRDefault="00FE0B9D" w:rsidP="007D36C3">
            <w:pPr>
              <w:spacing w:line="34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258A70C4" w14:textId="77777777" w:rsidR="00FE0B9D" w:rsidRPr="0078362B" w:rsidRDefault="00FE0B9D" w:rsidP="007D36C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0B9D" w:rsidRPr="0078362B" w14:paraId="573F0C41" w14:textId="77777777" w:rsidTr="00FE0B9D">
        <w:trPr>
          <w:trHeight w:val="324"/>
        </w:trPr>
        <w:tc>
          <w:tcPr>
            <w:tcW w:w="5670" w:type="dxa"/>
          </w:tcPr>
          <w:p w14:paraId="7BB8E29D" w14:textId="77777777" w:rsidR="00FE0B9D" w:rsidRPr="0078362B" w:rsidRDefault="00FE0B9D" w:rsidP="007D36C3">
            <w:pPr>
              <w:spacing w:line="34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DA9E89" w14:textId="391682E0" w:rsidR="00FE0B9D" w:rsidRPr="0078362B" w:rsidRDefault="00FA46D0" w:rsidP="007D36C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2400F791" w14:textId="77777777" w:rsidR="00FE0B9D" w:rsidRPr="0078362B" w:rsidRDefault="00FE0B9D" w:rsidP="007D36C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262AA6" w14:textId="4C12B0D1" w:rsidR="00FE0B9D" w:rsidRPr="0078362B" w:rsidRDefault="00FA46D0" w:rsidP="007D36C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FE0B9D" w:rsidRPr="0078362B" w14:paraId="77DEC024" w14:textId="77777777" w:rsidTr="00030F2D">
        <w:tc>
          <w:tcPr>
            <w:tcW w:w="5670" w:type="dxa"/>
          </w:tcPr>
          <w:p w14:paraId="28C5ED4F" w14:textId="77777777" w:rsidR="00FE0B9D" w:rsidRPr="0078362B" w:rsidRDefault="00FE0B9D" w:rsidP="007D36C3">
            <w:pPr>
              <w:spacing w:line="340" w:lineRule="exact"/>
              <w:ind w:left="270" w:right="54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เจ้าหนี้จากการซื้อเงินลงทุนในบริษัทย่อยจากบริษัทที่เกี่ยวข้องกัน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C2DC56B" w14:textId="77777777" w:rsidR="00FE0B9D" w:rsidRPr="0078362B" w:rsidRDefault="00FE0B9D" w:rsidP="007D36C3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2FB6BEC" w14:textId="77777777" w:rsidR="00FE0B9D" w:rsidRPr="0078362B" w:rsidRDefault="00FE0B9D" w:rsidP="007D36C3">
            <w:pPr>
              <w:spacing w:line="340" w:lineRule="exact"/>
              <w:ind w:left="-3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267EC3D" w14:textId="77777777" w:rsidR="00FE0B9D" w:rsidRPr="0078362B" w:rsidRDefault="00FE0B9D" w:rsidP="007D36C3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23A3B" w:rsidRPr="0078362B" w14:paraId="03ED5514" w14:textId="77777777" w:rsidTr="00030F2D">
        <w:tc>
          <w:tcPr>
            <w:tcW w:w="5670" w:type="dxa"/>
          </w:tcPr>
          <w:p w14:paraId="377E1911" w14:textId="45E64605" w:rsidR="00123A3B" w:rsidRPr="0078362B" w:rsidRDefault="00123A3B" w:rsidP="007D36C3">
            <w:pPr>
              <w:spacing w:line="340" w:lineRule="exact"/>
              <w:ind w:left="270" w:right="8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ยกมา ณ วันที่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7B9481E8" w14:textId="1B6A9803" w:rsidR="00123A3B" w:rsidRPr="0078362B" w:rsidRDefault="00FA46D0" w:rsidP="007D36C3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  <w:r w:rsidR="00EB2D1C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  <w:r w:rsidR="00EB2D1C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</w:p>
        </w:tc>
        <w:tc>
          <w:tcPr>
            <w:tcW w:w="90" w:type="dxa"/>
          </w:tcPr>
          <w:p w14:paraId="0B488E3B" w14:textId="77777777" w:rsidR="00123A3B" w:rsidRPr="0078362B" w:rsidRDefault="00123A3B" w:rsidP="007D36C3">
            <w:pPr>
              <w:spacing w:line="340" w:lineRule="exact"/>
              <w:ind w:left="-3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985251A" w14:textId="19149351" w:rsidR="00123A3B" w:rsidRPr="0078362B" w:rsidRDefault="00FA46D0" w:rsidP="007D36C3">
            <w:pPr>
              <w:tabs>
                <w:tab w:val="left" w:pos="1035"/>
              </w:tabs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="00123A3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  <w:r w:rsidR="00123A3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</w:p>
        </w:tc>
      </w:tr>
      <w:tr w:rsidR="00CB4132" w:rsidRPr="0078362B" w14:paraId="7E448A27" w14:textId="77777777" w:rsidTr="00254E5F">
        <w:tc>
          <w:tcPr>
            <w:tcW w:w="5670" w:type="dxa"/>
          </w:tcPr>
          <w:p w14:paraId="7C3F333E" w14:textId="532A01E5" w:rsidR="00CB4132" w:rsidRPr="0078362B" w:rsidRDefault="00CB4132" w:rsidP="007D36C3">
            <w:pPr>
              <w:spacing w:line="340" w:lineRule="exact"/>
              <w:ind w:left="540" w:right="546" w:hanging="4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เงินสดจ่ายชำระคืนเจ้าหนี้จากการซื้อเงินลงทุนในบริษัทย่อย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61BCBF5" w14:textId="115F1A46" w:rsidR="00EB2D1C" w:rsidRPr="0078362B" w:rsidRDefault="00EB2D1C" w:rsidP="007D36C3">
            <w:pPr>
              <w:spacing w:line="340" w:lineRule="exact"/>
              <w:ind w:left="-36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36C2641" w14:textId="77777777" w:rsidR="00CB4132" w:rsidRPr="0078362B" w:rsidRDefault="00CB4132" w:rsidP="007D36C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452243A" w14:textId="171EBDAB" w:rsidR="00CB4132" w:rsidRPr="0078362B" w:rsidRDefault="00CB4132" w:rsidP="007D36C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D36C3" w:rsidRPr="0078362B" w14:paraId="0F30C594" w14:textId="77777777" w:rsidTr="00254E5F">
        <w:tc>
          <w:tcPr>
            <w:tcW w:w="5670" w:type="dxa"/>
          </w:tcPr>
          <w:p w14:paraId="147899F9" w14:textId="72D872D6" w:rsidR="007D36C3" w:rsidRPr="0078362B" w:rsidRDefault="007D36C3" w:rsidP="007D36C3">
            <w:pPr>
              <w:spacing w:line="340" w:lineRule="exact"/>
              <w:ind w:left="540" w:right="546" w:firstLine="201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1B78F1D" w14:textId="0AD18696" w:rsidR="007D36C3" w:rsidRPr="0078362B" w:rsidRDefault="007D36C3" w:rsidP="007D36C3">
            <w:pPr>
              <w:spacing w:line="340" w:lineRule="exact"/>
              <w:ind w:left="-36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9FA4B70" w14:textId="77777777" w:rsidR="007D36C3" w:rsidRPr="0078362B" w:rsidRDefault="007D36C3" w:rsidP="007D36C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2CE3EE" w14:textId="16EC4081" w:rsidR="007D36C3" w:rsidRPr="0078362B" w:rsidRDefault="007D36C3" w:rsidP="007D36C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D36C3" w:rsidRPr="0078362B" w14:paraId="51DB46FC" w14:textId="77777777" w:rsidTr="00254E5F">
        <w:tc>
          <w:tcPr>
            <w:tcW w:w="5670" w:type="dxa"/>
          </w:tcPr>
          <w:p w14:paraId="6DADC32D" w14:textId="563E296F" w:rsidR="007D36C3" w:rsidRPr="0078362B" w:rsidRDefault="007D36C3" w:rsidP="007D36C3">
            <w:pPr>
              <w:spacing w:line="340" w:lineRule="exact"/>
              <w:ind w:left="540" w:right="546" w:hanging="45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สุทธิกับการได้รับชำระคืนทุนหุ้นสามัญบางส่วน</w:t>
            </w:r>
          </w:p>
        </w:tc>
        <w:tc>
          <w:tcPr>
            <w:tcW w:w="1260" w:type="dxa"/>
            <w:shd w:val="clear" w:color="auto" w:fill="auto"/>
          </w:tcPr>
          <w:p w14:paraId="3E272A9A" w14:textId="38AA80CA" w:rsidR="007D36C3" w:rsidRPr="0078362B" w:rsidRDefault="007D36C3" w:rsidP="007D36C3">
            <w:pPr>
              <w:spacing w:line="340" w:lineRule="exact"/>
              <w:ind w:left="-36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F9A19D4" w14:textId="77777777" w:rsidR="007D36C3" w:rsidRPr="0078362B" w:rsidRDefault="007D36C3" w:rsidP="007D36C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8B44CD" w14:textId="7429A45C" w:rsidR="007D36C3" w:rsidRPr="0078362B" w:rsidRDefault="007D36C3" w:rsidP="007D36C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D36C3" w:rsidRPr="0078362B" w14:paraId="73A12A77" w14:textId="77777777" w:rsidTr="00254E5F">
        <w:tc>
          <w:tcPr>
            <w:tcW w:w="5670" w:type="dxa"/>
          </w:tcPr>
          <w:p w14:paraId="794D287A" w14:textId="0C2AE2C2" w:rsidR="007D36C3" w:rsidRPr="0078362B" w:rsidRDefault="007D36C3" w:rsidP="007D36C3">
            <w:pPr>
              <w:spacing w:line="340" w:lineRule="exact"/>
              <w:ind w:left="540" w:right="546" w:firstLine="201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016B9BF" w14:textId="334865D7" w:rsidR="007D36C3" w:rsidRPr="0078362B" w:rsidRDefault="007D36C3" w:rsidP="007D36C3">
            <w:pPr>
              <w:spacing w:line="340" w:lineRule="exact"/>
              <w:ind w:left="-36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077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2E09DBE" w14:textId="77777777" w:rsidR="007D36C3" w:rsidRPr="0078362B" w:rsidRDefault="007D36C3" w:rsidP="007D36C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105532" w14:textId="7C936590" w:rsidR="007D36C3" w:rsidRPr="0078362B" w:rsidRDefault="007D36C3" w:rsidP="007D36C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D36C3" w:rsidRPr="0078362B" w14:paraId="52F72739" w14:textId="77777777" w:rsidTr="00254E5F">
        <w:tc>
          <w:tcPr>
            <w:tcW w:w="5670" w:type="dxa"/>
          </w:tcPr>
          <w:p w14:paraId="643F1B92" w14:textId="77777777" w:rsidR="007D36C3" w:rsidRPr="0078362B" w:rsidRDefault="007D36C3" w:rsidP="007D36C3">
            <w:pPr>
              <w:spacing w:line="340" w:lineRule="exact"/>
              <w:ind w:left="540" w:right="546" w:hanging="45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ขาดทุนที่เกิดขึ้นจากอัตราแลกเปลี่ยนเงินตราต่างประเทศ</w:t>
            </w:r>
          </w:p>
        </w:tc>
        <w:tc>
          <w:tcPr>
            <w:tcW w:w="1260" w:type="dxa"/>
            <w:shd w:val="clear" w:color="auto" w:fill="auto"/>
          </w:tcPr>
          <w:p w14:paraId="64118AB3" w14:textId="0921D463" w:rsidR="007D36C3" w:rsidRPr="0078362B" w:rsidRDefault="00FA46D0" w:rsidP="007D36C3">
            <w:pPr>
              <w:spacing w:line="340" w:lineRule="exact"/>
              <w:ind w:left="-360"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7D36C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  <w:r w:rsidR="007D36C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90" w:type="dxa"/>
          </w:tcPr>
          <w:p w14:paraId="1002ECFE" w14:textId="77777777" w:rsidR="007D36C3" w:rsidRPr="0078362B" w:rsidRDefault="007D36C3" w:rsidP="007D36C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4A7854" w14:textId="77777777" w:rsidR="007D36C3" w:rsidRPr="0078362B" w:rsidRDefault="007D36C3" w:rsidP="007D36C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D36C3" w:rsidRPr="0078362B" w14:paraId="51E59C98" w14:textId="77777777" w:rsidTr="00030F2D">
        <w:tc>
          <w:tcPr>
            <w:tcW w:w="5670" w:type="dxa"/>
          </w:tcPr>
          <w:p w14:paraId="6EA8A772" w14:textId="77777777" w:rsidR="007D36C3" w:rsidRPr="0078362B" w:rsidRDefault="007D36C3" w:rsidP="007D36C3">
            <w:pPr>
              <w:spacing w:line="340" w:lineRule="exact"/>
              <w:ind w:left="540" w:right="546" w:hanging="4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กำไรที่ยังไม่เกิดขึ้นจากอัตราแลกเปลี่ยนเงินตราต่างประเทศ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2CB646" w14:textId="77777777" w:rsidR="007D36C3" w:rsidRPr="0078362B" w:rsidRDefault="007D36C3" w:rsidP="007D36C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695990FD" w14:textId="77777777" w:rsidR="007D36C3" w:rsidRPr="0078362B" w:rsidRDefault="007D36C3" w:rsidP="007D36C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1C39E4" w14:textId="748FAD29" w:rsidR="007D36C3" w:rsidRPr="0078362B" w:rsidRDefault="007D36C3" w:rsidP="007D36C3">
            <w:pPr>
              <w:spacing w:line="340" w:lineRule="exact"/>
              <w:ind w:left="-36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D36C3" w:rsidRPr="0078362B" w14:paraId="33E84E74" w14:textId="77777777" w:rsidTr="00030F2D">
        <w:tc>
          <w:tcPr>
            <w:tcW w:w="5670" w:type="dxa"/>
          </w:tcPr>
          <w:p w14:paraId="70B558F8" w14:textId="77777777" w:rsidR="007D36C3" w:rsidRPr="0078362B" w:rsidRDefault="007D36C3" w:rsidP="007D36C3">
            <w:pPr>
              <w:spacing w:line="340" w:lineRule="exact"/>
              <w:ind w:left="270" w:right="63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เจ้าหนี้จากการซื้อเงินลงทุนในบริษัทย่อยจากบริษัทที่เกี่ยวข้องกัน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23158E" w14:textId="77777777" w:rsidR="007D36C3" w:rsidRPr="0078362B" w:rsidRDefault="007D36C3" w:rsidP="007D36C3">
            <w:pPr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4FEE557" w14:textId="77777777" w:rsidR="007D36C3" w:rsidRPr="0078362B" w:rsidRDefault="007D36C3" w:rsidP="007D36C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B12513" w14:textId="77777777" w:rsidR="007D36C3" w:rsidRPr="0078362B" w:rsidRDefault="007D36C3" w:rsidP="007D36C3">
            <w:pPr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D36C3" w:rsidRPr="0078362B" w14:paraId="28FA63F2" w14:textId="77777777" w:rsidTr="00030F2D">
        <w:tc>
          <w:tcPr>
            <w:tcW w:w="5670" w:type="dxa"/>
          </w:tcPr>
          <w:p w14:paraId="7216780D" w14:textId="7F0B6C0E" w:rsidR="007D36C3" w:rsidRPr="0078362B" w:rsidRDefault="007D36C3" w:rsidP="007D36C3">
            <w:pPr>
              <w:spacing w:line="340" w:lineRule="exact"/>
              <w:ind w:left="270" w:right="8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ยกไป ณ วันที่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308889A" w14:textId="77777777" w:rsidR="007D36C3" w:rsidRPr="0078362B" w:rsidRDefault="007D36C3" w:rsidP="007D36C3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596D5BC7" w14:textId="77777777" w:rsidR="007D36C3" w:rsidRPr="0078362B" w:rsidRDefault="007D36C3" w:rsidP="007D36C3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366C758" w14:textId="75312516" w:rsidR="007D36C3" w:rsidRPr="0078362B" w:rsidRDefault="00FA46D0" w:rsidP="007D36C3">
            <w:pPr>
              <w:spacing w:line="34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  <w:r w:rsidR="007D36C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  <w:r w:rsidR="007D36C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</w:p>
        </w:tc>
      </w:tr>
    </w:tbl>
    <w:p w14:paraId="31B51CD1" w14:textId="77777777" w:rsidR="00191135" w:rsidRPr="0078362B" w:rsidRDefault="0019113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lang w:val="en-US"/>
        </w:rPr>
        <w:br w:type="page"/>
      </w:r>
    </w:p>
    <w:p w14:paraId="27FE8451" w14:textId="4A9269E2" w:rsidR="00225BED" w:rsidRPr="0078362B" w:rsidRDefault="00FA46D0" w:rsidP="00437FE4">
      <w:pPr>
        <w:tabs>
          <w:tab w:val="left" w:pos="1710"/>
          <w:tab w:val="left" w:pos="1890"/>
        </w:tabs>
        <w:spacing w:before="24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lang w:val="en-US"/>
        </w:rPr>
        <w:lastRenderedPageBreak/>
        <w:t>4</w:t>
      </w:r>
      <w:r w:rsidR="00E1093B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225BED" w:rsidRPr="0078362B">
        <w:rPr>
          <w:rFonts w:asciiTheme="majorBidi" w:hAnsiTheme="majorBidi" w:cstheme="majorBidi"/>
          <w:cs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5</w:t>
      </w:r>
      <w:r w:rsidR="00D73061" w:rsidRPr="0078362B">
        <w:rPr>
          <w:rFonts w:asciiTheme="majorBidi" w:hAnsiTheme="majorBidi" w:cstheme="majorBidi"/>
          <w:cs/>
          <w:lang w:val="en-US"/>
        </w:rPr>
        <w:t xml:space="preserve">   </w:t>
      </w:r>
      <w:r w:rsidR="00BB080D" w:rsidRPr="0078362B">
        <w:rPr>
          <w:rFonts w:asciiTheme="majorBidi" w:hAnsiTheme="majorBidi" w:cstheme="majorBidi"/>
          <w:cs/>
          <w:lang w:val="en-US"/>
        </w:rPr>
        <w:t>เงินกู้ยืมระยะสั้นจากบริษัท</w:t>
      </w:r>
      <w:r w:rsidR="00225BED" w:rsidRPr="0078362B">
        <w:rPr>
          <w:rFonts w:asciiTheme="majorBidi" w:hAnsiTheme="majorBidi" w:cstheme="majorBidi"/>
          <w:cs/>
          <w:lang w:val="en-US"/>
        </w:rPr>
        <w:t>ที่เกี่ยวข้องกัน</w:t>
      </w:r>
    </w:p>
    <w:p w14:paraId="6A26E49A" w14:textId="77777777" w:rsidR="00225BED" w:rsidRPr="0078362B" w:rsidRDefault="00225BED" w:rsidP="00437FE4">
      <w:pPr>
        <w:tabs>
          <w:tab w:val="left" w:pos="360"/>
        </w:tabs>
        <w:ind w:left="360" w:right="-79" w:hanging="360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78362B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  <w:r w:rsidRPr="0078362B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60"/>
        <w:gridCol w:w="90"/>
        <w:gridCol w:w="1170"/>
      </w:tblGrid>
      <w:tr w:rsidR="00225BED" w:rsidRPr="0078362B" w14:paraId="33181FA9" w14:textId="77777777" w:rsidTr="00D54865">
        <w:tc>
          <w:tcPr>
            <w:tcW w:w="5670" w:type="dxa"/>
          </w:tcPr>
          <w:p w14:paraId="711CC53A" w14:textId="77777777" w:rsidR="00225BED" w:rsidRPr="0078362B" w:rsidRDefault="00225BED" w:rsidP="00437FE4">
            <w:pPr>
              <w:spacing w:line="38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77C747BD" w14:textId="77777777" w:rsidR="00225BED" w:rsidRPr="0078362B" w:rsidRDefault="00225BED" w:rsidP="00437FE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25BED" w:rsidRPr="0078362B" w14:paraId="1A0B03BA" w14:textId="77777777" w:rsidTr="00D54865">
        <w:tc>
          <w:tcPr>
            <w:tcW w:w="5670" w:type="dxa"/>
          </w:tcPr>
          <w:p w14:paraId="3F8375EE" w14:textId="77777777" w:rsidR="00225BED" w:rsidRPr="0078362B" w:rsidRDefault="00225BED" w:rsidP="00437FE4">
            <w:pPr>
              <w:spacing w:line="38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14FF5A4" w14:textId="42854488" w:rsidR="00225BED" w:rsidRPr="0078362B" w:rsidRDefault="00FA46D0" w:rsidP="00437FE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638F67AC" w14:textId="77777777" w:rsidR="00225BED" w:rsidRPr="0078362B" w:rsidRDefault="00225BED" w:rsidP="00437FE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891C2F" w14:textId="3E160D37" w:rsidR="00225BED" w:rsidRPr="0078362B" w:rsidRDefault="00FA46D0" w:rsidP="00437FE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123A3B" w:rsidRPr="0078362B" w14:paraId="3CC4761B" w14:textId="77777777" w:rsidTr="00030F2D">
        <w:trPr>
          <w:trHeight w:val="80"/>
        </w:trPr>
        <w:tc>
          <w:tcPr>
            <w:tcW w:w="5670" w:type="dxa"/>
          </w:tcPr>
          <w:p w14:paraId="339AC971" w14:textId="3E1EA649" w:rsidR="00123A3B" w:rsidRPr="0078362B" w:rsidRDefault="00123A3B" w:rsidP="00437FE4">
            <w:pPr>
              <w:spacing w:line="380" w:lineRule="exact"/>
              <w:ind w:left="1398" w:right="450" w:hanging="13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เงินกู้ยืมระยะสั้นจากบริษัทที่เกี่ยวข้องกันยกมา ณ วันที่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542EC9D8" w14:textId="73F0CC7B" w:rsidR="00123A3B" w:rsidRPr="0078362B" w:rsidRDefault="00FA46D0" w:rsidP="00437FE4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  <w:r w:rsidR="00EB2D1C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  <w:r w:rsidR="00EB2D1C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90" w:type="dxa"/>
          </w:tcPr>
          <w:p w14:paraId="22023C7C" w14:textId="77777777" w:rsidR="00123A3B" w:rsidRPr="0078362B" w:rsidRDefault="00123A3B" w:rsidP="00437FE4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D732CB" w14:textId="202A345A" w:rsidR="00123A3B" w:rsidRPr="0078362B" w:rsidRDefault="00FA46D0" w:rsidP="00437FE4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="00123A3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  <w:r w:rsidR="00123A3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</w:p>
        </w:tc>
      </w:tr>
      <w:tr w:rsidR="002A57E5" w:rsidRPr="0078362B" w14:paraId="69DE27BB" w14:textId="77777777" w:rsidTr="00030F2D">
        <w:trPr>
          <w:trHeight w:val="80"/>
        </w:trPr>
        <w:tc>
          <w:tcPr>
            <w:tcW w:w="5670" w:type="dxa"/>
          </w:tcPr>
          <w:p w14:paraId="57F3B3E9" w14:textId="77777777" w:rsidR="002A57E5" w:rsidRPr="0078362B" w:rsidRDefault="002A57E5" w:rsidP="00437FE4">
            <w:pPr>
              <w:spacing w:line="380" w:lineRule="exact"/>
              <w:ind w:left="450" w:right="450" w:hanging="36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เงินสดรับจากเงินกู้ยืมระยะสั้นจากบริษัทที่เกี่ยวข้องกัน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B49E423" w14:textId="31000145" w:rsidR="002A57E5" w:rsidRPr="0078362B" w:rsidRDefault="00FA46D0" w:rsidP="00437FE4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="002A57E5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2A57E5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1CC1DB2C" w14:textId="77777777" w:rsidR="002A57E5" w:rsidRPr="0078362B" w:rsidRDefault="002A57E5" w:rsidP="00437FE4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401F343" w14:textId="77777777" w:rsidR="002A57E5" w:rsidRPr="0078362B" w:rsidRDefault="00CC78C5" w:rsidP="00437FE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E34B3" w:rsidRPr="0078362B" w14:paraId="0CA3B0E6" w14:textId="77777777" w:rsidTr="00030F2D">
        <w:trPr>
          <w:trHeight w:val="80"/>
        </w:trPr>
        <w:tc>
          <w:tcPr>
            <w:tcW w:w="5670" w:type="dxa"/>
          </w:tcPr>
          <w:p w14:paraId="0AA71B56" w14:textId="77777777" w:rsidR="002E34B3" w:rsidRPr="0078362B" w:rsidRDefault="002E34B3" w:rsidP="00437FE4">
            <w:pPr>
              <w:spacing w:line="380" w:lineRule="exact"/>
              <w:ind w:left="450" w:right="45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ED3A20"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เงินสดจ่ายชำระคืนเงินกู้ยืมระยะสั้นจากบริษัทที่เกี่ยวข้องกัน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7D06305" w14:textId="69EF848E" w:rsidR="002E34B3" w:rsidRPr="0078362B" w:rsidRDefault="00EB2D1C" w:rsidP="00437FE4">
            <w:pPr>
              <w:spacing w:line="380" w:lineRule="exact"/>
              <w:ind w:left="-360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0739A2C" w14:textId="77777777" w:rsidR="002E34B3" w:rsidRPr="0078362B" w:rsidRDefault="002E34B3" w:rsidP="00437FE4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EE5E48" w14:textId="77777777" w:rsidR="002E34B3" w:rsidRPr="0078362B" w:rsidRDefault="001D534A" w:rsidP="00437FE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D3A20" w:rsidRPr="0078362B" w14:paraId="02628035" w14:textId="77777777" w:rsidTr="00030F2D">
        <w:trPr>
          <w:trHeight w:val="80"/>
        </w:trPr>
        <w:tc>
          <w:tcPr>
            <w:tcW w:w="5670" w:type="dxa"/>
          </w:tcPr>
          <w:p w14:paraId="7EC618A1" w14:textId="77777777" w:rsidR="00ED3A20" w:rsidRPr="0078362B" w:rsidRDefault="00ED3A20" w:rsidP="00437FE4">
            <w:pPr>
              <w:spacing w:line="380" w:lineRule="exact"/>
              <w:ind w:left="540" w:right="90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กำไ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ที่ยังไม่เกิดขึ้นจากอัตราแลกเปลี่ยนเงินตร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า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0" w:type="dxa"/>
            <w:shd w:val="clear" w:color="auto" w:fill="auto"/>
          </w:tcPr>
          <w:p w14:paraId="10ABD7B8" w14:textId="4EBFBE85" w:rsidR="00ED3A20" w:rsidRPr="0078362B" w:rsidRDefault="00ED3A20" w:rsidP="00437FE4">
            <w:pPr>
              <w:spacing w:line="380" w:lineRule="exact"/>
              <w:ind w:left="-360"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B7F71CE" w14:textId="77777777" w:rsidR="00ED3A20" w:rsidRPr="0078362B" w:rsidRDefault="00ED3A20" w:rsidP="00437FE4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3DBC02" w14:textId="100F01B0" w:rsidR="00ED3A20" w:rsidRPr="0078362B" w:rsidRDefault="00ED3A20" w:rsidP="00437FE4">
            <w:pPr>
              <w:spacing w:line="380" w:lineRule="exact"/>
              <w:ind w:left="-36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986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D3A20" w:rsidRPr="0078362B" w14:paraId="45550EA6" w14:textId="77777777" w:rsidTr="00030F2D">
        <w:trPr>
          <w:trHeight w:val="70"/>
        </w:trPr>
        <w:tc>
          <w:tcPr>
            <w:tcW w:w="5670" w:type="dxa"/>
          </w:tcPr>
          <w:p w14:paraId="17DD1ED0" w14:textId="1639854F" w:rsidR="00ED3A20" w:rsidRPr="0078362B" w:rsidRDefault="00ED3A20" w:rsidP="00437FE4">
            <w:pPr>
              <w:spacing w:line="380" w:lineRule="exact"/>
              <w:ind w:left="1398" w:right="450" w:hanging="130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เงินกู้ยืมระยะสั้นจากบริษัทที่เกี่ยวข้องกันยกไป ณ วันที่ </w:t>
            </w:r>
            <w:r w:rsidR="00FA46D0" w:rsidRPr="00FA46D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3D5D4" w14:textId="36518567" w:rsidR="00ED3A20" w:rsidRPr="0078362B" w:rsidRDefault="00FA46D0" w:rsidP="00437FE4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="002A57E5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2A57E5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  <w:tc>
          <w:tcPr>
            <w:tcW w:w="90" w:type="dxa"/>
          </w:tcPr>
          <w:p w14:paraId="5D5EDC56" w14:textId="77777777" w:rsidR="00ED3A20" w:rsidRPr="0078362B" w:rsidRDefault="00ED3A20" w:rsidP="00437FE4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37C389" w14:textId="3412CDEE" w:rsidR="00ED3A20" w:rsidRPr="0078362B" w:rsidRDefault="00FA46D0" w:rsidP="00437FE4">
            <w:pPr>
              <w:tabs>
                <w:tab w:val="left" w:pos="1035"/>
              </w:tabs>
              <w:spacing w:line="38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  <w:r w:rsidR="00ED3A20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  <w:r w:rsidR="00ED3A20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</w:tr>
    </w:tbl>
    <w:p w14:paraId="6B1FD2C4" w14:textId="214A2D26" w:rsidR="00A24C00" w:rsidRPr="0078362B" w:rsidRDefault="00FA46D0" w:rsidP="00437FE4">
      <w:pPr>
        <w:tabs>
          <w:tab w:val="left" w:pos="1710"/>
          <w:tab w:val="left" w:pos="1890"/>
        </w:tabs>
        <w:spacing w:before="24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lang w:val="en-US"/>
        </w:rPr>
        <w:t>4</w:t>
      </w:r>
      <w:r w:rsidR="00E1093B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A24C00" w:rsidRPr="0078362B">
        <w:rPr>
          <w:rFonts w:asciiTheme="majorBidi" w:hAnsiTheme="majorBidi" w:cstheme="majorBidi"/>
          <w:cs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6</w:t>
      </w:r>
      <w:r w:rsidR="00A24C00" w:rsidRPr="0078362B">
        <w:rPr>
          <w:rFonts w:asciiTheme="majorBidi" w:hAnsiTheme="majorBidi" w:cstheme="majorBidi"/>
          <w:cs/>
          <w:lang w:val="en-US"/>
        </w:rPr>
        <w:tab/>
        <w:t>เจ้าหนี้ค่าก่อสร้างและเงินกู้ยืมระยะยาว</w:t>
      </w:r>
    </w:p>
    <w:p w14:paraId="3EE58896" w14:textId="230F2FCA" w:rsidR="00A24C00" w:rsidRPr="0078362B" w:rsidRDefault="00415DD7" w:rsidP="00437FE4">
      <w:pPr>
        <w:ind w:left="1710" w:right="-86"/>
        <w:jc w:val="thaiDistribute"/>
        <w:rPr>
          <w:rFonts w:asciiTheme="majorBidi" w:hAnsiTheme="majorBidi" w:cstheme="majorBidi"/>
          <w:cs/>
          <w:lang w:val="en-US"/>
        </w:rPr>
      </w:pPr>
      <w:r w:rsidRPr="0078362B">
        <w:rPr>
          <w:rFonts w:asciiTheme="majorBidi" w:hAnsiTheme="majorBidi" w:cstheme="majorBidi"/>
          <w:spacing w:val="-2"/>
          <w:cs/>
          <w:lang w:val="en-US"/>
        </w:rPr>
        <w:t>สำหรับ</w:t>
      </w:r>
      <w:r w:rsidR="00D05EFC" w:rsidRPr="0078362B">
        <w:rPr>
          <w:rFonts w:asciiTheme="majorBidi" w:hAnsiTheme="majorBidi" w:cstheme="majorBidi"/>
          <w:spacing w:val="-2"/>
          <w:cs/>
          <w:lang w:val="en-US"/>
        </w:rPr>
        <w:t>ปี</w:t>
      </w:r>
      <w:r w:rsidR="00DE7D71" w:rsidRPr="0078362B">
        <w:rPr>
          <w:rFonts w:asciiTheme="majorBidi" w:hAnsiTheme="majorBidi" w:cstheme="majorBidi"/>
          <w:spacing w:val="-2"/>
          <w:cs/>
          <w:lang w:val="en-US"/>
        </w:rPr>
        <w:t>สิ้นสุด</w:t>
      </w:r>
      <w:r w:rsidR="00A24C00" w:rsidRPr="0078362B">
        <w:rPr>
          <w:rFonts w:asciiTheme="majorBidi" w:hAnsiTheme="majorBidi" w:cstheme="majorBidi"/>
          <w:spacing w:val="-2"/>
          <w:cs/>
          <w:lang w:val="en-US"/>
        </w:rPr>
        <w:t xml:space="preserve">วันที่ </w:t>
      </w:r>
      <w:r w:rsidR="00FA46D0" w:rsidRPr="00FA46D0">
        <w:rPr>
          <w:rFonts w:asciiTheme="majorBidi" w:hAnsiTheme="majorBidi" w:cstheme="majorBidi"/>
          <w:spacing w:val="-2"/>
          <w:lang w:val="en-US"/>
        </w:rPr>
        <w:t>31</w:t>
      </w:r>
      <w:r w:rsidR="00A24C00" w:rsidRPr="0078362B">
        <w:rPr>
          <w:rFonts w:asciiTheme="majorBidi" w:hAnsiTheme="majorBidi" w:cstheme="majorBidi"/>
          <w:spacing w:val="-2"/>
          <w:lang w:val="en-US"/>
        </w:rPr>
        <w:t xml:space="preserve"> </w:t>
      </w:r>
      <w:r w:rsidR="00D05EFC" w:rsidRPr="0078362B">
        <w:rPr>
          <w:rFonts w:asciiTheme="majorBidi" w:hAnsiTheme="majorBidi" w:cstheme="majorBidi"/>
          <w:spacing w:val="-2"/>
          <w:cs/>
          <w:lang w:val="en-US"/>
        </w:rPr>
        <w:t>ธันวาคม</w:t>
      </w:r>
      <w:r w:rsidR="00A24C00" w:rsidRPr="0078362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pacing w:val="-2"/>
          <w:lang w:val="en-US"/>
        </w:rPr>
        <w:t>2562</w:t>
      </w:r>
      <w:r w:rsidR="00724EE3" w:rsidRPr="0078362B">
        <w:rPr>
          <w:rFonts w:asciiTheme="majorBidi" w:hAnsiTheme="majorBidi" w:cstheme="majorBidi"/>
          <w:spacing w:val="-2"/>
          <w:lang w:val="en-US"/>
        </w:rPr>
        <w:t xml:space="preserve"> </w:t>
      </w:r>
      <w:r w:rsidR="00724EE3" w:rsidRPr="0078362B">
        <w:rPr>
          <w:rFonts w:asciiTheme="majorBidi" w:hAnsiTheme="majorBidi" w:cstheme="majorBidi"/>
          <w:spacing w:val="-2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spacing w:val="-2"/>
          <w:lang w:val="en-US"/>
        </w:rPr>
        <w:t>2561</w:t>
      </w:r>
      <w:r w:rsidR="00A24C00" w:rsidRPr="0078362B">
        <w:rPr>
          <w:rFonts w:asciiTheme="majorBidi" w:hAnsiTheme="majorBidi" w:cstheme="majorBidi"/>
          <w:spacing w:val="-2"/>
          <w:lang w:val="en-US"/>
        </w:rPr>
        <w:t xml:space="preserve"> </w:t>
      </w:r>
      <w:r w:rsidR="00A24C00" w:rsidRPr="0078362B">
        <w:rPr>
          <w:rFonts w:asciiTheme="majorBidi" w:hAnsiTheme="majorBidi" w:cstheme="majorBidi"/>
          <w:spacing w:val="-2"/>
          <w:cs/>
          <w:lang w:val="en-US"/>
        </w:rPr>
        <w:t>บริษัทย่อยแห่งหนึ่งมีรายการที่ไม่เกี่ยวกับเงินสด</w:t>
      </w:r>
      <w:r w:rsidR="00A24C00" w:rsidRPr="0078362B">
        <w:rPr>
          <w:rFonts w:asciiTheme="majorBidi" w:hAnsiTheme="majorBidi" w:cstheme="majorBidi"/>
          <w:cs/>
          <w:lang w:val="en-US"/>
        </w:rPr>
        <w:t>ที่เกี่ยวข้องกับเจ้าหนี้ค่าก่อสร้าง</w:t>
      </w:r>
      <w:r w:rsidR="00BC6EE2" w:rsidRPr="0078362B">
        <w:rPr>
          <w:rFonts w:asciiTheme="majorBidi" w:hAnsiTheme="majorBidi" w:cstheme="majorBidi"/>
          <w:cs/>
          <w:lang w:val="en-US"/>
        </w:rPr>
        <w:t>เพิ่มขึ้นเป็นจำนวน</w:t>
      </w:r>
      <w:r w:rsidR="00BC6EE2" w:rsidRPr="0078362B">
        <w:rPr>
          <w:rFonts w:asciiTheme="majorBidi" w:hAnsiTheme="majorBidi" w:cstheme="majorBidi"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lang w:val="en-US"/>
        </w:rPr>
        <w:t>607</w:t>
      </w:r>
      <w:r w:rsidR="00EB2D1C" w:rsidRPr="0078362B">
        <w:rPr>
          <w:rFonts w:asciiTheme="majorBidi" w:hAnsiTheme="majorBidi" w:cstheme="majorBidi"/>
          <w:lang w:val="en-US"/>
        </w:rPr>
        <w:t>.</w:t>
      </w:r>
      <w:r w:rsidR="00FA46D0" w:rsidRPr="00FA46D0">
        <w:rPr>
          <w:rFonts w:asciiTheme="majorBidi" w:hAnsiTheme="majorBidi" w:cstheme="majorBidi"/>
          <w:lang w:val="en-US"/>
        </w:rPr>
        <w:t>99</w:t>
      </w:r>
      <w:r w:rsidR="0072334F" w:rsidRPr="0078362B">
        <w:rPr>
          <w:rFonts w:asciiTheme="majorBidi" w:hAnsiTheme="majorBidi" w:cstheme="majorBidi"/>
          <w:lang w:val="en-US"/>
        </w:rPr>
        <w:t xml:space="preserve"> </w:t>
      </w:r>
      <w:r w:rsidR="0098770B" w:rsidRPr="0078362B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040A7D" w:rsidRPr="0078362B">
        <w:rPr>
          <w:rFonts w:asciiTheme="majorBidi" w:hAnsiTheme="majorBidi" w:cstheme="majorBidi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lang w:val="en-US"/>
        </w:rPr>
        <w:t>688</w:t>
      </w:r>
      <w:r w:rsidR="00AD1AD8" w:rsidRPr="0078362B">
        <w:rPr>
          <w:rFonts w:asciiTheme="majorBidi" w:hAnsiTheme="majorBidi" w:cstheme="majorBidi"/>
          <w:lang w:val="en-US"/>
        </w:rPr>
        <w:t>.</w:t>
      </w:r>
      <w:r w:rsidR="00FA46D0" w:rsidRPr="00FA46D0">
        <w:rPr>
          <w:rFonts w:asciiTheme="majorBidi" w:hAnsiTheme="majorBidi" w:cstheme="majorBidi"/>
          <w:lang w:val="en-US"/>
        </w:rPr>
        <w:t>91</w:t>
      </w:r>
      <w:r w:rsidR="00BC3F28" w:rsidRPr="0078362B">
        <w:rPr>
          <w:rFonts w:asciiTheme="majorBidi" w:hAnsiTheme="majorBidi" w:cstheme="majorBidi"/>
          <w:lang w:val="en-US"/>
        </w:rPr>
        <w:t xml:space="preserve"> </w:t>
      </w:r>
      <w:r w:rsidR="0098770B" w:rsidRPr="0078362B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040A7D" w:rsidRPr="0078362B">
        <w:rPr>
          <w:rFonts w:asciiTheme="majorBidi" w:hAnsiTheme="majorBidi" w:cstheme="majorBidi"/>
          <w:cs/>
          <w:lang w:val="en-US"/>
        </w:rPr>
        <w:t xml:space="preserve">ตามลำดับ </w:t>
      </w:r>
      <w:r w:rsidR="00724EE3" w:rsidRPr="0078362B">
        <w:rPr>
          <w:rFonts w:asciiTheme="majorBidi" w:hAnsiTheme="majorBidi" w:cstheme="majorBidi"/>
          <w:cs/>
          <w:lang w:val="en-US"/>
        </w:rPr>
        <w:t>และเงินกู้ยืมระยะยาว</w:t>
      </w:r>
      <w:r w:rsidR="00A24C00" w:rsidRPr="0078362B">
        <w:rPr>
          <w:rFonts w:asciiTheme="majorBidi" w:hAnsiTheme="majorBidi" w:cstheme="majorBidi"/>
          <w:cs/>
          <w:lang w:val="en-US"/>
        </w:rPr>
        <w:t>ซึ่งเป็นผลมาจากข้อตกลงและเงื่อนไขในการจ่ายชำระ</w:t>
      </w:r>
      <w:r w:rsidR="00A24C00" w:rsidRPr="0078362B">
        <w:rPr>
          <w:rFonts w:asciiTheme="majorBidi" w:hAnsiTheme="majorBidi" w:cstheme="majorBidi"/>
          <w:spacing w:val="-6"/>
          <w:cs/>
          <w:lang w:val="en-US"/>
        </w:rPr>
        <w:t>เงินตาม</w:t>
      </w:r>
      <w:r w:rsidR="00A24C00" w:rsidRPr="0078362B">
        <w:rPr>
          <w:rFonts w:asciiTheme="majorBidi" w:hAnsiTheme="majorBidi" w:cstheme="majorBidi"/>
          <w:spacing w:val="-4"/>
          <w:cs/>
          <w:lang w:val="en-US"/>
        </w:rPr>
        <w:t xml:space="preserve">สัญญาก่อสร้าง </w:t>
      </w:r>
      <w:r w:rsidR="00232070" w:rsidRPr="0078362B">
        <w:rPr>
          <w:rFonts w:asciiTheme="majorBidi" w:hAnsiTheme="majorBidi" w:cstheme="majorBidi"/>
          <w:spacing w:val="-4"/>
          <w:cs/>
          <w:lang w:val="en-US"/>
        </w:rPr>
        <w:t xml:space="preserve">เพิ่มขึ้นเป็นจำนวน 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2</w:t>
      </w:r>
      <w:r w:rsidR="00E20C2B" w:rsidRPr="0078362B">
        <w:rPr>
          <w:rFonts w:asciiTheme="majorBidi" w:hAnsiTheme="majorBidi" w:cstheme="majorBidi"/>
          <w:spacing w:val="-4"/>
          <w:lang w:val="en-US"/>
        </w:rPr>
        <w:t>,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791</w:t>
      </w:r>
      <w:r w:rsidR="00E20C2B" w:rsidRPr="0078362B">
        <w:rPr>
          <w:rFonts w:asciiTheme="majorBidi" w:hAnsiTheme="majorBidi" w:cstheme="majorBidi"/>
          <w:spacing w:val="-4"/>
          <w:lang w:val="en-US"/>
        </w:rPr>
        <w:t>.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77</w:t>
      </w:r>
      <w:r w:rsidR="00AD1AD8" w:rsidRPr="0078362B">
        <w:rPr>
          <w:rFonts w:asciiTheme="majorBidi" w:hAnsiTheme="majorBidi" w:cstheme="majorBidi"/>
          <w:spacing w:val="-4"/>
          <w:lang w:val="en-US"/>
        </w:rPr>
        <w:t xml:space="preserve"> </w:t>
      </w:r>
      <w:r w:rsidR="00B7541E" w:rsidRPr="0078362B">
        <w:rPr>
          <w:rFonts w:asciiTheme="majorBidi" w:hAnsiTheme="majorBidi" w:cstheme="majorBidi"/>
          <w:spacing w:val="-4"/>
          <w:cs/>
          <w:lang w:val="en-US"/>
        </w:rPr>
        <w:t xml:space="preserve">ล้านบาท </w:t>
      </w:r>
      <w:r w:rsidR="00232070" w:rsidRPr="0078362B">
        <w:rPr>
          <w:rFonts w:asciiTheme="majorBidi" w:hAnsiTheme="majorBidi" w:cstheme="majorBidi"/>
          <w:spacing w:val="-4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lang w:val="en-US"/>
        </w:rPr>
        <w:t>4</w:t>
      </w:r>
      <w:r w:rsidR="00AD1AD8" w:rsidRPr="0078362B">
        <w:rPr>
          <w:rFonts w:asciiTheme="majorBidi" w:hAnsiTheme="majorBidi" w:cstheme="majorBidi"/>
          <w:lang w:val="en-US"/>
        </w:rPr>
        <w:t>,</w:t>
      </w:r>
      <w:r w:rsidR="00FA46D0" w:rsidRPr="00FA46D0">
        <w:rPr>
          <w:rFonts w:asciiTheme="majorBidi" w:hAnsiTheme="majorBidi" w:cstheme="majorBidi"/>
          <w:lang w:val="en-US"/>
        </w:rPr>
        <w:t>914</w:t>
      </w:r>
      <w:r w:rsidR="00AD1AD8" w:rsidRPr="0078362B">
        <w:rPr>
          <w:rFonts w:asciiTheme="majorBidi" w:hAnsiTheme="majorBidi" w:cstheme="majorBidi"/>
          <w:lang w:val="en-US"/>
        </w:rPr>
        <w:t>.</w:t>
      </w:r>
      <w:r w:rsidR="00FA46D0" w:rsidRPr="00FA46D0">
        <w:rPr>
          <w:rFonts w:asciiTheme="majorBidi" w:hAnsiTheme="majorBidi" w:cstheme="majorBidi"/>
          <w:lang w:val="en-US"/>
        </w:rPr>
        <w:t>97</w:t>
      </w:r>
      <w:r w:rsidR="00AD1AD8" w:rsidRPr="0078362B">
        <w:rPr>
          <w:rFonts w:asciiTheme="majorBidi" w:hAnsiTheme="majorBidi" w:cstheme="majorBidi"/>
          <w:lang w:val="en-US"/>
        </w:rPr>
        <w:t xml:space="preserve"> </w:t>
      </w:r>
      <w:r w:rsidR="00BC3F28" w:rsidRPr="0078362B">
        <w:rPr>
          <w:rFonts w:asciiTheme="majorBidi" w:hAnsiTheme="majorBidi" w:cstheme="majorBidi"/>
          <w:spacing w:val="-4"/>
          <w:lang w:val="en-US"/>
        </w:rPr>
        <w:t xml:space="preserve"> </w:t>
      </w:r>
      <w:r w:rsidR="00232070" w:rsidRPr="0078362B">
        <w:rPr>
          <w:rFonts w:asciiTheme="majorBidi" w:hAnsiTheme="majorBidi" w:cstheme="majorBidi"/>
          <w:spacing w:val="-4"/>
          <w:cs/>
          <w:lang w:val="en-US"/>
        </w:rPr>
        <w:t xml:space="preserve">ล้านบาท </w:t>
      </w:r>
      <w:r w:rsidR="00232070" w:rsidRPr="0078362B">
        <w:rPr>
          <w:rFonts w:asciiTheme="majorBidi" w:hAnsiTheme="majorBidi" w:cstheme="majorBidi"/>
          <w:spacing w:val="4"/>
          <w:cs/>
          <w:lang w:val="en-US"/>
        </w:rPr>
        <w:t>ตามลำดับ</w:t>
      </w:r>
      <w:r w:rsidR="00232070" w:rsidRPr="0078362B">
        <w:rPr>
          <w:rFonts w:asciiTheme="majorBidi" w:hAnsiTheme="majorBidi" w:cstheme="majorBidi"/>
          <w:spacing w:val="4"/>
          <w:lang w:val="en-US"/>
        </w:rPr>
        <w:t xml:space="preserve"> </w:t>
      </w:r>
      <w:r w:rsidR="00A24C00" w:rsidRPr="0078362B">
        <w:rPr>
          <w:rFonts w:asciiTheme="majorBidi" w:hAnsiTheme="majorBidi" w:cstheme="majorBidi"/>
          <w:spacing w:val="4"/>
          <w:cs/>
          <w:lang w:val="en-US"/>
        </w:rPr>
        <w:t>(ดูหมายเหตุข้อ</w:t>
      </w:r>
      <w:r w:rsidR="00A24C00" w:rsidRPr="0078362B">
        <w:rPr>
          <w:rFonts w:asciiTheme="majorBidi" w:hAnsiTheme="majorBidi" w:cstheme="majorBidi"/>
          <w:spacing w:val="4"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pacing w:val="4"/>
          <w:lang w:val="en-US"/>
        </w:rPr>
        <w:t>18</w:t>
      </w:r>
      <w:r w:rsidR="00A24C00" w:rsidRPr="0078362B">
        <w:rPr>
          <w:rFonts w:asciiTheme="majorBidi" w:hAnsiTheme="majorBidi" w:cstheme="majorBidi"/>
          <w:spacing w:val="4"/>
          <w:lang w:val="en-US"/>
        </w:rPr>
        <w:t xml:space="preserve">) </w:t>
      </w:r>
      <w:r w:rsidR="005D14A3" w:rsidRPr="0078362B">
        <w:rPr>
          <w:rFonts w:asciiTheme="majorBidi" w:hAnsiTheme="majorBidi" w:cstheme="majorBidi"/>
          <w:spacing w:val="4"/>
          <w:cs/>
          <w:lang w:val="en-US"/>
        </w:rPr>
        <w:t>ทั้งนี้ เจ้าหนี้ค่าก่อสร้างและเงินกู้ยืมระยะยาวดังกล่าว</w:t>
      </w:r>
      <w:r w:rsidR="00BF4689" w:rsidRPr="0078362B">
        <w:rPr>
          <w:rFonts w:asciiTheme="majorBidi" w:hAnsiTheme="majorBidi" w:cstheme="majorBidi"/>
          <w:cs/>
          <w:lang w:val="en-US"/>
        </w:rPr>
        <w:t>เป</w:t>
      </w:r>
      <w:r w:rsidR="00ED593A" w:rsidRPr="0078362B">
        <w:rPr>
          <w:rFonts w:asciiTheme="majorBidi" w:hAnsiTheme="majorBidi" w:cstheme="majorBidi"/>
          <w:cs/>
          <w:lang w:val="en-US"/>
        </w:rPr>
        <w:t>็นรายการที่ไม่เกี่ยวกับเงินสด</w:t>
      </w:r>
      <w:r w:rsidR="00135D61" w:rsidRPr="0078362B">
        <w:rPr>
          <w:rFonts w:asciiTheme="majorBidi" w:hAnsiTheme="majorBidi" w:cstheme="majorBidi"/>
          <w:cs/>
          <w:lang w:val="en-US"/>
        </w:rPr>
        <w:t>ของ</w:t>
      </w:r>
      <w:r w:rsidR="00BF4689" w:rsidRPr="0078362B">
        <w:rPr>
          <w:rFonts w:asciiTheme="majorBidi" w:hAnsiTheme="majorBidi" w:cstheme="majorBidi"/>
          <w:cs/>
          <w:lang w:val="en-US"/>
        </w:rPr>
        <w:t xml:space="preserve">ที่ดินและต้นทุนโครงการระหว่างก่อสร้างและสาธารณูปโภค (ดูหมายเหตุข้อ </w:t>
      </w:r>
      <w:r w:rsidR="00FA46D0" w:rsidRPr="00FA46D0">
        <w:rPr>
          <w:rFonts w:asciiTheme="majorBidi" w:hAnsiTheme="majorBidi" w:cstheme="majorBidi"/>
          <w:lang w:val="en-US"/>
        </w:rPr>
        <w:t>8</w:t>
      </w:r>
      <w:r w:rsidR="00BF4689" w:rsidRPr="0078362B">
        <w:rPr>
          <w:rFonts w:asciiTheme="majorBidi" w:hAnsiTheme="majorBidi" w:cstheme="majorBidi"/>
          <w:lang w:val="en-US"/>
        </w:rPr>
        <w:t xml:space="preserve">) </w:t>
      </w:r>
      <w:r w:rsidR="00BF4689" w:rsidRPr="0078362B">
        <w:rPr>
          <w:rFonts w:asciiTheme="majorBidi" w:hAnsiTheme="majorBidi" w:cstheme="majorBidi"/>
          <w:cs/>
          <w:lang w:val="en-US"/>
        </w:rPr>
        <w:t xml:space="preserve">และอาคารระหว่างก่อสร้าง (ดูหมายเหตุข้อ </w:t>
      </w:r>
      <w:r w:rsidR="00FA46D0" w:rsidRPr="00FA46D0">
        <w:rPr>
          <w:rFonts w:asciiTheme="majorBidi" w:hAnsiTheme="majorBidi" w:cstheme="majorBidi"/>
          <w:lang w:val="en-US"/>
        </w:rPr>
        <w:t>13</w:t>
      </w:r>
      <w:r w:rsidR="00BF4689" w:rsidRPr="0078362B">
        <w:rPr>
          <w:rFonts w:asciiTheme="majorBidi" w:hAnsiTheme="majorBidi" w:cstheme="majorBidi"/>
          <w:lang w:val="en-US"/>
        </w:rPr>
        <w:t>)</w:t>
      </w:r>
    </w:p>
    <w:p w14:paraId="06B5C52D" w14:textId="4A479228" w:rsidR="00E1093B" w:rsidRPr="0078362B" w:rsidRDefault="00FA46D0" w:rsidP="00437FE4">
      <w:pPr>
        <w:tabs>
          <w:tab w:val="left" w:pos="1080"/>
        </w:tabs>
        <w:spacing w:before="120"/>
        <w:ind w:left="1080" w:right="-86" w:hanging="533"/>
        <w:jc w:val="thaiDistribute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lang w:val="en-US"/>
        </w:rPr>
        <w:t>4</w:t>
      </w:r>
      <w:r w:rsidR="00E1093B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E1093B" w:rsidRPr="0078362B">
        <w:rPr>
          <w:rFonts w:asciiTheme="majorBidi" w:hAnsiTheme="majorBidi" w:cstheme="majorBidi"/>
          <w:lang w:val="en-US"/>
        </w:rPr>
        <w:tab/>
      </w:r>
      <w:r w:rsidR="00E1093B" w:rsidRPr="0078362B">
        <w:rPr>
          <w:rFonts w:asciiTheme="majorBidi" w:hAnsiTheme="majorBidi" w:cstheme="majorBidi"/>
          <w:spacing w:val="-2"/>
          <w:cs/>
          <w:lang w:val="en-US"/>
        </w:rPr>
        <w:t>การ</w:t>
      </w:r>
      <w:r w:rsidR="00E1093B" w:rsidRPr="0078362B">
        <w:rPr>
          <w:rFonts w:asciiTheme="majorBidi" w:hAnsiTheme="majorBidi" w:cstheme="majorBidi"/>
          <w:cs/>
        </w:rPr>
        <w:t>เปลี่ยนแปลง</w:t>
      </w:r>
      <w:r w:rsidR="00E1093B" w:rsidRPr="0078362B">
        <w:rPr>
          <w:rFonts w:asciiTheme="majorBidi" w:hAnsiTheme="majorBidi" w:cstheme="majorBidi"/>
          <w:spacing w:val="-2"/>
          <w:cs/>
          <w:lang w:val="en-US"/>
        </w:rPr>
        <w:t xml:space="preserve">ในหนี้สินที่เกิดจากกิจกรรมจัดหาเงินสำหรับปีสิ้นสุดวันที่ </w:t>
      </w:r>
      <w:r w:rsidRPr="00FA46D0">
        <w:rPr>
          <w:rFonts w:asciiTheme="majorBidi" w:hAnsiTheme="majorBidi" w:cstheme="majorBidi"/>
          <w:spacing w:val="-2"/>
          <w:lang w:val="en-US"/>
        </w:rPr>
        <w:t>31</w:t>
      </w:r>
      <w:r w:rsidR="00E1093B" w:rsidRPr="0078362B">
        <w:rPr>
          <w:rFonts w:asciiTheme="majorBidi" w:hAnsiTheme="majorBidi" w:cstheme="majorBidi"/>
          <w:spacing w:val="-2"/>
          <w:lang w:val="en-US"/>
        </w:rPr>
        <w:t xml:space="preserve"> </w:t>
      </w:r>
      <w:r w:rsidR="00E1093B" w:rsidRPr="0078362B">
        <w:rPr>
          <w:rFonts w:asciiTheme="majorBidi" w:hAnsiTheme="majorBidi" w:cstheme="majorBidi"/>
          <w:spacing w:val="-2"/>
          <w:cs/>
          <w:lang w:val="en-US"/>
        </w:rPr>
        <w:t>ธันวาคม</w:t>
      </w:r>
      <w:r w:rsidR="00E1093B" w:rsidRPr="0078362B">
        <w:rPr>
          <w:rFonts w:asciiTheme="majorBidi" w:hAnsiTheme="majorBidi" w:cstheme="majorBidi"/>
          <w:lang w:val="en-US"/>
        </w:rPr>
        <w:t xml:space="preserve"> </w:t>
      </w:r>
      <w:r w:rsidR="00E1093B" w:rsidRPr="0078362B">
        <w:rPr>
          <w:rFonts w:asciiTheme="majorBidi" w:hAnsiTheme="majorBidi" w:cstheme="majorBidi"/>
          <w:cs/>
          <w:lang w:val="en-US"/>
        </w:rPr>
        <w:t>มีดังนี้</w:t>
      </w:r>
    </w:p>
    <w:tbl>
      <w:tblPr>
        <w:tblW w:w="5400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1"/>
        <w:gridCol w:w="947"/>
        <w:gridCol w:w="79"/>
        <w:gridCol w:w="946"/>
        <w:gridCol w:w="125"/>
        <w:gridCol w:w="946"/>
        <w:gridCol w:w="78"/>
        <w:gridCol w:w="946"/>
        <w:gridCol w:w="78"/>
        <w:gridCol w:w="946"/>
        <w:gridCol w:w="78"/>
        <w:gridCol w:w="951"/>
        <w:gridCol w:w="81"/>
        <w:gridCol w:w="951"/>
        <w:gridCol w:w="78"/>
        <w:gridCol w:w="954"/>
      </w:tblGrid>
      <w:tr w:rsidR="00E1093B" w:rsidRPr="0078362B" w14:paraId="597A01A0" w14:textId="77777777" w:rsidTr="00AF7631">
        <w:trPr>
          <w:trHeight w:val="74"/>
        </w:trPr>
        <w:tc>
          <w:tcPr>
            <w:tcW w:w="1801" w:type="dxa"/>
            <w:shd w:val="clear" w:color="auto" w:fill="auto"/>
          </w:tcPr>
          <w:p w14:paraId="065A0B4B" w14:textId="77777777" w:rsidR="00E1093B" w:rsidRPr="0078362B" w:rsidRDefault="00E1093B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476FFBB6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2E184930" w14:textId="77777777" w:rsidR="00E1093B" w:rsidRPr="0078362B" w:rsidRDefault="00E1093B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74BC88A2" w14:textId="77777777" w:rsidR="00E1093B" w:rsidRPr="0078362B" w:rsidRDefault="00E1093B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" w:type="dxa"/>
            <w:shd w:val="clear" w:color="auto" w:fill="auto"/>
          </w:tcPr>
          <w:p w14:paraId="7FD292A7" w14:textId="77777777" w:rsidR="00E1093B" w:rsidRPr="0078362B" w:rsidRDefault="00E1093B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4C510EC6" w14:textId="77777777" w:rsidR="00E1093B" w:rsidRPr="0078362B" w:rsidRDefault="00E1093B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CB09061" w14:textId="77777777" w:rsidR="00E1093B" w:rsidRPr="0078362B" w:rsidRDefault="00E1093B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7C9FB9E4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</w:tcPr>
          <w:p w14:paraId="16AB6C2C" w14:textId="77777777" w:rsidR="00E1093B" w:rsidRPr="0078362B" w:rsidRDefault="00E1093B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14:paraId="49618FB4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</w:tcPr>
          <w:p w14:paraId="3ED2BD50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35B5867F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14:paraId="0FF58736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14:paraId="5950EA9F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1045C4F5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14:paraId="5FA1B3C2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093B" w:rsidRPr="0078362B" w14:paraId="29591AEA" w14:textId="77777777" w:rsidTr="00AF7631">
        <w:trPr>
          <w:trHeight w:val="74"/>
        </w:trPr>
        <w:tc>
          <w:tcPr>
            <w:tcW w:w="1801" w:type="dxa"/>
            <w:shd w:val="clear" w:color="auto" w:fill="auto"/>
          </w:tcPr>
          <w:p w14:paraId="389D4366" w14:textId="77777777" w:rsidR="00E1093B" w:rsidRPr="0078362B" w:rsidRDefault="00E1093B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84" w:type="dxa"/>
            <w:gridSpan w:val="15"/>
            <w:shd w:val="clear" w:color="auto" w:fill="auto"/>
          </w:tcPr>
          <w:p w14:paraId="042F6598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1093B" w:rsidRPr="0078362B" w14:paraId="3F062782" w14:textId="77777777" w:rsidTr="00125D5F">
        <w:trPr>
          <w:trHeight w:val="74"/>
        </w:trPr>
        <w:tc>
          <w:tcPr>
            <w:tcW w:w="1801" w:type="dxa"/>
            <w:shd w:val="clear" w:color="auto" w:fill="auto"/>
          </w:tcPr>
          <w:p w14:paraId="5A6A3A4E" w14:textId="77777777" w:rsidR="00E1093B" w:rsidRPr="0078362B" w:rsidRDefault="00E1093B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384B9E20" w14:textId="09D865B7" w:rsidR="00E1093B" w:rsidRPr="0078362B" w:rsidRDefault="00247E5C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79" w:type="dxa"/>
            <w:shd w:val="clear" w:color="auto" w:fill="auto"/>
          </w:tcPr>
          <w:p w14:paraId="47FDF8A8" w14:textId="77777777" w:rsidR="00E1093B" w:rsidRPr="0078362B" w:rsidRDefault="00E1093B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017" w:type="dxa"/>
            <w:gridSpan w:val="3"/>
            <w:shd w:val="clear" w:color="auto" w:fill="auto"/>
          </w:tcPr>
          <w:p w14:paraId="7539265C" w14:textId="77777777" w:rsidR="00E1093B" w:rsidRPr="0078362B" w:rsidRDefault="00E1093B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C8195C1" w14:textId="77777777" w:rsidR="00E1093B" w:rsidRPr="0078362B" w:rsidRDefault="00E1093B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4031" w:type="dxa"/>
            <w:gridSpan w:val="7"/>
            <w:shd w:val="clear" w:color="auto" w:fill="auto"/>
          </w:tcPr>
          <w:p w14:paraId="025ACA2F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700B21F9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14:paraId="76233070" w14:textId="77777777" w:rsidR="00E1093B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ED593A" w:rsidRPr="0078362B" w14:paraId="1FE71382" w14:textId="77777777" w:rsidTr="00125D5F">
        <w:trPr>
          <w:trHeight w:val="74"/>
        </w:trPr>
        <w:tc>
          <w:tcPr>
            <w:tcW w:w="1801" w:type="dxa"/>
            <w:shd w:val="clear" w:color="auto" w:fill="auto"/>
          </w:tcPr>
          <w:p w14:paraId="6A267294" w14:textId="77777777" w:rsidR="00ED593A" w:rsidRPr="0078362B" w:rsidRDefault="00ED593A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60067520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9" w:type="dxa"/>
            <w:shd w:val="clear" w:color="auto" w:fill="auto"/>
          </w:tcPr>
          <w:p w14:paraId="72C832E6" w14:textId="77777777" w:rsidR="00ED593A" w:rsidRPr="0078362B" w:rsidRDefault="00ED593A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017" w:type="dxa"/>
            <w:gridSpan w:val="3"/>
            <w:shd w:val="clear" w:color="auto" w:fill="auto"/>
          </w:tcPr>
          <w:p w14:paraId="05559F70" w14:textId="77777777" w:rsidR="00ED593A" w:rsidRPr="0078362B" w:rsidRDefault="00ED593A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78" w:type="dxa"/>
            <w:shd w:val="clear" w:color="auto" w:fill="auto"/>
          </w:tcPr>
          <w:p w14:paraId="40D24528" w14:textId="77777777" w:rsidR="00ED593A" w:rsidRPr="0078362B" w:rsidRDefault="00ED593A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4031" w:type="dxa"/>
            <w:gridSpan w:val="7"/>
            <w:shd w:val="clear" w:color="auto" w:fill="auto"/>
          </w:tcPr>
          <w:p w14:paraId="5DB3F595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78" w:type="dxa"/>
          </w:tcPr>
          <w:p w14:paraId="5BE13E1A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14:paraId="6B1857A4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E1093B" w:rsidRPr="0078362B" w14:paraId="0DD2C211" w14:textId="77777777" w:rsidTr="00125D5F">
        <w:trPr>
          <w:trHeight w:val="74"/>
        </w:trPr>
        <w:tc>
          <w:tcPr>
            <w:tcW w:w="1801" w:type="dxa"/>
            <w:shd w:val="clear" w:color="auto" w:fill="auto"/>
          </w:tcPr>
          <w:p w14:paraId="7EE42F79" w14:textId="77777777" w:rsidR="00E1093B" w:rsidRPr="0078362B" w:rsidRDefault="00E1093B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12FE3F94" w14:textId="3BCD285D" w:rsidR="00E1093B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E1093B"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79" w:type="dxa"/>
            <w:shd w:val="clear" w:color="auto" w:fill="auto"/>
          </w:tcPr>
          <w:p w14:paraId="3ED9C5BE" w14:textId="77777777" w:rsidR="00E1093B" w:rsidRPr="0078362B" w:rsidRDefault="00E1093B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0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83CD9C" w14:textId="77777777" w:rsidR="00E1093B" w:rsidRPr="0078362B" w:rsidRDefault="00ED593A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จากกิจกรรมจัดหาเงิน</w:t>
            </w:r>
          </w:p>
        </w:tc>
        <w:tc>
          <w:tcPr>
            <w:tcW w:w="78" w:type="dxa"/>
            <w:shd w:val="clear" w:color="auto" w:fill="auto"/>
          </w:tcPr>
          <w:p w14:paraId="3273AD5E" w14:textId="77777777" w:rsidR="00E1093B" w:rsidRPr="0078362B" w:rsidRDefault="00E1093B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auto"/>
          </w:tcPr>
          <w:p w14:paraId="1ACEC4DE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  <w:tcBorders>
              <w:bottom w:val="single" w:sz="4" w:space="0" w:color="auto"/>
            </w:tcBorders>
          </w:tcPr>
          <w:p w14:paraId="09634AB3" w14:textId="77777777" w:rsidR="00E1093B" w:rsidRPr="0078362B" w:rsidRDefault="00E1093B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41356488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  <w:tcBorders>
              <w:bottom w:val="single" w:sz="4" w:space="0" w:color="auto"/>
            </w:tcBorders>
          </w:tcPr>
          <w:p w14:paraId="385E9564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1F95EAF5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tcBorders>
              <w:bottom w:val="single" w:sz="4" w:space="0" w:color="auto"/>
            </w:tcBorders>
          </w:tcPr>
          <w:p w14:paraId="5563735F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634DF075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400E9664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14:paraId="0AAC44A9" w14:textId="06CFD034" w:rsidR="00E1093B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E1093B"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E1093B"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E1093B" w:rsidRPr="0078362B" w14:paraId="6BC2A1B8" w14:textId="77777777" w:rsidTr="00125D5F">
        <w:trPr>
          <w:trHeight w:val="74"/>
        </w:trPr>
        <w:tc>
          <w:tcPr>
            <w:tcW w:w="1801" w:type="dxa"/>
            <w:shd w:val="clear" w:color="auto" w:fill="auto"/>
          </w:tcPr>
          <w:p w14:paraId="696BC244" w14:textId="77777777" w:rsidR="00E1093B" w:rsidRPr="0078362B" w:rsidRDefault="00E1093B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66089E77" w14:textId="1BA6C120" w:rsidR="00E1093B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  <w:tc>
          <w:tcPr>
            <w:tcW w:w="79" w:type="dxa"/>
            <w:shd w:val="clear" w:color="auto" w:fill="auto"/>
          </w:tcPr>
          <w:p w14:paraId="73B42D6B" w14:textId="77777777" w:rsidR="00E1093B" w:rsidRPr="0078362B" w:rsidRDefault="00E1093B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</w:tcPr>
          <w:p w14:paraId="623F5B2E" w14:textId="77777777" w:rsidR="00E1093B" w:rsidRPr="0078362B" w:rsidRDefault="00E1093B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25" w:type="dxa"/>
            <w:tcBorders>
              <w:top w:val="single" w:sz="4" w:space="0" w:color="auto"/>
            </w:tcBorders>
            <w:shd w:val="clear" w:color="auto" w:fill="auto"/>
          </w:tcPr>
          <w:p w14:paraId="3399D08C" w14:textId="77777777" w:rsidR="00E1093B" w:rsidRPr="0078362B" w:rsidRDefault="00E1093B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</w:tcPr>
          <w:p w14:paraId="2EE266B9" w14:textId="77777777" w:rsidR="00E1093B" w:rsidRPr="0078362B" w:rsidRDefault="00E1093B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78" w:type="dxa"/>
            <w:shd w:val="clear" w:color="auto" w:fill="auto"/>
          </w:tcPr>
          <w:p w14:paraId="3E8B9535" w14:textId="77777777" w:rsidR="00E1093B" w:rsidRPr="0078362B" w:rsidRDefault="00E1093B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</w:tcPr>
          <w:p w14:paraId="0BE7EF78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5BDA8092" w14:textId="77777777" w:rsidR="00E1093B" w:rsidRPr="0078362B" w:rsidRDefault="00E1093B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</w:tcPr>
          <w:p w14:paraId="688340CC" w14:textId="53AD3959" w:rsidR="00E1093B" w:rsidRPr="0078362B" w:rsidRDefault="00B3216E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กำไร</w:t>
            </w:r>
            <w:r w:rsidR="00E1093B"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จาก</w:t>
            </w:r>
            <w:r w:rsidR="004E6059"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อัตรา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0E59B132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21EF91E6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EBCEA02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306A5D8B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</w:t>
            </w: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78" w:type="dxa"/>
          </w:tcPr>
          <w:p w14:paraId="7B935910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14:paraId="5ECCA429" w14:textId="5D6DC38F" w:rsidR="00E1093B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</w:tr>
      <w:tr w:rsidR="00E1093B" w:rsidRPr="0078362B" w14:paraId="53177075" w14:textId="77777777" w:rsidTr="00AF7631">
        <w:trPr>
          <w:trHeight w:val="74"/>
        </w:trPr>
        <w:tc>
          <w:tcPr>
            <w:tcW w:w="1801" w:type="dxa"/>
            <w:shd w:val="clear" w:color="auto" w:fill="auto"/>
          </w:tcPr>
          <w:p w14:paraId="24C2EE1B" w14:textId="77777777" w:rsidR="00E1093B" w:rsidRPr="0078362B" w:rsidRDefault="00E1093B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653548C4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48356191" w14:textId="77777777" w:rsidR="00E1093B" w:rsidRPr="0078362B" w:rsidRDefault="00E1093B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42ECD3C3" w14:textId="77777777" w:rsidR="00E1093B" w:rsidRPr="0078362B" w:rsidRDefault="00E1093B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" w:type="dxa"/>
            <w:shd w:val="clear" w:color="auto" w:fill="auto"/>
          </w:tcPr>
          <w:p w14:paraId="1284C2C0" w14:textId="77777777" w:rsidR="00E1093B" w:rsidRPr="0078362B" w:rsidRDefault="00E1093B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0A2FEA3D" w14:textId="77777777" w:rsidR="00E1093B" w:rsidRPr="0078362B" w:rsidRDefault="00E1093B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B39D942" w14:textId="77777777" w:rsidR="00E1093B" w:rsidRPr="0078362B" w:rsidRDefault="00E1093B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2550B489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ที่เพิ่มขึ้น</w:t>
            </w:r>
          </w:p>
        </w:tc>
        <w:tc>
          <w:tcPr>
            <w:tcW w:w="78" w:type="dxa"/>
          </w:tcPr>
          <w:p w14:paraId="242AB37A" w14:textId="77777777" w:rsidR="00E1093B" w:rsidRPr="0078362B" w:rsidRDefault="00E1093B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14:paraId="153422A5" w14:textId="77777777" w:rsidR="00E1093B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แลกเปลี่ยนที่ยัง</w:t>
            </w:r>
          </w:p>
        </w:tc>
        <w:tc>
          <w:tcPr>
            <w:tcW w:w="78" w:type="dxa"/>
          </w:tcPr>
          <w:p w14:paraId="0C21C6D2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06D52695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81" w:type="dxa"/>
          </w:tcPr>
          <w:p w14:paraId="3A35CFC3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14:paraId="3D703711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14FD6F1B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14:paraId="599C0FCF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E1093B" w:rsidRPr="0078362B" w14:paraId="355B7778" w14:textId="77777777" w:rsidTr="00AF7631">
        <w:trPr>
          <w:trHeight w:val="74"/>
        </w:trPr>
        <w:tc>
          <w:tcPr>
            <w:tcW w:w="1801" w:type="dxa"/>
            <w:shd w:val="clear" w:color="auto" w:fill="auto"/>
          </w:tcPr>
          <w:p w14:paraId="454226CC" w14:textId="77777777" w:rsidR="00E1093B" w:rsidRPr="0078362B" w:rsidRDefault="00E1093B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15D74856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7EFED81D" w14:textId="77777777" w:rsidR="00E1093B" w:rsidRPr="0078362B" w:rsidRDefault="00E1093B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11B5DEAD" w14:textId="77777777" w:rsidR="00E1093B" w:rsidRPr="0078362B" w:rsidRDefault="00E1093B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" w:type="dxa"/>
            <w:shd w:val="clear" w:color="auto" w:fill="auto"/>
          </w:tcPr>
          <w:p w14:paraId="092C5C5B" w14:textId="77777777" w:rsidR="00E1093B" w:rsidRPr="0078362B" w:rsidRDefault="00E1093B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05DFC9CE" w14:textId="77777777" w:rsidR="00E1093B" w:rsidRPr="0078362B" w:rsidRDefault="00E1093B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54DA6E5" w14:textId="77777777" w:rsidR="00E1093B" w:rsidRPr="0078362B" w:rsidRDefault="00E1093B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3F088ED6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8" w:type="dxa"/>
          </w:tcPr>
          <w:p w14:paraId="465C7418" w14:textId="77777777" w:rsidR="00E1093B" w:rsidRPr="0078362B" w:rsidRDefault="00E1093B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14:paraId="63DE9A14" w14:textId="146A0C35" w:rsidR="00E1093B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78" w:type="dxa"/>
          </w:tcPr>
          <w:p w14:paraId="6DC9D78A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1" w:type="dxa"/>
          </w:tcPr>
          <w:p w14:paraId="735EC702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81" w:type="dxa"/>
          </w:tcPr>
          <w:p w14:paraId="16059DED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14:paraId="70884CDC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37F983DE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14:paraId="7A449D82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E810BF" w:rsidRPr="0078362B" w14:paraId="2921ED0E" w14:textId="77777777" w:rsidTr="00540603">
        <w:trPr>
          <w:trHeight w:val="74"/>
        </w:trPr>
        <w:tc>
          <w:tcPr>
            <w:tcW w:w="1801" w:type="dxa"/>
            <w:shd w:val="clear" w:color="auto" w:fill="auto"/>
          </w:tcPr>
          <w:p w14:paraId="1102F829" w14:textId="12D39158" w:rsidR="00E810BF" w:rsidRPr="0078362B" w:rsidRDefault="00E810BF" w:rsidP="00437FE4">
            <w:pPr>
              <w:spacing w:line="240" w:lineRule="exact"/>
              <w:ind w:left="270" w:right="-198" w:hanging="22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47" w:type="dxa"/>
            <w:shd w:val="clear" w:color="auto" w:fill="auto"/>
          </w:tcPr>
          <w:p w14:paraId="39F6EDE6" w14:textId="2FE72D5A" w:rsidR="00E810BF" w:rsidRPr="0078362B" w:rsidRDefault="00FA46D0" w:rsidP="00437FE4">
            <w:pPr>
              <w:tabs>
                <w:tab w:val="decimal" w:pos="843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312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624</w:t>
            </w:r>
          </w:p>
        </w:tc>
        <w:tc>
          <w:tcPr>
            <w:tcW w:w="79" w:type="dxa"/>
            <w:shd w:val="clear" w:color="auto" w:fill="auto"/>
          </w:tcPr>
          <w:p w14:paraId="51116273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22FAC413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14:paraId="0940CEC5" w14:textId="77777777" w:rsidR="00E810BF" w:rsidRPr="0078362B" w:rsidRDefault="00E810BF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16490215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9E1A10C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2FEBEC6D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08D9EBBD" w14:textId="77777777" w:rsidR="00E810BF" w:rsidRPr="0078362B" w:rsidRDefault="00E810BF" w:rsidP="00437FE4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14:paraId="2B3578D8" w14:textId="46662173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3D69BF60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14:paraId="1CDF959A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14:paraId="487AF29C" w14:textId="77777777" w:rsidR="00E810BF" w:rsidRPr="0078362B" w:rsidRDefault="00E810BF" w:rsidP="00437FE4">
            <w:pPr>
              <w:tabs>
                <w:tab w:val="decimal" w:pos="107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14:paraId="2FBA3752" w14:textId="2CF3DE5B" w:rsidR="00E810BF" w:rsidRPr="0078362B" w:rsidRDefault="00E810BF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314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174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15E906CE" w14:textId="77777777" w:rsidR="00E810BF" w:rsidRPr="0078362B" w:rsidRDefault="00E810BF" w:rsidP="00437FE4">
            <w:pPr>
              <w:tabs>
                <w:tab w:val="decimal" w:pos="79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14:paraId="27B6C14A" w14:textId="022BD6F0" w:rsidR="00E810BF" w:rsidRPr="0078362B" w:rsidRDefault="00FA46D0" w:rsidP="00437FE4">
            <w:pPr>
              <w:tabs>
                <w:tab w:val="decimal" w:pos="843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998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450</w:t>
            </w:r>
          </w:p>
        </w:tc>
      </w:tr>
      <w:tr w:rsidR="00E810BF" w:rsidRPr="0078362B" w14:paraId="55001201" w14:textId="77777777" w:rsidTr="00540603">
        <w:trPr>
          <w:trHeight w:val="74"/>
        </w:trPr>
        <w:tc>
          <w:tcPr>
            <w:tcW w:w="1801" w:type="dxa"/>
            <w:shd w:val="clear" w:color="auto" w:fill="auto"/>
          </w:tcPr>
          <w:p w14:paraId="158FFC45" w14:textId="7FF604CE" w:rsidR="00E810BF" w:rsidRPr="0078362B" w:rsidRDefault="00E810BF" w:rsidP="00437FE4">
            <w:pPr>
              <w:spacing w:line="240" w:lineRule="exact"/>
              <w:ind w:left="270" w:right="-198" w:hanging="22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47" w:type="dxa"/>
            <w:shd w:val="clear" w:color="auto" w:fill="auto"/>
          </w:tcPr>
          <w:p w14:paraId="4FCD8FCC" w14:textId="636D866E" w:rsidR="00E810BF" w:rsidRPr="0078362B" w:rsidRDefault="00FA46D0" w:rsidP="00437FE4">
            <w:pPr>
              <w:tabs>
                <w:tab w:val="decimal" w:pos="843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071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705</w:t>
            </w:r>
          </w:p>
        </w:tc>
        <w:tc>
          <w:tcPr>
            <w:tcW w:w="79" w:type="dxa"/>
            <w:shd w:val="clear" w:color="auto" w:fill="auto"/>
          </w:tcPr>
          <w:p w14:paraId="1C126FCF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0A5824DB" w14:textId="0B963CC1" w:rsidR="00E810BF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89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692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188</w:t>
            </w:r>
          </w:p>
        </w:tc>
        <w:tc>
          <w:tcPr>
            <w:tcW w:w="125" w:type="dxa"/>
            <w:shd w:val="clear" w:color="auto" w:fill="auto"/>
          </w:tcPr>
          <w:p w14:paraId="728A9210" w14:textId="77777777" w:rsidR="00E810BF" w:rsidRPr="0078362B" w:rsidRDefault="00E810BF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49126BF8" w14:textId="666A9B7B" w:rsidR="00E810BF" w:rsidRPr="0078362B" w:rsidRDefault="00E810BF" w:rsidP="00E2057A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168</w:t>
            </w:r>
            <w:r w:rsidR="00E2057A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168</w:t>
            </w:r>
            <w:r w:rsidR="00E2057A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541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62C4E22F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3625FDCA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6A860A9E" w14:textId="77777777" w:rsidR="00E810BF" w:rsidRPr="0078362B" w:rsidRDefault="00E810BF" w:rsidP="00437FE4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14:paraId="3352403E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75775320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14:paraId="7DBCF333" w14:textId="56004A8B" w:rsidR="00E810BF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660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788</w:t>
            </w:r>
          </w:p>
        </w:tc>
        <w:tc>
          <w:tcPr>
            <w:tcW w:w="81" w:type="dxa"/>
          </w:tcPr>
          <w:p w14:paraId="54CAE00A" w14:textId="77777777" w:rsidR="00E810BF" w:rsidRPr="0078362B" w:rsidRDefault="00E810BF" w:rsidP="00437FE4">
            <w:pPr>
              <w:tabs>
                <w:tab w:val="decimal" w:pos="1074"/>
              </w:tabs>
              <w:spacing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14:paraId="0601CADC" w14:textId="52C26394" w:rsidR="00E810BF" w:rsidRPr="0078362B" w:rsidRDefault="00FA46D0" w:rsidP="00437FE4">
            <w:pPr>
              <w:tabs>
                <w:tab w:val="decimal" w:pos="843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E2057A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736</w:t>
            </w:r>
            <w:r w:rsidR="00E2057A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</w:t>
            </w:r>
          </w:p>
        </w:tc>
        <w:tc>
          <w:tcPr>
            <w:tcW w:w="78" w:type="dxa"/>
          </w:tcPr>
          <w:p w14:paraId="0DD00AA1" w14:textId="77777777" w:rsidR="00E810BF" w:rsidRPr="0078362B" w:rsidRDefault="00E810BF" w:rsidP="00437FE4">
            <w:pPr>
              <w:tabs>
                <w:tab w:val="decimal" w:pos="79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14:paraId="01347884" w14:textId="22A8B94B" w:rsidR="00E810BF" w:rsidRPr="0078362B" w:rsidRDefault="00FA46D0" w:rsidP="00437FE4">
            <w:pPr>
              <w:tabs>
                <w:tab w:val="decimal" w:pos="843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380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992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887</w:t>
            </w:r>
          </w:p>
        </w:tc>
      </w:tr>
      <w:tr w:rsidR="00E810BF" w:rsidRPr="0078362B" w14:paraId="7F425614" w14:textId="77777777" w:rsidTr="00540603">
        <w:trPr>
          <w:trHeight w:val="74"/>
        </w:trPr>
        <w:tc>
          <w:tcPr>
            <w:tcW w:w="1801" w:type="dxa"/>
            <w:shd w:val="clear" w:color="auto" w:fill="auto"/>
          </w:tcPr>
          <w:p w14:paraId="7EBF9716" w14:textId="76FE2D16" w:rsidR="00E810BF" w:rsidRPr="0078362B" w:rsidRDefault="00E810BF" w:rsidP="00437FE4">
            <w:pPr>
              <w:spacing w:line="240" w:lineRule="exact"/>
              <w:ind w:left="270" w:right="-198" w:hanging="22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47" w:type="dxa"/>
            <w:shd w:val="clear" w:color="auto" w:fill="auto"/>
          </w:tcPr>
          <w:p w14:paraId="171433C9" w14:textId="26EC6A69" w:rsidR="00E810BF" w:rsidRPr="0078362B" w:rsidRDefault="00FA46D0" w:rsidP="00437FE4">
            <w:pPr>
              <w:tabs>
                <w:tab w:val="decimal" w:pos="843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954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080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829</w:t>
            </w:r>
          </w:p>
        </w:tc>
        <w:tc>
          <w:tcPr>
            <w:tcW w:w="79" w:type="dxa"/>
            <w:shd w:val="clear" w:color="auto" w:fill="auto"/>
          </w:tcPr>
          <w:p w14:paraId="7D13652E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6C1D9AA2" w14:textId="5E7ABF6C" w:rsidR="00E810BF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455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160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900</w:t>
            </w:r>
          </w:p>
        </w:tc>
        <w:tc>
          <w:tcPr>
            <w:tcW w:w="125" w:type="dxa"/>
            <w:shd w:val="clear" w:color="auto" w:fill="auto"/>
          </w:tcPr>
          <w:p w14:paraId="46C21BAF" w14:textId="77777777" w:rsidR="00E810BF" w:rsidRPr="0078362B" w:rsidRDefault="00E810BF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1FACD288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4156999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0480E349" w14:textId="1DA8D474" w:rsidR="00E810BF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069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920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864</w:t>
            </w:r>
          </w:p>
        </w:tc>
        <w:tc>
          <w:tcPr>
            <w:tcW w:w="78" w:type="dxa"/>
            <w:shd w:val="clear" w:color="auto" w:fill="auto"/>
          </w:tcPr>
          <w:p w14:paraId="5F9C0CAF" w14:textId="77777777" w:rsidR="00E810BF" w:rsidRPr="0078362B" w:rsidRDefault="00E810BF" w:rsidP="00437FE4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009F7304" w14:textId="02C2AD2D" w:rsidR="00E810BF" w:rsidRPr="0078362B" w:rsidRDefault="00E810BF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733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311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084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000C00FA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678E23DA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3024DE7" w14:textId="77777777" w:rsidR="00E810BF" w:rsidRPr="0078362B" w:rsidRDefault="00E810BF" w:rsidP="00437FE4">
            <w:pPr>
              <w:tabs>
                <w:tab w:val="decimal" w:pos="1050"/>
              </w:tabs>
              <w:spacing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shd w:val="clear" w:color="auto" w:fill="auto"/>
          </w:tcPr>
          <w:p w14:paraId="1A73733B" w14:textId="08565C26" w:rsidR="00E810BF" w:rsidRPr="0078362B" w:rsidRDefault="00E810BF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325</w:t>
            </w:r>
            <w:r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931</w:t>
            </w:r>
            <w:r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5A186FE1" w14:textId="77777777" w:rsidR="00E810BF" w:rsidRPr="0078362B" w:rsidRDefault="00E810BF" w:rsidP="00437FE4">
            <w:pPr>
              <w:tabs>
                <w:tab w:val="decimal" w:pos="79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14:paraId="7688F595" w14:textId="48877581" w:rsidR="00E810BF" w:rsidRPr="0078362B" w:rsidRDefault="00FA46D0" w:rsidP="00437FE4">
            <w:pPr>
              <w:tabs>
                <w:tab w:val="decimal" w:pos="843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732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525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578</w:t>
            </w:r>
          </w:p>
        </w:tc>
      </w:tr>
      <w:tr w:rsidR="00E810BF" w:rsidRPr="0078362B" w14:paraId="2D903655" w14:textId="77777777" w:rsidTr="00540603">
        <w:trPr>
          <w:trHeight w:val="74"/>
        </w:trPr>
        <w:tc>
          <w:tcPr>
            <w:tcW w:w="1801" w:type="dxa"/>
            <w:shd w:val="clear" w:color="auto" w:fill="auto"/>
          </w:tcPr>
          <w:p w14:paraId="2EED2E55" w14:textId="738403A5" w:rsidR="00E810BF" w:rsidRPr="0078362B" w:rsidRDefault="00E810BF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47" w:type="dxa"/>
            <w:shd w:val="clear" w:color="auto" w:fill="auto"/>
          </w:tcPr>
          <w:p w14:paraId="5C175077" w14:textId="1E2B0112" w:rsidR="00E810BF" w:rsidRPr="0078362B" w:rsidRDefault="00FA46D0" w:rsidP="00437FE4">
            <w:pPr>
              <w:tabs>
                <w:tab w:val="decimal" w:pos="843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643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078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946</w:t>
            </w:r>
          </w:p>
        </w:tc>
        <w:tc>
          <w:tcPr>
            <w:tcW w:w="79" w:type="dxa"/>
            <w:shd w:val="clear" w:color="auto" w:fill="auto"/>
          </w:tcPr>
          <w:p w14:paraId="0576BA0E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36CC4FE0" w14:textId="3D841104" w:rsidR="00E810BF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499</w:t>
            </w:r>
            <w:r w:rsidR="00E2057A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989</w:t>
            </w:r>
            <w:r w:rsidR="00E2057A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467</w:t>
            </w:r>
          </w:p>
        </w:tc>
        <w:tc>
          <w:tcPr>
            <w:tcW w:w="125" w:type="dxa"/>
            <w:shd w:val="clear" w:color="auto" w:fill="auto"/>
          </w:tcPr>
          <w:p w14:paraId="57212555" w14:textId="77777777" w:rsidR="00E810BF" w:rsidRPr="0078362B" w:rsidRDefault="00E810BF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2DA2095E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C4E2CAC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1E148DF1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159606A8" w14:textId="77777777" w:rsidR="00E810BF" w:rsidRPr="0078362B" w:rsidRDefault="00E810BF" w:rsidP="00437FE4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14:paraId="378A2609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49E1FA4A" w14:textId="77777777" w:rsidR="00E810BF" w:rsidRPr="0078362B" w:rsidRDefault="00E810BF" w:rsidP="00437FE4">
            <w:pPr>
              <w:tabs>
                <w:tab w:val="decimal" w:pos="984"/>
              </w:tabs>
              <w:spacing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14:paraId="7D4BCC9C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14:paraId="5FF573CE" w14:textId="77777777" w:rsidR="00E810BF" w:rsidRPr="0078362B" w:rsidRDefault="00E810BF" w:rsidP="00437FE4">
            <w:pPr>
              <w:tabs>
                <w:tab w:val="decimal" w:pos="1074"/>
              </w:tabs>
              <w:spacing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</w:tcPr>
          <w:p w14:paraId="66689ED8" w14:textId="6A84AC54" w:rsidR="00E810BF" w:rsidRPr="0078362B" w:rsidRDefault="00FA46D0" w:rsidP="00437FE4">
            <w:pPr>
              <w:tabs>
                <w:tab w:val="decimal" w:pos="843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41</w:t>
            </w:r>
            <w:r w:rsidR="00E2057A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016</w:t>
            </w:r>
            <w:r w:rsidR="00E2057A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934</w:t>
            </w:r>
          </w:p>
        </w:tc>
        <w:tc>
          <w:tcPr>
            <w:tcW w:w="78" w:type="dxa"/>
          </w:tcPr>
          <w:p w14:paraId="56A2ABB8" w14:textId="77777777" w:rsidR="00E810BF" w:rsidRPr="0078362B" w:rsidRDefault="00E810BF" w:rsidP="00437FE4">
            <w:pPr>
              <w:tabs>
                <w:tab w:val="decimal" w:pos="1074"/>
              </w:tabs>
              <w:spacing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54" w:type="dxa"/>
          </w:tcPr>
          <w:p w14:paraId="39A29739" w14:textId="014E448F" w:rsidR="00E810BF" w:rsidRPr="0078362B" w:rsidRDefault="00FA46D0" w:rsidP="00437FE4">
            <w:pPr>
              <w:tabs>
                <w:tab w:val="decimal" w:pos="831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184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085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347</w:t>
            </w:r>
          </w:p>
        </w:tc>
      </w:tr>
    </w:tbl>
    <w:p w14:paraId="10811F71" w14:textId="5EC8CA1C" w:rsidR="007D36C3" w:rsidRPr="0078362B" w:rsidRDefault="007D36C3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57FE6BE9" w14:textId="77777777" w:rsidR="007D36C3" w:rsidRPr="0078362B" w:rsidRDefault="007D36C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cs/>
          <w:lang w:val="en-US"/>
        </w:rPr>
      </w:pPr>
      <w:r w:rsidRPr="0078362B">
        <w:rPr>
          <w:rFonts w:asciiTheme="majorBidi" w:hAnsiTheme="majorBidi" w:cstheme="majorBidi"/>
          <w:sz w:val="24"/>
          <w:szCs w:val="24"/>
          <w:cs/>
          <w:lang w:val="en-US"/>
        </w:rPr>
        <w:br w:type="page"/>
      </w:r>
    </w:p>
    <w:p w14:paraId="76DEDCC8" w14:textId="77777777" w:rsidR="00E1093B" w:rsidRPr="0078362B" w:rsidRDefault="00E1093B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cs/>
          <w:lang w:val="en-US"/>
        </w:rPr>
      </w:pPr>
    </w:p>
    <w:tbl>
      <w:tblPr>
        <w:tblW w:w="5388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6"/>
        <w:gridCol w:w="942"/>
        <w:gridCol w:w="94"/>
        <w:gridCol w:w="935"/>
        <w:gridCol w:w="112"/>
        <w:gridCol w:w="935"/>
        <w:gridCol w:w="112"/>
        <w:gridCol w:w="935"/>
        <w:gridCol w:w="76"/>
        <w:gridCol w:w="935"/>
        <w:gridCol w:w="112"/>
        <w:gridCol w:w="915"/>
        <w:gridCol w:w="75"/>
        <w:gridCol w:w="935"/>
        <w:gridCol w:w="98"/>
        <w:gridCol w:w="935"/>
      </w:tblGrid>
      <w:tr w:rsidR="00E1093B" w:rsidRPr="0078362B" w14:paraId="6429B38B" w14:textId="77777777" w:rsidTr="00123A3B">
        <w:trPr>
          <w:trHeight w:val="74"/>
        </w:trPr>
        <w:tc>
          <w:tcPr>
            <w:tcW w:w="1816" w:type="dxa"/>
            <w:shd w:val="clear" w:color="auto" w:fill="auto"/>
          </w:tcPr>
          <w:p w14:paraId="449FED3F" w14:textId="77777777" w:rsidR="00E1093B" w:rsidRPr="0078362B" w:rsidRDefault="00E1093B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14:paraId="465D5065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4" w:type="dxa"/>
            <w:shd w:val="clear" w:color="auto" w:fill="auto"/>
          </w:tcPr>
          <w:p w14:paraId="04E2099D" w14:textId="77777777" w:rsidR="00E1093B" w:rsidRPr="0078362B" w:rsidRDefault="00E1093B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6E97741F" w14:textId="77777777" w:rsidR="00E1093B" w:rsidRPr="0078362B" w:rsidRDefault="00E1093B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434EA9EB" w14:textId="77777777" w:rsidR="00E1093B" w:rsidRPr="0078362B" w:rsidRDefault="00E1093B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3BD98280" w14:textId="77777777" w:rsidR="00E1093B" w:rsidRPr="0078362B" w:rsidRDefault="00E1093B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22703215" w14:textId="77777777" w:rsidR="00E1093B" w:rsidRPr="0078362B" w:rsidRDefault="00E1093B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453E1157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6" w:type="dxa"/>
          </w:tcPr>
          <w:p w14:paraId="792C1BE8" w14:textId="77777777" w:rsidR="00E1093B" w:rsidRPr="0078362B" w:rsidRDefault="00E1093B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14:paraId="2C37834D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2" w:type="dxa"/>
          </w:tcPr>
          <w:p w14:paraId="68B4E9BA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7F776CB8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</w:tcPr>
          <w:p w14:paraId="2392BB1E" w14:textId="77777777" w:rsidR="00E1093B" w:rsidRPr="0078362B" w:rsidRDefault="00E1093B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14:paraId="4F213382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47C1D240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71ABBAC9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093B" w:rsidRPr="0078362B" w14:paraId="5E37C3C7" w14:textId="77777777" w:rsidTr="00BB3417">
        <w:trPr>
          <w:trHeight w:val="74"/>
        </w:trPr>
        <w:tc>
          <w:tcPr>
            <w:tcW w:w="1816" w:type="dxa"/>
            <w:shd w:val="clear" w:color="auto" w:fill="auto"/>
          </w:tcPr>
          <w:p w14:paraId="2ED9C585" w14:textId="77777777" w:rsidR="00E1093B" w:rsidRPr="0078362B" w:rsidRDefault="00E1093B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46" w:type="dxa"/>
            <w:gridSpan w:val="15"/>
            <w:shd w:val="clear" w:color="auto" w:fill="auto"/>
          </w:tcPr>
          <w:p w14:paraId="737B59FA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D593A" w:rsidRPr="0078362B" w14:paraId="6793D004" w14:textId="77777777" w:rsidTr="00BB3417">
        <w:trPr>
          <w:trHeight w:val="74"/>
        </w:trPr>
        <w:tc>
          <w:tcPr>
            <w:tcW w:w="1816" w:type="dxa"/>
            <w:shd w:val="clear" w:color="auto" w:fill="auto"/>
          </w:tcPr>
          <w:p w14:paraId="1C5EA228" w14:textId="77777777" w:rsidR="00ED593A" w:rsidRPr="0078362B" w:rsidRDefault="00ED593A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14:paraId="757F8B7B" w14:textId="39D3C4DC" w:rsidR="00ED593A" w:rsidRPr="0078362B" w:rsidRDefault="00247E5C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94" w:type="dxa"/>
            <w:shd w:val="clear" w:color="auto" w:fill="auto"/>
          </w:tcPr>
          <w:p w14:paraId="3916DB4E" w14:textId="77777777" w:rsidR="00ED593A" w:rsidRPr="0078362B" w:rsidRDefault="00ED593A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982" w:type="dxa"/>
            <w:gridSpan w:val="3"/>
            <w:shd w:val="clear" w:color="auto" w:fill="auto"/>
          </w:tcPr>
          <w:p w14:paraId="3CE80F49" w14:textId="77777777" w:rsidR="00ED593A" w:rsidRPr="0078362B" w:rsidRDefault="00ED593A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2D9F3618" w14:textId="77777777" w:rsidR="00ED593A" w:rsidRPr="0078362B" w:rsidRDefault="00ED593A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3983" w:type="dxa"/>
            <w:gridSpan w:val="7"/>
            <w:shd w:val="clear" w:color="auto" w:fill="auto"/>
          </w:tcPr>
          <w:p w14:paraId="4FEAF0A3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031E86B8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4522EABB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ED593A" w:rsidRPr="0078362B" w14:paraId="3C61B948" w14:textId="77777777" w:rsidTr="00BB3417">
        <w:trPr>
          <w:trHeight w:val="74"/>
        </w:trPr>
        <w:tc>
          <w:tcPr>
            <w:tcW w:w="1816" w:type="dxa"/>
            <w:shd w:val="clear" w:color="auto" w:fill="auto"/>
          </w:tcPr>
          <w:p w14:paraId="2CA01042" w14:textId="77777777" w:rsidR="00ED593A" w:rsidRPr="0078362B" w:rsidRDefault="00ED593A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14:paraId="139C6F8C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4" w:type="dxa"/>
            <w:shd w:val="clear" w:color="auto" w:fill="auto"/>
          </w:tcPr>
          <w:p w14:paraId="737010D8" w14:textId="77777777" w:rsidR="00ED593A" w:rsidRPr="0078362B" w:rsidRDefault="00ED593A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982" w:type="dxa"/>
            <w:gridSpan w:val="3"/>
            <w:shd w:val="clear" w:color="auto" w:fill="auto"/>
          </w:tcPr>
          <w:p w14:paraId="2D431725" w14:textId="77777777" w:rsidR="00ED593A" w:rsidRPr="0078362B" w:rsidRDefault="00ED593A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12" w:type="dxa"/>
            <w:shd w:val="clear" w:color="auto" w:fill="auto"/>
          </w:tcPr>
          <w:p w14:paraId="01DBB6D8" w14:textId="77777777" w:rsidR="00ED593A" w:rsidRPr="0078362B" w:rsidRDefault="00ED593A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3983" w:type="dxa"/>
            <w:gridSpan w:val="7"/>
            <w:shd w:val="clear" w:color="auto" w:fill="auto"/>
          </w:tcPr>
          <w:p w14:paraId="65022C1F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98" w:type="dxa"/>
          </w:tcPr>
          <w:p w14:paraId="1F638F30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4978DA76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ED593A" w:rsidRPr="0078362B" w14:paraId="18119771" w14:textId="77777777" w:rsidTr="00BB3417">
        <w:trPr>
          <w:trHeight w:val="74"/>
        </w:trPr>
        <w:tc>
          <w:tcPr>
            <w:tcW w:w="1816" w:type="dxa"/>
            <w:shd w:val="clear" w:color="auto" w:fill="auto"/>
          </w:tcPr>
          <w:p w14:paraId="0C0DE5E3" w14:textId="77777777" w:rsidR="00ED593A" w:rsidRPr="0078362B" w:rsidRDefault="00ED593A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14:paraId="0C38EA11" w14:textId="1A784DF2" w:rsidR="00ED593A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ED593A"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4" w:type="dxa"/>
            <w:shd w:val="clear" w:color="auto" w:fill="auto"/>
          </w:tcPr>
          <w:p w14:paraId="7E785547" w14:textId="77777777" w:rsidR="00ED593A" w:rsidRPr="0078362B" w:rsidRDefault="00ED593A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9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6C9374" w14:textId="77777777" w:rsidR="00ED593A" w:rsidRPr="0078362B" w:rsidRDefault="00ED593A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จากกิจกรรมจัดหาเงิน</w:t>
            </w:r>
          </w:p>
        </w:tc>
        <w:tc>
          <w:tcPr>
            <w:tcW w:w="112" w:type="dxa"/>
            <w:shd w:val="clear" w:color="auto" w:fill="auto"/>
          </w:tcPr>
          <w:p w14:paraId="0561C35A" w14:textId="77777777" w:rsidR="00ED593A" w:rsidRPr="0078362B" w:rsidRDefault="00ED593A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129010FD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6" w:type="dxa"/>
            <w:tcBorders>
              <w:bottom w:val="single" w:sz="4" w:space="0" w:color="auto"/>
            </w:tcBorders>
          </w:tcPr>
          <w:p w14:paraId="3BE883B7" w14:textId="77777777" w:rsidR="00ED593A" w:rsidRPr="0078362B" w:rsidRDefault="00ED593A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211DA19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14:paraId="61E8CA05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3A9B12F5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  <w:tcBorders>
              <w:bottom w:val="single" w:sz="4" w:space="0" w:color="auto"/>
            </w:tcBorders>
          </w:tcPr>
          <w:p w14:paraId="6A33257B" w14:textId="77777777" w:rsidR="00ED593A" w:rsidRPr="0078362B" w:rsidRDefault="00ED593A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731CFC7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</w:tcPr>
          <w:p w14:paraId="5CFCD4F1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6A81FE9C" w14:textId="2F4F2FAA" w:rsidR="00ED593A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ED593A"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ED593A"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ED593A" w:rsidRPr="0078362B" w14:paraId="080ADFBE" w14:textId="77777777" w:rsidTr="00BB3417">
        <w:trPr>
          <w:trHeight w:val="74"/>
        </w:trPr>
        <w:tc>
          <w:tcPr>
            <w:tcW w:w="1816" w:type="dxa"/>
            <w:shd w:val="clear" w:color="auto" w:fill="auto"/>
          </w:tcPr>
          <w:p w14:paraId="75EB8BAF" w14:textId="77777777" w:rsidR="00ED593A" w:rsidRPr="0078362B" w:rsidRDefault="00ED593A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14:paraId="685ABD45" w14:textId="347ED69C" w:rsidR="00ED593A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4" w:type="dxa"/>
            <w:shd w:val="clear" w:color="auto" w:fill="auto"/>
          </w:tcPr>
          <w:p w14:paraId="7C1BF447" w14:textId="77777777" w:rsidR="00ED593A" w:rsidRPr="0078362B" w:rsidRDefault="00ED593A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57773D6E" w14:textId="77777777" w:rsidR="00ED593A" w:rsidRPr="0078362B" w:rsidRDefault="00ED593A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12" w:type="dxa"/>
            <w:tcBorders>
              <w:top w:val="single" w:sz="4" w:space="0" w:color="auto"/>
            </w:tcBorders>
            <w:shd w:val="clear" w:color="auto" w:fill="auto"/>
          </w:tcPr>
          <w:p w14:paraId="147C85B2" w14:textId="77777777" w:rsidR="00ED593A" w:rsidRPr="0078362B" w:rsidRDefault="00ED593A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0821C440" w14:textId="77777777" w:rsidR="00ED593A" w:rsidRPr="0078362B" w:rsidRDefault="00ED593A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12" w:type="dxa"/>
            <w:shd w:val="clear" w:color="auto" w:fill="auto"/>
          </w:tcPr>
          <w:p w14:paraId="127282C6" w14:textId="77777777" w:rsidR="00ED593A" w:rsidRPr="0078362B" w:rsidRDefault="00ED593A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4E0FB042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4AE9B502" w14:textId="77777777" w:rsidR="00ED593A" w:rsidRPr="0078362B" w:rsidRDefault="00ED593A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02D1F030" w14:textId="3918E717" w:rsidR="00ED593A" w:rsidRPr="0078362B" w:rsidRDefault="00E92D8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กำไร</w:t>
            </w:r>
            <w:r w:rsidR="00ED593A"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จากอัตรา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4AF8087A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2869FC27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04FB27C2" w14:textId="77777777" w:rsidR="00ED593A" w:rsidRPr="0078362B" w:rsidRDefault="00ED593A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230EACF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</w:t>
            </w: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98" w:type="dxa"/>
          </w:tcPr>
          <w:p w14:paraId="19ACDCEB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17A3F56C" w14:textId="5954DAFB" w:rsidR="00ED593A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</w:tr>
      <w:tr w:rsidR="004E6059" w:rsidRPr="0078362B" w14:paraId="19CF2BDC" w14:textId="77777777" w:rsidTr="00BB3417">
        <w:trPr>
          <w:trHeight w:val="74"/>
        </w:trPr>
        <w:tc>
          <w:tcPr>
            <w:tcW w:w="1816" w:type="dxa"/>
            <w:shd w:val="clear" w:color="auto" w:fill="auto"/>
          </w:tcPr>
          <w:p w14:paraId="243635A5" w14:textId="77777777" w:rsidR="004E6059" w:rsidRPr="0078362B" w:rsidRDefault="004E6059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14:paraId="4EB4C891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087F4369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1549D9BB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4D329274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28295CD6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55DB3869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560FF699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ที่เพิ่มขึ้น</w:t>
            </w:r>
          </w:p>
        </w:tc>
        <w:tc>
          <w:tcPr>
            <w:tcW w:w="76" w:type="dxa"/>
          </w:tcPr>
          <w:p w14:paraId="3D743F59" w14:textId="77777777" w:rsidR="004E6059" w:rsidRPr="0078362B" w:rsidRDefault="004E6059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14:paraId="2FAF0529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แลกเปลี่ยนที่ยัง</w:t>
            </w:r>
          </w:p>
        </w:tc>
        <w:tc>
          <w:tcPr>
            <w:tcW w:w="112" w:type="dxa"/>
          </w:tcPr>
          <w:p w14:paraId="6865C8D7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23D6BCDE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75" w:type="dxa"/>
          </w:tcPr>
          <w:p w14:paraId="0018658C" w14:textId="77777777" w:rsidR="004E6059" w:rsidRPr="0078362B" w:rsidRDefault="004E6059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14:paraId="42FC579E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14:paraId="65BA253C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3133584C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4E6059" w:rsidRPr="0078362B" w14:paraId="514E098B" w14:textId="77777777" w:rsidTr="00BB3417">
        <w:trPr>
          <w:trHeight w:val="74"/>
        </w:trPr>
        <w:tc>
          <w:tcPr>
            <w:tcW w:w="1816" w:type="dxa"/>
            <w:shd w:val="clear" w:color="auto" w:fill="auto"/>
          </w:tcPr>
          <w:p w14:paraId="3BD25F01" w14:textId="77777777" w:rsidR="004E6059" w:rsidRPr="0078362B" w:rsidRDefault="004E6059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2" w:type="dxa"/>
            <w:shd w:val="clear" w:color="auto" w:fill="auto"/>
          </w:tcPr>
          <w:p w14:paraId="1093792A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049C04E5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7074875A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41797072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6ADB9CDA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061D566D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2E89578F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6" w:type="dxa"/>
          </w:tcPr>
          <w:p w14:paraId="65F0D91F" w14:textId="77777777" w:rsidR="004E6059" w:rsidRPr="0078362B" w:rsidRDefault="004E6059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14:paraId="63C661BC" w14:textId="0BA31C3B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12" w:type="dxa"/>
          </w:tcPr>
          <w:p w14:paraId="4CA06394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40190F64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75" w:type="dxa"/>
          </w:tcPr>
          <w:p w14:paraId="1C703504" w14:textId="77777777" w:rsidR="004E6059" w:rsidRPr="0078362B" w:rsidRDefault="004E6059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14:paraId="17AE8B16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</w:tcPr>
          <w:p w14:paraId="1E1A7A0D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78C8FAE5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E810BF" w:rsidRPr="0078362B" w14:paraId="408F26AF" w14:textId="77777777" w:rsidTr="00BB3417">
        <w:trPr>
          <w:trHeight w:val="74"/>
        </w:trPr>
        <w:tc>
          <w:tcPr>
            <w:tcW w:w="1816" w:type="dxa"/>
            <w:shd w:val="clear" w:color="auto" w:fill="auto"/>
          </w:tcPr>
          <w:p w14:paraId="39D0F822" w14:textId="29AF1B01" w:rsidR="00E810BF" w:rsidRPr="0078362B" w:rsidRDefault="00E810BF" w:rsidP="00437FE4">
            <w:pPr>
              <w:spacing w:line="240" w:lineRule="exact"/>
              <w:ind w:left="270" w:right="-198" w:hanging="22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20CBF3A4" w14:textId="7E27A890" w:rsidR="00E810BF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899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511</w:t>
            </w:r>
          </w:p>
        </w:tc>
        <w:tc>
          <w:tcPr>
            <w:tcW w:w="94" w:type="dxa"/>
            <w:shd w:val="clear" w:color="auto" w:fill="auto"/>
          </w:tcPr>
          <w:p w14:paraId="4B4E9266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20533942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33C86987" w14:textId="77777777" w:rsidR="00E810BF" w:rsidRPr="0078362B" w:rsidRDefault="00E810BF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2A851DA3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4FCEB587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4816E88A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31E3D093" w14:textId="77777777" w:rsidR="00E810BF" w:rsidRPr="0078362B" w:rsidRDefault="00E810BF" w:rsidP="00437FE4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14:paraId="0BC55419" w14:textId="57CD9692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</w:tcPr>
          <w:p w14:paraId="2C37FB81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7AB85515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14:paraId="0CA502F0" w14:textId="77777777" w:rsidR="00E810BF" w:rsidRPr="0078362B" w:rsidRDefault="00E810BF" w:rsidP="00437FE4">
            <w:pPr>
              <w:tabs>
                <w:tab w:val="decimal" w:pos="107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316E71DA" w14:textId="259CC450" w:rsidR="00E810BF" w:rsidRPr="0078362B" w:rsidRDefault="00E810BF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586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887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</w:tcPr>
          <w:p w14:paraId="751288AA" w14:textId="77777777" w:rsidR="00E810BF" w:rsidRPr="0078362B" w:rsidRDefault="00E810BF" w:rsidP="00437FE4">
            <w:pPr>
              <w:tabs>
                <w:tab w:val="decimal" w:pos="79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6311E51B" w14:textId="233ED78A" w:rsidR="00E810BF" w:rsidRPr="0078362B" w:rsidRDefault="00FA46D0" w:rsidP="00437FE4">
            <w:pPr>
              <w:tabs>
                <w:tab w:val="decimal" w:pos="843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312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624</w:t>
            </w:r>
          </w:p>
        </w:tc>
      </w:tr>
      <w:tr w:rsidR="00E810BF" w:rsidRPr="0078362B" w14:paraId="3F674CD8" w14:textId="77777777" w:rsidTr="00123A3B">
        <w:trPr>
          <w:trHeight w:val="74"/>
        </w:trPr>
        <w:tc>
          <w:tcPr>
            <w:tcW w:w="1816" w:type="dxa"/>
            <w:shd w:val="clear" w:color="auto" w:fill="auto"/>
          </w:tcPr>
          <w:p w14:paraId="4ECBD44D" w14:textId="77777777" w:rsidR="00E810BF" w:rsidRPr="0078362B" w:rsidRDefault="00E810BF" w:rsidP="00437FE4">
            <w:pPr>
              <w:spacing w:line="240" w:lineRule="exact"/>
              <w:ind w:left="270" w:right="-198" w:hanging="22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7C9C67CF" w14:textId="6544C750" w:rsidR="00E810BF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667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275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353</w:t>
            </w:r>
          </w:p>
        </w:tc>
        <w:tc>
          <w:tcPr>
            <w:tcW w:w="94" w:type="dxa"/>
            <w:shd w:val="clear" w:color="auto" w:fill="auto"/>
          </w:tcPr>
          <w:p w14:paraId="1747683D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29769F56" w14:textId="45BEFB18" w:rsidR="00E810BF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145</w:t>
            </w:r>
            <w:r w:rsidR="00B1160E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961</w:t>
            </w:r>
            <w:r w:rsidR="00B1160E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634</w:t>
            </w:r>
          </w:p>
        </w:tc>
        <w:tc>
          <w:tcPr>
            <w:tcW w:w="112" w:type="dxa"/>
            <w:shd w:val="clear" w:color="auto" w:fill="auto"/>
          </w:tcPr>
          <w:p w14:paraId="46CB8267" w14:textId="77777777" w:rsidR="00E810BF" w:rsidRPr="0078362B" w:rsidRDefault="00E810BF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0856934C" w14:textId="43F148E4" w:rsidR="00E810BF" w:rsidRPr="0078362B" w:rsidRDefault="00B1160E" w:rsidP="00E2057A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410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718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880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7C5D70F8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27C3DA4C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1F9A675C" w14:textId="77777777" w:rsidR="00E810BF" w:rsidRPr="0078362B" w:rsidRDefault="00E810BF" w:rsidP="00437FE4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14:paraId="017BEE6C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</w:tcPr>
          <w:p w14:paraId="0A7648FB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76DA6AF2" w14:textId="0B1D3A83" w:rsidR="00E810BF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B116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79443C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137</w:t>
            </w:r>
            <w:r w:rsidR="00B116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012</w:t>
            </w:r>
          </w:p>
        </w:tc>
        <w:tc>
          <w:tcPr>
            <w:tcW w:w="75" w:type="dxa"/>
          </w:tcPr>
          <w:p w14:paraId="3445C03C" w14:textId="77777777" w:rsidR="00E810BF" w:rsidRPr="0078362B" w:rsidRDefault="00E810BF" w:rsidP="00437FE4">
            <w:pPr>
              <w:tabs>
                <w:tab w:val="decimal" w:pos="1074"/>
              </w:tabs>
              <w:spacing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72EC98D5" w14:textId="2ADF119A" w:rsidR="00E810BF" w:rsidRPr="0078362B" w:rsidRDefault="00FA46D0" w:rsidP="00437FE4">
            <w:pPr>
              <w:tabs>
                <w:tab w:val="decimal" w:pos="843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B1160E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416</w:t>
            </w:r>
            <w:r w:rsidR="00B1160E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586</w:t>
            </w:r>
          </w:p>
        </w:tc>
        <w:tc>
          <w:tcPr>
            <w:tcW w:w="98" w:type="dxa"/>
          </w:tcPr>
          <w:p w14:paraId="79B017D0" w14:textId="77777777" w:rsidR="00E810BF" w:rsidRPr="0078362B" w:rsidRDefault="00E810BF" w:rsidP="00437FE4">
            <w:pPr>
              <w:tabs>
                <w:tab w:val="decimal" w:pos="79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738E9140" w14:textId="42F6E17C" w:rsidR="00E810BF" w:rsidRPr="0078362B" w:rsidRDefault="00FA46D0" w:rsidP="00437FE4">
            <w:pPr>
              <w:tabs>
                <w:tab w:val="decimal" w:pos="843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437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071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705</w:t>
            </w:r>
          </w:p>
        </w:tc>
      </w:tr>
      <w:tr w:rsidR="00E810BF" w:rsidRPr="0078362B" w14:paraId="511FCDAE" w14:textId="77777777" w:rsidTr="00123A3B">
        <w:trPr>
          <w:trHeight w:val="74"/>
        </w:trPr>
        <w:tc>
          <w:tcPr>
            <w:tcW w:w="1816" w:type="dxa"/>
            <w:shd w:val="clear" w:color="auto" w:fill="auto"/>
          </w:tcPr>
          <w:p w14:paraId="78FBD966" w14:textId="77777777" w:rsidR="00E810BF" w:rsidRPr="0078362B" w:rsidRDefault="00E810BF" w:rsidP="00437FE4">
            <w:pPr>
              <w:spacing w:line="240" w:lineRule="exact"/>
              <w:ind w:left="270" w:right="-198" w:hanging="22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70D02393" w14:textId="3528E895" w:rsidR="00E810BF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067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573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235</w:t>
            </w:r>
          </w:p>
        </w:tc>
        <w:tc>
          <w:tcPr>
            <w:tcW w:w="94" w:type="dxa"/>
            <w:shd w:val="clear" w:color="auto" w:fill="auto"/>
          </w:tcPr>
          <w:p w14:paraId="7BF1B29D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025E26C0" w14:textId="6A5D84B2" w:rsidR="00E810BF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459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706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387</w:t>
            </w:r>
          </w:p>
        </w:tc>
        <w:tc>
          <w:tcPr>
            <w:tcW w:w="112" w:type="dxa"/>
            <w:shd w:val="clear" w:color="auto" w:fill="auto"/>
          </w:tcPr>
          <w:p w14:paraId="71015503" w14:textId="77777777" w:rsidR="00E810BF" w:rsidRPr="0078362B" w:rsidRDefault="00E810BF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5B2735F2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0A4D7E60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59F5ED35" w14:textId="60EA10E7" w:rsidR="00E810BF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455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316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659</w:t>
            </w:r>
          </w:p>
        </w:tc>
        <w:tc>
          <w:tcPr>
            <w:tcW w:w="76" w:type="dxa"/>
          </w:tcPr>
          <w:p w14:paraId="4A99FD45" w14:textId="77777777" w:rsidR="00E810BF" w:rsidRPr="0078362B" w:rsidRDefault="00E810BF" w:rsidP="00437FE4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5" w:type="dxa"/>
          </w:tcPr>
          <w:p w14:paraId="109612F1" w14:textId="62AFDCEA" w:rsidR="00E810BF" w:rsidRPr="0078362B" w:rsidRDefault="00E810BF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26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383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500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12" w:type="dxa"/>
          </w:tcPr>
          <w:p w14:paraId="686156FA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7952B432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14:paraId="74D7DA45" w14:textId="77777777" w:rsidR="00E810BF" w:rsidRPr="0078362B" w:rsidRDefault="00E810BF" w:rsidP="00437FE4">
            <w:pPr>
              <w:tabs>
                <w:tab w:val="decimal" w:pos="1050"/>
              </w:tabs>
              <w:spacing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17DD8FDD" w14:textId="6065E415" w:rsidR="00E810BF" w:rsidRPr="0078362B" w:rsidRDefault="00E810BF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131</w:t>
            </w:r>
            <w:r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952</w:t>
            </w:r>
            <w:r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</w:tcPr>
          <w:p w14:paraId="29E4E26F" w14:textId="77777777" w:rsidR="00E810BF" w:rsidRPr="0078362B" w:rsidRDefault="00E810BF" w:rsidP="00437FE4">
            <w:pPr>
              <w:tabs>
                <w:tab w:val="decimal" w:pos="79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4CCF8B4C" w14:textId="2CFCE374" w:rsidR="00E810BF" w:rsidRPr="0078362B" w:rsidRDefault="00FA46D0" w:rsidP="00437FE4">
            <w:pPr>
              <w:tabs>
                <w:tab w:val="decimal" w:pos="843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954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080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829</w:t>
            </w:r>
          </w:p>
        </w:tc>
      </w:tr>
      <w:tr w:rsidR="00E810BF" w:rsidRPr="0078362B" w14:paraId="72837F03" w14:textId="77777777" w:rsidTr="00123A3B">
        <w:trPr>
          <w:trHeight w:val="74"/>
        </w:trPr>
        <w:tc>
          <w:tcPr>
            <w:tcW w:w="1816" w:type="dxa"/>
            <w:shd w:val="clear" w:color="auto" w:fill="auto"/>
          </w:tcPr>
          <w:p w14:paraId="4C227BB4" w14:textId="77777777" w:rsidR="00E810BF" w:rsidRPr="0078362B" w:rsidRDefault="00E810BF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61F08D04" w14:textId="6195CF3E" w:rsidR="00E810BF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489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552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990</w:t>
            </w:r>
          </w:p>
        </w:tc>
        <w:tc>
          <w:tcPr>
            <w:tcW w:w="94" w:type="dxa"/>
            <w:shd w:val="clear" w:color="auto" w:fill="auto"/>
          </w:tcPr>
          <w:p w14:paraId="645ED07B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2470EC75" w14:textId="226F56F0" w:rsidR="00E810BF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621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737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127</w:t>
            </w:r>
          </w:p>
        </w:tc>
        <w:tc>
          <w:tcPr>
            <w:tcW w:w="112" w:type="dxa"/>
            <w:shd w:val="clear" w:color="auto" w:fill="auto"/>
          </w:tcPr>
          <w:p w14:paraId="1B2BFBF4" w14:textId="77777777" w:rsidR="00E810BF" w:rsidRPr="0078362B" w:rsidRDefault="00E810BF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016D8301" w14:textId="5D5A1544" w:rsidR="00E810BF" w:rsidRPr="0078362B" w:rsidRDefault="00E810BF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500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14:paraId="61477C27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0E72C641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642C61A2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</w:tcPr>
          <w:p w14:paraId="15AA82A2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2" w:type="dxa"/>
          </w:tcPr>
          <w:p w14:paraId="49624137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15" w:type="dxa"/>
          </w:tcPr>
          <w:p w14:paraId="596CB5F1" w14:textId="77777777" w:rsidR="00E810BF" w:rsidRPr="0078362B" w:rsidRDefault="00E810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14:paraId="3A8CCC06" w14:textId="77777777" w:rsidR="00E810BF" w:rsidRPr="0078362B" w:rsidRDefault="00E810BF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</w:tcPr>
          <w:p w14:paraId="467BC41E" w14:textId="65F310D1" w:rsidR="00E810BF" w:rsidRPr="0078362B" w:rsidRDefault="00FA46D0" w:rsidP="00437FE4">
            <w:pPr>
              <w:tabs>
                <w:tab w:val="decimal" w:pos="843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31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788</w:t>
            </w:r>
            <w:r w:rsidR="00E810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29</w:t>
            </w:r>
          </w:p>
        </w:tc>
        <w:tc>
          <w:tcPr>
            <w:tcW w:w="98" w:type="dxa"/>
          </w:tcPr>
          <w:p w14:paraId="151F86BF" w14:textId="77777777" w:rsidR="00E810BF" w:rsidRPr="0078362B" w:rsidRDefault="00E810BF" w:rsidP="00437FE4">
            <w:pPr>
              <w:tabs>
                <w:tab w:val="decimal" w:pos="79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</w:tcPr>
          <w:p w14:paraId="75810AAD" w14:textId="7916CAAA" w:rsidR="00E810BF" w:rsidRPr="0078362B" w:rsidRDefault="00FA46D0" w:rsidP="00437FE4">
            <w:pPr>
              <w:tabs>
                <w:tab w:val="decimal" w:pos="843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643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078</w:t>
            </w:r>
            <w:r w:rsidR="00E810BF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946</w:t>
            </w:r>
          </w:p>
        </w:tc>
      </w:tr>
    </w:tbl>
    <w:p w14:paraId="516221BC" w14:textId="77777777" w:rsidR="00F12BCE" w:rsidRPr="0078362B" w:rsidRDefault="00F12BCE" w:rsidP="00437FE4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2C95D26D" w14:textId="77777777" w:rsidR="00E1093B" w:rsidRPr="0078362B" w:rsidRDefault="00E1093B" w:rsidP="00437FE4">
      <w:pPr>
        <w:tabs>
          <w:tab w:val="decimal" w:pos="984"/>
        </w:tabs>
        <w:jc w:val="both"/>
        <w:rPr>
          <w:rFonts w:asciiTheme="majorBidi" w:eastAsia="Times New Roman" w:hAnsiTheme="majorBidi" w:cstheme="majorBidi"/>
          <w:sz w:val="2"/>
          <w:szCs w:val="2"/>
          <w:cs/>
        </w:rPr>
      </w:pPr>
    </w:p>
    <w:tbl>
      <w:tblPr>
        <w:tblW w:w="5388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3"/>
        <w:gridCol w:w="937"/>
        <w:gridCol w:w="98"/>
        <w:gridCol w:w="863"/>
        <w:gridCol w:w="95"/>
        <w:gridCol w:w="887"/>
        <w:gridCol w:w="86"/>
        <w:gridCol w:w="853"/>
        <w:gridCol w:w="11"/>
        <w:gridCol w:w="69"/>
        <w:gridCol w:w="17"/>
        <w:gridCol w:w="844"/>
        <w:gridCol w:w="9"/>
        <w:gridCol w:w="80"/>
        <w:gridCol w:w="848"/>
        <w:gridCol w:w="86"/>
        <w:gridCol w:w="886"/>
      </w:tblGrid>
      <w:tr w:rsidR="00D72EB7" w:rsidRPr="0078362B" w14:paraId="6652A60A" w14:textId="77777777" w:rsidTr="008B7B57">
        <w:trPr>
          <w:trHeight w:val="74"/>
        </w:trPr>
        <w:tc>
          <w:tcPr>
            <w:tcW w:w="3293" w:type="dxa"/>
            <w:shd w:val="clear" w:color="auto" w:fill="auto"/>
          </w:tcPr>
          <w:p w14:paraId="0AB66D3A" w14:textId="77777777" w:rsidR="00D72EB7" w:rsidRPr="0078362B" w:rsidRDefault="00D72EB7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13890471" w14:textId="77777777" w:rsidR="00D72EB7" w:rsidRPr="0078362B" w:rsidRDefault="00D72EB7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0A7C29A3" w14:textId="77777777" w:rsidR="00D72EB7" w:rsidRPr="0078362B" w:rsidRDefault="00D72EB7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14:paraId="585609BC" w14:textId="77777777" w:rsidR="00D72EB7" w:rsidRPr="0078362B" w:rsidRDefault="00D72EB7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77C061FC" w14:textId="77777777" w:rsidR="00D72EB7" w:rsidRPr="0078362B" w:rsidRDefault="00D72EB7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2A7C07F2" w14:textId="77777777" w:rsidR="00D72EB7" w:rsidRPr="0078362B" w:rsidRDefault="00D72EB7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73498B14" w14:textId="77777777" w:rsidR="00D72EB7" w:rsidRPr="0078362B" w:rsidRDefault="00D72EB7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676978FF" w14:textId="77777777" w:rsidR="00D72EB7" w:rsidRPr="0078362B" w:rsidRDefault="00D72EB7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6" w:type="dxa"/>
            <w:gridSpan w:val="2"/>
          </w:tcPr>
          <w:p w14:paraId="5453BCDB" w14:textId="77777777" w:rsidR="00D72EB7" w:rsidRPr="0078362B" w:rsidRDefault="00D72EB7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3" w:type="dxa"/>
            <w:gridSpan w:val="2"/>
          </w:tcPr>
          <w:p w14:paraId="2B80FED1" w14:textId="77777777" w:rsidR="00D72EB7" w:rsidRPr="0078362B" w:rsidRDefault="00D72EB7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</w:tcPr>
          <w:p w14:paraId="0EBC68ED" w14:textId="77777777" w:rsidR="00D72EB7" w:rsidRPr="0078362B" w:rsidRDefault="00D72EB7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6D120D22" w14:textId="77777777" w:rsidR="00D72EB7" w:rsidRPr="0078362B" w:rsidRDefault="00D72EB7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14:paraId="688EC4AA" w14:textId="77777777" w:rsidR="00D72EB7" w:rsidRPr="0078362B" w:rsidRDefault="00D72EB7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14:paraId="481B9C94" w14:textId="77777777" w:rsidR="00D72EB7" w:rsidRPr="0078362B" w:rsidRDefault="00D72EB7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30"/>
              <w:jc w:val="right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D72EB7" w:rsidRPr="0078362B" w14:paraId="69E820ED" w14:textId="77777777" w:rsidTr="008B7B57">
        <w:trPr>
          <w:trHeight w:val="74"/>
        </w:trPr>
        <w:tc>
          <w:tcPr>
            <w:tcW w:w="3293" w:type="dxa"/>
            <w:shd w:val="clear" w:color="auto" w:fill="auto"/>
          </w:tcPr>
          <w:p w14:paraId="0BB8CA64" w14:textId="77777777" w:rsidR="00D72EB7" w:rsidRPr="0078362B" w:rsidRDefault="00D72EB7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69" w:type="dxa"/>
            <w:gridSpan w:val="16"/>
            <w:shd w:val="clear" w:color="auto" w:fill="auto"/>
          </w:tcPr>
          <w:p w14:paraId="4B39225D" w14:textId="77777777" w:rsidR="00D72EB7" w:rsidRPr="0078362B" w:rsidRDefault="00D72EB7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72EB7" w:rsidRPr="0078362B" w14:paraId="0E95F8B0" w14:textId="77777777" w:rsidTr="00125D5F">
        <w:trPr>
          <w:trHeight w:val="74"/>
        </w:trPr>
        <w:tc>
          <w:tcPr>
            <w:tcW w:w="3293" w:type="dxa"/>
            <w:shd w:val="clear" w:color="auto" w:fill="auto"/>
          </w:tcPr>
          <w:p w14:paraId="09440775" w14:textId="77777777" w:rsidR="00D72EB7" w:rsidRPr="0078362B" w:rsidRDefault="00D72EB7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11DEC170" w14:textId="79ECBA9C" w:rsidR="00D72EB7" w:rsidRPr="0078362B" w:rsidRDefault="00247E5C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98" w:type="dxa"/>
            <w:shd w:val="clear" w:color="auto" w:fill="auto"/>
          </w:tcPr>
          <w:p w14:paraId="29AFA66D" w14:textId="77777777" w:rsidR="00D72EB7" w:rsidRPr="0078362B" w:rsidRDefault="00D72EB7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shd w:val="clear" w:color="auto" w:fill="auto"/>
          </w:tcPr>
          <w:p w14:paraId="52907B0A" w14:textId="77777777" w:rsidR="00D72EB7" w:rsidRPr="0078362B" w:rsidRDefault="00D72EB7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BCD0780" w14:textId="77777777" w:rsidR="00D72EB7" w:rsidRPr="0078362B" w:rsidRDefault="00D72EB7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31" w:type="dxa"/>
            <w:gridSpan w:val="8"/>
            <w:shd w:val="clear" w:color="auto" w:fill="auto"/>
          </w:tcPr>
          <w:p w14:paraId="53A57D4F" w14:textId="77777777" w:rsidR="00D72EB7" w:rsidRPr="0078362B" w:rsidRDefault="00D72EB7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14:paraId="0EC5284D" w14:textId="77777777" w:rsidR="00D72EB7" w:rsidRPr="0078362B" w:rsidRDefault="00D72EB7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14:paraId="3CA7DB54" w14:textId="77777777" w:rsidR="00D72EB7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ED593A" w:rsidRPr="0078362B" w14:paraId="6E1F38B4" w14:textId="77777777" w:rsidTr="00125D5F">
        <w:trPr>
          <w:trHeight w:val="74"/>
        </w:trPr>
        <w:tc>
          <w:tcPr>
            <w:tcW w:w="3293" w:type="dxa"/>
            <w:shd w:val="clear" w:color="auto" w:fill="auto"/>
          </w:tcPr>
          <w:p w14:paraId="2A72433E" w14:textId="77777777" w:rsidR="00ED593A" w:rsidRPr="0078362B" w:rsidRDefault="00ED593A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7C8A6A0D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shd w:val="clear" w:color="auto" w:fill="auto"/>
          </w:tcPr>
          <w:p w14:paraId="65136E54" w14:textId="77777777" w:rsidR="00ED593A" w:rsidRPr="0078362B" w:rsidRDefault="00ED593A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shd w:val="clear" w:color="auto" w:fill="auto"/>
          </w:tcPr>
          <w:p w14:paraId="357C853A" w14:textId="77777777" w:rsidR="00ED593A" w:rsidRPr="0078362B" w:rsidRDefault="00ED593A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86" w:type="dxa"/>
            <w:shd w:val="clear" w:color="auto" w:fill="auto"/>
          </w:tcPr>
          <w:p w14:paraId="050FCD74" w14:textId="77777777" w:rsidR="00ED593A" w:rsidRPr="0078362B" w:rsidRDefault="00ED593A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31" w:type="dxa"/>
            <w:gridSpan w:val="8"/>
            <w:shd w:val="clear" w:color="auto" w:fill="auto"/>
          </w:tcPr>
          <w:p w14:paraId="4A498447" w14:textId="007C2593" w:rsidR="00ED593A" w:rsidRPr="0078362B" w:rsidRDefault="00F022C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86" w:type="dxa"/>
          </w:tcPr>
          <w:p w14:paraId="016466EC" w14:textId="77777777" w:rsidR="00ED593A" w:rsidRPr="0078362B" w:rsidRDefault="00ED593A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14:paraId="03CD1805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ED593A" w:rsidRPr="0078362B" w14:paraId="7E426D8E" w14:textId="77777777" w:rsidTr="00125D5F">
        <w:trPr>
          <w:trHeight w:val="74"/>
        </w:trPr>
        <w:tc>
          <w:tcPr>
            <w:tcW w:w="3293" w:type="dxa"/>
            <w:shd w:val="clear" w:color="auto" w:fill="auto"/>
          </w:tcPr>
          <w:p w14:paraId="3ECF4244" w14:textId="77777777" w:rsidR="00ED593A" w:rsidRPr="0078362B" w:rsidRDefault="00ED593A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302E0272" w14:textId="5327B779" w:rsidR="00ED593A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ED593A"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8" w:type="dxa"/>
            <w:shd w:val="clear" w:color="auto" w:fill="auto"/>
          </w:tcPr>
          <w:p w14:paraId="70209DC9" w14:textId="77777777" w:rsidR="00ED593A" w:rsidRPr="0078362B" w:rsidRDefault="00ED593A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522813" w14:textId="77777777" w:rsidR="00ED593A" w:rsidRPr="0078362B" w:rsidRDefault="00ED593A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จากกิจกรรมจัดหาเงิน</w:t>
            </w:r>
          </w:p>
        </w:tc>
        <w:tc>
          <w:tcPr>
            <w:tcW w:w="86" w:type="dxa"/>
            <w:shd w:val="clear" w:color="auto" w:fill="auto"/>
          </w:tcPr>
          <w:p w14:paraId="20D824B7" w14:textId="77777777" w:rsidR="00ED593A" w:rsidRPr="0078362B" w:rsidRDefault="00ED593A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1F0542B8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  <w:gridSpan w:val="2"/>
            <w:tcBorders>
              <w:bottom w:val="single" w:sz="4" w:space="0" w:color="auto"/>
            </w:tcBorders>
          </w:tcPr>
          <w:p w14:paraId="27DD5633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</w:tcPr>
          <w:p w14:paraId="7140B5B2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5A875F54" w14:textId="77777777" w:rsidR="00ED593A" w:rsidRPr="0078362B" w:rsidRDefault="00ED593A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1661087D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238F5743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4D13737D" w14:textId="22E20F24" w:rsidR="00ED593A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ED593A"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ED593A"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4E6059" w:rsidRPr="0078362B" w14:paraId="0EE67931" w14:textId="77777777" w:rsidTr="00125D5F">
        <w:trPr>
          <w:trHeight w:val="74"/>
        </w:trPr>
        <w:tc>
          <w:tcPr>
            <w:tcW w:w="3293" w:type="dxa"/>
            <w:shd w:val="clear" w:color="auto" w:fill="auto"/>
          </w:tcPr>
          <w:p w14:paraId="5571D70C" w14:textId="77777777" w:rsidR="004E6059" w:rsidRPr="0078362B" w:rsidRDefault="004E6059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0B53C7F2" w14:textId="31185526" w:rsidR="004E6059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8" w:type="dxa"/>
            <w:shd w:val="clear" w:color="auto" w:fill="auto"/>
          </w:tcPr>
          <w:p w14:paraId="282A4790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</w:tcPr>
          <w:p w14:paraId="79081F13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95" w:type="dxa"/>
            <w:tcBorders>
              <w:top w:val="single" w:sz="4" w:space="0" w:color="auto"/>
            </w:tcBorders>
            <w:shd w:val="clear" w:color="auto" w:fill="auto"/>
          </w:tcPr>
          <w:p w14:paraId="479D0BD8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6EDC45B1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86" w:type="dxa"/>
            <w:shd w:val="clear" w:color="auto" w:fill="auto"/>
          </w:tcPr>
          <w:p w14:paraId="136A8A8B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7951B80E" w14:textId="5C8F5FA3" w:rsidR="004E6059" w:rsidRPr="0078362B" w:rsidRDefault="00E92D8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กำไร</w:t>
            </w:r>
            <w:r w:rsidR="004E6059"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จากอัตรา</w:t>
            </w:r>
          </w:p>
        </w:tc>
        <w:tc>
          <w:tcPr>
            <w:tcW w:w="80" w:type="dxa"/>
            <w:gridSpan w:val="2"/>
            <w:tcBorders>
              <w:top w:val="single" w:sz="4" w:space="0" w:color="auto"/>
            </w:tcBorders>
          </w:tcPr>
          <w:p w14:paraId="4F0EEED1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</w:tcPr>
          <w:p w14:paraId="0AEC99FA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31DBBB53" w14:textId="77777777" w:rsidR="004E6059" w:rsidRPr="0078362B" w:rsidRDefault="004E6059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55AE3F22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</w:t>
            </w: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86" w:type="dxa"/>
          </w:tcPr>
          <w:p w14:paraId="18B8EF58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09C2BD57" w14:textId="1F264A34" w:rsidR="004E6059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</w:tr>
      <w:tr w:rsidR="004E6059" w:rsidRPr="0078362B" w14:paraId="51373298" w14:textId="77777777" w:rsidTr="008B7B57">
        <w:trPr>
          <w:trHeight w:val="74"/>
        </w:trPr>
        <w:tc>
          <w:tcPr>
            <w:tcW w:w="3293" w:type="dxa"/>
            <w:shd w:val="clear" w:color="auto" w:fill="auto"/>
          </w:tcPr>
          <w:p w14:paraId="3AC40453" w14:textId="77777777" w:rsidR="004E6059" w:rsidRPr="0078362B" w:rsidRDefault="004E6059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0CE6AE7C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08C085B8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14:paraId="5CD69FEF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30C28797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31D877AF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58744785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14:paraId="7FE89613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แลกเปลี่ยนที่ยัง</w:t>
            </w:r>
          </w:p>
        </w:tc>
        <w:tc>
          <w:tcPr>
            <w:tcW w:w="80" w:type="dxa"/>
            <w:gridSpan w:val="2"/>
          </w:tcPr>
          <w:p w14:paraId="18D25229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14:paraId="57A6C117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89" w:type="dxa"/>
            <w:gridSpan w:val="2"/>
          </w:tcPr>
          <w:p w14:paraId="334A7329" w14:textId="77777777" w:rsidR="004E6059" w:rsidRPr="0078362B" w:rsidRDefault="004E6059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4A30C3A3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" w:type="dxa"/>
          </w:tcPr>
          <w:p w14:paraId="4BCE1297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3BAC048C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4E6059" w:rsidRPr="0078362B" w14:paraId="153C5571" w14:textId="77777777" w:rsidTr="008B7B57">
        <w:trPr>
          <w:trHeight w:val="74"/>
        </w:trPr>
        <w:tc>
          <w:tcPr>
            <w:tcW w:w="3293" w:type="dxa"/>
            <w:shd w:val="clear" w:color="auto" w:fill="auto"/>
          </w:tcPr>
          <w:p w14:paraId="4D9CD2DA" w14:textId="77777777" w:rsidR="004E6059" w:rsidRPr="0078362B" w:rsidRDefault="004E6059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1451C2AD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1FA61348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14:paraId="413E7FFB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15C09D53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1960242A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18581CC7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14:paraId="0754B6A5" w14:textId="5E31611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80" w:type="dxa"/>
            <w:gridSpan w:val="2"/>
          </w:tcPr>
          <w:p w14:paraId="57EF7BD5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14:paraId="196E7472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89" w:type="dxa"/>
            <w:gridSpan w:val="2"/>
          </w:tcPr>
          <w:p w14:paraId="3D75F9A1" w14:textId="77777777" w:rsidR="004E6059" w:rsidRPr="0078362B" w:rsidRDefault="004E6059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71F66283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" w:type="dxa"/>
          </w:tcPr>
          <w:p w14:paraId="142E314E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4B263E99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4E6059" w:rsidRPr="0078362B" w14:paraId="6C954BCE" w14:textId="77777777" w:rsidTr="008B7B57">
        <w:trPr>
          <w:trHeight w:val="74"/>
        </w:trPr>
        <w:tc>
          <w:tcPr>
            <w:tcW w:w="3293" w:type="dxa"/>
            <w:shd w:val="clear" w:color="auto" w:fill="auto"/>
          </w:tcPr>
          <w:p w14:paraId="46A68C11" w14:textId="77777777" w:rsidR="004E6059" w:rsidRPr="0078362B" w:rsidRDefault="004E6059" w:rsidP="00437FE4">
            <w:pPr>
              <w:spacing w:line="240" w:lineRule="exact"/>
              <w:ind w:left="270" w:right="-198" w:hanging="22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7E5854F8" w14:textId="77777777" w:rsidR="004E6059" w:rsidRPr="0078362B" w:rsidRDefault="004E6059" w:rsidP="00437FE4">
            <w:pPr>
              <w:tabs>
                <w:tab w:val="decimal" w:pos="81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1DC0A468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14:paraId="026FFC6E" w14:textId="77777777" w:rsidR="004E6059" w:rsidRPr="0078362B" w:rsidRDefault="004E6059" w:rsidP="00437FE4">
            <w:pPr>
              <w:tabs>
                <w:tab w:val="decimal" w:pos="752"/>
              </w:tabs>
              <w:spacing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1D33C8DA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66AD1236" w14:textId="77777777" w:rsidR="004E6059" w:rsidRPr="0078362B" w:rsidRDefault="004E6059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18A0893F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14:paraId="61BDF161" w14:textId="77777777" w:rsidR="004E6059" w:rsidRPr="0078362B" w:rsidRDefault="004E6059" w:rsidP="00437FE4">
            <w:pPr>
              <w:tabs>
                <w:tab w:val="decimal" w:pos="817"/>
              </w:tabs>
              <w:spacing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gridSpan w:val="2"/>
          </w:tcPr>
          <w:p w14:paraId="4EE1F89E" w14:textId="77777777" w:rsidR="004E6059" w:rsidRPr="0078362B" w:rsidRDefault="004E6059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14:paraId="4E0BB232" w14:textId="77777777" w:rsidR="004E6059" w:rsidRPr="0078362B" w:rsidRDefault="004E6059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gridSpan w:val="2"/>
          </w:tcPr>
          <w:p w14:paraId="31BFF81D" w14:textId="77777777" w:rsidR="004E6059" w:rsidRPr="0078362B" w:rsidRDefault="004E6059" w:rsidP="00437FE4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2C9E431C" w14:textId="77777777" w:rsidR="004E6059" w:rsidRPr="0078362B" w:rsidRDefault="004E6059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4E814317" w14:textId="77777777" w:rsidR="004E6059" w:rsidRPr="0078362B" w:rsidRDefault="004E6059" w:rsidP="00437FE4">
            <w:pPr>
              <w:tabs>
                <w:tab w:val="decimal" w:pos="107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4FF7B2DB" w14:textId="77777777" w:rsidR="004E6059" w:rsidRPr="0078362B" w:rsidRDefault="004E6059" w:rsidP="00437FE4">
            <w:pPr>
              <w:tabs>
                <w:tab w:val="decimal" w:pos="97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4E6059" w:rsidRPr="0078362B" w14:paraId="05F285E6" w14:textId="77777777" w:rsidTr="008B7B57">
        <w:trPr>
          <w:trHeight w:val="74"/>
        </w:trPr>
        <w:tc>
          <w:tcPr>
            <w:tcW w:w="3293" w:type="dxa"/>
            <w:shd w:val="clear" w:color="auto" w:fill="auto"/>
          </w:tcPr>
          <w:p w14:paraId="368A0C48" w14:textId="77777777" w:rsidR="004E6059" w:rsidRPr="0078362B" w:rsidRDefault="004E6059" w:rsidP="00437FE4">
            <w:pPr>
              <w:spacing w:line="240" w:lineRule="exact"/>
              <w:ind w:left="270" w:right="-198" w:hanging="22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37" w:type="dxa"/>
            <w:shd w:val="clear" w:color="auto" w:fill="auto"/>
          </w:tcPr>
          <w:p w14:paraId="6905F61A" w14:textId="468AA7C2" w:rsidR="004E6059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438</w:t>
            </w:r>
            <w:r w:rsidR="004E6059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889</w:t>
            </w:r>
            <w:r w:rsidR="004E6059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250</w:t>
            </w:r>
          </w:p>
        </w:tc>
        <w:tc>
          <w:tcPr>
            <w:tcW w:w="98" w:type="dxa"/>
            <w:shd w:val="clear" w:color="auto" w:fill="auto"/>
          </w:tcPr>
          <w:p w14:paraId="24BF3C62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14:paraId="577C3585" w14:textId="1E8A1427" w:rsidR="004E6059" w:rsidRPr="0078362B" w:rsidRDefault="00FA46D0" w:rsidP="00437FE4">
            <w:pPr>
              <w:tabs>
                <w:tab w:val="decimal" w:pos="811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54</w:t>
            </w:r>
            <w:r w:rsidR="00D1216C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="00D1216C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14:paraId="531E18D1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44AADA2D" w14:textId="682C26F7" w:rsidR="004E6059" w:rsidRPr="0078362B" w:rsidRDefault="00625252" w:rsidP="00437FE4">
            <w:pPr>
              <w:tabs>
                <w:tab w:val="decimal" w:pos="816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245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648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980B86D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14:paraId="0A3023C3" w14:textId="0C3F0F83" w:rsidR="004E6059" w:rsidRPr="0078362B" w:rsidRDefault="00625252" w:rsidP="00437FE4">
            <w:pPr>
              <w:tabs>
                <w:tab w:val="decimal" w:pos="788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16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540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647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gridSpan w:val="2"/>
          </w:tcPr>
          <w:p w14:paraId="73D8B479" w14:textId="77777777" w:rsidR="004E6059" w:rsidRPr="0078362B" w:rsidRDefault="004E6059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14:paraId="5B906E7B" w14:textId="77777777" w:rsidR="004E6059" w:rsidRPr="0078362B" w:rsidRDefault="00625252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gridSpan w:val="2"/>
          </w:tcPr>
          <w:p w14:paraId="4EEB4D82" w14:textId="77777777" w:rsidR="004E6059" w:rsidRPr="0078362B" w:rsidRDefault="004E6059" w:rsidP="00437FE4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3409527D" w14:textId="77777777" w:rsidR="004E6059" w:rsidRPr="0078362B" w:rsidRDefault="00625252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14:paraId="64AE4C37" w14:textId="77777777" w:rsidR="004E6059" w:rsidRPr="0078362B" w:rsidRDefault="004E6059" w:rsidP="00437FE4">
            <w:pPr>
              <w:tabs>
                <w:tab w:val="decimal" w:pos="1074"/>
              </w:tabs>
              <w:spacing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0DAECCC6" w14:textId="0A251FE1" w:rsidR="004E6059" w:rsidRPr="0078362B" w:rsidRDefault="00FA46D0" w:rsidP="00437FE4">
            <w:pPr>
              <w:tabs>
                <w:tab w:val="decimal" w:pos="797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475</w:t>
            </w:r>
            <w:r w:rsidR="00D1216C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102</w:t>
            </w:r>
            <w:r w:rsidR="00D1216C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955</w:t>
            </w:r>
          </w:p>
        </w:tc>
      </w:tr>
      <w:tr w:rsidR="00625252" w:rsidRPr="0078362B" w14:paraId="3EFC9E19" w14:textId="77777777" w:rsidTr="008B7B57">
        <w:trPr>
          <w:trHeight w:val="74"/>
        </w:trPr>
        <w:tc>
          <w:tcPr>
            <w:tcW w:w="3293" w:type="dxa"/>
            <w:shd w:val="clear" w:color="auto" w:fill="auto"/>
          </w:tcPr>
          <w:p w14:paraId="44078459" w14:textId="77777777" w:rsidR="00625252" w:rsidRPr="0078362B" w:rsidRDefault="00625252" w:rsidP="00437FE4">
            <w:pPr>
              <w:spacing w:line="240" w:lineRule="exact"/>
              <w:ind w:left="270" w:right="-198" w:hanging="22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37" w:type="dxa"/>
            <w:shd w:val="clear" w:color="auto" w:fill="auto"/>
          </w:tcPr>
          <w:p w14:paraId="6F6D2238" w14:textId="2DFD28AD" w:rsidR="00625252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437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071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705</w:t>
            </w:r>
          </w:p>
        </w:tc>
        <w:tc>
          <w:tcPr>
            <w:tcW w:w="98" w:type="dxa"/>
            <w:shd w:val="clear" w:color="auto" w:fill="auto"/>
          </w:tcPr>
          <w:p w14:paraId="48C6C105" w14:textId="77777777" w:rsidR="00625252" w:rsidRPr="0078362B" w:rsidRDefault="00625252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14:paraId="0BE7AE44" w14:textId="4A43A468" w:rsidR="00625252" w:rsidRPr="0078362B" w:rsidRDefault="00FA46D0" w:rsidP="00437FE4">
            <w:pPr>
              <w:tabs>
                <w:tab w:val="decimal" w:pos="811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89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692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188</w:t>
            </w:r>
          </w:p>
        </w:tc>
        <w:tc>
          <w:tcPr>
            <w:tcW w:w="95" w:type="dxa"/>
            <w:shd w:val="clear" w:color="auto" w:fill="auto"/>
          </w:tcPr>
          <w:p w14:paraId="52152B30" w14:textId="77777777" w:rsidR="00625252" w:rsidRPr="0078362B" w:rsidRDefault="00625252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1126AB07" w14:textId="560D3CD9" w:rsidR="00625252" w:rsidRPr="0078362B" w:rsidRDefault="00625252" w:rsidP="00E2057A">
            <w:pPr>
              <w:tabs>
                <w:tab w:val="decimal" w:pos="816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168</w:t>
            </w:r>
            <w:r w:rsidR="00E2057A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168</w:t>
            </w:r>
            <w:r w:rsidR="00E2057A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541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37BF62D" w14:textId="77777777" w:rsidR="00625252" w:rsidRPr="0078362B" w:rsidRDefault="00625252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14:paraId="159FCC88" w14:textId="77777777" w:rsidR="00625252" w:rsidRPr="0078362B" w:rsidRDefault="00625252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14:paraId="2E762904" w14:textId="77777777" w:rsidR="00625252" w:rsidRPr="0078362B" w:rsidRDefault="00625252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14:paraId="06104D5B" w14:textId="7B65FFA1" w:rsidR="00625252" w:rsidRPr="0078362B" w:rsidRDefault="00FA46D0" w:rsidP="00437FE4">
            <w:pPr>
              <w:tabs>
                <w:tab w:val="decimal" w:pos="782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625252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660</w:t>
            </w:r>
            <w:r w:rsidR="00625252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788</w:t>
            </w:r>
          </w:p>
        </w:tc>
        <w:tc>
          <w:tcPr>
            <w:tcW w:w="89" w:type="dxa"/>
            <w:gridSpan w:val="2"/>
          </w:tcPr>
          <w:p w14:paraId="3A7459CD" w14:textId="77777777" w:rsidR="00625252" w:rsidRPr="0078362B" w:rsidRDefault="00625252" w:rsidP="00437FE4">
            <w:pPr>
              <w:tabs>
                <w:tab w:val="decimal" w:pos="1074"/>
              </w:tabs>
              <w:spacing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8" w:type="dxa"/>
          </w:tcPr>
          <w:p w14:paraId="1CA5DABA" w14:textId="7330A0AF" w:rsidR="00625252" w:rsidRPr="0078362B" w:rsidRDefault="00FA46D0" w:rsidP="00437FE4">
            <w:pPr>
              <w:tabs>
                <w:tab w:val="decimal" w:pos="757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4756C9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736</w:t>
            </w:r>
            <w:r w:rsidR="00E2057A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747</w:t>
            </w:r>
          </w:p>
        </w:tc>
        <w:tc>
          <w:tcPr>
            <w:tcW w:w="86" w:type="dxa"/>
          </w:tcPr>
          <w:p w14:paraId="21C4CF77" w14:textId="77777777" w:rsidR="00625252" w:rsidRPr="0078362B" w:rsidRDefault="00625252" w:rsidP="00437FE4">
            <w:pPr>
              <w:tabs>
                <w:tab w:val="decimal" w:pos="79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1657BD0F" w14:textId="5FC5DD3A" w:rsidR="00625252" w:rsidRPr="0078362B" w:rsidRDefault="00FA46D0" w:rsidP="00437FE4">
            <w:pPr>
              <w:tabs>
                <w:tab w:val="decimal" w:pos="797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380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992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887</w:t>
            </w:r>
          </w:p>
        </w:tc>
      </w:tr>
      <w:tr w:rsidR="004E6059" w:rsidRPr="0078362B" w14:paraId="2F5A70BB" w14:textId="77777777" w:rsidTr="008B7B57">
        <w:trPr>
          <w:trHeight w:val="74"/>
        </w:trPr>
        <w:tc>
          <w:tcPr>
            <w:tcW w:w="3293" w:type="dxa"/>
            <w:shd w:val="clear" w:color="auto" w:fill="auto"/>
          </w:tcPr>
          <w:p w14:paraId="7C4A0104" w14:textId="77777777" w:rsidR="004E6059" w:rsidRPr="0078362B" w:rsidRDefault="004E6059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37" w:type="dxa"/>
            <w:shd w:val="clear" w:color="auto" w:fill="auto"/>
          </w:tcPr>
          <w:p w14:paraId="3E15F1C9" w14:textId="4DEB645A" w:rsidR="004E6059" w:rsidRPr="0078362B" w:rsidRDefault="00FA46D0" w:rsidP="00437FE4">
            <w:pPr>
              <w:tabs>
                <w:tab w:val="decimal" w:pos="852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</w:t>
            </w:r>
            <w:r w:rsidR="004E6059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643</w:t>
            </w:r>
            <w:r w:rsidR="004E6059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078</w:t>
            </w:r>
            <w:r w:rsidR="004E6059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946</w:t>
            </w:r>
          </w:p>
        </w:tc>
        <w:tc>
          <w:tcPr>
            <w:tcW w:w="98" w:type="dxa"/>
            <w:shd w:val="clear" w:color="auto" w:fill="auto"/>
          </w:tcPr>
          <w:p w14:paraId="6AE98542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14:paraId="1BAA1BA2" w14:textId="74496539" w:rsidR="004E6059" w:rsidRPr="0078362B" w:rsidRDefault="00FA46D0" w:rsidP="00437FE4">
            <w:pPr>
              <w:tabs>
                <w:tab w:val="decimal" w:pos="811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499</w:t>
            </w:r>
            <w:r w:rsidR="00E2057A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989</w:t>
            </w:r>
            <w:r w:rsidR="00E2057A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467</w:t>
            </w:r>
          </w:p>
        </w:tc>
        <w:tc>
          <w:tcPr>
            <w:tcW w:w="95" w:type="dxa"/>
            <w:shd w:val="clear" w:color="auto" w:fill="auto"/>
          </w:tcPr>
          <w:p w14:paraId="67F2C3A1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6747F704" w14:textId="77777777" w:rsidR="004E6059" w:rsidRPr="0078362B" w:rsidRDefault="00D722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EDC3423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14:paraId="70C8FAD4" w14:textId="77777777" w:rsidR="004E6059" w:rsidRPr="0078362B" w:rsidRDefault="00D722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14:paraId="694B883B" w14:textId="77777777" w:rsidR="004E6059" w:rsidRPr="0078362B" w:rsidRDefault="004E6059" w:rsidP="00437FE4">
            <w:pPr>
              <w:tabs>
                <w:tab w:val="decimal" w:pos="893"/>
              </w:tabs>
              <w:spacing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14:paraId="11B62AF5" w14:textId="77777777" w:rsidR="004E6059" w:rsidRPr="0078362B" w:rsidRDefault="00D722BF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gridSpan w:val="2"/>
          </w:tcPr>
          <w:p w14:paraId="149AC595" w14:textId="77777777" w:rsidR="004E6059" w:rsidRPr="0078362B" w:rsidRDefault="004E6059" w:rsidP="00437FE4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109AB109" w14:textId="792F53BD" w:rsidR="004E6059" w:rsidRPr="0078362B" w:rsidRDefault="00FA46D0" w:rsidP="00437FE4">
            <w:pPr>
              <w:tabs>
                <w:tab w:val="decimal" w:pos="757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41</w:t>
            </w:r>
            <w:r w:rsidR="00E2057A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016</w:t>
            </w:r>
            <w:r w:rsidR="00E2057A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934</w:t>
            </w:r>
          </w:p>
        </w:tc>
        <w:tc>
          <w:tcPr>
            <w:tcW w:w="86" w:type="dxa"/>
          </w:tcPr>
          <w:p w14:paraId="198659D3" w14:textId="77777777" w:rsidR="004E6059" w:rsidRPr="0078362B" w:rsidRDefault="004E6059" w:rsidP="00437FE4">
            <w:pPr>
              <w:tabs>
                <w:tab w:val="decimal" w:pos="1074"/>
              </w:tabs>
              <w:spacing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5230A5EE" w14:textId="7B4578A9" w:rsidR="004E6059" w:rsidRPr="0078362B" w:rsidRDefault="00FA46D0" w:rsidP="00437FE4">
            <w:pPr>
              <w:tabs>
                <w:tab w:val="decimal" w:pos="797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</w:t>
            </w:r>
            <w:r w:rsidR="00D722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184</w:t>
            </w:r>
            <w:r w:rsidR="00D722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085</w:t>
            </w:r>
            <w:r w:rsidR="00D722BF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347</w:t>
            </w:r>
          </w:p>
        </w:tc>
      </w:tr>
    </w:tbl>
    <w:p w14:paraId="3BA38489" w14:textId="77EDF4FF" w:rsidR="00306B8C" w:rsidRPr="0078362B" w:rsidRDefault="00306B8C" w:rsidP="00437FE4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B204401" w14:textId="77777777" w:rsidR="00E1093B" w:rsidRPr="0078362B" w:rsidRDefault="00E1093B" w:rsidP="00437FE4">
      <w:pPr>
        <w:tabs>
          <w:tab w:val="decimal" w:pos="984"/>
        </w:tabs>
        <w:jc w:val="both"/>
        <w:rPr>
          <w:rFonts w:asciiTheme="majorBidi" w:eastAsia="Times New Roman" w:hAnsiTheme="majorBidi" w:cstheme="majorBidi"/>
          <w:sz w:val="2"/>
          <w:szCs w:val="2"/>
          <w:cs/>
        </w:rPr>
      </w:pPr>
    </w:p>
    <w:tbl>
      <w:tblPr>
        <w:tblW w:w="5388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3"/>
        <w:gridCol w:w="937"/>
        <w:gridCol w:w="98"/>
        <w:gridCol w:w="863"/>
        <w:gridCol w:w="95"/>
        <w:gridCol w:w="887"/>
        <w:gridCol w:w="86"/>
        <w:gridCol w:w="853"/>
        <w:gridCol w:w="11"/>
        <w:gridCol w:w="69"/>
        <w:gridCol w:w="17"/>
        <w:gridCol w:w="844"/>
        <w:gridCol w:w="9"/>
        <w:gridCol w:w="80"/>
        <w:gridCol w:w="848"/>
        <w:gridCol w:w="86"/>
        <w:gridCol w:w="886"/>
      </w:tblGrid>
      <w:tr w:rsidR="00E1093B" w:rsidRPr="0078362B" w14:paraId="34E82615" w14:textId="77777777" w:rsidTr="00E1093B">
        <w:trPr>
          <w:trHeight w:val="74"/>
        </w:trPr>
        <w:tc>
          <w:tcPr>
            <w:tcW w:w="3293" w:type="dxa"/>
            <w:shd w:val="clear" w:color="auto" w:fill="auto"/>
          </w:tcPr>
          <w:p w14:paraId="6FDD91BC" w14:textId="77777777" w:rsidR="00E1093B" w:rsidRPr="0078362B" w:rsidRDefault="00E1093B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222CBC0E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29372826" w14:textId="77777777" w:rsidR="00E1093B" w:rsidRPr="0078362B" w:rsidRDefault="00E1093B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14:paraId="440C0316" w14:textId="77777777" w:rsidR="00E1093B" w:rsidRPr="0078362B" w:rsidRDefault="00E1093B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1BDF2F32" w14:textId="77777777" w:rsidR="00E1093B" w:rsidRPr="0078362B" w:rsidRDefault="00E1093B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5C226096" w14:textId="77777777" w:rsidR="00E1093B" w:rsidRPr="0078362B" w:rsidRDefault="00E1093B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DE04903" w14:textId="77777777" w:rsidR="00E1093B" w:rsidRPr="0078362B" w:rsidRDefault="00E1093B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105DCEDC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6" w:type="dxa"/>
            <w:gridSpan w:val="2"/>
          </w:tcPr>
          <w:p w14:paraId="79D58E6F" w14:textId="77777777" w:rsidR="00E1093B" w:rsidRPr="0078362B" w:rsidRDefault="00E1093B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3" w:type="dxa"/>
            <w:gridSpan w:val="2"/>
          </w:tcPr>
          <w:p w14:paraId="10C6213A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</w:tcPr>
          <w:p w14:paraId="1BF56CF0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3160F5E0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14:paraId="6FC55F2D" w14:textId="77777777" w:rsidR="00E1093B" w:rsidRPr="0078362B" w:rsidRDefault="00E1093B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14:paraId="01E12229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30"/>
              <w:jc w:val="right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093B" w:rsidRPr="0078362B" w14:paraId="24EC8680" w14:textId="77777777" w:rsidTr="00E1093B">
        <w:trPr>
          <w:trHeight w:val="74"/>
        </w:trPr>
        <w:tc>
          <w:tcPr>
            <w:tcW w:w="3293" w:type="dxa"/>
            <w:shd w:val="clear" w:color="auto" w:fill="auto"/>
          </w:tcPr>
          <w:p w14:paraId="4909CD65" w14:textId="77777777" w:rsidR="00E1093B" w:rsidRPr="0078362B" w:rsidRDefault="00E1093B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69" w:type="dxa"/>
            <w:gridSpan w:val="16"/>
            <w:shd w:val="clear" w:color="auto" w:fill="auto"/>
          </w:tcPr>
          <w:p w14:paraId="18197D67" w14:textId="77777777" w:rsidR="00E1093B" w:rsidRPr="0078362B" w:rsidRDefault="00E1093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D593A" w:rsidRPr="0078362B" w14:paraId="086140D7" w14:textId="77777777" w:rsidTr="00125D5F">
        <w:trPr>
          <w:trHeight w:val="74"/>
        </w:trPr>
        <w:tc>
          <w:tcPr>
            <w:tcW w:w="3293" w:type="dxa"/>
            <w:shd w:val="clear" w:color="auto" w:fill="auto"/>
          </w:tcPr>
          <w:p w14:paraId="20F0AB2D" w14:textId="77777777" w:rsidR="00ED593A" w:rsidRPr="0078362B" w:rsidRDefault="00ED593A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4BE3AC8C" w14:textId="4979DA7A" w:rsidR="00ED593A" w:rsidRPr="0078362B" w:rsidRDefault="00247E5C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98" w:type="dxa"/>
            <w:shd w:val="clear" w:color="auto" w:fill="auto"/>
          </w:tcPr>
          <w:p w14:paraId="785F5078" w14:textId="77777777" w:rsidR="00ED593A" w:rsidRPr="0078362B" w:rsidRDefault="00ED593A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shd w:val="clear" w:color="auto" w:fill="auto"/>
          </w:tcPr>
          <w:p w14:paraId="7B9F1515" w14:textId="77777777" w:rsidR="00ED593A" w:rsidRPr="0078362B" w:rsidRDefault="00ED593A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20F8D2D2" w14:textId="77777777" w:rsidR="00ED593A" w:rsidRPr="0078362B" w:rsidRDefault="00ED593A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31" w:type="dxa"/>
            <w:gridSpan w:val="8"/>
            <w:shd w:val="clear" w:color="auto" w:fill="auto"/>
          </w:tcPr>
          <w:p w14:paraId="04BC9670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14:paraId="51E3F97D" w14:textId="77777777" w:rsidR="00ED593A" w:rsidRPr="0078362B" w:rsidRDefault="00ED593A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14:paraId="31E71018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ED593A" w:rsidRPr="0078362B" w14:paraId="29375A13" w14:textId="77777777" w:rsidTr="00125D5F">
        <w:trPr>
          <w:trHeight w:val="74"/>
        </w:trPr>
        <w:tc>
          <w:tcPr>
            <w:tcW w:w="3293" w:type="dxa"/>
            <w:shd w:val="clear" w:color="auto" w:fill="auto"/>
          </w:tcPr>
          <w:p w14:paraId="16011C99" w14:textId="77777777" w:rsidR="00ED593A" w:rsidRPr="0078362B" w:rsidRDefault="00ED593A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43B2DEAB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shd w:val="clear" w:color="auto" w:fill="auto"/>
          </w:tcPr>
          <w:p w14:paraId="40150BBB" w14:textId="77777777" w:rsidR="00ED593A" w:rsidRPr="0078362B" w:rsidRDefault="00ED593A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shd w:val="clear" w:color="auto" w:fill="auto"/>
          </w:tcPr>
          <w:p w14:paraId="026FD4F6" w14:textId="77777777" w:rsidR="00ED593A" w:rsidRPr="0078362B" w:rsidRDefault="00ED593A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86" w:type="dxa"/>
            <w:shd w:val="clear" w:color="auto" w:fill="auto"/>
          </w:tcPr>
          <w:p w14:paraId="1749948C" w14:textId="77777777" w:rsidR="00ED593A" w:rsidRPr="0078362B" w:rsidRDefault="00ED593A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31" w:type="dxa"/>
            <w:gridSpan w:val="8"/>
            <w:shd w:val="clear" w:color="auto" w:fill="auto"/>
          </w:tcPr>
          <w:p w14:paraId="7CD474A8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86" w:type="dxa"/>
          </w:tcPr>
          <w:p w14:paraId="7D8C51E8" w14:textId="77777777" w:rsidR="00ED593A" w:rsidRPr="0078362B" w:rsidRDefault="00ED593A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14:paraId="0B2F1B4F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ED593A" w:rsidRPr="0078362B" w14:paraId="34BD4189" w14:textId="77777777" w:rsidTr="00125D5F">
        <w:trPr>
          <w:trHeight w:val="74"/>
        </w:trPr>
        <w:tc>
          <w:tcPr>
            <w:tcW w:w="3293" w:type="dxa"/>
            <w:shd w:val="clear" w:color="auto" w:fill="auto"/>
          </w:tcPr>
          <w:p w14:paraId="4B876378" w14:textId="77777777" w:rsidR="00ED593A" w:rsidRPr="0078362B" w:rsidRDefault="00ED593A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23FFC0E5" w14:textId="43F98D89" w:rsidR="00ED593A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ED593A"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8" w:type="dxa"/>
            <w:shd w:val="clear" w:color="auto" w:fill="auto"/>
          </w:tcPr>
          <w:p w14:paraId="2597E3EA" w14:textId="77777777" w:rsidR="00ED593A" w:rsidRPr="0078362B" w:rsidRDefault="00ED593A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0F4FDD" w14:textId="77777777" w:rsidR="00ED593A" w:rsidRPr="0078362B" w:rsidRDefault="00ED593A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จากกิจกรรมจัดหาเงิน</w:t>
            </w:r>
          </w:p>
        </w:tc>
        <w:tc>
          <w:tcPr>
            <w:tcW w:w="86" w:type="dxa"/>
            <w:shd w:val="clear" w:color="auto" w:fill="auto"/>
          </w:tcPr>
          <w:p w14:paraId="1977B28B" w14:textId="77777777" w:rsidR="00ED593A" w:rsidRPr="0078362B" w:rsidRDefault="00ED593A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20094F7F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  <w:gridSpan w:val="2"/>
            <w:tcBorders>
              <w:bottom w:val="single" w:sz="4" w:space="0" w:color="auto"/>
            </w:tcBorders>
          </w:tcPr>
          <w:p w14:paraId="203B7C2D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</w:tcPr>
          <w:p w14:paraId="2517974D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15142D5B" w14:textId="77777777" w:rsidR="00ED593A" w:rsidRPr="0078362B" w:rsidRDefault="00ED593A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421CC15E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64330DA9" w14:textId="77777777" w:rsidR="00ED593A" w:rsidRPr="0078362B" w:rsidRDefault="00ED593A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159FF66C" w14:textId="244141C6" w:rsidR="00ED593A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="00ED593A"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ED593A"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4E6059" w:rsidRPr="0078362B" w14:paraId="3B73A8E4" w14:textId="77777777" w:rsidTr="00125D5F">
        <w:trPr>
          <w:trHeight w:val="74"/>
        </w:trPr>
        <w:tc>
          <w:tcPr>
            <w:tcW w:w="3293" w:type="dxa"/>
            <w:shd w:val="clear" w:color="auto" w:fill="auto"/>
          </w:tcPr>
          <w:p w14:paraId="5B87F65D" w14:textId="77777777" w:rsidR="004E6059" w:rsidRPr="0078362B" w:rsidRDefault="004E6059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0A034693" w14:textId="50D137F1" w:rsidR="004E6059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8" w:type="dxa"/>
            <w:shd w:val="clear" w:color="auto" w:fill="auto"/>
          </w:tcPr>
          <w:p w14:paraId="3AB72163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auto"/>
          </w:tcPr>
          <w:p w14:paraId="1E889E58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95" w:type="dxa"/>
            <w:tcBorders>
              <w:top w:val="single" w:sz="4" w:space="0" w:color="auto"/>
            </w:tcBorders>
            <w:shd w:val="clear" w:color="auto" w:fill="auto"/>
          </w:tcPr>
          <w:p w14:paraId="7A2F6577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07547BB9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86" w:type="dxa"/>
            <w:shd w:val="clear" w:color="auto" w:fill="auto"/>
          </w:tcPr>
          <w:p w14:paraId="4F1B147D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5CEDE6A9" w14:textId="6385052B" w:rsidR="004E6059" w:rsidRPr="0078362B" w:rsidRDefault="00E92D8B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กำไร</w:t>
            </w:r>
            <w:r w:rsidR="004E6059"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จากอัตรา</w:t>
            </w:r>
          </w:p>
        </w:tc>
        <w:tc>
          <w:tcPr>
            <w:tcW w:w="80" w:type="dxa"/>
            <w:gridSpan w:val="2"/>
            <w:tcBorders>
              <w:top w:val="single" w:sz="4" w:space="0" w:color="auto"/>
            </w:tcBorders>
          </w:tcPr>
          <w:p w14:paraId="2DB6C6C6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</w:tcPr>
          <w:p w14:paraId="57F46A8D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56A88E25" w14:textId="77777777" w:rsidR="004E6059" w:rsidRPr="0078362B" w:rsidRDefault="004E6059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1B620300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</w:t>
            </w: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ๆ</w:t>
            </w:r>
          </w:p>
        </w:tc>
        <w:tc>
          <w:tcPr>
            <w:tcW w:w="86" w:type="dxa"/>
          </w:tcPr>
          <w:p w14:paraId="1A19DD83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6D539B24" w14:textId="31AB6C4E" w:rsidR="004E6059" w:rsidRPr="0078362B" w:rsidRDefault="00FA46D0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FA46D0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</w:tr>
      <w:tr w:rsidR="004E6059" w:rsidRPr="0078362B" w14:paraId="18F908CE" w14:textId="77777777" w:rsidTr="00E1093B">
        <w:trPr>
          <w:trHeight w:val="74"/>
        </w:trPr>
        <w:tc>
          <w:tcPr>
            <w:tcW w:w="3293" w:type="dxa"/>
            <w:shd w:val="clear" w:color="auto" w:fill="auto"/>
          </w:tcPr>
          <w:p w14:paraId="5F23138F" w14:textId="77777777" w:rsidR="004E6059" w:rsidRPr="0078362B" w:rsidRDefault="004E6059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5FB241E5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5496CC13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14:paraId="381FE598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3AB7D940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3A164EB5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4D64329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14:paraId="2ADB215C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แลกเปลี่ยนที่ยัง</w:t>
            </w:r>
          </w:p>
        </w:tc>
        <w:tc>
          <w:tcPr>
            <w:tcW w:w="80" w:type="dxa"/>
            <w:gridSpan w:val="2"/>
          </w:tcPr>
          <w:p w14:paraId="339B995E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14:paraId="735787E8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89" w:type="dxa"/>
            <w:gridSpan w:val="2"/>
          </w:tcPr>
          <w:p w14:paraId="0005CA8B" w14:textId="77777777" w:rsidR="004E6059" w:rsidRPr="0078362B" w:rsidRDefault="004E6059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7937E253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86" w:type="dxa"/>
          </w:tcPr>
          <w:p w14:paraId="6FF29452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4830F377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4E6059" w:rsidRPr="0078362B" w14:paraId="257EFE04" w14:textId="77777777" w:rsidTr="00E1093B">
        <w:trPr>
          <w:trHeight w:val="74"/>
        </w:trPr>
        <w:tc>
          <w:tcPr>
            <w:tcW w:w="3293" w:type="dxa"/>
            <w:shd w:val="clear" w:color="auto" w:fill="auto"/>
          </w:tcPr>
          <w:p w14:paraId="24D381E2" w14:textId="77777777" w:rsidR="004E6059" w:rsidRPr="0078362B" w:rsidRDefault="004E6059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612A73AC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34A46CA5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14:paraId="22E8C3A5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56A65247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45AF569E" w14:textId="77777777" w:rsidR="004E6059" w:rsidRPr="0078362B" w:rsidRDefault="004E6059" w:rsidP="00437FE4">
            <w:pPr>
              <w:spacing w:line="24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729AC9A8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14:paraId="37371F34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80" w:type="dxa"/>
            <w:gridSpan w:val="2"/>
          </w:tcPr>
          <w:p w14:paraId="58B4DA64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14:paraId="2D2B19A0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89" w:type="dxa"/>
            <w:gridSpan w:val="2"/>
          </w:tcPr>
          <w:p w14:paraId="6982ED28" w14:textId="77777777" w:rsidR="004E6059" w:rsidRPr="0078362B" w:rsidRDefault="004E6059" w:rsidP="00437FE4">
            <w:pPr>
              <w:tabs>
                <w:tab w:val="decimal" w:pos="784"/>
              </w:tabs>
              <w:spacing w:line="240" w:lineRule="exact"/>
              <w:ind w:right="-151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5ED11629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164BFBB0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7C034BC7" w14:textId="77777777" w:rsidR="004E6059" w:rsidRPr="0078362B" w:rsidRDefault="004E6059" w:rsidP="00437FE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4E6059" w:rsidRPr="0078362B" w14:paraId="5BACC4FB" w14:textId="77777777" w:rsidTr="00E1093B">
        <w:trPr>
          <w:trHeight w:val="74"/>
        </w:trPr>
        <w:tc>
          <w:tcPr>
            <w:tcW w:w="3293" w:type="dxa"/>
            <w:shd w:val="clear" w:color="auto" w:fill="auto"/>
          </w:tcPr>
          <w:p w14:paraId="13E3A883" w14:textId="77777777" w:rsidR="004E6059" w:rsidRPr="0078362B" w:rsidRDefault="004E6059" w:rsidP="00437FE4">
            <w:pPr>
              <w:spacing w:line="240" w:lineRule="exact"/>
              <w:ind w:left="270" w:right="-198" w:hanging="22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14:paraId="1FC460E4" w14:textId="77777777" w:rsidR="004E6059" w:rsidRPr="0078362B" w:rsidRDefault="004E6059" w:rsidP="00437FE4">
            <w:pPr>
              <w:tabs>
                <w:tab w:val="decimal" w:pos="81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4BC5C040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14:paraId="7C6D44A4" w14:textId="77777777" w:rsidR="004E6059" w:rsidRPr="0078362B" w:rsidRDefault="004E6059" w:rsidP="00437FE4">
            <w:pPr>
              <w:tabs>
                <w:tab w:val="decimal" w:pos="752"/>
              </w:tabs>
              <w:spacing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6EF4F47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25C10879" w14:textId="77777777" w:rsidR="004E6059" w:rsidRPr="0078362B" w:rsidRDefault="004E6059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96ECDD7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14:paraId="2ADBA0AD" w14:textId="77777777" w:rsidR="004E6059" w:rsidRPr="0078362B" w:rsidRDefault="004E6059" w:rsidP="00437FE4">
            <w:pPr>
              <w:tabs>
                <w:tab w:val="decimal" w:pos="817"/>
              </w:tabs>
              <w:spacing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gridSpan w:val="2"/>
          </w:tcPr>
          <w:p w14:paraId="46AFD228" w14:textId="77777777" w:rsidR="004E6059" w:rsidRPr="0078362B" w:rsidRDefault="004E6059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14:paraId="621E230B" w14:textId="77777777" w:rsidR="004E6059" w:rsidRPr="0078362B" w:rsidRDefault="004E6059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gridSpan w:val="2"/>
          </w:tcPr>
          <w:p w14:paraId="39334705" w14:textId="77777777" w:rsidR="004E6059" w:rsidRPr="0078362B" w:rsidRDefault="004E6059" w:rsidP="00437FE4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7F38657A" w14:textId="77777777" w:rsidR="004E6059" w:rsidRPr="0078362B" w:rsidRDefault="004E6059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3199F148" w14:textId="77777777" w:rsidR="004E6059" w:rsidRPr="0078362B" w:rsidRDefault="004E6059" w:rsidP="00437FE4">
            <w:pPr>
              <w:tabs>
                <w:tab w:val="decimal" w:pos="107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79CA29A6" w14:textId="77777777" w:rsidR="004E6059" w:rsidRPr="0078362B" w:rsidRDefault="004E6059" w:rsidP="00437FE4">
            <w:pPr>
              <w:tabs>
                <w:tab w:val="decimal" w:pos="97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4E6059" w:rsidRPr="0078362B" w14:paraId="5FB310ED" w14:textId="77777777" w:rsidTr="00E1093B">
        <w:trPr>
          <w:trHeight w:val="74"/>
        </w:trPr>
        <w:tc>
          <w:tcPr>
            <w:tcW w:w="3293" w:type="dxa"/>
            <w:shd w:val="clear" w:color="auto" w:fill="auto"/>
          </w:tcPr>
          <w:p w14:paraId="0E0DBECF" w14:textId="77777777" w:rsidR="004E6059" w:rsidRPr="0078362B" w:rsidRDefault="004E6059" w:rsidP="00437FE4">
            <w:pPr>
              <w:spacing w:line="240" w:lineRule="exact"/>
              <w:ind w:left="270" w:right="-198" w:hanging="22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37" w:type="dxa"/>
            <w:shd w:val="clear" w:color="auto" w:fill="auto"/>
          </w:tcPr>
          <w:p w14:paraId="405DB4B6" w14:textId="1CFD19EE" w:rsidR="004E6059" w:rsidRPr="0078362B" w:rsidRDefault="00FA46D0" w:rsidP="00437FE4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469</w:t>
            </w:r>
            <w:r w:rsidR="004E6059" w:rsidRPr="0078362B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875</w:t>
            </w:r>
            <w:r w:rsidR="004E6059" w:rsidRPr="0078362B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624</w:t>
            </w:r>
          </w:p>
        </w:tc>
        <w:tc>
          <w:tcPr>
            <w:tcW w:w="98" w:type="dxa"/>
            <w:shd w:val="clear" w:color="auto" w:fill="auto"/>
          </w:tcPr>
          <w:p w14:paraId="65EA75B8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14:paraId="6EB2F83F" w14:textId="77777777" w:rsidR="004E6059" w:rsidRPr="0078362B" w:rsidRDefault="00337F1C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62EA7202" w14:textId="77777777" w:rsidR="004E6059" w:rsidRPr="0078362B" w:rsidRDefault="004E6059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5724B0EF" w14:textId="77777777" w:rsidR="004E6059" w:rsidRPr="0078362B" w:rsidRDefault="00337F1C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5A4A47B" w14:textId="77777777" w:rsidR="004E6059" w:rsidRPr="0078362B" w:rsidRDefault="004E6059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14:paraId="0846CC7E" w14:textId="7275A80D" w:rsidR="004E6059" w:rsidRPr="0078362B" w:rsidRDefault="00337F1C" w:rsidP="00437FE4">
            <w:pPr>
              <w:tabs>
                <w:tab w:val="decimal" w:pos="797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30</w:t>
            </w:r>
            <w:r w:rsidRPr="0078362B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986</w:t>
            </w:r>
            <w:r w:rsidRPr="0078362B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374</w:t>
            </w:r>
            <w:r w:rsidRPr="0078362B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gridSpan w:val="2"/>
          </w:tcPr>
          <w:p w14:paraId="1F1FAE08" w14:textId="77777777" w:rsidR="004E6059" w:rsidRPr="0078362B" w:rsidRDefault="004E6059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14:paraId="1D641B7C" w14:textId="77777777" w:rsidR="004E6059" w:rsidRPr="0078362B" w:rsidRDefault="00337F1C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gridSpan w:val="2"/>
          </w:tcPr>
          <w:p w14:paraId="247F2ED4" w14:textId="77777777" w:rsidR="004E6059" w:rsidRPr="0078362B" w:rsidRDefault="004E6059" w:rsidP="00437FE4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3E343922" w14:textId="77777777" w:rsidR="004E6059" w:rsidRPr="0078362B" w:rsidRDefault="00337F1C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14:paraId="74809714" w14:textId="77777777" w:rsidR="004E6059" w:rsidRPr="0078362B" w:rsidRDefault="004E6059" w:rsidP="00437FE4">
            <w:pPr>
              <w:tabs>
                <w:tab w:val="decimal" w:pos="1074"/>
              </w:tabs>
              <w:spacing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0430D048" w14:textId="37AEAD67" w:rsidR="004E6059" w:rsidRPr="0078362B" w:rsidRDefault="00FA46D0" w:rsidP="00437FE4">
            <w:pPr>
              <w:tabs>
                <w:tab w:val="decimal" w:pos="797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438</w:t>
            </w:r>
            <w:r w:rsidR="00337F1C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889</w:t>
            </w:r>
            <w:r w:rsidR="00337F1C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250</w:t>
            </w:r>
          </w:p>
        </w:tc>
      </w:tr>
      <w:tr w:rsidR="00625252" w:rsidRPr="0078362B" w14:paraId="15F18B57" w14:textId="77777777" w:rsidTr="00E1093B">
        <w:trPr>
          <w:trHeight w:val="74"/>
        </w:trPr>
        <w:tc>
          <w:tcPr>
            <w:tcW w:w="3293" w:type="dxa"/>
            <w:shd w:val="clear" w:color="auto" w:fill="auto"/>
          </w:tcPr>
          <w:p w14:paraId="739D4BD5" w14:textId="77777777" w:rsidR="00625252" w:rsidRPr="0078362B" w:rsidRDefault="00625252" w:rsidP="00437FE4">
            <w:pPr>
              <w:spacing w:line="240" w:lineRule="exact"/>
              <w:ind w:left="270" w:right="-198" w:hanging="225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37" w:type="dxa"/>
            <w:shd w:val="clear" w:color="auto" w:fill="auto"/>
          </w:tcPr>
          <w:p w14:paraId="74730E41" w14:textId="55CF668C" w:rsidR="00625252" w:rsidRPr="0078362B" w:rsidRDefault="00FA46D0" w:rsidP="00437FE4">
            <w:pPr>
              <w:spacing w:line="2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667</w:t>
            </w:r>
            <w:r w:rsidR="00625252" w:rsidRPr="0078362B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275</w:t>
            </w:r>
            <w:r w:rsidR="00625252" w:rsidRPr="0078362B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353</w:t>
            </w:r>
          </w:p>
        </w:tc>
        <w:tc>
          <w:tcPr>
            <w:tcW w:w="98" w:type="dxa"/>
            <w:shd w:val="clear" w:color="auto" w:fill="auto"/>
          </w:tcPr>
          <w:p w14:paraId="7CF6D8C2" w14:textId="77777777" w:rsidR="00625252" w:rsidRPr="0078362B" w:rsidRDefault="00625252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14:paraId="24E68224" w14:textId="697F1F39" w:rsidR="00625252" w:rsidRPr="0078362B" w:rsidRDefault="00FA46D0" w:rsidP="00437FE4">
            <w:pPr>
              <w:tabs>
                <w:tab w:val="decimal" w:pos="811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145</w:t>
            </w:r>
            <w:r w:rsidR="00B1160E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961</w:t>
            </w:r>
            <w:r w:rsidR="00B1160E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634</w:t>
            </w:r>
          </w:p>
        </w:tc>
        <w:tc>
          <w:tcPr>
            <w:tcW w:w="95" w:type="dxa"/>
            <w:shd w:val="clear" w:color="auto" w:fill="auto"/>
          </w:tcPr>
          <w:p w14:paraId="3A1B55B4" w14:textId="77777777" w:rsidR="00625252" w:rsidRPr="0078362B" w:rsidRDefault="00625252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45B39DD3" w14:textId="7AD9B3E4" w:rsidR="00625252" w:rsidRPr="0078362B" w:rsidRDefault="00B1160E" w:rsidP="00E2057A">
            <w:pPr>
              <w:tabs>
                <w:tab w:val="decimal" w:pos="816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410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718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880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6BA93C7" w14:textId="77777777" w:rsidR="00625252" w:rsidRPr="0078362B" w:rsidRDefault="00625252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14:paraId="0EC3F0E5" w14:textId="77777777" w:rsidR="00625252" w:rsidRPr="0078362B" w:rsidRDefault="00625252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14:paraId="0DFD2C21" w14:textId="77777777" w:rsidR="00625252" w:rsidRPr="0078362B" w:rsidRDefault="00625252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14:paraId="4492A489" w14:textId="77419087" w:rsidR="00625252" w:rsidRPr="0078362B" w:rsidRDefault="00FA46D0" w:rsidP="00CE5954">
            <w:pPr>
              <w:tabs>
                <w:tab w:val="decimal" w:pos="782"/>
              </w:tabs>
              <w:spacing w:line="240" w:lineRule="exact"/>
              <w:ind w:right="-42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B116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CE5954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137</w:t>
            </w:r>
            <w:r w:rsidR="00B116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012</w:t>
            </w:r>
          </w:p>
        </w:tc>
        <w:tc>
          <w:tcPr>
            <w:tcW w:w="89" w:type="dxa"/>
            <w:gridSpan w:val="2"/>
          </w:tcPr>
          <w:p w14:paraId="48BEFE9A" w14:textId="77777777" w:rsidR="00625252" w:rsidRPr="0078362B" w:rsidRDefault="00625252" w:rsidP="00437FE4">
            <w:pPr>
              <w:tabs>
                <w:tab w:val="decimal" w:pos="1074"/>
              </w:tabs>
              <w:spacing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8" w:type="dxa"/>
          </w:tcPr>
          <w:p w14:paraId="623A23D3" w14:textId="37D50100" w:rsidR="00625252" w:rsidRPr="0078362B" w:rsidRDefault="00FA46D0" w:rsidP="00437FE4">
            <w:pPr>
              <w:tabs>
                <w:tab w:val="decimal" w:pos="797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B1160E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416</w:t>
            </w:r>
            <w:r w:rsidR="00B1160E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586</w:t>
            </w:r>
          </w:p>
        </w:tc>
        <w:tc>
          <w:tcPr>
            <w:tcW w:w="86" w:type="dxa"/>
          </w:tcPr>
          <w:p w14:paraId="6B7D333C" w14:textId="77777777" w:rsidR="00625252" w:rsidRPr="0078362B" w:rsidRDefault="00625252" w:rsidP="00437FE4">
            <w:pPr>
              <w:tabs>
                <w:tab w:val="decimal" w:pos="79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3D237FFB" w14:textId="0FC54CFC" w:rsidR="00625252" w:rsidRPr="0078362B" w:rsidRDefault="00FA46D0" w:rsidP="00437FE4">
            <w:pPr>
              <w:tabs>
                <w:tab w:val="decimal" w:pos="797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437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071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705</w:t>
            </w:r>
          </w:p>
        </w:tc>
      </w:tr>
      <w:tr w:rsidR="00625252" w:rsidRPr="0078362B" w14:paraId="2CB30DBC" w14:textId="77777777" w:rsidTr="00E1093B">
        <w:trPr>
          <w:trHeight w:val="74"/>
        </w:trPr>
        <w:tc>
          <w:tcPr>
            <w:tcW w:w="3293" w:type="dxa"/>
            <w:shd w:val="clear" w:color="auto" w:fill="auto"/>
          </w:tcPr>
          <w:p w14:paraId="6E7B4332" w14:textId="77777777" w:rsidR="00625252" w:rsidRPr="0078362B" w:rsidRDefault="00625252" w:rsidP="00437FE4">
            <w:pPr>
              <w:spacing w:line="24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37" w:type="dxa"/>
            <w:shd w:val="clear" w:color="auto" w:fill="auto"/>
          </w:tcPr>
          <w:p w14:paraId="09CDD705" w14:textId="2603F7FD" w:rsidR="00625252" w:rsidRPr="0078362B" w:rsidRDefault="00FA46D0" w:rsidP="00437FE4">
            <w:pPr>
              <w:spacing w:line="240" w:lineRule="exact"/>
              <w:ind w:right="9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US"/>
              </w:rPr>
              <w:t>2</w:t>
            </w:r>
            <w:r w:rsidR="00625252" w:rsidRPr="0078362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US"/>
              </w:rPr>
              <w:t>489</w:t>
            </w:r>
            <w:r w:rsidR="00625252" w:rsidRPr="0078362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US"/>
              </w:rPr>
              <w:t>552</w:t>
            </w:r>
            <w:r w:rsidR="00625252" w:rsidRPr="0078362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US"/>
              </w:rPr>
              <w:t>990</w:t>
            </w:r>
          </w:p>
        </w:tc>
        <w:tc>
          <w:tcPr>
            <w:tcW w:w="98" w:type="dxa"/>
            <w:shd w:val="clear" w:color="auto" w:fill="auto"/>
          </w:tcPr>
          <w:p w14:paraId="38BE860D" w14:textId="77777777" w:rsidR="00625252" w:rsidRPr="0078362B" w:rsidRDefault="00625252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14:paraId="00297326" w14:textId="4DCC9C8D" w:rsidR="00625252" w:rsidRPr="0078362B" w:rsidRDefault="00FA46D0" w:rsidP="00437FE4">
            <w:pPr>
              <w:tabs>
                <w:tab w:val="decimal" w:pos="811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621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737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127</w:t>
            </w:r>
          </w:p>
        </w:tc>
        <w:tc>
          <w:tcPr>
            <w:tcW w:w="95" w:type="dxa"/>
            <w:shd w:val="clear" w:color="auto" w:fill="auto"/>
          </w:tcPr>
          <w:p w14:paraId="513324C9" w14:textId="77777777" w:rsidR="00625252" w:rsidRPr="0078362B" w:rsidRDefault="00625252" w:rsidP="00437FE4">
            <w:pPr>
              <w:tabs>
                <w:tab w:val="decimal" w:pos="704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321724C3" w14:textId="555AD97E" w:rsidR="00625252" w:rsidRPr="0078362B" w:rsidRDefault="00625252" w:rsidP="00437FE4">
            <w:pPr>
              <w:tabs>
                <w:tab w:val="decimal" w:pos="816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500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CEA2ABA" w14:textId="77777777" w:rsidR="00625252" w:rsidRPr="0078362B" w:rsidRDefault="00625252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14:paraId="7E75EBE5" w14:textId="77777777" w:rsidR="00625252" w:rsidRPr="0078362B" w:rsidRDefault="00625252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14:paraId="0CE7B797" w14:textId="77777777" w:rsidR="00625252" w:rsidRPr="0078362B" w:rsidRDefault="00625252" w:rsidP="00437FE4">
            <w:pPr>
              <w:tabs>
                <w:tab w:val="decimal" w:pos="959"/>
              </w:tabs>
              <w:suppressAutoHyphens/>
              <w:spacing w:line="240" w:lineRule="exact"/>
              <w:ind w:left="-108" w:right="-151"/>
              <w:jc w:val="both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dxa"/>
            <w:gridSpan w:val="2"/>
          </w:tcPr>
          <w:p w14:paraId="307AD806" w14:textId="77777777" w:rsidR="00625252" w:rsidRPr="0078362B" w:rsidRDefault="00625252" w:rsidP="00437FE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gridSpan w:val="2"/>
          </w:tcPr>
          <w:p w14:paraId="73BE328C" w14:textId="77777777" w:rsidR="00625252" w:rsidRPr="0078362B" w:rsidRDefault="00625252" w:rsidP="00437FE4">
            <w:pPr>
              <w:tabs>
                <w:tab w:val="decimal" w:pos="784"/>
              </w:tabs>
              <w:spacing w:line="240" w:lineRule="exact"/>
              <w:ind w:right="-151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14:paraId="62A612ED" w14:textId="107B11AC" w:rsidR="00625252" w:rsidRPr="0078362B" w:rsidRDefault="00FA46D0" w:rsidP="00437FE4">
            <w:pPr>
              <w:tabs>
                <w:tab w:val="decimal" w:pos="797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31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788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829</w:t>
            </w:r>
          </w:p>
        </w:tc>
        <w:tc>
          <w:tcPr>
            <w:tcW w:w="86" w:type="dxa"/>
          </w:tcPr>
          <w:p w14:paraId="183107DC" w14:textId="77777777" w:rsidR="00625252" w:rsidRPr="0078362B" w:rsidRDefault="00625252" w:rsidP="00437FE4">
            <w:pPr>
              <w:tabs>
                <w:tab w:val="decimal" w:pos="794"/>
              </w:tabs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2C073CC5" w14:textId="2B882EF0" w:rsidR="00625252" w:rsidRPr="0078362B" w:rsidRDefault="00FA46D0" w:rsidP="00437FE4">
            <w:pPr>
              <w:tabs>
                <w:tab w:val="decimal" w:pos="797"/>
              </w:tabs>
              <w:spacing w:line="240" w:lineRule="exact"/>
              <w:ind w:right="-425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643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078</w:t>
            </w:r>
            <w:r w:rsidR="00625252" w:rsidRPr="0078362B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946</w:t>
            </w:r>
          </w:p>
        </w:tc>
      </w:tr>
    </w:tbl>
    <w:p w14:paraId="1DFFDF83" w14:textId="77777777" w:rsidR="007D36C3" w:rsidRPr="0078362B" w:rsidRDefault="007D36C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78362B">
        <w:rPr>
          <w:rFonts w:asciiTheme="majorBidi" w:hAnsiTheme="majorBidi" w:cstheme="majorBidi"/>
          <w:b/>
          <w:bCs/>
          <w:lang w:val="en-US"/>
        </w:rPr>
        <w:br w:type="page"/>
      </w:r>
    </w:p>
    <w:p w14:paraId="6C22B9AA" w14:textId="28920D3C" w:rsidR="00FE0B9D" w:rsidRPr="0078362B" w:rsidRDefault="00FA46D0" w:rsidP="007D36C3">
      <w:pPr>
        <w:tabs>
          <w:tab w:val="left" w:pos="540"/>
        </w:tabs>
        <w:rPr>
          <w:rFonts w:asciiTheme="majorBidi" w:hAnsiTheme="majorBidi" w:cstheme="majorBidi"/>
          <w:sz w:val="28"/>
          <w:szCs w:val="28"/>
          <w:cs/>
        </w:rPr>
      </w:pPr>
      <w:r w:rsidRPr="00FA46D0">
        <w:rPr>
          <w:rFonts w:asciiTheme="majorBidi" w:hAnsiTheme="majorBidi" w:cstheme="majorBidi"/>
          <w:b/>
          <w:bCs/>
          <w:lang w:val="en-US"/>
        </w:rPr>
        <w:lastRenderedPageBreak/>
        <w:t>5</w:t>
      </w:r>
      <w:r w:rsidR="00FE0B9D" w:rsidRPr="0078362B">
        <w:rPr>
          <w:rFonts w:asciiTheme="majorBidi" w:hAnsiTheme="majorBidi" w:cstheme="majorBidi"/>
          <w:b/>
          <w:bCs/>
          <w:lang w:val="en-US"/>
        </w:rPr>
        <w:t>.</w:t>
      </w:r>
      <w:r w:rsidR="00FE0B9D" w:rsidRPr="0078362B">
        <w:rPr>
          <w:rFonts w:asciiTheme="majorBidi" w:hAnsiTheme="majorBidi" w:cstheme="majorBidi"/>
          <w:b/>
          <w:bCs/>
          <w:lang w:val="en-US"/>
        </w:rPr>
        <w:tab/>
      </w:r>
      <w:r w:rsidR="00FE0B9D" w:rsidRPr="0078362B">
        <w:rPr>
          <w:rFonts w:asciiTheme="majorBidi" w:hAnsiTheme="majorBidi" w:cstheme="majorBidi"/>
          <w:b/>
          <w:bCs/>
          <w:snapToGrid w:val="0"/>
          <w:cs/>
        </w:rPr>
        <w:t>เงินสดและรายการเทียบเท่าเงินสด</w:t>
      </w:r>
    </w:p>
    <w:p w14:paraId="0B399CD5" w14:textId="77777777" w:rsidR="00FE0B9D" w:rsidRPr="0078362B" w:rsidRDefault="00FE0B9D" w:rsidP="00437FE4">
      <w:pPr>
        <w:ind w:left="540" w:hanging="7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14:paraId="3C424469" w14:textId="77777777" w:rsidR="00FE0B9D" w:rsidRPr="0078362B" w:rsidRDefault="00FE0B9D" w:rsidP="00437FE4">
      <w:pPr>
        <w:ind w:left="547" w:right="-88"/>
        <w:jc w:val="right"/>
        <w:rPr>
          <w:rFonts w:asciiTheme="majorBidi" w:hAnsiTheme="majorBidi" w:cstheme="majorBidi"/>
          <w:b/>
          <w:bCs/>
          <w:snapToGrid w:val="0"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24"/>
          <w:szCs w:val="24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8"/>
        <w:gridCol w:w="1260"/>
        <w:gridCol w:w="90"/>
        <w:gridCol w:w="1170"/>
        <w:gridCol w:w="108"/>
        <w:gridCol w:w="1091"/>
        <w:gridCol w:w="108"/>
        <w:gridCol w:w="1073"/>
      </w:tblGrid>
      <w:tr w:rsidR="00FE0B9D" w:rsidRPr="0078362B" w14:paraId="7F339BCB" w14:textId="77777777" w:rsidTr="00FE0B9D">
        <w:tc>
          <w:tcPr>
            <w:tcW w:w="3868" w:type="dxa"/>
          </w:tcPr>
          <w:p w14:paraId="5547505A" w14:textId="77777777" w:rsidR="00FE0B9D" w:rsidRPr="0078362B" w:rsidRDefault="00FE0B9D" w:rsidP="00437FE4">
            <w:pPr>
              <w:spacing w:line="360" w:lineRule="exact"/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</w:tcPr>
          <w:p w14:paraId="2BE26F3A" w14:textId="77777777" w:rsidR="00FE0B9D" w:rsidRPr="0078362B" w:rsidRDefault="00FE0B9D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28D1D871" w14:textId="77777777" w:rsidR="00FE0B9D" w:rsidRPr="0078362B" w:rsidRDefault="00FE0B9D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72" w:type="dxa"/>
            <w:gridSpan w:val="3"/>
          </w:tcPr>
          <w:p w14:paraId="15692EC3" w14:textId="77777777" w:rsidR="00FE0B9D" w:rsidRPr="0078362B" w:rsidRDefault="00FE0B9D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0B9D" w:rsidRPr="0078362B" w14:paraId="4BADEE25" w14:textId="77777777" w:rsidTr="00FE0B9D">
        <w:tc>
          <w:tcPr>
            <w:tcW w:w="3868" w:type="dxa"/>
          </w:tcPr>
          <w:p w14:paraId="79ECBA59" w14:textId="77777777" w:rsidR="00FE0B9D" w:rsidRPr="0078362B" w:rsidRDefault="00FE0B9D" w:rsidP="00437FE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9B5CF10" w14:textId="77777777" w:rsidR="00FE0B9D" w:rsidRPr="0078362B" w:rsidRDefault="00FE0B9D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ED54D7D" w14:textId="77777777" w:rsidR="00FE0B9D" w:rsidRPr="0078362B" w:rsidRDefault="00FE0B9D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80A827B" w14:textId="77777777" w:rsidR="00FE0B9D" w:rsidRPr="0078362B" w:rsidRDefault="00FE0B9D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14:paraId="463CB33A" w14:textId="77777777" w:rsidR="00FE0B9D" w:rsidRPr="0078362B" w:rsidRDefault="00FE0B9D" w:rsidP="00437FE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1" w:type="dxa"/>
          </w:tcPr>
          <w:p w14:paraId="21B48C5E" w14:textId="77777777" w:rsidR="00FE0B9D" w:rsidRPr="0078362B" w:rsidRDefault="00FE0B9D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14:paraId="2679B2E3" w14:textId="77777777" w:rsidR="00FE0B9D" w:rsidRPr="0078362B" w:rsidRDefault="00FE0B9D" w:rsidP="00437FE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3" w:type="dxa"/>
          </w:tcPr>
          <w:p w14:paraId="25D085E8" w14:textId="77777777" w:rsidR="00FE0B9D" w:rsidRPr="0078362B" w:rsidRDefault="00FE0B9D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E0B9D" w:rsidRPr="0078362B" w14:paraId="1A721CC9" w14:textId="77777777" w:rsidTr="00FE0B9D">
        <w:tc>
          <w:tcPr>
            <w:tcW w:w="3868" w:type="dxa"/>
          </w:tcPr>
          <w:p w14:paraId="6A95EB9D" w14:textId="77777777" w:rsidR="00FE0B9D" w:rsidRPr="0078362B" w:rsidRDefault="00FE0B9D" w:rsidP="00437FE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47CCEA3" w14:textId="47033211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E0B9D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13100C93" w14:textId="77777777" w:rsidR="00FE0B9D" w:rsidRPr="0078362B" w:rsidRDefault="00FE0B9D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BF1035" w14:textId="222A92AA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E0B9D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E0B9D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14:paraId="61DDB2EB" w14:textId="77777777" w:rsidR="00FE0B9D" w:rsidRPr="0078362B" w:rsidRDefault="00FE0B9D" w:rsidP="00437FE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1" w:type="dxa"/>
          </w:tcPr>
          <w:p w14:paraId="1125D045" w14:textId="54F226C6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E0B9D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8" w:type="dxa"/>
          </w:tcPr>
          <w:p w14:paraId="72B393F2" w14:textId="77777777" w:rsidR="00FE0B9D" w:rsidRPr="0078362B" w:rsidRDefault="00FE0B9D" w:rsidP="00437FE4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3" w:type="dxa"/>
          </w:tcPr>
          <w:p w14:paraId="6E3FA38C" w14:textId="1D7CA7BD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E0B9D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E0B9D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E0B9D" w:rsidRPr="0078362B" w14:paraId="7C427197" w14:textId="77777777" w:rsidTr="00DA463E">
        <w:tc>
          <w:tcPr>
            <w:tcW w:w="3868" w:type="dxa"/>
          </w:tcPr>
          <w:p w14:paraId="26C7064A" w14:textId="77777777" w:rsidR="00FE0B9D" w:rsidRPr="0078362B" w:rsidRDefault="00FE0B9D" w:rsidP="00437FE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C49125C" w14:textId="2C6DB763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14:paraId="5A522637" w14:textId="77777777" w:rsidR="00FE0B9D" w:rsidRPr="0078362B" w:rsidRDefault="00FE0B9D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91012C" w14:textId="7B06B76B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8" w:type="dxa"/>
          </w:tcPr>
          <w:p w14:paraId="01E6ABC3" w14:textId="77777777" w:rsidR="00FE0B9D" w:rsidRPr="0078362B" w:rsidRDefault="00FE0B9D" w:rsidP="00437FE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1" w:type="dxa"/>
          </w:tcPr>
          <w:p w14:paraId="095802DA" w14:textId="5ABA19FE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" w:type="dxa"/>
          </w:tcPr>
          <w:p w14:paraId="107222B8" w14:textId="77777777" w:rsidR="00FE0B9D" w:rsidRPr="0078362B" w:rsidRDefault="00FE0B9D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3" w:type="dxa"/>
          </w:tcPr>
          <w:p w14:paraId="05AA95D3" w14:textId="549C5929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6046DC" w:rsidRPr="0078362B" w14:paraId="39851A81" w14:textId="77777777" w:rsidTr="003E3984">
        <w:tc>
          <w:tcPr>
            <w:tcW w:w="3868" w:type="dxa"/>
          </w:tcPr>
          <w:p w14:paraId="1C0C9D50" w14:textId="77777777" w:rsidR="006046DC" w:rsidRPr="0078362B" w:rsidRDefault="006046DC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เงินสด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AFBD411" w14:textId="015EFE82" w:rsidR="006046DC" w:rsidRPr="0078362B" w:rsidRDefault="00FA46D0" w:rsidP="00437FE4">
            <w:pPr>
              <w:spacing w:line="36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380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center"/>
          </w:tcPr>
          <w:p w14:paraId="1A034707" w14:textId="77777777" w:rsidR="006046DC" w:rsidRPr="0078362B" w:rsidRDefault="006046DC" w:rsidP="00437FE4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0AC88986" w14:textId="77D37B10" w:rsidR="006046DC" w:rsidRPr="0078362B" w:rsidRDefault="00FA46D0" w:rsidP="00437FE4">
            <w:pPr>
              <w:spacing w:line="36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023</w:t>
            </w:r>
          </w:p>
        </w:tc>
        <w:tc>
          <w:tcPr>
            <w:tcW w:w="108" w:type="dxa"/>
            <w:vAlign w:val="center"/>
          </w:tcPr>
          <w:p w14:paraId="4A509313" w14:textId="77777777" w:rsidR="006046DC" w:rsidRPr="0078362B" w:rsidRDefault="006046DC" w:rsidP="00437FE4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10271EFD" w14:textId="615EAC05" w:rsidR="006046DC" w:rsidRPr="0078362B" w:rsidRDefault="00FA46D0" w:rsidP="00437FE4">
            <w:pPr>
              <w:spacing w:line="36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8" w:type="dxa"/>
            <w:vAlign w:val="center"/>
          </w:tcPr>
          <w:p w14:paraId="47DC96A4" w14:textId="77777777" w:rsidR="006046DC" w:rsidRPr="0078362B" w:rsidRDefault="006046DC" w:rsidP="00437FE4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3" w:type="dxa"/>
            <w:vAlign w:val="center"/>
          </w:tcPr>
          <w:p w14:paraId="748BFD66" w14:textId="0E8DF747" w:rsidR="006046DC" w:rsidRPr="0078362B" w:rsidRDefault="00FA46D0" w:rsidP="00437FE4">
            <w:pPr>
              <w:spacing w:line="36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302</w:t>
            </w:r>
          </w:p>
        </w:tc>
      </w:tr>
      <w:tr w:rsidR="006046DC" w:rsidRPr="0078362B" w14:paraId="2FE2A7CB" w14:textId="77777777" w:rsidTr="003E3984">
        <w:trPr>
          <w:trHeight w:val="360"/>
        </w:trPr>
        <w:tc>
          <w:tcPr>
            <w:tcW w:w="3868" w:type="dxa"/>
            <w:shd w:val="clear" w:color="auto" w:fill="auto"/>
          </w:tcPr>
          <w:p w14:paraId="4256A8CB" w14:textId="77777777" w:rsidR="006046DC" w:rsidRPr="0078362B" w:rsidRDefault="006046DC" w:rsidP="00437FE4">
            <w:pPr>
              <w:pStyle w:val="Title"/>
              <w:spacing w:line="360" w:lineRule="exact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1965D19" w14:textId="3F84C4D6" w:rsidR="006046DC" w:rsidRPr="0078362B" w:rsidRDefault="00FA46D0" w:rsidP="00437FE4">
            <w:pPr>
              <w:spacing w:line="36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269</w:t>
            </w:r>
            <w:r w:rsidR="000506C1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852</w:t>
            </w:r>
            <w:r w:rsidR="000506C1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7E4A65" w14:textId="77777777" w:rsidR="006046DC" w:rsidRPr="0078362B" w:rsidRDefault="006046DC" w:rsidP="00437FE4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7F8D504" w14:textId="738FF176" w:rsidR="006046DC" w:rsidRPr="0078362B" w:rsidRDefault="00FA46D0" w:rsidP="00437FE4">
            <w:pPr>
              <w:spacing w:line="36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512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735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884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010C981" w14:textId="77777777" w:rsidR="006046DC" w:rsidRPr="0078362B" w:rsidRDefault="006046DC" w:rsidP="00437FE4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5F0F258A" w14:textId="4276E943" w:rsidR="006046DC" w:rsidRPr="0078362B" w:rsidRDefault="00FA46D0" w:rsidP="00437FE4">
            <w:pPr>
              <w:spacing w:line="36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510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263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3200A81" w14:textId="77777777" w:rsidR="006046DC" w:rsidRPr="0078362B" w:rsidRDefault="006046DC" w:rsidP="00437FE4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5F3FDBDD" w14:textId="6D309154" w:rsidR="006046DC" w:rsidRPr="0078362B" w:rsidRDefault="00FA46D0" w:rsidP="00437FE4">
            <w:pPr>
              <w:spacing w:line="36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815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454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821</w:t>
            </w:r>
          </w:p>
        </w:tc>
      </w:tr>
      <w:tr w:rsidR="006046DC" w:rsidRPr="0078362B" w14:paraId="68AD8E94" w14:textId="77777777" w:rsidTr="003E3984">
        <w:tc>
          <w:tcPr>
            <w:tcW w:w="3868" w:type="dxa"/>
            <w:shd w:val="clear" w:color="auto" w:fill="auto"/>
          </w:tcPr>
          <w:p w14:paraId="254BEFEA" w14:textId="77777777" w:rsidR="006046DC" w:rsidRPr="0078362B" w:rsidRDefault="006046DC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เงินฝากกระแสรายวัน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F9D53" w14:textId="001872F2" w:rsidR="006046DC" w:rsidRPr="0078362B" w:rsidRDefault="00FA46D0" w:rsidP="00437FE4">
            <w:pPr>
              <w:spacing w:line="36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0506C1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811</w:t>
            </w:r>
            <w:r w:rsidR="000506C1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8377A2" w14:textId="77777777" w:rsidR="006046DC" w:rsidRPr="0078362B" w:rsidRDefault="006046DC" w:rsidP="00437FE4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14CB5" w14:textId="2E5982ED" w:rsidR="006046DC" w:rsidRPr="0078362B" w:rsidRDefault="00FA46D0" w:rsidP="00437FE4">
            <w:pPr>
              <w:spacing w:line="36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175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274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33880D6" w14:textId="77777777" w:rsidR="006046DC" w:rsidRPr="0078362B" w:rsidRDefault="006046DC" w:rsidP="00437FE4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37DB7" w14:textId="3ACBFF86" w:rsidR="006046DC" w:rsidRPr="0078362B" w:rsidRDefault="00FA46D0" w:rsidP="00437FE4">
            <w:pPr>
              <w:spacing w:line="36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033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221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35EAA581" w14:textId="77777777" w:rsidR="006046DC" w:rsidRPr="0078362B" w:rsidRDefault="006046DC" w:rsidP="00437FE4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C1F68" w14:textId="6EC5812C" w:rsidR="006046DC" w:rsidRPr="0078362B" w:rsidRDefault="00FA46D0" w:rsidP="00437FE4">
            <w:pPr>
              <w:spacing w:line="36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561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338</w:t>
            </w:r>
          </w:p>
        </w:tc>
      </w:tr>
      <w:tr w:rsidR="006046DC" w:rsidRPr="0078362B" w14:paraId="607D068B" w14:textId="77777777" w:rsidTr="003E3984">
        <w:tc>
          <w:tcPr>
            <w:tcW w:w="3868" w:type="dxa"/>
          </w:tcPr>
          <w:p w14:paraId="6543ADA3" w14:textId="77777777" w:rsidR="006046DC" w:rsidRPr="0078362B" w:rsidRDefault="006046DC" w:rsidP="00437FE4">
            <w:pPr>
              <w:spacing w:line="360" w:lineRule="exact"/>
              <w:ind w:left="540" w:hanging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69394D" w14:textId="1D7BEA46" w:rsidR="006046DC" w:rsidRPr="0078362B" w:rsidRDefault="00FA46D0" w:rsidP="00437FE4">
            <w:pPr>
              <w:spacing w:line="360" w:lineRule="exact"/>
              <w:ind w:right="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274</w:t>
            </w:r>
            <w:r w:rsidR="000506C1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043</w:t>
            </w:r>
            <w:r w:rsidR="000506C1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223</w:t>
            </w:r>
          </w:p>
        </w:tc>
        <w:tc>
          <w:tcPr>
            <w:tcW w:w="90" w:type="dxa"/>
            <w:vAlign w:val="center"/>
          </w:tcPr>
          <w:p w14:paraId="0FC83F2E" w14:textId="77777777" w:rsidR="006046DC" w:rsidRPr="0078362B" w:rsidRDefault="006046DC" w:rsidP="00437FE4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2C7319" w14:textId="28569E9E" w:rsidR="006046DC" w:rsidRPr="0078362B" w:rsidRDefault="00FA46D0" w:rsidP="00437FE4">
            <w:pPr>
              <w:spacing w:line="36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517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968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181</w:t>
            </w:r>
          </w:p>
        </w:tc>
        <w:tc>
          <w:tcPr>
            <w:tcW w:w="108" w:type="dxa"/>
            <w:vAlign w:val="center"/>
          </w:tcPr>
          <w:p w14:paraId="14484014" w14:textId="77777777" w:rsidR="006046DC" w:rsidRPr="0078362B" w:rsidRDefault="006046DC" w:rsidP="00437FE4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CF095F" w14:textId="63EDA6CB" w:rsidR="006046DC" w:rsidRPr="0078362B" w:rsidRDefault="00FA46D0" w:rsidP="00437FE4">
            <w:pPr>
              <w:spacing w:line="36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101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583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484</w:t>
            </w:r>
          </w:p>
        </w:tc>
        <w:tc>
          <w:tcPr>
            <w:tcW w:w="108" w:type="dxa"/>
            <w:vAlign w:val="center"/>
          </w:tcPr>
          <w:p w14:paraId="4BA74DA3" w14:textId="77777777" w:rsidR="006046DC" w:rsidRPr="0078362B" w:rsidRDefault="006046DC" w:rsidP="00437FE4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5A5508" w14:textId="632DD278" w:rsidR="006046DC" w:rsidRPr="0078362B" w:rsidRDefault="00FA46D0" w:rsidP="00437FE4">
            <w:pPr>
              <w:spacing w:line="36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818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060</w:t>
            </w:r>
            <w:r w:rsidR="006046DC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461</w:t>
            </w:r>
          </w:p>
        </w:tc>
      </w:tr>
    </w:tbl>
    <w:p w14:paraId="0502E465" w14:textId="1A2EA666" w:rsidR="00225BED" w:rsidRPr="0078362B" w:rsidRDefault="00FA46D0" w:rsidP="007D36C3">
      <w:pPr>
        <w:tabs>
          <w:tab w:val="left" w:pos="540"/>
        </w:tabs>
        <w:spacing w:before="240"/>
        <w:rPr>
          <w:rFonts w:asciiTheme="majorBidi" w:hAnsiTheme="majorBidi" w:cstheme="majorBidi"/>
          <w:b/>
          <w:bCs/>
          <w:snapToGrid w:val="0"/>
          <w:lang w:val="en-US"/>
        </w:rPr>
      </w:pPr>
      <w:r w:rsidRPr="00FA46D0">
        <w:rPr>
          <w:rFonts w:asciiTheme="majorBidi" w:hAnsiTheme="majorBidi" w:cstheme="majorBidi"/>
          <w:b/>
          <w:bCs/>
          <w:snapToGrid w:val="0"/>
          <w:lang w:val="en-US"/>
        </w:rPr>
        <w:t>6</w:t>
      </w:r>
      <w:r w:rsidR="00D52C76" w:rsidRPr="0078362B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D52C76" w:rsidRPr="0078362B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225BED" w:rsidRPr="0078362B">
        <w:rPr>
          <w:rFonts w:asciiTheme="majorBidi" w:hAnsiTheme="majorBidi" w:cstheme="majorBidi"/>
          <w:b/>
          <w:bCs/>
          <w:snapToGrid w:val="0"/>
          <w:cs/>
          <w:lang w:val="en-US"/>
        </w:rPr>
        <w:t>เงินลงทุนชั่วคราว</w:t>
      </w:r>
    </w:p>
    <w:p w14:paraId="5B009F3A" w14:textId="77777777" w:rsidR="00225BED" w:rsidRPr="0078362B" w:rsidRDefault="00225BED" w:rsidP="00437FE4">
      <w:pPr>
        <w:pStyle w:val="Header"/>
        <w:tabs>
          <w:tab w:val="clear" w:pos="4153"/>
          <w:tab w:val="clear" w:pos="8306"/>
        </w:tabs>
        <w:ind w:left="540"/>
        <w:rPr>
          <w:rFonts w:asciiTheme="majorBidi" w:hAnsiTheme="majorBidi" w:cstheme="majorBidi"/>
          <w:snapToGrid w:val="0"/>
          <w:szCs w:val="32"/>
          <w:lang w:val="en-US"/>
        </w:rPr>
      </w:pPr>
      <w:r w:rsidRPr="0078362B">
        <w:rPr>
          <w:rFonts w:asciiTheme="majorBidi" w:hAnsiTheme="majorBidi" w:cstheme="majorBidi"/>
          <w:snapToGrid w:val="0"/>
          <w:szCs w:val="32"/>
          <w:cs/>
          <w:lang w:val="en-US"/>
        </w:rPr>
        <w:t>เงินลงทุนชั่วคราว ประกอบด้วย</w:t>
      </w:r>
    </w:p>
    <w:p w14:paraId="41E9582D" w14:textId="77777777" w:rsidR="00225BED" w:rsidRPr="0078362B" w:rsidRDefault="00225BED" w:rsidP="00437FE4">
      <w:pPr>
        <w:ind w:left="547" w:right="-43"/>
        <w:jc w:val="right"/>
        <w:rPr>
          <w:rFonts w:asciiTheme="majorBidi" w:hAnsiTheme="majorBidi" w:cstheme="majorBidi"/>
          <w:b/>
          <w:bCs/>
          <w:snapToGrid w:val="0"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24"/>
          <w:szCs w:val="24"/>
          <w:cs/>
        </w:rPr>
        <w:t>(หน่วย : บาท)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17"/>
        <w:gridCol w:w="1143"/>
        <w:gridCol w:w="108"/>
        <w:gridCol w:w="1134"/>
        <w:gridCol w:w="153"/>
        <w:gridCol w:w="1116"/>
      </w:tblGrid>
      <w:tr w:rsidR="00225BED" w:rsidRPr="0078362B" w14:paraId="4B7BB4EE" w14:textId="77777777" w:rsidTr="0089399B">
        <w:trPr>
          <w:trHeight w:val="20"/>
        </w:trPr>
        <w:tc>
          <w:tcPr>
            <w:tcW w:w="3870" w:type="dxa"/>
          </w:tcPr>
          <w:p w14:paraId="2FE8839A" w14:textId="77777777" w:rsidR="00225BED" w:rsidRPr="0078362B" w:rsidRDefault="00225BED" w:rsidP="00437FE4">
            <w:pPr>
              <w:spacing w:line="340" w:lineRule="exact"/>
              <w:ind w:right="-8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4878" w:type="dxa"/>
            <w:gridSpan w:val="7"/>
          </w:tcPr>
          <w:p w14:paraId="060D68D7" w14:textId="77777777" w:rsidR="00225BED" w:rsidRPr="0078362B" w:rsidRDefault="00225BED" w:rsidP="00437FE4">
            <w:pPr>
              <w:spacing w:line="340" w:lineRule="exact"/>
              <w:ind w:left="-18" w:right="-9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และ</w:t>
            </w: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225BED" w:rsidRPr="0078362B" w14:paraId="12395644" w14:textId="77777777" w:rsidTr="0089399B">
        <w:trPr>
          <w:trHeight w:val="20"/>
        </w:trPr>
        <w:tc>
          <w:tcPr>
            <w:tcW w:w="3870" w:type="dxa"/>
          </w:tcPr>
          <w:p w14:paraId="63D8EA79" w14:textId="77777777" w:rsidR="00225BED" w:rsidRPr="0078362B" w:rsidRDefault="00225BED" w:rsidP="00437FE4">
            <w:pPr>
              <w:spacing w:line="340" w:lineRule="exact"/>
              <w:ind w:right="-8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7" w:type="dxa"/>
            <w:gridSpan w:val="3"/>
          </w:tcPr>
          <w:p w14:paraId="13A7FFE6" w14:textId="76FE7CC3" w:rsidR="00225BED" w:rsidRPr="0078362B" w:rsidRDefault="00225BED" w:rsidP="00437FE4">
            <w:pPr>
              <w:spacing w:line="340" w:lineRule="exact"/>
              <w:ind w:left="-18" w:right="-9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A46D0" w:rsidRPr="00FA46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05EFC"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A46D0" w:rsidRPr="00FA46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" w:type="dxa"/>
          </w:tcPr>
          <w:p w14:paraId="2F10C929" w14:textId="77777777" w:rsidR="00225BED" w:rsidRPr="0078362B" w:rsidRDefault="00225BED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3"/>
          </w:tcPr>
          <w:p w14:paraId="320202FC" w14:textId="1005D674" w:rsidR="00225BED" w:rsidRPr="0078362B" w:rsidRDefault="00225BED" w:rsidP="00437FE4">
            <w:pPr>
              <w:spacing w:line="340" w:lineRule="exact"/>
              <w:ind w:left="-18" w:right="-9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FA46D0" w:rsidRPr="00FA46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FA46D0" w:rsidRPr="00FA46D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225BED" w:rsidRPr="0078362B" w14:paraId="5CA0CCE2" w14:textId="77777777" w:rsidTr="0089399B">
        <w:trPr>
          <w:trHeight w:val="20"/>
        </w:trPr>
        <w:tc>
          <w:tcPr>
            <w:tcW w:w="3870" w:type="dxa"/>
          </w:tcPr>
          <w:p w14:paraId="3CAF2494" w14:textId="77777777" w:rsidR="00225BED" w:rsidRPr="0078362B" w:rsidRDefault="00225BED" w:rsidP="00437FE4">
            <w:pPr>
              <w:spacing w:line="340" w:lineRule="exact"/>
              <w:ind w:right="-8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261B0C3F" w14:textId="77777777" w:rsidR="00225BED" w:rsidRPr="0078362B" w:rsidRDefault="00225BED" w:rsidP="00437FE4">
            <w:pPr>
              <w:spacing w:line="340" w:lineRule="exact"/>
              <w:ind w:left="-18" w:right="-9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17" w:type="dxa"/>
          </w:tcPr>
          <w:p w14:paraId="76B1957D" w14:textId="77777777" w:rsidR="00225BED" w:rsidRPr="0078362B" w:rsidRDefault="00225BED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15C0DCFD" w14:textId="77777777" w:rsidR="00225BED" w:rsidRPr="0078362B" w:rsidRDefault="00225BED" w:rsidP="00437FE4">
            <w:pPr>
              <w:spacing w:line="340" w:lineRule="exact"/>
              <w:ind w:left="-18" w:right="-9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" w:type="dxa"/>
          </w:tcPr>
          <w:p w14:paraId="22EAA410" w14:textId="77777777" w:rsidR="00225BED" w:rsidRPr="0078362B" w:rsidRDefault="00225BED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EA4BE99" w14:textId="77777777" w:rsidR="00225BED" w:rsidRPr="0078362B" w:rsidRDefault="00225BED" w:rsidP="00437FE4">
            <w:pPr>
              <w:spacing w:line="340" w:lineRule="exact"/>
              <w:ind w:left="-18" w:right="-9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53" w:type="dxa"/>
          </w:tcPr>
          <w:p w14:paraId="3130C3AE" w14:textId="77777777" w:rsidR="00225BED" w:rsidRPr="0078362B" w:rsidRDefault="00225BED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36CFCAB8" w14:textId="77777777" w:rsidR="00225BED" w:rsidRPr="0078362B" w:rsidRDefault="00225BED" w:rsidP="00437FE4">
            <w:pPr>
              <w:spacing w:line="340" w:lineRule="exact"/>
              <w:ind w:left="-18" w:right="-9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9441B" w:rsidRPr="0078362B" w14:paraId="6284FCB7" w14:textId="77777777" w:rsidTr="0089399B">
        <w:trPr>
          <w:trHeight w:val="20"/>
        </w:trPr>
        <w:tc>
          <w:tcPr>
            <w:tcW w:w="3870" w:type="dxa"/>
          </w:tcPr>
          <w:p w14:paraId="1FE0E45A" w14:textId="77777777" w:rsidR="00A9441B" w:rsidRPr="0078362B" w:rsidRDefault="00A9441B" w:rsidP="00437FE4">
            <w:pPr>
              <w:spacing w:line="340" w:lineRule="exact"/>
              <w:ind w:right="-8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11A519E7" w14:textId="77777777" w:rsidR="00A9441B" w:rsidRPr="0078362B" w:rsidRDefault="00A9441B" w:rsidP="00437FE4">
            <w:pPr>
              <w:spacing w:line="340" w:lineRule="exact"/>
              <w:ind w:left="-18" w:right="-9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17" w:type="dxa"/>
          </w:tcPr>
          <w:p w14:paraId="05DF7828" w14:textId="77777777" w:rsidR="00A9441B" w:rsidRPr="0078362B" w:rsidRDefault="00A9441B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691143B6" w14:textId="77777777" w:rsidR="00A9441B" w:rsidRPr="0078362B" w:rsidRDefault="00A9441B" w:rsidP="00437FE4">
            <w:pPr>
              <w:spacing w:line="340" w:lineRule="exact"/>
              <w:ind w:left="-18" w:right="-9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65F8B43" w14:textId="77777777" w:rsidR="00A9441B" w:rsidRPr="0078362B" w:rsidRDefault="00A9441B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A6E63A1" w14:textId="77777777" w:rsidR="00A9441B" w:rsidRPr="0078362B" w:rsidRDefault="00A9441B" w:rsidP="00437FE4">
            <w:pPr>
              <w:spacing w:line="340" w:lineRule="exact"/>
              <w:ind w:left="-18" w:right="-9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53" w:type="dxa"/>
          </w:tcPr>
          <w:p w14:paraId="67F0EC9B" w14:textId="77777777" w:rsidR="00A9441B" w:rsidRPr="0078362B" w:rsidRDefault="00A9441B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20B1DD56" w14:textId="77777777" w:rsidR="00A9441B" w:rsidRPr="0078362B" w:rsidRDefault="00A9441B" w:rsidP="00437FE4">
            <w:pPr>
              <w:spacing w:line="340" w:lineRule="exact"/>
              <w:ind w:left="-18" w:right="-9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25BED" w:rsidRPr="0078362B" w14:paraId="19312C74" w14:textId="77777777" w:rsidTr="0089399B">
        <w:trPr>
          <w:trHeight w:val="20"/>
        </w:trPr>
        <w:tc>
          <w:tcPr>
            <w:tcW w:w="3870" w:type="dxa"/>
          </w:tcPr>
          <w:p w14:paraId="22DFD578" w14:textId="77777777" w:rsidR="00225BED" w:rsidRPr="0078362B" w:rsidRDefault="00225BED" w:rsidP="00437FE4">
            <w:pPr>
              <w:spacing w:line="340" w:lineRule="exact"/>
              <w:ind w:right="-80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หลักทรัพย์เพื่อค้า</w:t>
            </w:r>
          </w:p>
        </w:tc>
        <w:tc>
          <w:tcPr>
            <w:tcW w:w="1107" w:type="dxa"/>
          </w:tcPr>
          <w:p w14:paraId="000D2009" w14:textId="77777777" w:rsidR="00225BED" w:rsidRPr="0078362B" w:rsidRDefault="00225BED" w:rsidP="00437FE4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129298AB" w14:textId="77777777" w:rsidR="00225BED" w:rsidRPr="0078362B" w:rsidRDefault="00225BED" w:rsidP="00437FE4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1CF78FB9" w14:textId="77777777" w:rsidR="00225BED" w:rsidRPr="0078362B" w:rsidRDefault="00225BED" w:rsidP="00437FE4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05164CC" w14:textId="77777777" w:rsidR="00225BED" w:rsidRPr="0078362B" w:rsidRDefault="00225BED" w:rsidP="00437FE4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D94BD67" w14:textId="77777777" w:rsidR="00225BED" w:rsidRPr="0078362B" w:rsidRDefault="00225BED" w:rsidP="00437FE4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3E32E359" w14:textId="77777777" w:rsidR="00225BED" w:rsidRPr="0078362B" w:rsidRDefault="00225BED" w:rsidP="00437FE4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41489962" w14:textId="77777777" w:rsidR="00225BED" w:rsidRPr="0078362B" w:rsidRDefault="00225BED" w:rsidP="00437FE4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41120C" w:rsidRPr="0078362B" w14:paraId="33E4A5B2" w14:textId="77777777" w:rsidTr="00DA463E">
        <w:trPr>
          <w:trHeight w:val="20"/>
        </w:trPr>
        <w:tc>
          <w:tcPr>
            <w:tcW w:w="3870" w:type="dxa"/>
          </w:tcPr>
          <w:p w14:paraId="0E832E8B" w14:textId="77777777" w:rsidR="0041120C" w:rsidRPr="0078362B" w:rsidRDefault="0041120C" w:rsidP="00437FE4">
            <w:pPr>
              <w:spacing w:line="340" w:lineRule="exact"/>
              <w:ind w:right="-806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1107" w:type="dxa"/>
          </w:tcPr>
          <w:p w14:paraId="599D3A26" w14:textId="77777777" w:rsidR="0041120C" w:rsidRPr="0078362B" w:rsidRDefault="0041120C" w:rsidP="00437FE4">
            <w:pPr>
              <w:tabs>
                <w:tab w:val="decimal" w:pos="918"/>
              </w:tabs>
              <w:spacing w:line="340" w:lineRule="exact"/>
              <w:ind w:left="-14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7FCCB1B9" w14:textId="77777777" w:rsidR="0041120C" w:rsidRPr="0078362B" w:rsidRDefault="0041120C" w:rsidP="00437FE4">
            <w:pPr>
              <w:tabs>
                <w:tab w:val="decimal" w:pos="1035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6ACAF1F4" w14:textId="77777777" w:rsidR="0041120C" w:rsidRPr="0078362B" w:rsidRDefault="0041120C" w:rsidP="00437FE4">
            <w:pPr>
              <w:spacing w:line="340" w:lineRule="exact"/>
              <w:ind w:left="-18"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06B0FF47" w14:textId="77777777" w:rsidR="0041120C" w:rsidRPr="0078362B" w:rsidRDefault="0041120C" w:rsidP="00437FE4">
            <w:pPr>
              <w:tabs>
                <w:tab w:val="decimal" w:pos="972"/>
              </w:tabs>
              <w:spacing w:line="340" w:lineRule="exact"/>
              <w:ind w:left="-1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F3DEDFB" w14:textId="77777777" w:rsidR="0041120C" w:rsidRPr="0078362B" w:rsidRDefault="0041120C" w:rsidP="00437FE4">
            <w:pPr>
              <w:spacing w:line="340" w:lineRule="exact"/>
              <w:ind w:left="-18"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15DF8FF3" w14:textId="77777777" w:rsidR="0041120C" w:rsidRPr="0078362B" w:rsidRDefault="0041120C" w:rsidP="00437FE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</w:tcPr>
          <w:p w14:paraId="3CA227FB" w14:textId="77777777" w:rsidR="0041120C" w:rsidRPr="0078362B" w:rsidRDefault="0041120C" w:rsidP="00437FE4">
            <w:pPr>
              <w:spacing w:line="340" w:lineRule="exact"/>
              <w:ind w:left="-18" w:right="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540603" w:rsidRPr="0078362B" w14:paraId="41D31F1F" w14:textId="77777777" w:rsidTr="00DA463E">
        <w:trPr>
          <w:trHeight w:val="20"/>
        </w:trPr>
        <w:tc>
          <w:tcPr>
            <w:tcW w:w="3870" w:type="dxa"/>
          </w:tcPr>
          <w:p w14:paraId="65B56B83" w14:textId="77777777" w:rsidR="00540603" w:rsidRPr="0078362B" w:rsidRDefault="00540603" w:rsidP="00437FE4">
            <w:pPr>
              <w:spacing w:line="340" w:lineRule="exact"/>
              <w:ind w:left="360" w:right="-80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07" w:type="dxa"/>
            <w:shd w:val="clear" w:color="auto" w:fill="auto"/>
          </w:tcPr>
          <w:p w14:paraId="7BEA7639" w14:textId="77777777" w:rsidR="00540603" w:rsidRPr="0078362B" w:rsidRDefault="006046DC" w:rsidP="00437FE4">
            <w:pPr>
              <w:spacing w:line="340" w:lineRule="exact"/>
              <w:ind w:right="8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CC66FA7" w14:textId="77777777" w:rsidR="00540603" w:rsidRPr="0078362B" w:rsidRDefault="00540603" w:rsidP="00437FE4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13B638C1" w14:textId="77777777" w:rsidR="00540603" w:rsidRPr="0078362B" w:rsidRDefault="006046DC" w:rsidP="00437FE4">
            <w:pPr>
              <w:spacing w:line="340" w:lineRule="exact"/>
              <w:ind w:right="8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50AC0AEB" w14:textId="77777777" w:rsidR="00540603" w:rsidRPr="0078362B" w:rsidRDefault="00540603" w:rsidP="00437FE4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2BCC29" w14:textId="0DC3138B" w:rsidR="00540603" w:rsidRPr="0078362B" w:rsidRDefault="00FA46D0" w:rsidP="00437FE4">
            <w:pPr>
              <w:spacing w:line="340" w:lineRule="exact"/>
              <w:ind w:right="8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100</w:t>
            </w:r>
            <w:r w:rsidR="00540603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000</w:t>
            </w:r>
            <w:r w:rsidR="00540603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3" w:type="dxa"/>
          </w:tcPr>
          <w:p w14:paraId="72442539" w14:textId="77777777" w:rsidR="00540603" w:rsidRPr="0078362B" w:rsidRDefault="00540603" w:rsidP="00437FE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</w:tcPr>
          <w:p w14:paraId="3B54DDF0" w14:textId="602527B7" w:rsidR="00540603" w:rsidRPr="0078362B" w:rsidRDefault="00FA46D0" w:rsidP="00437FE4">
            <w:pPr>
              <w:spacing w:line="340" w:lineRule="exact"/>
              <w:ind w:right="8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100</w:t>
            </w:r>
            <w:r w:rsidR="00540603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502</w:t>
            </w:r>
            <w:r w:rsidR="00540603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312</w:t>
            </w:r>
          </w:p>
        </w:tc>
      </w:tr>
      <w:tr w:rsidR="00540603" w:rsidRPr="0078362B" w14:paraId="692E22E6" w14:textId="77777777" w:rsidTr="00DA463E">
        <w:trPr>
          <w:trHeight w:val="20"/>
        </w:trPr>
        <w:tc>
          <w:tcPr>
            <w:tcW w:w="3870" w:type="dxa"/>
          </w:tcPr>
          <w:p w14:paraId="5B5DC76B" w14:textId="77777777" w:rsidR="00540603" w:rsidRPr="0078362B" w:rsidRDefault="00540603" w:rsidP="00437FE4">
            <w:pPr>
              <w:spacing w:line="340" w:lineRule="exact"/>
              <w:ind w:right="-806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กำไรที่ยังไม่เกิดขึ้นจากการปรับมูลค่า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B847F0" w14:textId="77777777" w:rsidR="00540603" w:rsidRPr="0078362B" w:rsidRDefault="006046DC" w:rsidP="00437FE4">
            <w:pPr>
              <w:spacing w:line="340" w:lineRule="exact"/>
              <w:ind w:right="8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FFFFFF" w:themeFill="background1"/>
          </w:tcPr>
          <w:p w14:paraId="33AC8387" w14:textId="77777777" w:rsidR="00540603" w:rsidRPr="0078362B" w:rsidRDefault="00540603" w:rsidP="00437FE4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3E9480" w14:textId="77777777" w:rsidR="00540603" w:rsidRPr="0078362B" w:rsidRDefault="006046DC" w:rsidP="00437FE4">
            <w:pPr>
              <w:spacing w:line="340" w:lineRule="exact"/>
              <w:ind w:right="8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07D3F720" w14:textId="77777777" w:rsidR="00540603" w:rsidRPr="0078362B" w:rsidRDefault="00540603" w:rsidP="00437FE4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BC4D94" w14:textId="78909763" w:rsidR="00540603" w:rsidRPr="0078362B" w:rsidRDefault="00FA46D0" w:rsidP="00437FE4">
            <w:pPr>
              <w:spacing w:line="340" w:lineRule="exact"/>
              <w:ind w:right="8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502</w:t>
            </w:r>
            <w:r w:rsidR="00540603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312</w:t>
            </w:r>
          </w:p>
        </w:tc>
        <w:tc>
          <w:tcPr>
            <w:tcW w:w="153" w:type="dxa"/>
          </w:tcPr>
          <w:p w14:paraId="77F9277D" w14:textId="77777777" w:rsidR="00540603" w:rsidRPr="0078362B" w:rsidRDefault="00540603" w:rsidP="00437FE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C6CE8DD" w14:textId="77777777" w:rsidR="00540603" w:rsidRPr="0078362B" w:rsidRDefault="00540603" w:rsidP="00437FE4">
            <w:pPr>
              <w:spacing w:line="340" w:lineRule="exact"/>
              <w:ind w:right="8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540603" w:rsidRPr="0078362B" w14:paraId="584D22E4" w14:textId="77777777" w:rsidTr="00DA463E">
        <w:trPr>
          <w:trHeight w:val="20"/>
        </w:trPr>
        <w:tc>
          <w:tcPr>
            <w:tcW w:w="3870" w:type="dxa"/>
          </w:tcPr>
          <w:p w14:paraId="29FDCFBC" w14:textId="77777777" w:rsidR="00540603" w:rsidRPr="0078362B" w:rsidRDefault="00540603" w:rsidP="00437FE4">
            <w:pPr>
              <w:spacing w:line="340" w:lineRule="exact"/>
              <w:ind w:left="450" w:right="-806" w:firstLine="11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รวมเงินลงทุน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ชั่วคราว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1734A5" w14:textId="77777777" w:rsidR="00540603" w:rsidRPr="0078362B" w:rsidRDefault="006046DC" w:rsidP="00437FE4">
            <w:pPr>
              <w:spacing w:line="340" w:lineRule="exact"/>
              <w:ind w:right="8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FFFFFF" w:themeFill="background1"/>
          </w:tcPr>
          <w:p w14:paraId="5A4B4D25" w14:textId="77777777" w:rsidR="00540603" w:rsidRPr="0078362B" w:rsidRDefault="00540603" w:rsidP="00437FE4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5DB6EEB" w14:textId="77777777" w:rsidR="00540603" w:rsidRPr="0078362B" w:rsidRDefault="006046DC" w:rsidP="00437FE4">
            <w:pPr>
              <w:spacing w:line="340" w:lineRule="exact"/>
              <w:ind w:right="81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</w:tcPr>
          <w:p w14:paraId="1E3AE51F" w14:textId="77777777" w:rsidR="00540603" w:rsidRPr="0078362B" w:rsidRDefault="00540603" w:rsidP="00437FE4">
            <w:pPr>
              <w:spacing w:line="340" w:lineRule="exact"/>
              <w:ind w:left="-18" w:right="27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4748F22" w14:textId="26DBDD0B" w:rsidR="00540603" w:rsidRPr="0078362B" w:rsidRDefault="00FA46D0" w:rsidP="00437FE4">
            <w:pPr>
              <w:spacing w:line="340" w:lineRule="exact"/>
              <w:ind w:right="8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100</w:t>
            </w:r>
            <w:r w:rsidR="00540603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502</w:t>
            </w:r>
            <w:r w:rsidR="00540603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312</w:t>
            </w:r>
          </w:p>
        </w:tc>
        <w:tc>
          <w:tcPr>
            <w:tcW w:w="153" w:type="dxa"/>
          </w:tcPr>
          <w:p w14:paraId="16A3E006" w14:textId="77777777" w:rsidR="00540603" w:rsidRPr="0078362B" w:rsidRDefault="00540603" w:rsidP="00437FE4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7D60366" w14:textId="4C56FF76" w:rsidR="00540603" w:rsidRPr="0078362B" w:rsidRDefault="00FA46D0" w:rsidP="00437FE4">
            <w:pPr>
              <w:spacing w:line="340" w:lineRule="exact"/>
              <w:ind w:right="8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100</w:t>
            </w:r>
            <w:r w:rsidR="00540603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502</w:t>
            </w:r>
            <w:r w:rsidR="00540603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312</w:t>
            </w:r>
          </w:p>
        </w:tc>
      </w:tr>
    </w:tbl>
    <w:p w14:paraId="22405F92" w14:textId="36857DD2" w:rsidR="00931E59" w:rsidRPr="0078362B" w:rsidRDefault="00BE6647" w:rsidP="007D36C3">
      <w:pPr>
        <w:spacing w:before="200"/>
        <w:ind w:left="547" w:right="-86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78362B">
        <w:rPr>
          <w:rFonts w:asciiTheme="majorBidi" w:hAnsiTheme="majorBidi" w:cstheme="majorBidi"/>
          <w:snapToGrid w:val="0"/>
          <w:spacing w:val="6"/>
          <w:cs/>
          <w:lang w:val="en-US"/>
        </w:rPr>
        <w:t>รายการเคลื่อนไหวของ</w:t>
      </w:r>
      <w:r w:rsidR="004E7E8D" w:rsidRPr="0078362B">
        <w:rPr>
          <w:rFonts w:asciiTheme="majorBidi" w:hAnsiTheme="majorBidi" w:cstheme="majorBidi"/>
          <w:snapToGrid w:val="0"/>
          <w:spacing w:val="6"/>
          <w:cs/>
          <w:lang w:val="en-US"/>
        </w:rPr>
        <w:t>เงินลงทุน</w:t>
      </w:r>
      <w:r w:rsidR="008400B7" w:rsidRPr="0078362B">
        <w:rPr>
          <w:rFonts w:asciiTheme="majorBidi" w:hAnsiTheme="majorBidi" w:cstheme="majorBidi"/>
          <w:snapToGrid w:val="0"/>
          <w:spacing w:val="6"/>
          <w:cs/>
          <w:lang w:val="en-US"/>
        </w:rPr>
        <w:t>ชั่วคราว</w:t>
      </w:r>
      <w:r w:rsidRPr="0078362B">
        <w:rPr>
          <w:rFonts w:asciiTheme="majorBidi" w:hAnsiTheme="majorBidi" w:cstheme="majorBidi"/>
          <w:snapToGrid w:val="0"/>
          <w:spacing w:val="6"/>
          <w:cs/>
          <w:lang w:val="en-US"/>
        </w:rPr>
        <w:t>ที่เกิดขึ้นในระหว่าง</w:t>
      </w:r>
      <w:r w:rsidR="00D05EFC" w:rsidRPr="0078362B">
        <w:rPr>
          <w:rFonts w:asciiTheme="majorBidi" w:hAnsiTheme="majorBidi" w:cstheme="majorBidi"/>
          <w:snapToGrid w:val="0"/>
          <w:spacing w:val="6"/>
          <w:cs/>
          <w:lang w:val="en-US"/>
        </w:rPr>
        <w:t>ปี</w:t>
      </w:r>
      <w:r w:rsidRPr="0078362B">
        <w:rPr>
          <w:rFonts w:asciiTheme="majorBidi" w:hAnsiTheme="majorBidi" w:cstheme="majorBidi"/>
          <w:snapToGrid w:val="0"/>
          <w:spacing w:val="6"/>
          <w:cs/>
          <w:lang w:val="en-US"/>
        </w:rPr>
        <w:t>สิ้นสุดวันที่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31</w:t>
      </w:r>
      <w:r w:rsidR="00A034BD"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D05EFC" w:rsidRPr="0078362B">
        <w:rPr>
          <w:rFonts w:asciiTheme="majorBidi" w:hAnsiTheme="majorBidi" w:cstheme="majorBidi"/>
          <w:snapToGrid w:val="0"/>
          <w:cs/>
          <w:lang w:val="en-US"/>
        </w:rPr>
        <w:t>ธันวาคม</w:t>
      </w:r>
      <w:r w:rsidR="004E7E8D"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มี</w:t>
      </w:r>
      <w:r w:rsidR="004E7E8D" w:rsidRPr="0078362B">
        <w:rPr>
          <w:rFonts w:asciiTheme="majorBidi" w:hAnsiTheme="majorBidi" w:cstheme="majorBidi"/>
          <w:snapToGrid w:val="0"/>
          <w:cs/>
          <w:lang w:val="en-US"/>
        </w:rPr>
        <w:t>ดังนี้</w:t>
      </w:r>
    </w:p>
    <w:p w14:paraId="1A9F163E" w14:textId="77777777" w:rsidR="004F770F" w:rsidRPr="0078362B" w:rsidRDefault="004F770F" w:rsidP="00437FE4">
      <w:pPr>
        <w:ind w:left="547" w:right="-8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</w:t>
      </w:r>
      <w:r w:rsidR="00887B28" w:rsidRPr="0078362B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 xml:space="preserve"> </w:t>
      </w:r>
      <w:r w:rsidRPr="0078362B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: บาท)</w:t>
      </w:r>
    </w:p>
    <w:tbl>
      <w:tblPr>
        <w:tblW w:w="879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10"/>
        <w:gridCol w:w="1170"/>
        <w:gridCol w:w="270"/>
        <w:gridCol w:w="1142"/>
      </w:tblGrid>
      <w:tr w:rsidR="002E366C" w:rsidRPr="0078362B" w14:paraId="7F627DBA" w14:textId="77777777" w:rsidTr="00FB736E">
        <w:trPr>
          <w:cantSplit/>
        </w:trPr>
        <w:tc>
          <w:tcPr>
            <w:tcW w:w="6210" w:type="dxa"/>
          </w:tcPr>
          <w:p w14:paraId="642516D2" w14:textId="77777777" w:rsidR="002E366C" w:rsidRPr="0078362B" w:rsidRDefault="002E366C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582" w:type="dxa"/>
            <w:gridSpan w:val="3"/>
          </w:tcPr>
          <w:p w14:paraId="7DE96F5F" w14:textId="77777777" w:rsidR="002E366C" w:rsidRPr="0078362B" w:rsidRDefault="002E366C" w:rsidP="00437FE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  <w:r w:rsidR="00F94309" w:rsidRPr="0078362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BE000C" w:rsidRPr="0078362B" w14:paraId="31F41B46" w14:textId="77777777" w:rsidTr="00FB736E">
        <w:trPr>
          <w:cantSplit/>
        </w:trPr>
        <w:tc>
          <w:tcPr>
            <w:tcW w:w="6210" w:type="dxa"/>
          </w:tcPr>
          <w:p w14:paraId="007E5045" w14:textId="77777777" w:rsidR="00BE000C" w:rsidRPr="0078362B" w:rsidRDefault="00BE000C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582" w:type="dxa"/>
            <w:gridSpan w:val="3"/>
          </w:tcPr>
          <w:p w14:paraId="08DA18BF" w14:textId="77777777" w:rsidR="00BE000C" w:rsidRPr="0078362B" w:rsidRDefault="00BE000C" w:rsidP="00437FE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E7E8D" w:rsidRPr="0078362B" w14:paraId="738CC411" w14:textId="77777777" w:rsidTr="00FB736E">
        <w:trPr>
          <w:cantSplit/>
        </w:trPr>
        <w:tc>
          <w:tcPr>
            <w:tcW w:w="6210" w:type="dxa"/>
          </w:tcPr>
          <w:p w14:paraId="7CC72122" w14:textId="77777777" w:rsidR="004E7E8D" w:rsidRPr="0078362B" w:rsidRDefault="004E7E8D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7E4F0F98" w14:textId="7CF66136" w:rsidR="004E7E8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3A163494" w14:textId="77777777" w:rsidR="004E7E8D" w:rsidRPr="0078362B" w:rsidRDefault="004E7E8D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0EBDD13" w14:textId="71B4179F" w:rsidR="004E7E8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</w:tr>
      <w:tr w:rsidR="00AD1AD8" w:rsidRPr="0078362B" w14:paraId="059355BE" w14:textId="77777777" w:rsidTr="00FB736E">
        <w:trPr>
          <w:cantSplit/>
        </w:trPr>
        <w:tc>
          <w:tcPr>
            <w:tcW w:w="6210" w:type="dxa"/>
          </w:tcPr>
          <w:p w14:paraId="7A4AB9C8" w14:textId="573CB2E0" w:rsidR="00AD1AD8" w:rsidRPr="0078362B" w:rsidRDefault="00AD1AD8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70" w:type="dxa"/>
            <w:shd w:val="clear" w:color="auto" w:fill="auto"/>
          </w:tcPr>
          <w:p w14:paraId="1FC631E8" w14:textId="11D3FDE2" w:rsidR="00AD1AD8" w:rsidRPr="0078362B" w:rsidRDefault="00FA46D0" w:rsidP="00437FE4">
            <w:pPr>
              <w:spacing w:line="360" w:lineRule="exact"/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100</w:t>
            </w:r>
            <w:r w:rsidR="00AD1AD8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502</w:t>
            </w:r>
            <w:r w:rsidR="00AD1AD8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270" w:type="dxa"/>
          </w:tcPr>
          <w:p w14:paraId="11755BB0" w14:textId="77777777" w:rsidR="00AD1AD8" w:rsidRPr="0078362B" w:rsidRDefault="00AD1AD8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E4B3093" w14:textId="77777777" w:rsidR="00AD1AD8" w:rsidRPr="0078362B" w:rsidRDefault="00AD1AD8" w:rsidP="00437FE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D1AD8" w:rsidRPr="0078362B" w14:paraId="26AB48F6" w14:textId="77777777" w:rsidTr="00FB736E">
        <w:trPr>
          <w:cantSplit/>
        </w:trPr>
        <w:tc>
          <w:tcPr>
            <w:tcW w:w="6210" w:type="dxa"/>
          </w:tcPr>
          <w:p w14:paraId="004D0171" w14:textId="77777777" w:rsidR="00AD1AD8" w:rsidRPr="0078362B" w:rsidRDefault="00AD1AD8" w:rsidP="00437FE4">
            <w:pPr>
              <w:pStyle w:val="Header"/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ยอดซื้อหลักทรัพย์เพื่อค้า</w:t>
            </w:r>
          </w:p>
        </w:tc>
        <w:tc>
          <w:tcPr>
            <w:tcW w:w="1170" w:type="dxa"/>
            <w:shd w:val="clear" w:color="auto" w:fill="auto"/>
          </w:tcPr>
          <w:p w14:paraId="253CEDFF" w14:textId="3ADF3D13" w:rsidR="00AD1AD8" w:rsidRPr="0078362B" w:rsidRDefault="00FA46D0" w:rsidP="00437FE4">
            <w:pPr>
              <w:spacing w:line="360" w:lineRule="exact"/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100</w:t>
            </w:r>
            <w:r w:rsidR="005313F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5313F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2D830DFB" w14:textId="77777777" w:rsidR="00AD1AD8" w:rsidRPr="0078362B" w:rsidRDefault="00AD1AD8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17BC1CD8" w14:textId="4FB5C3E9" w:rsidR="00AD1AD8" w:rsidRPr="0078362B" w:rsidRDefault="00FA46D0" w:rsidP="00437FE4">
            <w:pPr>
              <w:spacing w:line="360" w:lineRule="exact"/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100</w:t>
            </w:r>
            <w:r w:rsidR="00AD1AD8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AD1AD8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AD1AD8" w:rsidRPr="0078362B" w14:paraId="0A96714B" w14:textId="77777777" w:rsidTr="00FB736E">
        <w:trPr>
          <w:cantSplit/>
        </w:trPr>
        <w:tc>
          <w:tcPr>
            <w:tcW w:w="6210" w:type="dxa"/>
          </w:tcPr>
          <w:p w14:paraId="141ACB94" w14:textId="77777777" w:rsidR="00AD1AD8" w:rsidRPr="0078362B" w:rsidRDefault="00AD1AD8" w:rsidP="00437FE4">
            <w:pPr>
              <w:pStyle w:val="Header"/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ยอดจำหน่ายหลักทรัพย์เพื่อค้า</w:t>
            </w:r>
          </w:p>
        </w:tc>
        <w:tc>
          <w:tcPr>
            <w:tcW w:w="1170" w:type="dxa"/>
            <w:shd w:val="clear" w:color="auto" w:fill="auto"/>
          </w:tcPr>
          <w:p w14:paraId="6300A7CF" w14:textId="32B015EF" w:rsidR="00AD1AD8" w:rsidRPr="0078362B" w:rsidRDefault="005313FF" w:rsidP="00437FE4">
            <w:pPr>
              <w:spacing w:line="360" w:lineRule="exact"/>
              <w:ind w:left="-108"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202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702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B328F23" w14:textId="77777777" w:rsidR="00AD1AD8" w:rsidRPr="0078362B" w:rsidRDefault="00AD1AD8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DA9EA83" w14:textId="77777777" w:rsidR="00AD1AD8" w:rsidRPr="0078362B" w:rsidRDefault="00AD1AD8" w:rsidP="00437FE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D1AD8" w:rsidRPr="0078362B" w14:paraId="0CD88500" w14:textId="77777777" w:rsidTr="00FB736E">
        <w:trPr>
          <w:cantSplit/>
        </w:trPr>
        <w:tc>
          <w:tcPr>
            <w:tcW w:w="6210" w:type="dxa"/>
          </w:tcPr>
          <w:p w14:paraId="48850B95" w14:textId="77777777" w:rsidR="00AD1AD8" w:rsidRPr="0078362B" w:rsidRDefault="00AD1AD8" w:rsidP="00437FE4">
            <w:pPr>
              <w:pStyle w:val="Header"/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ยอดซื้อตราสารหนี้ที่จะถือจนครบกำหนด</w:t>
            </w:r>
          </w:p>
        </w:tc>
        <w:tc>
          <w:tcPr>
            <w:tcW w:w="1170" w:type="dxa"/>
            <w:shd w:val="clear" w:color="auto" w:fill="auto"/>
          </w:tcPr>
          <w:p w14:paraId="331A3BF4" w14:textId="260BE3FC" w:rsidR="00AD1AD8" w:rsidRPr="0078362B" w:rsidRDefault="00FA46D0" w:rsidP="00437FE4">
            <w:pPr>
              <w:spacing w:line="360" w:lineRule="exact"/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</w:t>
            </w:r>
            <w:r w:rsidR="00AD1AD8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AD1AD8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07ADDE7" w14:textId="77777777" w:rsidR="00AD1AD8" w:rsidRPr="0078362B" w:rsidRDefault="00AD1AD8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49FADB9" w14:textId="77777777" w:rsidR="00AD1AD8" w:rsidRPr="0078362B" w:rsidRDefault="00AD1AD8" w:rsidP="00437FE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D1AD8" w:rsidRPr="0078362B" w14:paraId="5A40B3D4" w14:textId="77777777" w:rsidTr="00FB736E">
        <w:trPr>
          <w:cantSplit/>
        </w:trPr>
        <w:tc>
          <w:tcPr>
            <w:tcW w:w="6210" w:type="dxa"/>
          </w:tcPr>
          <w:p w14:paraId="69730EF7" w14:textId="77777777" w:rsidR="00AD1AD8" w:rsidRPr="0078362B" w:rsidRDefault="00AD1AD8" w:rsidP="00437FE4">
            <w:pPr>
              <w:pStyle w:val="Header"/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ยอดไถ่ถอนตราสารหนี้ที่จะถือจนครบกำหนด</w:t>
            </w:r>
          </w:p>
        </w:tc>
        <w:tc>
          <w:tcPr>
            <w:tcW w:w="1170" w:type="dxa"/>
            <w:shd w:val="clear" w:color="auto" w:fill="auto"/>
          </w:tcPr>
          <w:p w14:paraId="7E11FBE2" w14:textId="7F775123" w:rsidR="00AD1AD8" w:rsidRPr="0078362B" w:rsidRDefault="00AD1AD8" w:rsidP="00437FE4">
            <w:pPr>
              <w:spacing w:line="360" w:lineRule="exact"/>
              <w:ind w:left="-108" w:right="-91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2F90B5C" w14:textId="77777777" w:rsidR="00AD1AD8" w:rsidRPr="0078362B" w:rsidRDefault="00AD1AD8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7357E71" w14:textId="77777777" w:rsidR="00AD1AD8" w:rsidRPr="0078362B" w:rsidRDefault="00AD1AD8" w:rsidP="00437FE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D1AD8" w:rsidRPr="0078362B" w14:paraId="20835ABE" w14:textId="77777777" w:rsidTr="00FB736E">
        <w:trPr>
          <w:cantSplit/>
        </w:trPr>
        <w:tc>
          <w:tcPr>
            <w:tcW w:w="6210" w:type="dxa"/>
          </w:tcPr>
          <w:p w14:paraId="7F3FB2BD" w14:textId="77777777" w:rsidR="00AD1AD8" w:rsidRPr="0078362B" w:rsidRDefault="00AD1AD8" w:rsidP="00437FE4">
            <w:pPr>
              <w:pStyle w:val="Header"/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กำไรจากการจำหน่ายหลักทรัพย์เพื่อค้า</w:t>
            </w:r>
          </w:p>
        </w:tc>
        <w:tc>
          <w:tcPr>
            <w:tcW w:w="1170" w:type="dxa"/>
            <w:shd w:val="clear" w:color="auto" w:fill="auto"/>
          </w:tcPr>
          <w:p w14:paraId="49B8FDFC" w14:textId="0352FC63" w:rsidR="00AD1AD8" w:rsidRPr="0078362B" w:rsidRDefault="00FA46D0" w:rsidP="00437FE4">
            <w:pPr>
              <w:spacing w:line="360" w:lineRule="exact"/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5313F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200</w:t>
            </w:r>
            <w:r w:rsidR="005313F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388</w:t>
            </w:r>
          </w:p>
        </w:tc>
        <w:tc>
          <w:tcPr>
            <w:tcW w:w="270" w:type="dxa"/>
          </w:tcPr>
          <w:p w14:paraId="58F49A2A" w14:textId="77777777" w:rsidR="00AD1AD8" w:rsidRPr="0078362B" w:rsidRDefault="00AD1AD8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ACB337F" w14:textId="77777777" w:rsidR="00AD1AD8" w:rsidRPr="0078362B" w:rsidRDefault="00AD1AD8" w:rsidP="00437FE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313FF" w:rsidRPr="0078362B" w14:paraId="1022144E" w14:textId="77777777" w:rsidTr="00FB736E">
        <w:trPr>
          <w:cantSplit/>
        </w:trPr>
        <w:tc>
          <w:tcPr>
            <w:tcW w:w="6210" w:type="dxa"/>
          </w:tcPr>
          <w:p w14:paraId="6A3CE910" w14:textId="77777777" w:rsidR="005313FF" w:rsidRPr="0078362B" w:rsidRDefault="005313FF" w:rsidP="00437FE4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การเปลี่ยนแปลงมูลค่ายุติธรรมของเงินลงทุนชั่วคราว</w:t>
            </w:r>
          </w:p>
        </w:tc>
        <w:tc>
          <w:tcPr>
            <w:tcW w:w="1170" w:type="dxa"/>
            <w:shd w:val="clear" w:color="auto" w:fill="auto"/>
          </w:tcPr>
          <w:p w14:paraId="3DC5F3F0" w14:textId="77777777" w:rsidR="005313FF" w:rsidRPr="0078362B" w:rsidRDefault="005313FF" w:rsidP="00437FE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E2C11F4" w14:textId="77777777" w:rsidR="005313FF" w:rsidRPr="0078362B" w:rsidRDefault="005313FF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BB9C0B1" w14:textId="29ABA77B" w:rsidR="005313FF" w:rsidRPr="0078362B" w:rsidRDefault="00FA46D0" w:rsidP="00437FE4">
            <w:pPr>
              <w:spacing w:line="360" w:lineRule="exact"/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502</w:t>
            </w:r>
            <w:r w:rsidR="005313F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312</w:t>
            </w:r>
          </w:p>
        </w:tc>
      </w:tr>
      <w:tr w:rsidR="005313FF" w:rsidRPr="0078362B" w14:paraId="29E8DB31" w14:textId="77777777" w:rsidTr="00FB736E">
        <w:trPr>
          <w:cantSplit/>
        </w:trPr>
        <w:tc>
          <w:tcPr>
            <w:tcW w:w="6210" w:type="dxa"/>
          </w:tcPr>
          <w:p w14:paraId="0671AB30" w14:textId="1F095A33" w:rsidR="005313FF" w:rsidRPr="0078362B" w:rsidRDefault="005313FF" w:rsidP="00437FE4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1026A" w14:textId="77777777" w:rsidR="005313FF" w:rsidRPr="0078362B" w:rsidRDefault="005313FF" w:rsidP="00437FE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4867C43" w14:textId="77777777" w:rsidR="005313FF" w:rsidRPr="0078362B" w:rsidRDefault="005313FF" w:rsidP="00437FE4">
            <w:pPr>
              <w:spacing w:line="340" w:lineRule="exact"/>
              <w:ind w:left="-18"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665A1BC9" w14:textId="239E601B" w:rsidR="005313FF" w:rsidRPr="0078362B" w:rsidRDefault="00FA46D0" w:rsidP="00437FE4">
            <w:pPr>
              <w:spacing w:line="360" w:lineRule="exact"/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100</w:t>
            </w:r>
            <w:r w:rsidR="005313F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502</w:t>
            </w:r>
            <w:r w:rsidR="005313F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312</w:t>
            </w:r>
          </w:p>
        </w:tc>
      </w:tr>
    </w:tbl>
    <w:p w14:paraId="37B72423" w14:textId="77777777" w:rsidR="007A6423" w:rsidRPr="0078362B" w:rsidRDefault="007A64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6119D736" w14:textId="28EECBAB" w:rsidR="00225BED" w:rsidRPr="0078362B" w:rsidRDefault="00FA46D0" w:rsidP="00306B8C">
      <w:pPr>
        <w:tabs>
          <w:tab w:val="left" w:pos="540"/>
        </w:tabs>
        <w:spacing w:before="240"/>
        <w:rPr>
          <w:rFonts w:asciiTheme="majorBidi" w:hAnsiTheme="majorBidi" w:cstheme="majorBidi"/>
          <w:b/>
          <w:bCs/>
          <w:snapToGrid w:val="0"/>
          <w:lang w:val="en-US"/>
        </w:rPr>
      </w:pPr>
      <w:r w:rsidRPr="00FA46D0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7</w:t>
      </w:r>
      <w:r w:rsidR="00225BED" w:rsidRPr="0078362B">
        <w:rPr>
          <w:rFonts w:asciiTheme="majorBidi" w:hAnsiTheme="majorBidi" w:cstheme="majorBidi"/>
          <w:b/>
          <w:bCs/>
          <w:snapToGrid w:val="0"/>
          <w:cs/>
          <w:lang w:val="en-US"/>
        </w:rPr>
        <w:t>.</w:t>
      </w:r>
      <w:r w:rsidR="00225BED" w:rsidRPr="0078362B">
        <w:rPr>
          <w:rFonts w:asciiTheme="majorBidi" w:hAnsiTheme="majorBidi" w:cstheme="majorBidi"/>
          <w:b/>
          <w:bCs/>
          <w:snapToGrid w:val="0"/>
          <w:cs/>
          <w:lang w:val="en-US"/>
        </w:rPr>
        <w:tab/>
        <w:t>ลูกหนี้การค้าและลูกหนี้</w:t>
      </w:r>
      <w:r w:rsidR="00C433C1" w:rsidRPr="0078362B">
        <w:rPr>
          <w:rFonts w:asciiTheme="majorBidi" w:hAnsiTheme="majorBidi" w:cstheme="majorBidi"/>
          <w:b/>
          <w:bCs/>
          <w:snapToGrid w:val="0"/>
          <w:cs/>
          <w:lang w:val="en-US"/>
        </w:rPr>
        <w:t>หมุนเวียน</w:t>
      </w:r>
      <w:r w:rsidR="00225BED" w:rsidRPr="0078362B">
        <w:rPr>
          <w:rFonts w:asciiTheme="majorBidi" w:hAnsiTheme="majorBidi" w:cstheme="majorBidi"/>
          <w:b/>
          <w:bCs/>
          <w:snapToGrid w:val="0"/>
          <w:cs/>
          <w:lang w:val="en-US"/>
        </w:rPr>
        <w:t>อื่น</w:t>
      </w:r>
      <w:r w:rsidR="00225BED" w:rsidRPr="0078362B">
        <w:rPr>
          <w:rFonts w:asciiTheme="majorBidi" w:hAnsiTheme="majorBidi" w:cstheme="majorBidi"/>
          <w:b/>
          <w:bCs/>
          <w:snapToGrid w:val="0"/>
          <w:lang w:val="en-US"/>
        </w:rPr>
        <w:t xml:space="preserve"> </w:t>
      </w:r>
    </w:p>
    <w:p w14:paraId="37620A82" w14:textId="77777777" w:rsidR="00225BED" w:rsidRPr="0078362B" w:rsidRDefault="00225BED" w:rsidP="00437FE4">
      <w:pPr>
        <w:tabs>
          <w:tab w:val="left" w:pos="9090"/>
        </w:tabs>
        <w:ind w:left="540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snapToGrid w:val="0"/>
          <w:cs/>
          <w:lang w:val="en-US"/>
        </w:rPr>
        <w:t>ลูกหนี้การค้าและลูกหนี้</w:t>
      </w:r>
      <w:r w:rsidR="00C433C1" w:rsidRPr="0078362B">
        <w:rPr>
          <w:rFonts w:asciiTheme="majorBidi" w:hAnsiTheme="majorBidi" w:cstheme="majorBidi"/>
          <w:snapToGrid w:val="0"/>
          <w:cs/>
          <w:lang w:val="en-US"/>
        </w:rPr>
        <w:t>หมุนเวียน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อื่น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ประกอบด้วย</w:t>
      </w:r>
    </w:p>
    <w:p w14:paraId="4739F98A" w14:textId="77777777" w:rsidR="00225BED" w:rsidRPr="0078362B" w:rsidRDefault="00225BED" w:rsidP="00437FE4">
      <w:pPr>
        <w:ind w:left="547" w:right="-8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6"/>
        <w:gridCol w:w="98"/>
        <w:gridCol w:w="1155"/>
        <w:gridCol w:w="98"/>
        <w:gridCol w:w="1155"/>
        <w:gridCol w:w="99"/>
        <w:gridCol w:w="1155"/>
      </w:tblGrid>
      <w:tr w:rsidR="00AD1AD8" w:rsidRPr="0078362B" w14:paraId="7335AB86" w14:textId="77777777" w:rsidTr="004B0785">
        <w:trPr>
          <w:trHeight w:val="20"/>
          <w:tblHeader/>
        </w:trPr>
        <w:tc>
          <w:tcPr>
            <w:tcW w:w="3852" w:type="dxa"/>
          </w:tcPr>
          <w:p w14:paraId="1626F495" w14:textId="77777777" w:rsidR="00AD1AD8" w:rsidRPr="0078362B" w:rsidRDefault="00AD1AD8" w:rsidP="00437FE4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6F81BC9C" w14:textId="77777777" w:rsidR="00AD1AD8" w:rsidRPr="0078362B" w:rsidRDefault="00AD1AD8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5F2DAD9F" w14:textId="77777777" w:rsidR="00AD1AD8" w:rsidRPr="0078362B" w:rsidRDefault="00AD1AD8" w:rsidP="00437FE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766A9DD3" w14:textId="77777777" w:rsidR="00AD1AD8" w:rsidRPr="0078362B" w:rsidRDefault="00AD1AD8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1AD8" w:rsidRPr="0078362B" w14:paraId="4BDAE2FB" w14:textId="77777777" w:rsidTr="004B0785">
        <w:trPr>
          <w:trHeight w:val="20"/>
          <w:tblHeader/>
        </w:trPr>
        <w:tc>
          <w:tcPr>
            <w:tcW w:w="3852" w:type="dxa"/>
          </w:tcPr>
          <w:p w14:paraId="6D0227E4" w14:textId="77777777" w:rsidR="00AD1AD8" w:rsidRPr="0078362B" w:rsidRDefault="00AD1AD8" w:rsidP="00437FE4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6" w:type="dxa"/>
          </w:tcPr>
          <w:p w14:paraId="06C14B8B" w14:textId="77777777" w:rsidR="00AD1AD8" w:rsidRPr="0078362B" w:rsidRDefault="00AD1AD8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407BD4C2" w14:textId="77777777" w:rsidR="00AD1AD8" w:rsidRPr="0078362B" w:rsidRDefault="00AD1AD8" w:rsidP="00437FE4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699DF855" w14:textId="77777777" w:rsidR="00AD1AD8" w:rsidRPr="0078362B" w:rsidRDefault="00AD1AD8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6C4CB742" w14:textId="77777777" w:rsidR="00AD1AD8" w:rsidRPr="0078362B" w:rsidRDefault="00AD1AD8" w:rsidP="00437FE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561F4BC5" w14:textId="77777777" w:rsidR="00AD1AD8" w:rsidRPr="0078362B" w:rsidRDefault="00AD1AD8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9AABAE2" w14:textId="77777777" w:rsidR="00AD1AD8" w:rsidRPr="0078362B" w:rsidRDefault="00AD1AD8" w:rsidP="00437FE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75D01C4E" w14:textId="77777777" w:rsidR="00AD1AD8" w:rsidRPr="0078362B" w:rsidRDefault="00AD1AD8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AD1AD8" w:rsidRPr="0078362B" w14:paraId="6A8F8ABD" w14:textId="77777777" w:rsidTr="004B0785">
        <w:trPr>
          <w:trHeight w:val="20"/>
          <w:tblHeader/>
        </w:trPr>
        <w:tc>
          <w:tcPr>
            <w:tcW w:w="3852" w:type="dxa"/>
          </w:tcPr>
          <w:p w14:paraId="2742A0C2" w14:textId="77777777" w:rsidR="00AD1AD8" w:rsidRPr="0078362B" w:rsidRDefault="00AD1AD8" w:rsidP="00437FE4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6" w:type="dxa"/>
          </w:tcPr>
          <w:p w14:paraId="421E09B1" w14:textId="460986A7" w:rsidR="00AD1AD8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AD1AD8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D1AD8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1566B5A0" w14:textId="77777777" w:rsidR="00AD1AD8" w:rsidRPr="0078362B" w:rsidRDefault="00AD1AD8" w:rsidP="00437FE4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20528B4D" w14:textId="1617E813" w:rsidR="00AD1AD8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AD1AD8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D1AD8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19B6CA17" w14:textId="77777777" w:rsidR="00AD1AD8" w:rsidRPr="0078362B" w:rsidRDefault="00AD1AD8" w:rsidP="00437FE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147381EA" w14:textId="573FCBC5" w:rsidR="00AD1AD8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AD1AD8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D1AD8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2E4BB245" w14:textId="77777777" w:rsidR="00AD1AD8" w:rsidRPr="0078362B" w:rsidRDefault="00AD1AD8" w:rsidP="00437FE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2902C6C0" w14:textId="53148781" w:rsidR="00AD1AD8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AD1AD8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D1AD8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D1AD8" w:rsidRPr="0078362B" w14:paraId="0564C558" w14:textId="77777777" w:rsidTr="004B0785">
        <w:trPr>
          <w:trHeight w:val="20"/>
          <w:tblHeader/>
        </w:trPr>
        <w:tc>
          <w:tcPr>
            <w:tcW w:w="3852" w:type="dxa"/>
          </w:tcPr>
          <w:p w14:paraId="1FCA7072" w14:textId="77777777" w:rsidR="00AD1AD8" w:rsidRPr="0078362B" w:rsidRDefault="00AD1AD8" w:rsidP="00437FE4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6" w:type="dxa"/>
          </w:tcPr>
          <w:p w14:paraId="34487B97" w14:textId="5251368B" w:rsidR="00AD1AD8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8" w:type="dxa"/>
          </w:tcPr>
          <w:p w14:paraId="5BBA0FD8" w14:textId="77777777" w:rsidR="00AD1AD8" w:rsidRPr="0078362B" w:rsidRDefault="00AD1AD8" w:rsidP="00437FE4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0BFEAFF5" w14:textId="599150F8" w:rsidR="00AD1AD8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98" w:type="dxa"/>
          </w:tcPr>
          <w:p w14:paraId="44B0FF5A" w14:textId="77777777" w:rsidR="00AD1AD8" w:rsidRPr="0078362B" w:rsidRDefault="00AD1AD8" w:rsidP="00437FE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5541061F" w14:textId="36934B5D" w:rsidR="00AD1AD8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9" w:type="dxa"/>
          </w:tcPr>
          <w:p w14:paraId="3A94B8B7" w14:textId="77777777" w:rsidR="00AD1AD8" w:rsidRPr="0078362B" w:rsidRDefault="00AD1AD8" w:rsidP="00437FE4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767F1C12" w14:textId="7A7E5682" w:rsidR="00AD1AD8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AD1AD8" w:rsidRPr="0078362B" w14:paraId="273A2249" w14:textId="77777777" w:rsidTr="00540603">
        <w:trPr>
          <w:trHeight w:val="20"/>
        </w:trPr>
        <w:tc>
          <w:tcPr>
            <w:tcW w:w="3852" w:type="dxa"/>
          </w:tcPr>
          <w:p w14:paraId="05F37C8A" w14:textId="77777777" w:rsidR="00AD1AD8" w:rsidRPr="0078362B" w:rsidRDefault="00AD1AD8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6" w:type="dxa"/>
          </w:tcPr>
          <w:p w14:paraId="68FD7D1E" w14:textId="77777777" w:rsidR="00AD1AD8" w:rsidRPr="0078362B" w:rsidRDefault="00AD1AD8" w:rsidP="00437FE4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5FB5D092" w14:textId="77777777" w:rsidR="00AD1AD8" w:rsidRPr="0078362B" w:rsidRDefault="00AD1AD8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D0F67B9" w14:textId="77777777" w:rsidR="00AD1AD8" w:rsidRPr="0078362B" w:rsidRDefault="00AD1AD8" w:rsidP="00437FE4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330B199F" w14:textId="77777777" w:rsidR="00AD1AD8" w:rsidRPr="0078362B" w:rsidRDefault="00AD1AD8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4BE2B470" w14:textId="77777777" w:rsidR="00AD1AD8" w:rsidRPr="0078362B" w:rsidRDefault="00AD1AD8" w:rsidP="00437FE4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14:paraId="5331180F" w14:textId="77777777" w:rsidR="00AD1AD8" w:rsidRPr="0078362B" w:rsidRDefault="00AD1AD8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1D74DC74" w14:textId="77777777" w:rsidR="00AD1AD8" w:rsidRPr="0078362B" w:rsidRDefault="00AD1AD8" w:rsidP="00437FE4">
            <w:pPr>
              <w:tabs>
                <w:tab w:val="decimal" w:pos="971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</w:tr>
      <w:tr w:rsidR="00F12BCE" w:rsidRPr="0078362B" w14:paraId="4A1DEE42" w14:textId="77777777" w:rsidTr="00540603">
        <w:trPr>
          <w:trHeight w:val="20"/>
        </w:trPr>
        <w:tc>
          <w:tcPr>
            <w:tcW w:w="3852" w:type="dxa"/>
          </w:tcPr>
          <w:p w14:paraId="7C4223AE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ลูกหนี้การค้าในประเทศ</w:t>
            </w:r>
          </w:p>
        </w:tc>
        <w:tc>
          <w:tcPr>
            <w:tcW w:w="1156" w:type="dxa"/>
            <w:shd w:val="clear" w:color="auto" w:fill="auto"/>
          </w:tcPr>
          <w:p w14:paraId="105FD043" w14:textId="622D046D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9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638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738</w:t>
            </w:r>
          </w:p>
        </w:tc>
        <w:tc>
          <w:tcPr>
            <w:tcW w:w="98" w:type="dxa"/>
          </w:tcPr>
          <w:p w14:paraId="46C54C2B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1A07DF72" w14:textId="427FCEB4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310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358</w:t>
            </w:r>
          </w:p>
        </w:tc>
        <w:tc>
          <w:tcPr>
            <w:tcW w:w="98" w:type="dxa"/>
          </w:tcPr>
          <w:p w14:paraId="3B13D961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0387243A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72856B35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036EBB8E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F12BCE" w:rsidRPr="0078362B" w14:paraId="1F8CA4C5" w14:textId="77777777" w:rsidTr="00540603">
        <w:trPr>
          <w:trHeight w:val="20"/>
        </w:trPr>
        <w:tc>
          <w:tcPr>
            <w:tcW w:w="3852" w:type="dxa"/>
          </w:tcPr>
          <w:p w14:paraId="794A323D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ลูกหนี้ค่างวดที่ถึงกำหนดชำระ</w:t>
            </w:r>
          </w:p>
        </w:tc>
        <w:tc>
          <w:tcPr>
            <w:tcW w:w="1156" w:type="dxa"/>
            <w:shd w:val="clear" w:color="auto" w:fill="auto"/>
          </w:tcPr>
          <w:p w14:paraId="2E764D51" w14:textId="477090C7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383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082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047</w:t>
            </w:r>
          </w:p>
        </w:tc>
        <w:tc>
          <w:tcPr>
            <w:tcW w:w="98" w:type="dxa"/>
          </w:tcPr>
          <w:p w14:paraId="0B80D959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691ED24B" w14:textId="1C5333EF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288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572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890</w:t>
            </w:r>
          </w:p>
        </w:tc>
        <w:tc>
          <w:tcPr>
            <w:tcW w:w="98" w:type="dxa"/>
          </w:tcPr>
          <w:p w14:paraId="5E767278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01123CAA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33ADFBC8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34A10013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F12BCE" w:rsidRPr="0078362B" w14:paraId="039DF4E4" w14:textId="77777777" w:rsidTr="00540603">
        <w:trPr>
          <w:trHeight w:val="20"/>
        </w:trPr>
        <w:tc>
          <w:tcPr>
            <w:tcW w:w="3852" w:type="dxa"/>
          </w:tcPr>
          <w:p w14:paraId="7199DCD0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รายได้ครบกำหนดตามสัญญา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B90572" w14:textId="6A45E97A" w:rsidR="00F12BCE" w:rsidRPr="0078362B" w:rsidRDefault="00F12BCE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383</w:t>
            </w: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082</w:t>
            </w: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047</w:t>
            </w: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98" w:type="dxa"/>
          </w:tcPr>
          <w:p w14:paraId="7312BB9B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0B4174E" w14:textId="66169CF8" w:rsidR="00F12BCE" w:rsidRPr="0078362B" w:rsidRDefault="00F12BCE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288</w:t>
            </w: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572</w:t>
            </w: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890</w:t>
            </w: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98" w:type="dxa"/>
          </w:tcPr>
          <w:p w14:paraId="07EED7B1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70D5584C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43A941E3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F51790E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F12BCE" w:rsidRPr="0078362B" w14:paraId="65CBBC8D" w14:textId="77777777" w:rsidTr="00540603">
        <w:trPr>
          <w:trHeight w:val="20"/>
        </w:trPr>
        <w:tc>
          <w:tcPr>
            <w:tcW w:w="3852" w:type="dxa"/>
          </w:tcPr>
          <w:p w14:paraId="5DC88A65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 w:firstLine="183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1722E0A" w14:textId="2B06F875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left="-94"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9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638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738</w:t>
            </w:r>
          </w:p>
        </w:tc>
        <w:tc>
          <w:tcPr>
            <w:tcW w:w="98" w:type="dxa"/>
          </w:tcPr>
          <w:p w14:paraId="445D1E4F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3608D19" w14:textId="6A38B33E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310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358</w:t>
            </w:r>
          </w:p>
        </w:tc>
        <w:tc>
          <w:tcPr>
            <w:tcW w:w="98" w:type="dxa"/>
          </w:tcPr>
          <w:p w14:paraId="6A11CE19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481C8300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08DA82C0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41D6BADE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F12BCE" w:rsidRPr="0078362B" w14:paraId="0545260A" w14:textId="77777777" w:rsidTr="00540603">
        <w:trPr>
          <w:trHeight w:val="20"/>
        </w:trPr>
        <w:tc>
          <w:tcPr>
            <w:tcW w:w="3852" w:type="dxa"/>
          </w:tcPr>
          <w:p w14:paraId="540D4842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56" w:type="dxa"/>
            <w:shd w:val="clear" w:color="auto" w:fill="auto"/>
          </w:tcPr>
          <w:p w14:paraId="1C9A006B" w14:textId="77777777" w:rsidR="00F12BCE" w:rsidRPr="0078362B" w:rsidRDefault="00F12BCE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5B0EC6B0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60E92228" w14:textId="77777777" w:rsidR="00F12BCE" w:rsidRPr="0078362B" w:rsidRDefault="00F12BCE" w:rsidP="00437FE4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6AD038A9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511AAD52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14:paraId="0777FB6F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20F5803B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</w:pPr>
          </w:p>
        </w:tc>
      </w:tr>
      <w:tr w:rsidR="00F12BCE" w:rsidRPr="0078362B" w14:paraId="0281FC11" w14:textId="77777777" w:rsidTr="00397C64">
        <w:trPr>
          <w:trHeight w:val="20"/>
        </w:trPr>
        <w:tc>
          <w:tcPr>
            <w:tcW w:w="3852" w:type="dxa"/>
          </w:tcPr>
          <w:p w14:paraId="48D0EF80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280DF3D" w14:textId="34193A17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16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080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882</w:t>
            </w:r>
          </w:p>
        </w:tc>
        <w:tc>
          <w:tcPr>
            <w:tcW w:w="98" w:type="dxa"/>
            <w:vAlign w:val="center"/>
          </w:tcPr>
          <w:p w14:paraId="7500E38D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left="270"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3E26817F" w14:textId="692442F9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96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020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412</w:t>
            </w:r>
          </w:p>
        </w:tc>
        <w:tc>
          <w:tcPr>
            <w:tcW w:w="98" w:type="dxa"/>
            <w:vAlign w:val="center"/>
          </w:tcPr>
          <w:p w14:paraId="6642C6EB" w14:textId="77777777" w:rsidR="00F12BCE" w:rsidRPr="0078362B" w:rsidRDefault="00F12BCE" w:rsidP="00437FE4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2AD600C9" w14:textId="007FB51C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544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198</w:t>
            </w:r>
          </w:p>
        </w:tc>
        <w:tc>
          <w:tcPr>
            <w:tcW w:w="99" w:type="dxa"/>
            <w:vAlign w:val="center"/>
          </w:tcPr>
          <w:p w14:paraId="6EE8E992" w14:textId="77777777" w:rsidR="00F12BCE" w:rsidRPr="0078362B" w:rsidRDefault="00F12BCE" w:rsidP="00437FE4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78557BF9" w14:textId="2B8030B8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947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882</w:t>
            </w:r>
          </w:p>
        </w:tc>
      </w:tr>
      <w:tr w:rsidR="00F12BCE" w:rsidRPr="0078362B" w14:paraId="6C7080AA" w14:textId="77777777" w:rsidTr="00397C64">
        <w:trPr>
          <w:trHeight w:val="20"/>
        </w:trPr>
        <w:tc>
          <w:tcPr>
            <w:tcW w:w="3852" w:type="dxa"/>
          </w:tcPr>
          <w:p w14:paraId="4FAFCE59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268C12B0" w14:textId="2191011E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27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358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457</w:t>
            </w:r>
          </w:p>
        </w:tc>
        <w:tc>
          <w:tcPr>
            <w:tcW w:w="98" w:type="dxa"/>
            <w:vAlign w:val="center"/>
          </w:tcPr>
          <w:p w14:paraId="66B5B90F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center"/>
          </w:tcPr>
          <w:p w14:paraId="64896D75" w14:textId="11B7F0FC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491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434</w:t>
            </w:r>
          </w:p>
        </w:tc>
        <w:tc>
          <w:tcPr>
            <w:tcW w:w="98" w:type="dxa"/>
            <w:vAlign w:val="center"/>
          </w:tcPr>
          <w:p w14:paraId="073908C2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3211B97E" w14:textId="0C195A47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51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000</w:t>
            </w:r>
          </w:p>
        </w:tc>
        <w:tc>
          <w:tcPr>
            <w:tcW w:w="99" w:type="dxa"/>
            <w:vAlign w:val="center"/>
          </w:tcPr>
          <w:p w14:paraId="6D05E765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center"/>
          </w:tcPr>
          <w:p w14:paraId="168AF89E" w14:textId="514A9743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20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000</w:t>
            </w:r>
          </w:p>
        </w:tc>
      </w:tr>
      <w:tr w:rsidR="00F12BCE" w:rsidRPr="0078362B" w14:paraId="084CA1A6" w14:textId="77777777" w:rsidTr="00397C64">
        <w:trPr>
          <w:trHeight w:val="20"/>
        </w:trPr>
        <w:tc>
          <w:tcPr>
            <w:tcW w:w="3852" w:type="dxa"/>
          </w:tcPr>
          <w:p w14:paraId="3304ED99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เงินมัดจำจ่ายล่วงหน้า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F1BD987" w14:textId="11DE14D7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420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369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396</w:t>
            </w:r>
          </w:p>
        </w:tc>
        <w:tc>
          <w:tcPr>
            <w:tcW w:w="98" w:type="dxa"/>
            <w:vAlign w:val="center"/>
          </w:tcPr>
          <w:p w14:paraId="4A74ECCE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center"/>
          </w:tcPr>
          <w:p w14:paraId="02AD6FBC" w14:textId="0FA01FF9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106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340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923</w:t>
            </w:r>
          </w:p>
        </w:tc>
        <w:tc>
          <w:tcPr>
            <w:tcW w:w="98" w:type="dxa"/>
            <w:vAlign w:val="center"/>
          </w:tcPr>
          <w:p w14:paraId="52A42B0E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7F1494EC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9" w:type="dxa"/>
            <w:vAlign w:val="center"/>
          </w:tcPr>
          <w:p w14:paraId="53A21499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center"/>
          </w:tcPr>
          <w:p w14:paraId="0BFD1CF5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12BCE" w:rsidRPr="0078362B" w14:paraId="407D59E1" w14:textId="77777777" w:rsidTr="00397C64">
        <w:trPr>
          <w:trHeight w:val="20"/>
        </w:trPr>
        <w:tc>
          <w:tcPr>
            <w:tcW w:w="3852" w:type="dxa"/>
          </w:tcPr>
          <w:p w14:paraId="7EE20B15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0D02428" w14:textId="2742F1B1" w:rsidR="00F12BCE" w:rsidRPr="0078362B" w:rsidRDefault="00FA46D0" w:rsidP="00D34B6A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224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187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306</w:t>
            </w:r>
          </w:p>
        </w:tc>
        <w:tc>
          <w:tcPr>
            <w:tcW w:w="98" w:type="dxa"/>
            <w:vAlign w:val="center"/>
          </w:tcPr>
          <w:p w14:paraId="0C07F25E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center"/>
          </w:tcPr>
          <w:p w14:paraId="27E9BFD7" w14:textId="5E27FABE" w:rsidR="00F12BCE" w:rsidRPr="0078362B" w:rsidRDefault="00FA46D0" w:rsidP="00D34B6A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241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802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226</w:t>
            </w:r>
          </w:p>
        </w:tc>
        <w:tc>
          <w:tcPr>
            <w:tcW w:w="98" w:type="dxa"/>
            <w:vAlign w:val="center"/>
          </w:tcPr>
          <w:p w14:paraId="4D715DB7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112521AE" w14:textId="077FB872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46D0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val="en-US"/>
              </w:rPr>
              <w:t>6</w:t>
            </w:r>
            <w:r w:rsidR="00F12BCE" w:rsidRPr="0078362B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val="en-US"/>
              </w:rPr>
              <w:t>294</w:t>
            </w:r>
            <w:r w:rsidR="00F12BCE" w:rsidRPr="0078362B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val="en-US"/>
              </w:rPr>
              <w:t>703</w:t>
            </w:r>
          </w:p>
        </w:tc>
        <w:tc>
          <w:tcPr>
            <w:tcW w:w="99" w:type="dxa"/>
            <w:vAlign w:val="center"/>
          </w:tcPr>
          <w:p w14:paraId="5889CEC6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center"/>
          </w:tcPr>
          <w:p w14:paraId="39CE7578" w14:textId="761EC0DD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A46D0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val="en-US"/>
              </w:rPr>
              <w:t>23</w:t>
            </w:r>
            <w:r w:rsidR="00F12BCE" w:rsidRPr="0078362B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val="en-US"/>
              </w:rPr>
              <w:t>909</w:t>
            </w:r>
            <w:r w:rsidR="00F12BCE" w:rsidRPr="0078362B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val="en-US"/>
              </w:rPr>
              <w:t>623</w:t>
            </w:r>
          </w:p>
        </w:tc>
      </w:tr>
      <w:tr w:rsidR="00F12BCE" w:rsidRPr="0078362B" w14:paraId="59F3B48E" w14:textId="77777777" w:rsidTr="00397C64">
        <w:trPr>
          <w:trHeight w:val="20"/>
        </w:trPr>
        <w:tc>
          <w:tcPr>
            <w:tcW w:w="3852" w:type="dxa"/>
          </w:tcPr>
          <w:p w14:paraId="23EDEC0D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 w:right="-108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98563FE" w14:textId="77777777" w:rsidR="00F12BCE" w:rsidRPr="0078362B" w:rsidRDefault="00F12BCE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0D5A0D19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52B53B71" w14:textId="77777777" w:rsidR="00F12BCE" w:rsidRPr="0078362B" w:rsidRDefault="00F12BCE" w:rsidP="00437FE4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0DB64335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243D03F9" w14:textId="77777777" w:rsidR="00F12BCE" w:rsidRPr="0078362B" w:rsidRDefault="00F12BCE" w:rsidP="00437FE4">
            <w:pPr>
              <w:tabs>
                <w:tab w:val="decimal" w:pos="1080"/>
              </w:tabs>
              <w:spacing w:line="320" w:lineRule="exact"/>
              <w:ind w:left="-94"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9" w:type="dxa"/>
          </w:tcPr>
          <w:p w14:paraId="53CE3861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2955C1AC" w14:textId="77777777" w:rsidR="00F12BCE" w:rsidRPr="0078362B" w:rsidRDefault="00F12BCE" w:rsidP="00437FE4">
            <w:pPr>
              <w:tabs>
                <w:tab w:val="decimal" w:pos="1080"/>
              </w:tabs>
              <w:spacing w:line="320" w:lineRule="exact"/>
              <w:ind w:left="-94"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</w:p>
        </w:tc>
      </w:tr>
      <w:tr w:rsidR="00F12BCE" w:rsidRPr="0078362B" w14:paraId="18294952" w14:textId="77777777" w:rsidTr="00397C64">
        <w:trPr>
          <w:trHeight w:val="20"/>
        </w:trPr>
        <w:tc>
          <w:tcPr>
            <w:tcW w:w="3852" w:type="dxa"/>
          </w:tcPr>
          <w:p w14:paraId="756299F4" w14:textId="13015C12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 w:right="-108" w:firstLine="183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</w:t>
            </w: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 xml:space="preserve">ดูหมายเหตุข้อ </w:t>
            </w:r>
            <w:r w:rsidR="00FA46D0" w:rsidRPr="00FA46D0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28</w:t>
            </w: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.</w:t>
            </w:r>
            <w:r w:rsidR="00FA46D0" w:rsidRPr="00FA46D0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4</w:t>
            </w: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2B914D5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dxa"/>
          </w:tcPr>
          <w:p w14:paraId="71611E7F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35DBD64A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dxa"/>
          </w:tcPr>
          <w:p w14:paraId="4DB89AF1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3E1CE305" w14:textId="008B9929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22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463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240</w:t>
            </w:r>
          </w:p>
        </w:tc>
        <w:tc>
          <w:tcPr>
            <w:tcW w:w="99" w:type="dxa"/>
          </w:tcPr>
          <w:p w14:paraId="753E1DFD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6B1177AE" w14:textId="010063CA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52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159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703</w:t>
            </w:r>
          </w:p>
        </w:tc>
      </w:tr>
      <w:tr w:rsidR="00F12BCE" w:rsidRPr="0078362B" w14:paraId="2D83602F" w14:textId="77777777" w:rsidTr="00397C64">
        <w:trPr>
          <w:trHeight w:val="20"/>
        </w:trPr>
        <w:tc>
          <w:tcPr>
            <w:tcW w:w="3852" w:type="dxa"/>
          </w:tcPr>
          <w:p w14:paraId="02EE930E" w14:textId="66926516" w:rsidR="00F12BCE" w:rsidRPr="0078362B" w:rsidRDefault="00F12BCE" w:rsidP="0078362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ลูกหนี้อื่น</w:t>
            </w: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 xml:space="preserve"> </w:t>
            </w:r>
            <w:r w:rsidR="0078362B" w:rsidRPr="0078362B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58C1F69" w14:textId="4C47B849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7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682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022</w:t>
            </w:r>
          </w:p>
        </w:tc>
        <w:tc>
          <w:tcPr>
            <w:tcW w:w="98" w:type="dxa"/>
          </w:tcPr>
          <w:p w14:paraId="3B9DAFC7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2B6D2B5A" w14:textId="0D16F9D4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43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lang w:val="en-US"/>
              </w:rPr>
              <w:t>121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756</w:t>
            </w:r>
          </w:p>
        </w:tc>
        <w:tc>
          <w:tcPr>
            <w:tcW w:w="98" w:type="dxa"/>
          </w:tcPr>
          <w:p w14:paraId="1624EF2B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21F80570" w14:textId="77777777" w:rsidR="00F12BCE" w:rsidRPr="0078362B" w:rsidRDefault="0073289C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42F551BC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584D6E0A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12BCE" w:rsidRPr="0078362B" w14:paraId="10D618C7" w14:textId="77777777" w:rsidTr="00397C64">
        <w:trPr>
          <w:trHeight w:val="20"/>
        </w:trPr>
        <w:tc>
          <w:tcPr>
            <w:tcW w:w="3852" w:type="dxa"/>
          </w:tcPr>
          <w:p w14:paraId="240DA9CB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B37857F" w14:textId="77777777" w:rsidR="00F12BCE" w:rsidRPr="0078362B" w:rsidRDefault="00F12BCE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98" w:type="dxa"/>
          </w:tcPr>
          <w:p w14:paraId="5C092E2E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73D7AC4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8" w:type="dxa"/>
          </w:tcPr>
          <w:p w14:paraId="3C9BAC29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3B287D82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99" w:type="dxa"/>
          </w:tcPr>
          <w:p w14:paraId="1B63AB30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59AB0470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F12BCE" w:rsidRPr="0078362B" w14:paraId="315AB286" w14:textId="77777777" w:rsidTr="00397C64">
        <w:trPr>
          <w:trHeight w:val="20"/>
        </w:trPr>
        <w:tc>
          <w:tcPr>
            <w:tcW w:w="3852" w:type="dxa"/>
          </w:tcPr>
          <w:p w14:paraId="008146D7" w14:textId="1A1352E6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 w:right="-108" w:firstLine="18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</w:t>
            </w: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 xml:space="preserve">ดูหมายเหตุข้อ </w:t>
            </w:r>
            <w:r w:rsidR="00FA46D0" w:rsidRPr="00FA46D0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28</w:t>
            </w: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.</w:t>
            </w:r>
            <w:r w:rsidR="00FA46D0" w:rsidRPr="00FA46D0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4</w:t>
            </w: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A875096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dxa"/>
          </w:tcPr>
          <w:p w14:paraId="342B8A52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05664C86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</w:tcPr>
          <w:p w14:paraId="40927743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 w:right="-108" w:firstLine="18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4DF62339" w14:textId="2DA84B10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372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310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576</w:t>
            </w:r>
          </w:p>
        </w:tc>
        <w:tc>
          <w:tcPr>
            <w:tcW w:w="99" w:type="dxa"/>
          </w:tcPr>
          <w:p w14:paraId="76B23265" w14:textId="77777777" w:rsidR="00F12BCE" w:rsidRPr="0078362B" w:rsidRDefault="00F12BCE" w:rsidP="00437FE4">
            <w:pPr>
              <w:tabs>
                <w:tab w:val="decimal" w:pos="1080"/>
              </w:tabs>
              <w:spacing w:line="320" w:lineRule="exact"/>
              <w:ind w:left="-94"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D445417" w14:textId="52908963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289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090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775</w:t>
            </w:r>
          </w:p>
        </w:tc>
      </w:tr>
      <w:tr w:rsidR="00F12BCE" w:rsidRPr="0078362B" w14:paraId="6FCE20FB" w14:textId="77777777" w:rsidTr="00397C64">
        <w:trPr>
          <w:trHeight w:val="20"/>
        </w:trPr>
        <w:tc>
          <w:tcPr>
            <w:tcW w:w="3852" w:type="dxa"/>
          </w:tcPr>
          <w:p w14:paraId="7F7F930C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C39216D" w14:textId="0BC01E9D" w:rsidR="00F12BCE" w:rsidRPr="0078362B" w:rsidRDefault="00FA46D0" w:rsidP="00D34B6A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523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055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747</w:t>
            </w:r>
          </w:p>
        </w:tc>
        <w:tc>
          <w:tcPr>
            <w:tcW w:w="98" w:type="dxa"/>
          </w:tcPr>
          <w:p w14:paraId="16C44C5C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center"/>
          </w:tcPr>
          <w:p w14:paraId="03B21F45" w14:textId="672B5464" w:rsidR="00F12BCE" w:rsidRPr="0078362B" w:rsidRDefault="00FA46D0" w:rsidP="00D34B6A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353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160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061</w:t>
            </w:r>
          </w:p>
        </w:tc>
        <w:tc>
          <w:tcPr>
            <w:tcW w:w="98" w:type="dxa"/>
          </w:tcPr>
          <w:p w14:paraId="6366563B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6807102A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14:paraId="72040953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1FE6AED7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F12BCE" w:rsidRPr="0078362B" w14:paraId="6F22E837" w14:textId="77777777" w:rsidTr="00397C64">
        <w:trPr>
          <w:trHeight w:val="20"/>
        </w:trPr>
        <w:tc>
          <w:tcPr>
            <w:tcW w:w="3852" w:type="dxa"/>
          </w:tcPr>
          <w:p w14:paraId="51D423D6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26F9CE3" w14:textId="4E25A7E8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90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244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461</w:t>
            </w:r>
          </w:p>
        </w:tc>
        <w:tc>
          <w:tcPr>
            <w:tcW w:w="98" w:type="dxa"/>
          </w:tcPr>
          <w:p w14:paraId="1EE289A2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center"/>
          </w:tcPr>
          <w:p w14:paraId="73C6C52B" w14:textId="579F2BC0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59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964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150</w:t>
            </w:r>
          </w:p>
        </w:tc>
        <w:tc>
          <w:tcPr>
            <w:tcW w:w="98" w:type="dxa"/>
          </w:tcPr>
          <w:p w14:paraId="2B87011A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75420D4C" w14:textId="4D302D3D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32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407</w:t>
            </w:r>
          </w:p>
        </w:tc>
        <w:tc>
          <w:tcPr>
            <w:tcW w:w="99" w:type="dxa"/>
          </w:tcPr>
          <w:p w14:paraId="02050810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</w:tcPr>
          <w:p w14:paraId="1612ED36" w14:textId="77777777" w:rsidR="00F12BCE" w:rsidRPr="0078362B" w:rsidRDefault="00F12BC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F12BCE" w:rsidRPr="0078362B" w14:paraId="4DF642B0" w14:textId="77777777" w:rsidTr="00397C64">
        <w:trPr>
          <w:trHeight w:val="20"/>
        </w:trPr>
        <w:tc>
          <w:tcPr>
            <w:tcW w:w="3852" w:type="dxa"/>
          </w:tcPr>
          <w:p w14:paraId="29336E48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51A9401" w14:textId="74235587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30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780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466</w:t>
            </w:r>
          </w:p>
        </w:tc>
        <w:tc>
          <w:tcPr>
            <w:tcW w:w="98" w:type="dxa"/>
          </w:tcPr>
          <w:p w14:paraId="57ACA7A7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center"/>
          </w:tcPr>
          <w:p w14:paraId="15A8A1D7" w14:textId="13BA4209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27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521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865</w:t>
            </w:r>
          </w:p>
        </w:tc>
        <w:tc>
          <w:tcPr>
            <w:tcW w:w="98" w:type="dxa"/>
          </w:tcPr>
          <w:p w14:paraId="0155655D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441E535D" w14:textId="09C501D8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30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672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769</w:t>
            </w:r>
          </w:p>
        </w:tc>
        <w:tc>
          <w:tcPr>
            <w:tcW w:w="99" w:type="dxa"/>
          </w:tcPr>
          <w:p w14:paraId="5A70E190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center"/>
          </w:tcPr>
          <w:p w14:paraId="378A4142" w14:textId="3F71F989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27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489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219</w:t>
            </w:r>
          </w:p>
        </w:tc>
      </w:tr>
      <w:tr w:rsidR="00F12BCE" w:rsidRPr="0078362B" w14:paraId="72AD53CC" w14:textId="77777777" w:rsidTr="00397C64">
        <w:trPr>
          <w:trHeight w:val="20"/>
        </w:trPr>
        <w:tc>
          <w:tcPr>
            <w:tcW w:w="3852" w:type="dxa"/>
          </w:tcPr>
          <w:p w14:paraId="7B693F3D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เงินมัดจำค่าซื้อสินทรัพย์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FABF72E" w14:textId="25134655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957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330</w:t>
            </w:r>
          </w:p>
        </w:tc>
        <w:tc>
          <w:tcPr>
            <w:tcW w:w="98" w:type="dxa"/>
          </w:tcPr>
          <w:p w14:paraId="53366877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center"/>
          </w:tcPr>
          <w:p w14:paraId="69528561" w14:textId="4C380A2D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625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689</w:t>
            </w:r>
          </w:p>
        </w:tc>
        <w:tc>
          <w:tcPr>
            <w:tcW w:w="98" w:type="dxa"/>
          </w:tcPr>
          <w:p w14:paraId="1DD3C683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</w:tcPr>
          <w:p w14:paraId="6073551F" w14:textId="08888514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957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330</w:t>
            </w:r>
          </w:p>
        </w:tc>
        <w:tc>
          <w:tcPr>
            <w:tcW w:w="99" w:type="dxa"/>
          </w:tcPr>
          <w:p w14:paraId="439575AE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center"/>
          </w:tcPr>
          <w:p w14:paraId="57D071DF" w14:textId="7AC1B7AD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625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689</w:t>
            </w:r>
          </w:p>
        </w:tc>
      </w:tr>
      <w:tr w:rsidR="00F12BCE" w:rsidRPr="0078362B" w14:paraId="33E2CF3F" w14:textId="77777777" w:rsidTr="00397C64">
        <w:trPr>
          <w:trHeight w:val="324"/>
        </w:trPr>
        <w:tc>
          <w:tcPr>
            <w:tcW w:w="3852" w:type="dxa"/>
          </w:tcPr>
          <w:p w14:paraId="7E74A680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5C248432" w14:textId="217FEB47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458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066</w:t>
            </w:r>
          </w:p>
        </w:tc>
        <w:tc>
          <w:tcPr>
            <w:tcW w:w="98" w:type="dxa"/>
          </w:tcPr>
          <w:p w14:paraId="7FF04A34" w14:textId="77777777" w:rsidR="00F12BCE" w:rsidRPr="0078362B" w:rsidRDefault="00F12BCE" w:rsidP="00437FE4">
            <w:pPr>
              <w:tabs>
                <w:tab w:val="decimal" w:pos="961"/>
                <w:tab w:val="decimal" w:pos="1170"/>
              </w:tabs>
              <w:spacing w:line="32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405B9724" w14:textId="14129449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461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703</w:t>
            </w:r>
          </w:p>
        </w:tc>
        <w:tc>
          <w:tcPr>
            <w:tcW w:w="98" w:type="dxa"/>
          </w:tcPr>
          <w:p w14:paraId="14C20970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72F0BA7E" w14:textId="6211CF91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942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196</w:t>
            </w:r>
          </w:p>
        </w:tc>
        <w:tc>
          <w:tcPr>
            <w:tcW w:w="99" w:type="dxa"/>
          </w:tcPr>
          <w:p w14:paraId="182F6571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6D5368A7" w14:textId="33FA70A3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461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693</w:t>
            </w:r>
          </w:p>
        </w:tc>
      </w:tr>
      <w:tr w:rsidR="00F12BCE" w:rsidRPr="0078362B" w14:paraId="13D1BDF1" w14:textId="77777777" w:rsidTr="00397C64">
        <w:trPr>
          <w:trHeight w:val="20"/>
        </w:trPr>
        <w:tc>
          <w:tcPr>
            <w:tcW w:w="3852" w:type="dxa"/>
          </w:tcPr>
          <w:p w14:paraId="1F35720A" w14:textId="77777777" w:rsidR="00F12BCE" w:rsidRPr="0078362B" w:rsidRDefault="00F12BC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453" w:right="-108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64AE6A" w14:textId="3C42EE2D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362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812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871</w:t>
            </w:r>
          </w:p>
        </w:tc>
        <w:tc>
          <w:tcPr>
            <w:tcW w:w="98" w:type="dxa"/>
          </w:tcPr>
          <w:p w14:paraId="11840EF9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123F209B" w14:textId="435632B1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1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932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820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577</w:t>
            </w:r>
          </w:p>
        </w:tc>
        <w:tc>
          <w:tcPr>
            <w:tcW w:w="98" w:type="dxa"/>
          </w:tcPr>
          <w:p w14:paraId="1AD28BFD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12CCC" w14:textId="1EAAAA99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445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268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419</w:t>
            </w:r>
          </w:p>
        </w:tc>
        <w:tc>
          <w:tcPr>
            <w:tcW w:w="99" w:type="dxa"/>
          </w:tcPr>
          <w:p w14:paraId="37305751" w14:textId="77777777" w:rsidR="00F12BCE" w:rsidRPr="0078362B" w:rsidRDefault="00F12BCE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549283A9" w14:textId="2F13D253" w:rsidR="00F12BCE" w:rsidRPr="0078362B" w:rsidRDefault="00FA46D0" w:rsidP="00437FE4">
            <w:pPr>
              <w:tabs>
                <w:tab w:val="decimal" w:pos="1045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395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704</w:t>
            </w:r>
            <w:r w:rsidR="00F12BCE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584</w:t>
            </w:r>
          </w:p>
        </w:tc>
      </w:tr>
    </w:tbl>
    <w:p w14:paraId="745FDA46" w14:textId="77777777" w:rsidR="007D36C3" w:rsidRPr="0078362B" w:rsidRDefault="007D36C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12FE9FD1" w14:textId="504B7214" w:rsidR="00FE0B9D" w:rsidRPr="0078362B" w:rsidRDefault="00FA46D0" w:rsidP="007D36C3">
      <w:pPr>
        <w:ind w:left="547" w:hanging="547"/>
        <w:rPr>
          <w:rFonts w:asciiTheme="majorBidi" w:hAnsiTheme="majorBidi" w:cstheme="majorBidi"/>
          <w:spacing w:val="-8"/>
          <w:lang w:val="en-US"/>
        </w:rPr>
      </w:pPr>
      <w:r w:rsidRPr="00FA46D0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8</w:t>
      </w:r>
      <w:r w:rsidR="00FE0B9D" w:rsidRPr="0078362B">
        <w:rPr>
          <w:rFonts w:asciiTheme="majorBidi" w:hAnsiTheme="majorBidi" w:cstheme="majorBidi"/>
          <w:b/>
          <w:bCs/>
          <w:snapToGrid w:val="0"/>
          <w:cs/>
          <w:lang w:val="en-US"/>
        </w:rPr>
        <w:t xml:space="preserve">. </w:t>
      </w:r>
      <w:r w:rsidR="00FE0B9D" w:rsidRPr="0078362B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FE0B9D" w:rsidRPr="0078362B">
        <w:rPr>
          <w:rFonts w:asciiTheme="majorBidi" w:hAnsiTheme="majorBidi" w:cstheme="majorBidi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14:paraId="4D45DC8F" w14:textId="77777777" w:rsidR="00FE0B9D" w:rsidRPr="0078362B" w:rsidRDefault="00FE0B9D" w:rsidP="00437FE4">
      <w:pPr>
        <w:tabs>
          <w:tab w:val="left" w:pos="1170"/>
        </w:tabs>
        <w:ind w:left="547" w:right="-86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14:paraId="0C2B264E" w14:textId="77777777" w:rsidR="00FE0B9D" w:rsidRPr="0078362B" w:rsidRDefault="00FE0B9D" w:rsidP="00437FE4">
      <w:pPr>
        <w:ind w:left="547" w:right="-8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233"/>
        <w:gridCol w:w="90"/>
        <w:gridCol w:w="1278"/>
        <w:gridCol w:w="90"/>
        <w:gridCol w:w="1170"/>
        <w:gridCol w:w="90"/>
        <w:gridCol w:w="1197"/>
      </w:tblGrid>
      <w:tr w:rsidR="00FE0B9D" w:rsidRPr="0078362B" w14:paraId="5F0E9DBE" w14:textId="77777777" w:rsidTr="00BE000C">
        <w:tc>
          <w:tcPr>
            <w:tcW w:w="3609" w:type="dxa"/>
          </w:tcPr>
          <w:p w14:paraId="6E693555" w14:textId="77777777" w:rsidR="00FE0B9D" w:rsidRPr="0078362B" w:rsidRDefault="00FE0B9D" w:rsidP="00437FE4">
            <w:pPr>
              <w:spacing w:line="36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552FE428" w14:textId="77777777" w:rsidR="00FE0B9D" w:rsidRPr="0078362B" w:rsidRDefault="00FE0B9D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950AA20" w14:textId="77777777" w:rsidR="00FE0B9D" w:rsidRPr="0078362B" w:rsidRDefault="00FE0B9D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169B4E11" w14:textId="77777777" w:rsidR="00FE0B9D" w:rsidRPr="0078362B" w:rsidRDefault="00FE0B9D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0B9D" w:rsidRPr="0078362B" w14:paraId="3C3FD290" w14:textId="77777777" w:rsidTr="00BE000C">
        <w:tc>
          <w:tcPr>
            <w:tcW w:w="3609" w:type="dxa"/>
          </w:tcPr>
          <w:p w14:paraId="4EC66B5F" w14:textId="77777777" w:rsidR="00FE0B9D" w:rsidRPr="0078362B" w:rsidRDefault="00FE0B9D" w:rsidP="00437FE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D120430" w14:textId="77777777" w:rsidR="00FE0B9D" w:rsidRPr="0078362B" w:rsidRDefault="00FE0B9D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73775C3" w14:textId="77777777" w:rsidR="00FE0B9D" w:rsidRPr="0078362B" w:rsidRDefault="00FE0B9D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15AD88E4" w14:textId="77777777" w:rsidR="00FE0B9D" w:rsidRPr="0078362B" w:rsidRDefault="00FE0B9D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D695E82" w14:textId="77777777" w:rsidR="00FE0B9D" w:rsidRPr="0078362B" w:rsidRDefault="00FE0B9D" w:rsidP="00437FE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E5B663D" w14:textId="77777777" w:rsidR="00FE0B9D" w:rsidRPr="0078362B" w:rsidRDefault="00FE0B9D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36DF0CC" w14:textId="77777777" w:rsidR="00FE0B9D" w:rsidRPr="0078362B" w:rsidRDefault="00FE0B9D" w:rsidP="00437FE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0BBBBC9F" w14:textId="77777777" w:rsidR="00FE0B9D" w:rsidRPr="0078362B" w:rsidRDefault="00FE0B9D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E0B9D" w:rsidRPr="0078362B" w14:paraId="71964F34" w14:textId="77777777" w:rsidTr="00BE000C">
        <w:tc>
          <w:tcPr>
            <w:tcW w:w="3609" w:type="dxa"/>
          </w:tcPr>
          <w:p w14:paraId="777DBDFE" w14:textId="77777777" w:rsidR="00FE0B9D" w:rsidRPr="0078362B" w:rsidRDefault="00FE0B9D" w:rsidP="00437FE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DEEB7C1" w14:textId="10AF8313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E0B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A0C31F8" w14:textId="77777777" w:rsidR="00FE0B9D" w:rsidRPr="0078362B" w:rsidRDefault="00FE0B9D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0E5BC2F" w14:textId="27A10256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E0B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870F653" w14:textId="77777777" w:rsidR="00FE0B9D" w:rsidRPr="0078362B" w:rsidRDefault="00FE0B9D" w:rsidP="00437FE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A677D0" w14:textId="3D3CEABE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E0B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D4F4B9B" w14:textId="77777777" w:rsidR="00FE0B9D" w:rsidRPr="0078362B" w:rsidRDefault="00FE0B9D" w:rsidP="00437FE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6143DDF" w14:textId="409EC0B0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E0B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E0B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E0B9D" w:rsidRPr="0078362B" w14:paraId="1C8F669B" w14:textId="77777777" w:rsidTr="00BE000C">
        <w:tc>
          <w:tcPr>
            <w:tcW w:w="3609" w:type="dxa"/>
          </w:tcPr>
          <w:p w14:paraId="2E696AC3" w14:textId="77777777" w:rsidR="00FE0B9D" w:rsidRPr="0078362B" w:rsidRDefault="00FE0B9D" w:rsidP="00437FE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1D3191D6" w14:textId="02C4FBFB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11B46DCD" w14:textId="77777777" w:rsidR="00FE0B9D" w:rsidRPr="0078362B" w:rsidRDefault="00FE0B9D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1E507A5" w14:textId="50AD45F1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14:paraId="5A632B4B" w14:textId="77777777" w:rsidR="00FE0B9D" w:rsidRPr="0078362B" w:rsidRDefault="00FE0B9D" w:rsidP="00437FE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80BABB" w14:textId="01DBDB5D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4A8873A5" w14:textId="77777777" w:rsidR="00FE0B9D" w:rsidRPr="0078362B" w:rsidRDefault="00FE0B9D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6FC9675E" w14:textId="12750F54" w:rsidR="00FE0B9D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123A3B" w:rsidRPr="0078362B" w14:paraId="2091937F" w14:textId="77777777" w:rsidTr="00BE000C">
        <w:trPr>
          <w:trHeight w:val="270"/>
        </w:trPr>
        <w:tc>
          <w:tcPr>
            <w:tcW w:w="3609" w:type="dxa"/>
          </w:tcPr>
          <w:p w14:paraId="445FF9B0" w14:textId="77777777" w:rsidR="00123A3B" w:rsidRPr="0078362B" w:rsidRDefault="00FA117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0FAA350" w14:textId="2251B7CA" w:rsidR="00123A3B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242</w:t>
            </w:r>
          </w:p>
        </w:tc>
        <w:tc>
          <w:tcPr>
            <w:tcW w:w="90" w:type="dxa"/>
          </w:tcPr>
          <w:p w14:paraId="1A580DC1" w14:textId="77777777" w:rsidR="00123A3B" w:rsidRPr="0078362B" w:rsidRDefault="00123A3B" w:rsidP="00437FE4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F1468D9" w14:textId="76CD373E" w:rsidR="00123A3B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435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297</w:t>
            </w:r>
          </w:p>
        </w:tc>
        <w:tc>
          <w:tcPr>
            <w:tcW w:w="90" w:type="dxa"/>
          </w:tcPr>
          <w:p w14:paraId="0D072E78" w14:textId="77777777" w:rsidR="00123A3B" w:rsidRPr="0078362B" w:rsidRDefault="00123A3B" w:rsidP="00437FE4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8E58B4" w14:textId="17DDDAEB" w:rsidR="00123A3B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242</w:t>
            </w:r>
          </w:p>
        </w:tc>
        <w:tc>
          <w:tcPr>
            <w:tcW w:w="90" w:type="dxa"/>
          </w:tcPr>
          <w:p w14:paraId="5AEDEA8C" w14:textId="77777777" w:rsidR="00123A3B" w:rsidRPr="0078362B" w:rsidRDefault="00123A3B" w:rsidP="00437FE4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744BF20B" w14:textId="0FC8670D" w:rsidR="00123A3B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435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297</w:t>
            </w:r>
          </w:p>
        </w:tc>
      </w:tr>
      <w:tr w:rsidR="007C0DC7" w:rsidRPr="0078362B" w14:paraId="7865104A" w14:textId="77777777" w:rsidTr="0076241D">
        <w:tc>
          <w:tcPr>
            <w:tcW w:w="3609" w:type="dxa"/>
          </w:tcPr>
          <w:p w14:paraId="0BD44096" w14:textId="77777777" w:rsidR="007C0DC7" w:rsidRPr="0078362B" w:rsidRDefault="00FA117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ค่าก่อสร้างและ</w:t>
            </w:r>
            <w:proofErr w:type="spellStart"/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33" w:type="dxa"/>
            <w:shd w:val="clear" w:color="auto" w:fill="auto"/>
          </w:tcPr>
          <w:p w14:paraId="68BE7EF9" w14:textId="4CFC35CE" w:rsidR="007C0DC7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900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995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123</w:t>
            </w:r>
          </w:p>
        </w:tc>
        <w:tc>
          <w:tcPr>
            <w:tcW w:w="90" w:type="dxa"/>
          </w:tcPr>
          <w:p w14:paraId="6F1A1768" w14:textId="77777777" w:rsidR="007C0DC7" w:rsidRPr="0078362B" w:rsidRDefault="007C0DC7" w:rsidP="00437FE4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center"/>
          </w:tcPr>
          <w:p w14:paraId="5700E1C6" w14:textId="2A50B30F" w:rsidR="007C0DC7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B0FC0"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405</w:t>
            </w:r>
            <w:r w:rsidR="004B0FC0"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419</w:t>
            </w:r>
            <w:r w:rsidR="004B0FC0"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90" w:type="dxa"/>
          </w:tcPr>
          <w:p w14:paraId="57E23F79" w14:textId="77777777" w:rsidR="007C0DC7" w:rsidRPr="0078362B" w:rsidRDefault="007C0DC7" w:rsidP="00437FE4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A9D6EE" w14:textId="15ABBD47" w:rsidR="007C0DC7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017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183</w:t>
            </w:r>
          </w:p>
        </w:tc>
        <w:tc>
          <w:tcPr>
            <w:tcW w:w="90" w:type="dxa"/>
          </w:tcPr>
          <w:p w14:paraId="17A7375D" w14:textId="77777777" w:rsidR="007C0DC7" w:rsidRPr="0078362B" w:rsidRDefault="007C0DC7" w:rsidP="00437FE4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14:paraId="0503A888" w14:textId="3CAFA8E5" w:rsidR="007C0DC7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765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624</w:t>
            </w:r>
          </w:p>
        </w:tc>
      </w:tr>
      <w:tr w:rsidR="007C0DC7" w:rsidRPr="0078362B" w14:paraId="4E5E803E" w14:textId="77777777" w:rsidTr="0076241D">
        <w:tc>
          <w:tcPr>
            <w:tcW w:w="3609" w:type="dxa"/>
          </w:tcPr>
          <w:p w14:paraId="582EF180" w14:textId="77777777" w:rsidR="007C0DC7" w:rsidRPr="0078362B" w:rsidRDefault="00FA117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ต้นทุนการกู้ยืม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396D7" w14:textId="07F2FDE1" w:rsidR="007C0DC7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815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617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119</w:t>
            </w:r>
          </w:p>
        </w:tc>
        <w:tc>
          <w:tcPr>
            <w:tcW w:w="90" w:type="dxa"/>
          </w:tcPr>
          <w:p w14:paraId="6AEE79B0" w14:textId="77777777" w:rsidR="007C0DC7" w:rsidRPr="0078362B" w:rsidRDefault="007C0DC7" w:rsidP="00437FE4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59BF4EFF" w14:textId="46767BDB" w:rsidR="007C0DC7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434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887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907</w:t>
            </w:r>
          </w:p>
        </w:tc>
        <w:tc>
          <w:tcPr>
            <w:tcW w:w="90" w:type="dxa"/>
          </w:tcPr>
          <w:p w14:paraId="1B46626F" w14:textId="77777777" w:rsidR="007C0DC7" w:rsidRPr="0078362B" w:rsidRDefault="007C0DC7" w:rsidP="00437FE4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3AEEF9" w14:textId="55DDB031" w:rsidR="007C0DC7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235</w:t>
            </w:r>
          </w:p>
        </w:tc>
        <w:tc>
          <w:tcPr>
            <w:tcW w:w="90" w:type="dxa"/>
          </w:tcPr>
          <w:p w14:paraId="4DEEBE91" w14:textId="77777777" w:rsidR="007C0DC7" w:rsidRPr="0078362B" w:rsidRDefault="007C0DC7" w:rsidP="00437FE4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B11A11B" w14:textId="5584477A" w:rsidR="007C0DC7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137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812</w:t>
            </w:r>
          </w:p>
        </w:tc>
      </w:tr>
      <w:tr w:rsidR="007C0DC7" w:rsidRPr="0078362B" w14:paraId="00906F64" w14:textId="77777777" w:rsidTr="00521EEF">
        <w:tc>
          <w:tcPr>
            <w:tcW w:w="3609" w:type="dxa"/>
          </w:tcPr>
          <w:p w14:paraId="1A6AB8E5" w14:textId="77777777" w:rsidR="007C0DC7" w:rsidRPr="0078362B" w:rsidRDefault="007C0DC7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 w:hanging="18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0B43F206" w14:textId="77777777" w:rsidR="007C0DC7" w:rsidRPr="0078362B" w:rsidRDefault="007C0DC7" w:rsidP="00437FE4">
            <w:pPr>
              <w:tabs>
                <w:tab w:val="decimal" w:pos="1170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8A898EF" w14:textId="77777777" w:rsidR="007C0DC7" w:rsidRPr="0078362B" w:rsidRDefault="007C0DC7" w:rsidP="00437FE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06FFF0FA" w14:textId="77777777" w:rsidR="007C0DC7" w:rsidRPr="0078362B" w:rsidRDefault="007C0DC7" w:rsidP="00437FE4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3CC6CBB" w14:textId="77777777" w:rsidR="007C0DC7" w:rsidRPr="0078362B" w:rsidRDefault="007C0DC7" w:rsidP="00437FE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40777" w14:textId="77777777" w:rsidR="007C0DC7" w:rsidRPr="0078362B" w:rsidRDefault="007C0DC7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24F4FA7" w14:textId="77777777" w:rsidR="007C0DC7" w:rsidRPr="0078362B" w:rsidRDefault="007C0DC7" w:rsidP="00437FE4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57AF710A" w14:textId="77777777" w:rsidR="007C0DC7" w:rsidRPr="0078362B" w:rsidRDefault="007C0DC7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C0DC7" w:rsidRPr="0078362B" w14:paraId="1EFE1A0A" w14:textId="77777777" w:rsidTr="00521EEF">
        <w:tc>
          <w:tcPr>
            <w:tcW w:w="3609" w:type="dxa"/>
          </w:tcPr>
          <w:p w14:paraId="400E123D" w14:textId="77777777" w:rsidR="007C0DC7" w:rsidRPr="0078362B" w:rsidRDefault="007C0DC7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ก่อสร้างและสาธารณูปโภค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76DE8FDD" w14:textId="79FBADE2" w:rsidR="007C0DC7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7C0DC7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270</w:t>
            </w:r>
            <w:r w:rsidR="007C0DC7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383</w:t>
            </w:r>
            <w:r w:rsidR="007C0DC7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484</w:t>
            </w:r>
          </w:p>
        </w:tc>
        <w:tc>
          <w:tcPr>
            <w:tcW w:w="90" w:type="dxa"/>
          </w:tcPr>
          <w:p w14:paraId="5342178E" w14:textId="77777777" w:rsidR="007C0DC7" w:rsidRPr="0078362B" w:rsidRDefault="007C0DC7" w:rsidP="00437FE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center"/>
          </w:tcPr>
          <w:p w14:paraId="298E8F9C" w14:textId="176B6A90" w:rsidR="007C0DC7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7C0DC7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842</w:t>
            </w:r>
            <w:r w:rsidR="007C0DC7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742</w:t>
            </w:r>
            <w:r w:rsidR="007C0DC7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804</w:t>
            </w:r>
          </w:p>
        </w:tc>
        <w:tc>
          <w:tcPr>
            <w:tcW w:w="90" w:type="dxa"/>
          </w:tcPr>
          <w:p w14:paraId="5D281229" w14:textId="77777777" w:rsidR="007C0DC7" w:rsidRPr="0078362B" w:rsidRDefault="007C0DC7" w:rsidP="00437FE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4D9B77" w14:textId="547BF3A6" w:rsidR="007C0DC7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604</w:t>
            </w:r>
            <w:r w:rsidR="007C0DC7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871</w:t>
            </w:r>
            <w:r w:rsidR="007C0DC7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660</w:t>
            </w:r>
          </w:p>
        </w:tc>
        <w:tc>
          <w:tcPr>
            <w:tcW w:w="90" w:type="dxa"/>
          </w:tcPr>
          <w:p w14:paraId="6D5205A3" w14:textId="77777777" w:rsidR="007C0DC7" w:rsidRPr="0078362B" w:rsidRDefault="007C0DC7" w:rsidP="00437FE4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7EAF1D25" w14:textId="362459BA" w:rsidR="007C0DC7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</w:t>
            </w:r>
            <w:r w:rsidR="007C0DC7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338</w:t>
            </w:r>
            <w:r w:rsidR="007C0DC7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733</w:t>
            </w:r>
          </w:p>
        </w:tc>
      </w:tr>
      <w:tr w:rsidR="004B0FC0" w:rsidRPr="0078362B" w14:paraId="53029D0D" w14:textId="77777777" w:rsidTr="00521EEF">
        <w:tc>
          <w:tcPr>
            <w:tcW w:w="3609" w:type="dxa"/>
          </w:tcPr>
          <w:p w14:paraId="1539C661" w14:textId="77777777" w:rsidR="004B0FC0" w:rsidRPr="0078362B" w:rsidRDefault="004B0FC0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1" w:hanging="311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ที่ดินและต้นทุนโครงการระหว่างก่อสร้างและสาธารณูปโภคที่บันทึกเป็นค่าใช้จ่ายและได้รวมในบัญชีต้นทุนขาย</w:t>
            </w: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647C3B6C" w14:textId="77777777" w:rsidR="004B0FC0" w:rsidRPr="0078362B" w:rsidRDefault="004B0FC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D008351" w14:textId="77777777" w:rsidR="004B0FC0" w:rsidRPr="0078362B" w:rsidRDefault="004B0FC0" w:rsidP="00437FE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67BA6F2C" w14:textId="77777777" w:rsidR="004B0FC0" w:rsidRPr="0078362B" w:rsidRDefault="004B0FC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647E663" w14:textId="77777777" w:rsidR="004B0FC0" w:rsidRPr="0078362B" w:rsidRDefault="004B0FC0" w:rsidP="00437FE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5E6A63" w14:textId="77777777" w:rsidR="004B0FC0" w:rsidRPr="0078362B" w:rsidRDefault="004B0FC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4242CB6" w14:textId="77777777" w:rsidR="004B0FC0" w:rsidRPr="0078362B" w:rsidRDefault="004B0FC0" w:rsidP="00437FE4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1AD4064E" w14:textId="77777777" w:rsidR="004B0FC0" w:rsidRPr="0078362B" w:rsidRDefault="004B0FC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4B0FC0" w:rsidRPr="0078362B" w14:paraId="1DF62050" w14:textId="77777777" w:rsidTr="00521EEF">
        <w:tc>
          <w:tcPr>
            <w:tcW w:w="3609" w:type="dxa"/>
          </w:tcPr>
          <w:p w14:paraId="264FD6D6" w14:textId="77777777" w:rsidR="004B0FC0" w:rsidRPr="0078362B" w:rsidRDefault="004B0FC0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11" w:hanging="9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="001E7D96"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ต้นทุนขายอาคารชุด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</w:tcPr>
          <w:p w14:paraId="5FF1A4C9" w14:textId="4B24B736" w:rsidR="004B0FC0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181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486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318</w:t>
            </w:r>
          </w:p>
        </w:tc>
        <w:tc>
          <w:tcPr>
            <w:tcW w:w="90" w:type="dxa"/>
          </w:tcPr>
          <w:p w14:paraId="544B9314" w14:textId="77777777" w:rsidR="004B0FC0" w:rsidRPr="0078362B" w:rsidRDefault="004B0FC0" w:rsidP="00437FE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center"/>
          </w:tcPr>
          <w:p w14:paraId="72563ADB" w14:textId="3FE258C5" w:rsidR="004B0FC0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146</w:t>
            </w:r>
            <w:r w:rsidR="004B0FC0"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939</w:t>
            </w:r>
            <w:r w:rsidR="004B0FC0"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094</w:t>
            </w:r>
          </w:p>
        </w:tc>
        <w:tc>
          <w:tcPr>
            <w:tcW w:w="90" w:type="dxa"/>
          </w:tcPr>
          <w:p w14:paraId="711CE688" w14:textId="77777777" w:rsidR="004B0FC0" w:rsidRPr="0078362B" w:rsidRDefault="004B0FC0" w:rsidP="00437FE4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C4DCB9" w14:textId="307A412B" w:rsidR="004B0FC0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316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802</w:t>
            </w:r>
          </w:p>
        </w:tc>
        <w:tc>
          <w:tcPr>
            <w:tcW w:w="90" w:type="dxa"/>
          </w:tcPr>
          <w:p w14:paraId="2754A603" w14:textId="77777777" w:rsidR="004B0FC0" w:rsidRPr="0078362B" w:rsidRDefault="004B0FC0" w:rsidP="00437FE4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75717DDB" w14:textId="0BCFCC44" w:rsidR="004B0FC0" w:rsidRPr="0078362B" w:rsidRDefault="00FA46D0" w:rsidP="00437FE4">
            <w:pPr>
              <w:spacing w:line="36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146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939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094</w:t>
            </w:r>
          </w:p>
        </w:tc>
      </w:tr>
    </w:tbl>
    <w:p w14:paraId="06426A51" w14:textId="3B9DFAC8" w:rsidR="004B0FC0" w:rsidRPr="0078362B" w:rsidRDefault="004B0FC0" w:rsidP="00437FE4">
      <w:pPr>
        <w:tabs>
          <w:tab w:val="left" w:pos="1080"/>
        </w:tabs>
        <w:spacing w:before="360"/>
        <w:ind w:left="547" w:right="-86"/>
        <w:jc w:val="thaiDistribute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snapToGrid w:val="0"/>
          <w:cs/>
          <w:lang w:val="en-US"/>
        </w:rPr>
        <w:t>กลุ่มบริษัท</w:t>
      </w:r>
      <w:r w:rsidR="0047149D" w:rsidRPr="0078362B">
        <w:rPr>
          <w:rFonts w:asciiTheme="majorBidi" w:hAnsiTheme="majorBidi" w:cstheme="majorBidi"/>
          <w:snapToGrid w:val="0"/>
          <w:cs/>
          <w:lang w:val="en-US"/>
        </w:rPr>
        <w:t>เละบริษัท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ได้นำที่ดินและสิ่งปลูกสร้างในโครงการไปจดจำนองเพื่อเป็นหลักประกันวงเงินสินเชื่อและการออกหุ้นกู้ระยะยาว (ดูหมายเหตุข้อ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18</w:t>
      </w:r>
      <w:r w:rsidRPr="0078362B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และ</w:t>
      </w:r>
      <w:r w:rsidR="00354090">
        <w:rPr>
          <w:rFonts w:asciiTheme="majorBidi" w:hAnsiTheme="majorBidi" w:cstheme="majorBidi" w:hint="cs"/>
          <w:snapToGrid w:val="0"/>
          <w:cs/>
          <w:lang w:val="en-US"/>
        </w:rPr>
        <w:t>ข้อ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19</w:t>
      </w:r>
      <w:r w:rsidRPr="0078362B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</w:t>
      </w:r>
      <w:r w:rsidRPr="0078362B">
        <w:rPr>
          <w:rFonts w:asciiTheme="majorBidi" w:hAnsiTheme="majorBidi" w:cstheme="majorBidi"/>
          <w:snapToGrid w:val="0"/>
          <w:lang w:val="en-US"/>
        </w:rPr>
        <w:t>)</w:t>
      </w:r>
      <w:r w:rsidR="00247E5C" w:rsidRPr="0078362B">
        <w:rPr>
          <w:rFonts w:asciiTheme="majorBidi" w:hAnsiTheme="majorBidi" w:cstheme="majorBidi"/>
          <w:snapToGrid w:val="0"/>
          <w:cs/>
          <w:lang w:val="en-US"/>
        </w:rPr>
        <w:t xml:space="preserve"> โดยมีมูลค่าตามบัญชีสุทธิดังนี้</w:t>
      </w:r>
    </w:p>
    <w:p w14:paraId="3CF56351" w14:textId="77777777" w:rsidR="00650B15" w:rsidRPr="0078362B" w:rsidRDefault="00650B15" w:rsidP="00437FE4">
      <w:pPr>
        <w:tabs>
          <w:tab w:val="left" w:pos="1080"/>
        </w:tabs>
        <w:ind w:left="547" w:right="-86"/>
        <w:jc w:val="right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ล้านบาท)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233"/>
        <w:gridCol w:w="90"/>
        <w:gridCol w:w="1278"/>
        <w:gridCol w:w="90"/>
        <w:gridCol w:w="1170"/>
        <w:gridCol w:w="90"/>
        <w:gridCol w:w="1197"/>
      </w:tblGrid>
      <w:tr w:rsidR="004B0FC0" w:rsidRPr="0078362B" w14:paraId="5D513ADB" w14:textId="77777777" w:rsidTr="00C12CB4">
        <w:tc>
          <w:tcPr>
            <w:tcW w:w="3609" w:type="dxa"/>
          </w:tcPr>
          <w:p w14:paraId="2CEFF59D" w14:textId="77777777" w:rsidR="004B0FC0" w:rsidRPr="0078362B" w:rsidRDefault="004B0FC0" w:rsidP="00437FE4">
            <w:pPr>
              <w:spacing w:line="32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0CAE640D" w14:textId="77777777" w:rsidR="004B0FC0" w:rsidRPr="0078362B" w:rsidRDefault="004B0FC0" w:rsidP="00437FE4">
            <w:pPr>
              <w:spacing w:line="32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940FC4D" w14:textId="77777777" w:rsidR="004B0FC0" w:rsidRPr="0078362B" w:rsidRDefault="004B0FC0" w:rsidP="00437FE4">
            <w:pPr>
              <w:spacing w:line="32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6D1BC493" w14:textId="77777777" w:rsidR="004B0FC0" w:rsidRPr="0078362B" w:rsidRDefault="004B0FC0" w:rsidP="00437FE4">
            <w:pPr>
              <w:spacing w:line="32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149D" w:rsidRPr="0078362B" w14:paraId="72DC6066" w14:textId="77777777" w:rsidTr="00C12CB4">
        <w:tc>
          <w:tcPr>
            <w:tcW w:w="3609" w:type="dxa"/>
          </w:tcPr>
          <w:p w14:paraId="104BBC5A" w14:textId="77777777" w:rsidR="0047149D" w:rsidRPr="0078362B" w:rsidRDefault="0047149D" w:rsidP="00437FE4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4485858A" w14:textId="77777777" w:rsidR="0047149D" w:rsidRPr="0078362B" w:rsidRDefault="0047149D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160C57D" w14:textId="77777777" w:rsidR="0047149D" w:rsidRPr="0078362B" w:rsidRDefault="0047149D" w:rsidP="00437FE4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8853BC2" w14:textId="77777777" w:rsidR="0047149D" w:rsidRPr="0078362B" w:rsidRDefault="0047149D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A5231CD" w14:textId="77777777" w:rsidR="0047149D" w:rsidRPr="0078362B" w:rsidRDefault="0047149D" w:rsidP="00437FE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4D8BBF" w14:textId="77777777" w:rsidR="0047149D" w:rsidRPr="0078362B" w:rsidRDefault="0047149D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FF6E50B" w14:textId="77777777" w:rsidR="0047149D" w:rsidRPr="0078362B" w:rsidRDefault="0047149D" w:rsidP="00437FE4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7DBDBBD9" w14:textId="77777777" w:rsidR="0047149D" w:rsidRPr="0078362B" w:rsidRDefault="0047149D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7149D" w:rsidRPr="0078362B" w14:paraId="63E57A9A" w14:textId="77777777" w:rsidTr="00C12CB4">
        <w:tc>
          <w:tcPr>
            <w:tcW w:w="3609" w:type="dxa"/>
          </w:tcPr>
          <w:p w14:paraId="0B6B30E7" w14:textId="77777777" w:rsidR="0047149D" w:rsidRPr="0078362B" w:rsidRDefault="0047149D" w:rsidP="00437FE4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A3FCD89" w14:textId="2A213AFE" w:rsidR="0047149D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714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714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CBCBC69" w14:textId="77777777" w:rsidR="0047149D" w:rsidRPr="0078362B" w:rsidRDefault="0047149D" w:rsidP="00437FE4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1F94F877" w14:textId="6A4677F5" w:rsidR="0047149D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714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714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10CAB7F" w14:textId="77777777" w:rsidR="0047149D" w:rsidRPr="0078362B" w:rsidRDefault="0047149D" w:rsidP="00437FE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E1BFECD" w14:textId="1DA20B3F" w:rsidR="0047149D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714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714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30AEC3F" w14:textId="77777777" w:rsidR="0047149D" w:rsidRPr="0078362B" w:rsidRDefault="0047149D" w:rsidP="00437FE4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7515E455" w14:textId="5A3E7145" w:rsidR="0047149D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714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7149D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7149D" w:rsidRPr="0078362B" w14:paraId="76872581" w14:textId="77777777" w:rsidTr="00C12CB4">
        <w:tc>
          <w:tcPr>
            <w:tcW w:w="3609" w:type="dxa"/>
          </w:tcPr>
          <w:p w14:paraId="759D4B2C" w14:textId="77777777" w:rsidR="0047149D" w:rsidRPr="0078362B" w:rsidRDefault="0047149D" w:rsidP="00437FE4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E59C009" w14:textId="331C8E36" w:rsidR="0047149D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4428E639" w14:textId="77777777" w:rsidR="0047149D" w:rsidRPr="0078362B" w:rsidRDefault="0047149D" w:rsidP="00437FE4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7014E116" w14:textId="3151F843" w:rsidR="0047149D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14:paraId="6C0BF4A9" w14:textId="77777777" w:rsidR="0047149D" w:rsidRPr="0078362B" w:rsidRDefault="0047149D" w:rsidP="00437FE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1B5F859" w14:textId="1A5A88CC" w:rsidR="0047149D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5D053909" w14:textId="77777777" w:rsidR="0047149D" w:rsidRPr="0078362B" w:rsidRDefault="0047149D" w:rsidP="00437FE4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C69EBC8" w14:textId="64F80C46" w:rsidR="0047149D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4B0FC0" w:rsidRPr="0078362B" w14:paraId="0D9A4CFE" w14:textId="77777777" w:rsidTr="00C12CB4">
        <w:trPr>
          <w:trHeight w:val="270"/>
        </w:trPr>
        <w:tc>
          <w:tcPr>
            <w:tcW w:w="3609" w:type="dxa"/>
          </w:tcPr>
          <w:p w14:paraId="39B6BB80" w14:textId="77777777" w:rsidR="004B0FC0" w:rsidRPr="0078362B" w:rsidRDefault="004B0FC0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มูลค่า</w:t>
            </w:r>
            <w:r w:rsidR="004741AB"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ตามบัญชี</w:t>
            </w: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สุทธิ 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243FE3C" w14:textId="6FF5C389" w:rsidR="004B0FC0" w:rsidRPr="0078362B" w:rsidRDefault="00FA46D0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258</w:t>
            </w:r>
          </w:p>
        </w:tc>
        <w:tc>
          <w:tcPr>
            <w:tcW w:w="90" w:type="dxa"/>
          </w:tcPr>
          <w:p w14:paraId="757D0A60" w14:textId="77777777" w:rsidR="004B0FC0" w:rsidRPr="0078362B" w:rsidRDefault="004B0FC0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904091F" w14:textId="4745DD8B" w:rsidR="004B0FC0" w:rsidRPr="0078362B" w:rsidRDefault="00FA46D0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4B0FC0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825</w:t>
            </w:r>
          </w:p>
        </w:tc>
        <w:tc>
          <w:tcPr>
            <w:tcW w:w="90" w:type="dxa"/>
          </w:tcPr>
          <w:p w14:paraId="0ADEDB08" w14:textId="77777777" w:rsidR="004B0FC0" w:rsidRPr="0078362B" w:rsidRDefault="004B0FC0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85838C" w14:textId="4964859B" w:rsidR="004B0FC0" w:rsidRPr="0078362B" w:rsidRDefault="00FA46D0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593</w:t>
            </w:r>
          </w:p>
        </w:tc>
        <w:tc>
          <w:tcPr>
            <w:tcW w:w="90" w:type="dxa"/>
          </w:tcPr>
          <w:p w14:paraId="771449D4" w14:textId="77777777" w:rsidR="004B0FC0" w:rsidRPr="0078362B" w:rsidRDefault="004B0FC0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60613E27" w14:textId="77777777" w:rsidR="004B0FC0" w:rsidRPr="0078362B" w:rsidRDefault="004B0FC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7388522F" w14:textId="61D904C5" w:rsidR="003C1B8E" w:rsidRPr="0078362B" w:rsidRDefault="00FA46D0" w:rsidP="00437FE4">
      <w:pPr>
        <w:spacing w:before="32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FA46D0">
        <w:rPr>
          <w:rFonts w:asciiTheme="majorBidi" w:hAnsiTheme="majorBidi" w:cstheme="majorBidi"/>
          <w:b/>
          <w:bCs/>
          <w:snapToGrid w:val="0"/>
          <w:lang w:val="en-US"/>
        </w:rPr>
        <w:t>9</w:t>
      </w:r>
      <w:r w:rsidR="003C1B8E" w:rsidRPr="0078362B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3C1B8E" w:rsidRPr="0078362B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3C1B8E" w:rsidRPr="0078362B">
        <w:rPr>
          <w:rFonts w:asciiTheme="majorBidi" w:hAnsiTheme="majorBidi" w:cstheme="majorBidi"/>
          <w:b/>
          <w:bCs/>
          <w:cs/>
        </w:rPr>
        <w:t>ต้นทุนในการได้มาซึ่งสัญญาที่ทำกับลูกค้า</w:t>
      </w:r>
    </w:p>
    <w:p w14:paraId="4FC5D1D4" w14:textId="77777777" w:rsidR="003C1B8E" w:rsidRPr="0078362B" w:rsidRDefault="003C1B8E" w:rsidP="00437FE4">
      <w:pPr>
        <w:tabs>
          <w:tab w:val="left" w:pos="9090"/>
        </w:tabs>
        <w:ind w:left="540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snapToGrid w:val="0"/>
          <w:cs/>
          <w:lang w:val="en-US"/>
        </w:rPr>
        <w:t>ต้นทุนในการได้มาซึ่งสัญญาที่ทำกับลูกค้า ประกอบด้วย</w:t>
      </w:r>
    </w:p>
    <w:p w14:paraId="730F9C7C" w14:textId="77777777" w:rsidR="003C1B8E" w:rsidRPr="0078362B" w:rsidRDefault="003C1B8E" w:rsidP="00437FE4">
      <w:pPr>
        <w:ind w:left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78362B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0"/>
        <w:gridCol w:w="1350"/>
      </w:tblGrid>
      <w:tr w:rsidR="003C1B8E" w:rsidRPr="0078362B" w14:paraId="206C9BE5" w14:textId="77777777" w:rsidTr="00540603">
        <w:tc>
          <w:tcPr>
            <w:tcW w:w="7380" w:type="dxa"/>
          </w:tcPr>
          <w:p w14:paraId="38F34585" w14:textId="77777777" w:rsidR="003C1B8E" w:rsidRPr="0078362B" w:rsidRDefault="003C1B8E" w:rsidP="00437FE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7BEDE8C" w14:textId="77777777" w:rsidR="003C1B8E" w:rsidRPr="0078362B" w:rsidRDefault="003C1B8E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C1B8E" w:rsidRPr="0078362B" w14:paraId="6BFB30BD" w14:textId="77777777" w:rsidTr="00540603">
        <w:tc>
          <w:tcPr>
            <w:tcW w:w="7380" w:type="dxa"/>
          </w:tcPr>
          <w:p w14:paraId="4C3610F0" w14:textId="77777777" w:rsidR="003C1B8E" w:rsidRPr="0078362B" w:rsidRDefault="003C1B8E" w:rsidP="00437FE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134A718" w14:textId="4A409461" w:rsidR="003C1B8E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66081A" w:rsidRPr="0078362B" w14:paraId="30ACD15D" w14:textId="77777777" w:rsidTr="00540603">
        <w:tc>
          <w:tcPr>
            <w:tcW w:w="7380" w:type="dxa"/>
          </w:tcPr>
          <w:p w14:paraId="30002BB0" w14:textId="00DE7EF6" w:rsidR="0066081A" w:rsidRPr="0078362B" w:rsidRDefault="0066081A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zCs w:val="28"/>
                <w:cs/>
              </w:rPr>
              <w:t>ยอดต้น</w:t>
            </w:r>
            <w:r w:rsidR="008B77B0" w:rsidRPr="0078362B">
              <w:rPr>
                <w:rFonts w:asciiTheme="majorBidi" w:hAnsiTheme="majorBidi" w:cstheme="majorBidi"/>
                <w:szCs w:val="28"/>
                <w:cs/>
              </w:rPr>
              <w:t>ปี</w:t>
            </w:r>
            <w:r w:rsidRPr="0078362B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78362B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="00FA46D0" w:rsidRPr="00FA46D0">
              <w:rPr>
                <w:rFonts w:asciiTheme="majorBidi" w:hAnsiTheme="majorBidi" w:cstheme="majorBidi"/>
                <w:szCs w:val="28"/>
              </w:rPr>
              <w:t>1</w:t>
            </w:r>
            <w:r w:rsidRPr="0078362B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78362B">
              <w:rPr>
                <w:rFonts w:asciiTheme="majorBidi" w:hAnsiTheme="majorBidi" w:cstheme="majorBidi"/>
                <w:szCs w:val="28"/>
                <w:cs/>
              </w:rPr>
              <w:t xml:space="preserve">มกราคม (ดูหมายเหตุข้อ </w:t>
            </w:r>
            <w:r w:rsidR="00FA46D0" w:rsidRPr="00FA46D0">
              <w:rPr>
                <w:rFonts w:asciiTheme="majorBidi" w:hAnsiTheme="majorBidi" w:cstheme="majorBidi"/>
                <w:szCs w:val="28"/>
              </w:rPr>
              <w:t>2</w:t>
            </w:r>
            <w:r w:rsidRPr="0078362B">
              <w:rPr>
                <w:rFonts w:asciiTheme="majorBidi" w:hAnsiTheme="majorBidi" w:cstheme="majorBidi"/>
                <w:szCs w:val="28"/>
              </w:rPr>
              <w:t>.</w:t>
            </w:r>
            <w:r w:rsidR="00FA46D0" w:rsidRPr="00FA46D0">
              <w:rPr>
                <w:rFonts w:asciiTheme="majorBidi" w:hAnsiTheme="majorBidi" w:cstheme="majorBidi"/>
                <w:szCs w:val="28"/>
              </w:rPr>
              <w:t>3</w:t>
            </w:r>
            <w:r w:rsidRPr="0078362B">
              <w:rPr>
                <w:rFonts w:asciiTheme="majorBidi" w:hAnsiTheme="majorBidi" w:cstheme="majorBidi"/>
                <w:szCs w:val="28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1198DEEC" w14:textId="4DF56BCB" w:rsidR="0066081A" w:rsidRPr="0078362B" w:rsidRDefault="00FA46D0" w:rsidP="00437FE4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311</w:t>
            </w:r>
            <w:r w:rsidR="0066081A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578</w:t>
            </w:r>
            <w:r w:rsidR="0066081A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389</w:t>
            </w:r>
          </w:p>
        </w:tc>
      </w:tr>
      <w:tr w:rsidR="0066081A" w:rsidRPr="0078362B" w14:paraId="413A5692" w14:textId="77777777" w:rsidTr="00540603">
        <w:tc>
          <w:tcPr>
            <w:tcW w:w="7380" w:type="dxa"/>
          </w:tcPr>
          <w:p w14:paraId="70E89727" w14:textId="77777777" w:rsidR="0066081A" w:rsidRPr="0078362B" w:rsidRDefault="00FB736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50" w:type="dxa"/>
            <w:vAlign w:val="center"/>
          </w:tcPr>
          <w:p w14:paraId="25FBA01E" w14:textId="22D61737" w:rsidR="0066081A" w:rsidRPr="0078362B" w:rsidRDefault="00FA46D0" w:rsidP="00437FE4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</w:t>
            </w:r>
            <w:r w:rsidR="0066081A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118</w:t>
            </w:r>
            <w:r w:rsidR="0066081A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593</w:t>
            </w:r>
          </w:p>
        </w:tc>
      </w:tr>
      <w:tr w:rsidR="0066081A" w:rsidRPr="0078362B" w14:paraId="4A7D62E8" w14:textId="77777777" w:rsidTr="00540603">
        <w:tc>
          <w:tcPr>
            <w:tcW w:w="7380" w:type="dxa"/>
          </w:tcPr>
          <w:p w14:paraId="7617F74D" w14:textId="77777777" w:rsidR="0066081A" w:rsidRPr="0078362B" w:rsidRDefault="0066081A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zCs w:val="28"/>
                <w:cs/>
              </w:rPr>
              <w:t>ลดลง</w:t>
            </w:r>
            <w:r w:rsidR="00FB736E" w:rsidRPr="0078362B">
              <w:rPr>
                <w:rFonts w:asciiTheme="majorBidi" w:hAnsiTheme="majorBidi" w:cstheme="majorBidi"/>
                <w:szCs w:val="28"/>
                <w:cs/>
              </w:rPr>
              <w:t>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774421" w14:textId="211FA455" w:rsidR="0066081A" w:rsidRPr="0078362B" w:rsidRDefault="0066081A" w:rsidP="00437FE4">
            <w:pPr>
              <w:tabs>
                <w:tab w:val="decimal" w:pos="1170"/>
              </w:tabs>
              <w:spacing w:line="32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</w:t>
            </w:r>
            <w:r w:rsidR="0018185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960</w:t>
            </w:r>
            <w:r w:rsidR="0018185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66081A" w:rsidRPr="0078362B" w14:paraId="29296C7A" w14:textId="77777777" w:rsidTr="00540603">
        <w:tc>
          <w:tcPr>
            <w:tcW w:w="7380" w:type="dxa"/>
          </w:tcPr>
          <w:p w14:paraId="47482B9B" w14:textId="3A7EFD62" w:rsidR="0066081A" w:rsidRPr="0078362B" w:rsidRDefault="0066081A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24" w:right="-74" w:firstLine="96"/>
              <w:rPr>
                <w:rFonts w:asciiTheme="majorBidi" w:hAnsiTheme="majorBidi" w:cstheme="majorBidi"/>
                <w:szCs w:val="28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ยอดคงเหลือ</w:t>
            </w:r>
            <w:r w:rsidRPr="0078362B">
              <w:rPr>
                <w:rFonts w:asciiTheme="majorBidi" w:hAnsiTheme="majorBidi" w:cstheme="majorBidi"/>
                <w:szCs w:val="28"/>
                <w:cs/>
              </w:rPr>
              <w:t>ปลาย</w:t>
            </w:r>
            <w:r w:rsidR="008B77B0" w:rsidRPr="0078362B">
              <w:rPr>
                <w:rFonts w:asciiTheme="majorBidi" w:hAnsiTheme="majorBidi" w:cstheme="majorBidi"/>
                <w:szCs w:val="28"/>
                <w:cs/>
              </w:rPr>
              <w:t>ปี</w:t>
            </w:r>
            <w:r w:rsidRPr="0078362B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78362B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="00FA46D0" w:rsidRPr="00FA46D0">
              <w:rPr>
                <w:rFonts w:asciiTheme="majorBidi" w:hAnsiTheme="majorBidi" w:cstheme="majorBidi"/>
                <w:szCs w:val="28"/>
              </w:rPr>
              <w:t>31</w:t>
            </w:r>
            <w:r w:rsidRPr="0078362B">
              <w:rPr>
                <w:rFonts w:asciiTheme="majorBidi" w:hAnsiTheme="majorBidi" w:cstheme="majorBidi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DC488" w14:textId="69DBF383" w:rsidR="0066081A" w:rsidRPr="0078362B" w:rsidRDefault="00FA46D0" w:rsidP="00437FE4">
            <w:pPr>
              <w:tabs>
                <w:tab w:val="decimal" w:pos="1170"/>
              </w:tabs>
              <w:spacing w:line="320" w:lineRule="exact"/>
              <w:ind w:left="-94"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308</w:t>
            </w:r>
            <w:r w:rsidR="0018185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736</w:t>
            </w:r>
            <w:r w:rsidR="0018185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672</w:t>
            </w:r>
          </w:p>
        </w:tc>
      </w:tr>
    </w:tbl>
    <w:p w14:paraId="5DA611AD" w14:textId="77777777" w:rsidR="007D36C3" w:rsidRPr="0078362B" w:rsidRDefault="007D36C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35333A58" w14:textId="3E7DF54E" w:rsidR="00FE0B9D" w:rsidRPr="0078362B" w:rsidRDefault="00FA46D0" w:rsidP="00437FE4">
      <w:pPr>
        <w:spacing w:before="320"/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FA46D0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10</w:t>
      </w:r>
      <w:r w:rsidR="00FE0B9D" w:rsidRPr="0078362B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FE0B9D" w:rsidRPr="0078362B">
        <w:rPr>
          <w:rFonts w:asciiTheme="majorBidi" w:hAnsiTheme="majorBidi" w:cstheme="majorBidi"/>
          <w:b/>
          <w:bCs/>
          <w:snapToGrid w:val="0"/>
          <w:cs/>
          <w:lang w:val="en-US"/>
        </w:rPr>
        <w:tab/>
      </w:r>
      <w:r w:rsidR="00FE0B9D" w:rsidRPr="0078362B">
        <w:rPr>
          <w:rFonts w:asciiTheme="majorBidi" w:hAnsiTheme="majorBidi" w:cstheme="majorBidi"/>
          <w:b/>
          <w:bCs/>
          <w:cs/>
          <w:lang w:val="en-US"/>
        </w:rPr>
        <w:t>เงินฝากธนาคารที่ใช้เป็นหลักประกัน</w:t>
      </w:r>
    </w:p>
    <w:p w14:paraId="09521A63" w14:textId="77777777" w:rsidR="00FE0B9D" w:rsidRPr="0078362B" w:rsidRDefault="00FE0B9D" w:rsidP="00437FE4">
      <w:pPr>
        <w:tabs>
          <w:tab w:val="left" w:pos="9090"/>
        </w:tabs>
        <w:ind w:left="547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snapToGrid w:val="0"/>
          <w:cs/>
          <w:lang w:val="en-US"/>
        </w:rPr>
        <w:t>เงินฝากธนาคารที่ใช้เป็นหลักประกัน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ประกอบด้วย</w:t>
      </w:r>
    </w:p>
    <w:p w14:paraId="2DCB0854" w14:textId="77777777" w:rsidR="00FE0B9D" w:rsidRPr="0078362B" w:rsidRDefault="00FE0B9D" w:rsidP="00437FE4">
      <w:pPr>
        <w:ind w:left="547" w:right="-115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270"/>
        <w:gridCol w:w="1170"/>
        <w:gridCol w:w="180"/>
        <w:gridCol w:w="1170"/>
      </w:tblGrid>
      <w:tr w:rsidR="007E5E63" w:rsidRPr="0078362B" w14:paraId="60E6C06B" w14:textId="77777777" w:rsidTr="00FE66E6">
        <w:tc>
          <w:tcPr>
            <w:tcW w:w="6030" w:type="dxa"/>
          </w:tcPr>
          <w:p w14:paraId="610B597A" w14:textId="77777777" w:rsidR="007E5E63" w:rsidRPr="0078362B" w:rsidRDefault="007E5E63" w:rsidP="00437FE4">
            <w:pPr>
              <w:spacing w:line="32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748ACB" w14:textId="77777777" w:rsidR="007E5E63" w:rsidRPr="0078362B" w:rsidRDefault="007E5E63" w:rsidP="00437FE4">
            <w:pPr>
              <w:spacing w:line="32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10FD4FB0" w14:textId="77777777" w:rsidR="007E5E63" w:rsidRPr="0078362B" w:rsidRDefault="007E5E63" w:rsidP="00437FE4">
            <w:pPr>
              <w:spacing w:line="32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5E63" w:rsidRPr="0078362B" w14:paraId="3A2B5C30" w14:textId="77777777" w:rsidTr="00FE66E6">
        <w:tc>
          <w:tcPr>
            <w:tcW w:w="6030" w:type="dxa"/>
          </w:tcPr>
          <w:p w14:paraId="0F70AC87" w14:textId="77777777" w:rsidR="007E5E63" w:rsidRPr="0078362B" w:rsidRDefault="007E5E63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09780D8" w14:textId="77777777" w:rsidR="007E5E63" w:rsidRPr="0078362B" w:rsidRDefault="007E5E63" w:rsidP="00437FE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F36DB72" w14:textId="77777777" w:rsidR="007E5E63" w:rsidRPr="0078362B" w:rsidRDefault="007E5E63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768DA3B7" w14:textId="77777777" w:rsidR="007E5E63" w:rsidRPr="0078362B" w:rsidRDefault="007E5E63" w:rsidP="00437FE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CE94B3" w14:textId="77777777" w:rsidR="007E5E63" w:rsidRPr="0078362B" w:rsidRDefault="007E5E63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E5E63" w:rsidRPr="0078362B" w14:paraId="7EBC434B" w14:textId="77777777" w:rsidTr="00FE66E6">
        <w:tc>
          <w:tcPr>
            <w:tcW w:w="6030" w:type="dxa"/>
          </w:tcPr>
          <w:p w14:paraId="2C7C6A04" w14:textId="77777777" w:rsidR="007E5E63" w:rsidRPr="0078362B" w:rsidRDefault="007E5E63" w:rsidP="00437FE4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FBE75B" w14:textId="77777777" w:rsidR="007E5E63" w:rsidRPr="0078362B" w:rsidRDefault="007E5E63" w:rsidP="00437FE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E767F9" w14:textId="12C0B6D8" w:rsidR="007E5E63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E5E63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E5E63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14:paraId="4D8C9419" w14:textId="77777777" w:rsidR="007E5E63" w:rsidRPr="0078362B" w:rsidRDefault="007E5E63" w:rsidP="00437FE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51A585A" w14:textId="751C4493" w:rsidR="007E5E63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E5E63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E5E63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E5E63" w:rsidRPr="0078362B" w14:paraId="670A6C74" w14:textId="77777777" w:rsidTr="00FE66E6">
        <w:tc>
          <w:tcPr>
            <w:tcW w:w="6030" w:type="dxa"/>
          </w:tcPr>
          <w:p w14:paraId="176E82D8" w14:textId="77777777" w:rsidR="007E5E63" w:rsidRPr="0078362B" w:rsidRDefault="007E5E63" w:rsidP="00437FE4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9E4FD8" w14:textId="77777777" w:rsidR="007E5E63" w:rsidRPr="0078362B" w:rsidRDefault="007E5E63" w:rsidP="00437FE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569CDDD" w14:textId="1D447396" w:rsidR="007E5E63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14:paraId="670B5A32" w14:textId="77777777" w:rsidR="007E5E63" w:rsidRPr="0078362B" w:rsidRDefault="007E5E63" w:rsidP="00437FE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9011DF" w14:textId="7FEC5418" w:rsidR="007E5E63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7E5E63" w:rsidRPr="0078362B" w14:paraId="78C53B69" w14:textId="77777777" w:rsidTr="00437FE4">
        <w:trPr>
          <w:trHeight w:val="270"/>
        </w:trPr>
        <w:tc>
          <w:tcPr>
            <w:tcW w:w="6030" w:type="dxa"/>
            <w:shd w:val="clear" w:color="auto" w:fill="auto"/>
          </w:tcPr>
          <w:p w14:paraId="15EF932E" w14:textId="77777777" w:rsidR="007E5E63" w:rsidRPr="0078362B" w:rsidRDefault="007E5E63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เงินฝากธนาคารที่ใช้เป็นหลักประกันสำหรับบริการรับชำระเงิน</w:t>
            </w:r>
          </w:p>
        </w:tc>
        <w:tc>
          <w:tcPr>
            <w:tcW w:w="270" w:type="dxa"/>
            <w:shd w:val="clear" w:color="auto" w:fill="auto"/>
          </w:tcPr>
          <w:p w14:paraId="22EE1AEA" w14:textId="77777777" w:rsidR="007E5E63" w:rsidRPr="0078362B" w:rsidRDefault="007E5E63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8B3643" w14:textId="1A918A98" w:rsidR="007E5E63" w:rsidRPr="0078362B" w:rsidRDefault="00FA46D0" w:rsidP="00437FE4">
            <w:pPr>
              <w:spacing w:line="320" w:lineRule="exact"/>
              <w:ind w:left="-94" w:right="2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205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803</w:t>
            </w:r>
          </w:p>
        </w:tc>
        <w:tc>
          <w:tcPr>
            <w:tcW w:w="180" w:type="dxa"/>
            <w:shd w:val="clear" w:color="auto" w:fill="auto"/>
          </w:tcPr>
          <w:p w14:paraId="2EAD651C" w14:textId="77777777" w:rsidR="007E5E63" w:rsidRPr="0078362B" w:rsidRDefault="007E5E63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0CA290" w14:textId="01F1D775" w:rsidR="007E5E63" w:rsidRPr="0078362B" w:rsidRDefault="00FA46D0" w:rsidP="00437FE4">
            <w:pPr>
              <w:spacing w:line="320" w:lineRule="exact"/>
              <w:ind w:left="-94" w:right="2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205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803</w:t>
            </w:r>
          </w:p>
        </w:tc>
      </w:tr>
      <w:tr w:rsidR="007E5E63" w:rsidRPr="0078362B" w14:paraId="163509BF" w14:textId="77777777" w:rsidTr="00437FE4">
        <w:tc>
          <w:tcPr>
            <w:tcW w:w="6030" w:type="dxa"/>
            <w:shd w:val="clear" w:color="auto" w:fill="auto"/>
          </w:tcPr>
          <w:p w14:paraId="418527D3" w14:textId="6F4D18AE" w:rsidR="007E5E63" w:rsidRPr="0078362B" w:rsidRDefault="007E5E63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เงินฝากธนาคารที่ใช้เป็นหลักประกันสำหรับการกู้ยืมเงิน</w:t>
            </w:r>
            <w:r w:rsidRPr="0078362B">
              <w:rPr>
                <w:rFonts w:asciiTheme="majorBidi" w:hAnsiTheme="majorBidi" w:cstheme="majorBidi"/>
                <w:snapToGrid w:val="0"/>
                <w:szCs w:val="28"/>
              </w:rPr>
              <w:t xml:space="preserve"> (</w:t>
            </w: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FA46D0" w:rsidRPr="00FA46D0">
              <w:rPr>
                <w:rFonts w:asciiTheme="majorBidi" w:hAnsiTheme="majorBidi" w:cstheme="majorBidi"/>
                <w:snapToGrid w:val="0"/>
                <w:szCs w:val="28"/>
              </w:rPr>
              <w:t>18</w:t>
            </w:r>
            <w:r w:rsidRPr="0078362B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FA46D0" w:rsidRPr="00FA46D0">
              <w:rPr>
                <w:rFonts w:asciiTheme="majorBidi" w:hAnsiTheme="majorBidi" w:cstheme="majorBidi"/>
                <w:snapToGrid w:val="0"/>
                <w:szCs w:val="28"/>
              </w:rPr>
              <w:t>2</w:t>
            </w:r>
            <w:r w:rsidRPr="0078362B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55AD15" w14:textId="77777777" w:rsidR="007E5E63" w:rsidRPr="0078362B" w:rsidRDefault="007E5E63" w:rsidP="00437FE4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DDDD9E4" w14:textId="7A665E6E" w:rsidR="007E5E63" w:rsidRPr="0078362B" w:rsidRDefault="00FA46D0" w:rsidP="00437FE4">
            <w:pPr>
              <w:spacing w:line="320" w:lineRule="exact"/>
              <w:ind w:left="-94" w:right="2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536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233</w:t>
            </w:r>
          </w:p>
        </w:tc>
        <w:tc>
          <w:tcPr>
            <w:tcW w:w="180" w:type="dxa"/>
            <w:shd w:val="clear" w:color="auto" w:fill="auto"/>
          </w:tcPr>
          <w:p w14:paraId="72FCE2CE" w14:textId="77777777" w:rsidR="007E5E63" w:rsidRPr="0078362B" w:rsidRDefault="007E5E63" w:rsidP="00437FE4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A95F716" w14:textId="77777777" w:rsidR="007E5E63" w:rsidRPr="0078362B" w:rsidRDefault="007E5E63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E5E63" w:rsidRPr="0078362B" w14:paraId="5A94E161" w14:textId="77777777" w:rsidTr="00437FE4">
        <w:tc>
          <w:tcPr>
            <w:tcW w:w="6030" w:type="dxa"/>
            <w:shd w:val="clear" w:color="auto" w:fill="auto"/>
          </w:tcPr>
          <w:p w14:paraId="0BC39671" w14:textId="77777777" w:rsidR="007E5E63" w:rsidRPr="0078362B" w:rsidRDefault="00FE66E6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เงินฝากธนาคารที่ใช้เป็นหลักประกันการชำระเงิน</w:t>
            </w:r>
            <w:r w:rsidR="007E5E63"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ตามสัญญาก่อสร้าง</w:t>
            </w:r>
            <w:r w:rsidR="007E5E63" w:rsidRPr="0078362B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96F2D69" w14:textId="77777777" w:rsidR="007E5E63" w:rsidRPr="0078362B" w:rsidRDefault="007E5E63" w:rsidP="00437FE4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92E1678" w14:textId="77777777" w:rsidR="007E5E63" w:rsidRPr="0078362B" w:rsidRDefault="007E5E63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820E711" w14:textId="77777777" w:rsidR="007E5E63" w:rsidRPr="0078362B" w:rsidRDefault="007E5E63" w:rsidP="00437FE4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14D391E" w14:textId="77777777" w:rsidR="007E5E63" w:rsidRPr="0078362B" w:rsidRDefault="007E5E63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E5E63" w:rsidRPr="0078362B" w14:paraId="3EBF9444" w14:textId="77777777" w:rsidTr="00437FE4">
        <w:tc>
          <w:tcPr>
            <w:tcW w:w="6030" w:type="dxa"/>
            <w:shd w:val="clear" w:color="auto" w:fill="auto"/>
          </w:tcPr>
          <w:p w14:paraId="1C9729E5" w14:textId="2125A2FA" w:rsidR="007E5E63" w:rsidRPr="0078362B" w:rsidRDefault="00FE66E6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</w:rPr>
              <w:t>(Escrow Account)</w:t>
            </w: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  <w:r w:rsidR="007E5E63"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(ดูหมายเหตุข้อ </w:t>
            </w:r>
            <w:r w:rsidR="00FA46D0" w:rsidRPr="00FA46D0">
              <w:rPr>
                <w:rFonts w:asciiTheme="majorBidi" w:hAnsiTheme="majorBidi" w:cstheme="majorBidi"/>
                <w:snapToGrid w:val="0"/>
                <w:szCs w:val="28"/>
              </w:rPr>
              <w:t>18</w:t>
            </w:r>
            <w:r w:rsidR="007E5E63" w:rsidRPr="0078362B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FA46D0" w:rsidRPr="00FA46D0">
              <w:rPr>
                <w:rFonts w:asciiTheme="majorBidi" w:hAnsiTheme="majorBidi" w:cstheme="majorBidi"/>
                <w:snapToGrid w:val="0"/>
                <w:szCs w:val="28"/>
              </w:rPr>
              <w:t>1</w:t>
            </w:r>
            <w:r w:rsidR="007E5E63"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2EFFFE" w14:textId="77777777" w:rsidR="007E5E63" w:rsidRPr="0078362B" w:rsidRDefault="007E5E63" w:rsidP="00437FE4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C1FB042" w14:textId="74D55DDD" w:rsidR="007E5E63" w:rsidRPr="0078362B" w:rsidRDefault="00FA46D0" w:rsidP="00437FE4">
            <w:pPr>
              <w:spacing w:line="320" w:lineRule="exact"/>
              <w:ind w:left="-94" w:right="2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924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003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574</w:t>
            </w:r>
          </w:p>
        </w:tc>
        <w:tc>
          <w:tcPr>
            <w:tcW w:w="180" w:type="dxa"/>
            <w:shd w:val="clear" w:color="auto" w:fill="auto"/>
          </w:tcPr>
          <w:p w14:paraId="06B9868F" w14:textId="77777777" w:rsidR="007E5E63" w:rsidRPr="0078362B" w:rsidRDefault="007E5E63" w:rsidP="00437FE4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66BC05E" w14:textId="7D1CF992" w:rsidR="007E5E63" w:rsidRPr="0078362B" w:rsidRDefault="00FA46D0" w:rsidP="00437FE4">
            <w:pPr>
              <w:spacing w:line="320" w:lineRule="exact"/>
              <w:ind w:left="-94" w:right="2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764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707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131</w:t>
            </w:r>
          </w:p>
        </w:tc>
      </w:tr>
      <w:tr w:rsidR="007E5E63" w:rsidRPr="0078362B" w14:paraId="0E8BC275" w14:textId="77777777" w:rsidTr="00FE66E6">
        <w:tc>
          <w:tcPr>
            <w:tcW w:w="6030" w:type="dxa"/>
          </w:tcPr>
          <w:p w14:paraId="56A7BE6E" w14:textId="77777777" w:rsidR="007E5E63" w:rsidRPr="0078362B" w:rsidRDefault="007E5E63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20" w:hanging="180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รวมเงินฝากธนาคารที่ใช้เป็นหลักประกัน</w:t>
            </w:r>
          </w:p>
        </w:tc>
        <w:tc>
          <w:tcPr>
            <w:tcW w:w="270" w:type="dxa"/>
          </w:tcPr>
          <w:p w14:paraId="7C4177F8" w14:textId="77777777" w:rsidR="007E5E63" w:rsidRPr="0078362B" w:rsidRDefault="007E5E63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46884" w14:textId="70712F48" w:rsidR="007E5E63" w:rsidRPr="0078362B" w:rsidRDefault="00FA46D0" w:rsidP="00437FE4">
            <w:pPr>
              <w:spacing w:line="320" w:lineRule="exact"/>
              <w:ind w:left="-94" w:right="2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992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745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610</w:t>
            </w:r>
          </w:p>
        </w:tc>
        <w:tc>
          <w:tcPr>
            <w:tcW w:w="180" w:type="dxa"/>
          </w:tcPr>
          <w:p w14:paraId="1C4A80DF" w14:textId="77777777" w:rsidR="007E5E63" w:rsidRPr="0078362B" w:rsidRDefault="007E5E63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EBAA8" w14:textId="79D028FA" w:rsidR="007E5E63" w:rsidRPr="0078362B" w:rsidRDefault="00FA46D0" w:rsidP="00437FE4">
            <w:pPr>
              <w:spacing w:line="320" w:lineRule="exact"/>
              <w:ind w:left="-94" w:right="2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764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912</w:t>
            </w:r>
            <w:r w:rsidR="007E5E6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934</w:t>
            </w:r>
          </w:p>
        </w:tc>
      </w:tr>
    </w:tbl>
    <w:p w14:paraId="22AFCD0F" w14:textId="3B908067" w:rsidR="005C6B19" w:rsidRPr="0078362B" w:rsidRDefault="00FA46D0" w:rsidP="00437FE4">
      <w:pPr>
        <w:spacing w:before="32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FA46D0">
        <w:rPr>
          <w:rFonts w:asciiTheme="majorBidi" w:hAnsiTheme="majorBidi" w:cstheme="majorBidi"/>
          <w:b/>
          <w:bCs/>
          <w:snapToGrid w:val="0"/>
          <w:lang w:val="en-US"/>
        </w:rPr>
        <w:t>11</w:t>
      </w:r>
      <w:r w:rsidR="005C6B19" w:rsidRPr="0078362B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5C6B19" w:rsidRPr="0078362B">
        <w:rPr>
          <w:rFonts w:asciiTheme="majorBidi" w:hAnsiTheme="majorBidi" w:cstheme="majorBidi"/>
          <w:b/>
          <w:bCs/>
          <w:snapToGrid w:val="0"/>
          <w:cs/>
          <w:lang w:val="en-US"/>
        </w:rPr>
        <w:tab/>
      </w:r>
      <w:r w:rsidR="005C6B19" w:rsidRPr="0078362B">
        <w:rPr>
          <w:rFonts w:asciiTheme="majorBidi" w:hAnsiTheme="majorBidi" w:cstheme="majorBidi"/>
          <w:b/>
          <w:bCs/>
          <w:cs/>
          <w:lang w:val="en-US"/>
        </w:rPr>
        <w:t>เงินลงทุนเผื่อขาย</w:t>
      </w:r>
    </w:p>
    <w:p w14:paraId="4D5A8806" w14:textId="77777777" w:rsidR="005C6B19" w:rsidRPr="0078362B" w:rsidRDefault="005C6B19" w:rsidP="00437FE4">
      <w:pPr>
        <w:ind w:left="547" w:hanging="7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snapToGrid w:val="0"/>
          <w:cs/>
          <w:lang w:val="en-US"/>
        </w:rPr>
        <w:t>เงินลงทุนเผื่อขาย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ประกอบด้วย</w:t>
      </w:r>
    </w:p>
    <w:p w14:paraId="25212446" w14:textId="77777777" w:rsidR="00A20623" w:rsidRPr="0078362B" w:rsidRDefault="00A20623" w:rsidP="00437FE4">
      <w:pPr>
        <w:ind w:left="547" w:right="-115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080"/>
        <w:gridCol w:w="90"/>
        <w:gridCol w:w="1170"/>
      </w:tblGrid>
      <w:tr w:rsidR="00A20623" w:rsidRPr="0078362B" w14:paraId="0A4E4190" w14:textId="77777777" w:rsidTr="00AD3A0A">
        <w:tc>
          <w:tcPr>
            <w:tcW w:w="3960" w:type="dxa"/>
          </w:tcPr>
          <w:p w14:paraId="03795FF5" w14:textId="77777777" w:rsidR="00A20623" w:rsidRPr="0078362B" w:rsidRDefault="00A20623" w:rsidP="00437FE4">
            <w:pPr>
              <w:spacing w:line="32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6262FB44" w14:textId="77777777" w:rsidR="00A20623" w:rsidRPr="0078362B" w:rsidRDefault="00A20623" w:rsidP="00437FE4">
            <w:pPr>
              <w:spacing w:line="32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74994" w:rsidRPr="0078362B" w14:paraId="044425A1" w14:textId="77777777" w:rsidTr="00AD3A0A">
        <w:tc>
          <w:tcPr>
            <w:tcW w:w="3960" w:type="dxa"/>
          </w:tcPr>
          <w:p w14:paraId="7735ED54" w14:textId="77777777" w:rsidR="00674994" w:rsidRPr="0078362B" w:rsidRDefault="00674994" w:rsidP="00437FE4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ADE9C4F" w14:textId="26EBFC48" w:rsidR="00674994" w:rsidRPr="0078362B" w:rsidRDefault="00674994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05EFC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791F7902" w14:textId="77777777" w:rsidR="00674994" w:rsidRPr="0078362B" w:rsidRDefault="00674994" w:rsidP="00437FE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47723ABC" w14:textId="3D1A2BCE" w:rsidR="00674994" w:rsidRPr="0078362B" w:rsidRDefault="00674994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74994" w:rsidRPr="0078362B" w14:paraId="5DA082B5" w14:textId="77777777" w:rsidTr="00AD3A0A">
        <w:tc>
          <w:tcPr>
            <w:tcW w:w="3960" w:type="dxa"/>
          </w:tcPr>
          <w:p w14:paraId="4564311C" w14:textId="77777777" w:rsidR="00674994" w:rsidRPr="0078362B" w:rsidRDefault="00674994" w:rsidP="00437FE4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BCCBAD" w14:textId="77777777" w:rsidR="00674994" w:rsidRPr="0078362B" w:rsidRDefault="00674994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0" w:type="dxa"/>
          </w:tcPr>
          <w:p w14:paraId="78DE70C7" w14:textId="77777777" w:rsidR="00674994" w:rsidRPr="0078362B" w:rsidRDefault="00674994" w:rsidP="00437FE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9986B2" w14:textId="77777777" w:rsidR="00674994" w:rsidRPr="0078362B" w:rsidRDefault="00674994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90" w:type="dxa"/>
          </w:tcPr>
          <w:p w14:paraId="04D10CA5" w14:textId="77777777" w:rsidR="00674994" w:rsidRPr="0078362B" w:rsidRDefault="00674994" w:rsidP="00437FE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DECF56" w14:textId="77777777" w:rsidR="00674994" w:rsidRPr="0078362B" w:rsidRDefault="00674994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0" w:type="dxa"/>
          </w:tcPr>
          <w:p w14:paraId="18C4F554" w14:textId="77777777" w:rsidR="00674994" w:rsidRPr="0078362B" w:rsidRDefault="00674994" w:rsidP="00437FE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045E3F" w14:textId="77777777" w:rsidR="00674994" w:rsidRPr="0078362B" w:rsidRDefault="00674994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</w:tr>
      <w:tr w:rsidR="00674994" w:rsidRPr="0078362B" w14:paraId="576C84A8" w14:textId="77777777" w:rsidTr="00AD3A0A">
        <w:tc>
          <w:tcPr>
            <w:tcW w:w="3960" w:type="dxa"/>
          </w:tcPr>
          <w:p w14:paraId="71C34234" w14:textId="77777777" w:rsidR="00674994" w:rsidRPr="0078362B" w:rsidRDefault="00674994" w:rsidP="00437FE4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CFA6AB" w14:textId="77777777" w:rsidR="00674994" w:rsidRPr="0078362B" w:rsidRDefault="00674994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14:paraId="3B39EFF9" w14:textId="77777777" w:rsidR="00674994" w:rsidRPr="0078362B" w:rsidRDefault="00674994" w:rsidP="00437FE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8B7F50E" w14:textId="77777777" w:rsidR="00674994" w:rsidRPr="0078362B" w:rsidRDefault="00674994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ยุติธรรม</w:t>
            </w:r>
          </w:p>
        </w:tc>
        <w:tc>
          <w:tcPr>
            <w:tcW w:w="90" w:type="dxa"/>
          </w:tcPr>
          <w:p w14:paraId="0440EC83" w14:textId="77777777" w:rsidR="00674994" w:rsidRPr="0078362B" w:rsidRDefault="00674994" w:rsidP="00437FE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9BE0993" w14:textId="77777777" w:rsidR="00674994" w:rsidRPr="0078362B" w:rsidRDefault="00674994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14:paraId="1A8217C8" w14:textId="77777777" w:rsidR="00674994" w:rsidRPr="0078362B" w:rsidRDefault="00674994" w:rsidP="00437FE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D72329" w14:textId="77777777" w:rsidR="00674994" w:rsidRPr="0078362B" w:rsidRDefault="00674994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ยุติธรรม</w:t>
            </w:r>
          </w:p>
        </w:tc>
      </w:tr>
      <w:tr w:rsidR="00674994" w:rsidRPr="0078362B" w14:paraId="1FB6CEE4" w14:textId="77777777" w:rsidTr="00AD3A0A">
        <w:tc>
          <w:tcPr>
            <w:tcW w:w="3960" w:type="dxa"/>
          </w:tcPr>
          <w:p w14:paraId="7929F3AD" w14:textId="77777777" w:rsidR="00674994" w:rsidRPr="0078362B" w:rsidRDefault="00674994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hanging="36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59761B19" w14:textId="77777777" w:rsidR="00674994" w:rsidRPr="0078362B" w:rsidRDefault="00674994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2FA739D" w14:textId="77777777" w:rsidR="00674994" w:rsidRPr="0078362B" w:rsidRDefault="00674994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D32063A" w14:textId="77777777" w:rsidR="00674994" w:rsidRPr="0078362B" w:rsidRDefault="00674994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325E81E" w14:textId="77777777" w:rsidR="00674994" w:rsidRPr="0078362B" w:rsidRDefault="00674994" w:rsidP="00437FE4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4682EA" w14:textId="77777777" w:rsidR="00674994" w:rsidRPr="0078362B" w:rsidRDefault="00674994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C1937CF" w14:textId="77777777" w:rsidR="00674994" w:rsidRPr="0078362B" w:rsidRDefault="00674994" w:rsidP="00437FE4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E7EC0CA" w14:textId="77777777" w:rsidR="00674994" w:rsidRPr="0078362B" w:rsidRDefault="00674994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123A3B" w:rsidRPr="0078362B" w14:paraId="79C691AE" w14:textId="77777777" w:rsidTr="00EF5E7A">
        <w:tc>
          <w:tcPr>
            <w:tcW w:w="3960" w:type="dxa"/>
          </w:tcPr>
          <w:p w14:paraId="432BBB92" w14:textId="77777777" w:rsidR="00123A3B" w:rsidRPr="0078362B" w:rsidRDefault="00123A3B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080" w:hanging="90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70" w:type="dxa"/>
            <w:shd w:val="clear" w:color="auto" w:fill="auto"/>
          </w:tcPr>
          <w:p w14:paraId="7FC7B976" w14:textId="22D0C8B1" w:rsidR="00123A3B" w:rsidRPr="0078362B" w:rsidRDefault="00FA46D0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234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402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2C22D383" w14:textId="77777777" w:rsidR="00123A3B" w:rsidRPr="0078362B" w:rsidRDefault="00123A3B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F1914F1" w14:textId="7F3B6105" w:rsidR="00123A3B" w:rsidRPr="0078362B" w:rsidRDefault="00FA46D0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123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980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058</w:t>
            </w:r>
          </w:p>
        </w:tc>
        <w:tc>
          <w:tcPr>
            <w:tcW w:w="90" w:type="dxa"/>
          </w:tcPr>
          <w:p w14:paraId="10453EEA" w14:textId="77777777" w:rsidR="00123A3B" w:rsidRPr="0078362B" w:rsidRDefault="00123A3B" w:rsidP="00437FE4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B8B56EC" w14:textId="11A67E93" w:rsidR="00123A3B" w:rsidRPr="0078362B" w:rsidRDefault="00FA46D0" w:rsidP="00437FE4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234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402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0" w:type="dxa"/>
          </w:tcPr>
          <w:p w14:paraId="3B927340" w14:textId="77777777" w:rsidR="00123A3B" w:rsidRPr="0078362B" w:rsidRDefault="00123A3B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C5C3E14" w14:textId="73A9F3BC" w:rsidR="00123A3B" w:rsidRPr="0078362B" w:rsidRDefault="00FA46D0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146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939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328</w:t>
            </w:r>
          </w:p>
        </w:tc>
      </w:tr>
      <w:tr w:rsidR="00867AC5" w:rsidRPr="0078362B" w14:paraId="62316A47" w14:textId="77777777" w:rsidTr="00EF5E7A">
        <w:tc>
          <w:tcPr>
            <w:tcW w:w="3960" w:type="dxa"/>
          </w:tcPr>
          <w:p w14:paraId="51CFA956" w14:textId="77777777" w:rsidR="00867AC5" w:rsidRPr="0078362B" w:rsidRDefault="00867AC5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080" w:hanging="90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ใบสำคัญแสดงสิทธิซื้อหุ้นสามัญ</w:t>
            </w:r>
          </w:p>
        </w:tc>
        <w:tc>
          <w:tcPr>
            <w:tcW w:w="1170" w:type="dxa"/>
            <w:shd w:val="clear" w:color="auto" w:fill="auto"/>
          </w:tcPr>
          <w:p w14:paraId="26A01C17" w14:textId="77777777" w:rsidR="00867AC5" w:rsidRPr="0078362B" w:rsidRDefault="00867AC5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625BA5" w14:textId="77777777" w:rsidR="00867AC5" w:rsidRPr="0078362B" w:rsidRDefault="00867AC5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362B91C" w14:textId="67A53FA3" w:rsidR="00867AC5" w:rsidRPr="0078362B" w:rsidRDefault="00FA46D0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530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618</w:t>
            </w:r>
          </w:p>
        </w:tc>
        <w:tc>
          <w:tcPr>
            <w:tcW w:w="90" w:type="dxa"/>
          </w:tcPr>
          <w:p w14:paraId="3D643DCA" w14:textId="77777777" w:rsidR="00867AC5" w:rsidRPr="0078362B" w:rsidRDefault="00867AC5" w:rsidP="00437FE4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9A34753" w14:textId="77777777" w:rsidR="00867AC5" w:rsidRPr="0078362B" w:rsidRDefault="00867AC5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7F405EF" w14:textId="77777777" w:rsidR="00867AC5" w:rsidRPr="0078362B" w:rsidRDefault="00867AC5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7945FF2" w14:textId="648448CE" w:rsidR="00867AC5" w:rsidRPr="0078362B" w:rsidRDefault="00FA46D0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530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618</w:t>
            </w:r>
          </w:p>
        </w:tc>
      </w:tr>
      <w:tr w:rsidR="00867AC5" w:rsidRPr="0078362B" w14:paraId="6975284C" w14:textId="77777777" w:rsidTr="00EF5E7A">
        <w:tc>
          <w:tcPr>
            <w:tcW w:w="3960" w:type="dxa"/>
          </w:tcPr>
          <w:p w14:paraId="1CC71BCF" w14:textId="77777777" w:rsidR="00867AC5" w:rsidRPr="0078362B" w:rsidRDefault="00867AC5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080" w:hanging="90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หน่วย</w:t>
            </w:r>
            <w:proofErr w:type="spellStart"/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ทรั</w:t>
            </w:r>
            <w:proofErr w:type="spellEnd"/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สต์</w:t>
            </w:r>
          </w:p>
        </w:tc>
        <w:tc>
          <w:tcPr>
            <w:tcW w:w="1170" w:type="dxa"/>
            <w:shd w:val="clear" w:color="auto" w:fill="auto"/>
          </w:tcPr>
          <w:p w14:paraId="1D828AE6" w14:textId="3182E7DF" w:rsidR="00867AC5" w:rsidRPr="0078362B" w:rsidRDefault="00FA46D0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130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41763F6" w14:textId="77777777" w:rsidR="00867AC5" w:rsidRPr="0078362B" w:rsidRDefault="00867AC5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0629602" w14:textId="4515163E" w:rsidR="00867AC5" w:rsidRPr="0078362B" w:rsidRDefault="00FA46D0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800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612182B2" w14:textId="77777777" w:rsidR="00867AC5" w:rsidRPr="0078362B" w:rsidRDefault="00867AC5" w:rsidP="00437FE4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D9FDACE" w14:textId="74F0D3F4" w:rsidR="00867AC5" w:rsidRPr="0078362B" w:rsidRDefault="00FA46D0" w:rsidP="00437FE4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138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750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5899E787" w14:textId="77777777" w:rsidR="00867AC5" w:rsidRPr="0078362B" w:rsidRDefault="00867AC5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35405F4" w14:textId="1FFFE648" w:rsidR="00867AC5" w:rsidRPr="0078362B" w:rsidRDefault="00FA46D0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867AC5" w:rsidRPr="0078362B" w14:paraId="035715AE" w14:textId="77777777" w:rsidTr="00EF5E7A">
        <w:tc>
          <w:tcPr>
            <w:tcW w:w="3960" w:type="dxa"/>
          </w:tcPr>
          <w:p w14:paraId="4E97D076" w14:textId="77777777" w:rsidR="00867AC5" w:rsidRPr="0078362B" w:rsidRDefault="00867AC5" w:rsidP="00437FE4">
            <w:pPr>
              <w:pStyle w:val="Title"/>
              <w:spacing w:line="320" w:lineRule="exact"/>
              <w:ind w:left="450" w:hanging="450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ab/>
              <w:t>ขาดทุนที่ยังไม่เกิดขึ้นจากการปรับมูลค่า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252B71" w14:textId="0991C34C" w:rsidR="00867AC5" w:rsidRPr="0078362B" w:rsidRDefault="00867AC5" w:rsidP="00437FE4">
            <w:pPr>
              <w:spacing w:line="320" w:lineRule="exact"/>
              <w:ind w:left="-94" w:right="3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195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593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004917" w14:textId="77777777" w:rsidR="00867AC5" w:rsidRPr="0078362B" w:rsidRDefault="00867AC5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00FCA6" w14:textId="77777777" w:rsidR="00867AC5" w:rsidRPr="0078362B" w:rsidRDefault="00867AC5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58E971E7" w14:textId="77777777" w:rsidR="00867AC5" w:rsidRPr="0078362B" w:rsidRDefault="00867AC5" w:rsidP="00437FE4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EC37FAA" w14:textId="6006BB40" w:rsidR="00867AC5" w:rsidRPr="0078362B" w:rsidRDefault="00867AC5" w:rsidP="00437FE4">
            <w:pPr>
              <w:spacing w:line="320" w:lineRule="exact"/>
              <w:ind w:left="-94" w:right="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154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182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323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D0560F0" w14:textId="77777777" w:rsidR="00867AC5" w:rsidRPr="0078362B" w:rsidRDefault="00867AC5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264E2A1" w14:textId="77777777" w:rsidR="00867AC5" w:rsidRPr="0078362B" w:rsidRDefault="00867AC5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867AC5" w:rsidRPr="0078362B" w14:paraId="5BC5823F" w14:textId="77777777" w:rsidTr="00EF5E7A">
        <w:tc>
          <w:tcPr>
            <w:tcW w:w="3960" w:type="dxa"/>
          </w:tcPr>
          <w:p w14:paraId="3EE769DC" w14:textId="77777777" w:rsidR="00867AC5" w:rsidRPr="0078362B" w:rsidRDefault="00867AC5" w:rsidP="00437FE4">
            <w:pPr>
              <w:spacing w:line="320" w:lineRule="exact"/>
              <w:ind w:left="36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รวมเงินลงทุนเผื่อขาย 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4F8DC" w14:textId="245B8B64" w:rsidR="00867AC5" w:rsidRPr="0078362B" w:rsidRDefault="00FA46D0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169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310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676</w:t>
            </w:r>
          </w:p>
        </w:tc>
        <w:tc>
          <w:tcPr>
            <w:tcW w:w="90" w:type="dxa"/>
            <w:shd w:val="clear" w:color="auto" w:fill="auto"/>
          </w:tcPr>
          <w:p w14:paraId="5B5BE4E4" w14:textId="77777777" w:rsidR="00867AC5" w:rsidRPr="0078362B" w:rsidRDefault="00867AC5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8D7EA" w14:textId="675A1F01" w:rsidR="00867AC5" w:rsidRPr="0078362B" w:rsidRDefault="00FA46D0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169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310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676</w:t>
            </w:r>
          </w:p>
        </w:tc>
        <w:tc>
          <w:tcPr>
            <w:tcW w:w="90" w:type="dxa"/>
          </w:tcPr>
          <w:p w14:paraId="24302B17" w14:textId="77777777" w:rsidR="00867AC5" w:rsidRPr="0078362B" w:rsidRDefault="00867AC5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1C73A" w14:textId="72DDC3D7" w:rsidR="00867AC5" w:rsidRPr="0078362B" w:rsidRDefault="00FA46D0" w:rsidP="00437FE4">
            <w:pPr>
              <w:spacing w:line="320" w:lineRule="exact"/>
              <w:ind w:left="-94" w:right="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218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969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946</w:t>
            </w:r>
          </w:p>
        </w:tc>
        <w:tc>
          <w:tcPr>
            <w:tcW w:w="90" w:type="dxa"/>
          </w:tcPr>
          <w:p w14:paraId="6474ECE9" w14:textId="77777777" w:rsidR="00867AC5" w:rsidRPr="0078362B" w:rsidRDefault="00867AC5" w:rsidP="00437FE4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1959C" w14:textId="0727C227" w:rsidR="00867AC5" w:rsidRPr="0078362B" w:rsidRDefault="00FA46D0" w:rsidP="00437FE4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218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969</w:t>
            </w:r>
            <w:r w:rsidR="00867AC5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946</w:t>
            </w:r>
          </w:p>
        </w:tc>
      </w:tr>
    </w:tbl>
    <w:p w14:paraId="43229F66" w14:textId="694BBC8E" w:rsidR="003211F4" w:rsidRPr="0078362B" w:rsidRDefault="00C433C1" w:rsidP="00437FE4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รายการเคลื่อนไหวของเงินลงทุน</w:t>
      </w:r>
      <w:r w:rsidR="003211F4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เผ</w:t>
      </w:r>
      <w:r w:rsidR="00C47C35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ื่อขายที่เกิดขึ้นในระหว่าง</w:t>
      </w:r>
      <w:r w:rsidR="00D05EFC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ปี</w:t>
      </w:r>
      <w:r w:rsidR="003211F4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สิ้นสุดวันที่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31</w:t>
      </w:r>
      <w:r w:rsidR="003211F4"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D05EFC" w:rsidRPr="0078362B">
        <w:rPr>
          <w:rFonts w:asciiTheme="majorBidi" w:hAnsiTheme="majorBidi" w:cstheme="majorBidi"/>
          <w:snapToGrid w:val="0"/>
          <w:cs/>
          <w:lang w:val="en-US"/>
        </w:rPr>
        <w:t>ธันวาคม</w:t>
      </w:r>
      <w:r w:rsidR="00B21BE1"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3211F4" w:rsidRPr="0078362B">
        <w:rPr>
          <w:rFonts w:asciiTheme="majorBidi" w:hAnsiTheme="majorBidi" w:cstheme="majorBidi"/>
          <w:snapToGrid w:val="0"/>
          <w:cs/>
          <w:lang w:val="en-US"/>
        </w:rPr>
        <w:t>มีดังนี้</w:t>
      </w:r>
    </w:p>
    <w:p w14:paraId="2249F734" w14:textId="77777777" w:rsidR="003211F4" w:rsidRPr="0078362B" w:rsidRDefault="003211F4" w:rsidP="00437FE4">
      <w:pPr>
        <w:pStyle w:val="Header"/>
        <w:tabs>
          <w:tab w:val="clear" w:pos="4153"/>
          <w:tab w:val="clear" w:pos="8306"/>
        </w:tabs>
        <w:ind w:left="547" w:right="3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78362B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5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886"/>
        <w:gridCol w:w="1192"/>
        <w:gridCol w:w="264"/>
        <w:gridCol w:w="1208"/>
      </w:tblGrid>
      <w:tr w:rsidR="004817A3" w:rsidRPr="0078362B" w14:paraId="6ED4FFE9" w14:textId="77777777" w:rsidTr="002C06DA">
        <w:trPr>
          <w:cantSplit/>
        </w:trPr>
        <w:tc>
          <w:tcPr>
            <w:tcW w:w="5886" w:type="dxa"/>
          </w:tcPr>
          <w:p w14:paraId="0A9D55FE" w14:textId="77777777" w:rsidR="004817A3" w:rsidRPr="0078362B" w:rsidRDefault="004817A3" w:rsidP="00437FE4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64" w:type="dxa"/>
            <w:gridSpan w:val="3"/>
          </w:tcPr>
          <w:p w14:paraId="50F8AB6B" w14:textId="77777777" w:rsidR="004817A3" w:rsidRPr="0078362B" w:rsidRDefault="004817A3" w:rsidP="00437FE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2C06DA" w:rsidRPr="0078362B" w14:paraId="0B8CAF1C" w14:textId="77777777" w:rsidTr="002C06DA">
        <w:trPr>
          <w:cantSplit/>
        </w:trPr>
        <w:tc>
          <w:tcPr>
            <w:tcW w:w="5886" w:type="dxa"/>
          </w:tcPr>
          <w:p w14:paraId="7C6A77E4" w14:textId="77777777" w:rsidR="002C06DA" w:rsidRPr="0078362B" w:rsidRDefault="002C06DA" w:rsidP="00437FE4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64" w:type="dxa"/>
            <w:gridSpan w:val="3"/>
          </w:tcPr>
          <w:p w14:paraId="1B86558C" w14:textId="77777777" w:rsidR="002C06DA" w:rsidRPr="0078362B" w:rsidRDefault="002C06DA" w:rsidP="00437FE4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817A3" w:rsidRPr="0078362B" w14:paraId="73929FF4" w14:textId="77777777" w:rsidTr="002C06DA">
        <w:trPr>
          <w:cantSplit/>
        </w:trPr>
        <w:tc>
          <w:tcPr>
            <w:tcW w:w="5886" w:type="dxa"/>
          </w:tcPr>
          <w:p w14:paraId="2F267115" w14:textId="77777777" w:rsidR="004817A3" w:rsidRPr="0078362B" w:rsidRDefault="004817A3" w:rsidP="00437FE4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92" w:type="dxa"/>
          </w:tcPr>
          <w:p w14:paraId="70CCF709" w14:textId="1054E274" w:rsidR="004817A3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64" w:type="dxa"/>
          </w:tcPr>
          <w:p w14:paraId="022E0E42" w14:textId="77777777" w:rsidR="004817A3" w:rsidRPr="0078362B" w:rsidRDefault="004817A3" w:rsidP="00437FE4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3BE5A25D" w14:textId="079B72FB" w:rsidR="004817A3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</w:tr>
      <w:tr w:rsidR="00123A3B" w:rsidRPr="0078362B" w14:paraId="7A5C27BC" w14:textId="77777777" w:rsidTr="002C06DA">
        <w:trPr>
          <w:cantSplit/>
        </w:trPr>
        <w:tc>
          <w:tcPr>
            <w:tcW w:w="5886" w:type="dxa"/>
          </w:tcPr>
          <w:p w14:paraId="5B0F4023" w14:textId="131BD8FE" w:rsidR="00123A3B" w:rsidRPr="0078362B" w:rsidRDefault="00123A3B" w:rsidP="00437FE4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92" w:type="dxa"/>
            <w:shd w:val="clear" w:color="auto" w:fill="auto"/>
          </w:tcPr>
          <w:p w14:paraId="731C5927" w14:textId="56F4C938" w:rsidR="00123A3B" w:rsidRPr="0078362B" w:rsidRDefault="00FA46D0" w:rsidP="00437FE4">
            <w:pPr>
              <w:tabs>
                <w:tab w:val="decimal" w:pos="97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218</w:t>
            </w:r>
            <w:r w:rsidR="002A347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969</w:t>
            </w:r>
            <w:r w:rsidR="002A347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946</w:t>
            </w:r>
          </w:p>
        </w:tc>
        <w:tc>
          <w:tcPr>
            <w:tcW w:w="264" w:type="dxa"/>
          </w:tcPr>
          <w:p w14:paraId="2195103A" w14:textId="77777777" w:rsidR="00123A3B" w:rsidRPr="0078362B" w:rsidRDefault="00123A3B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6E9C39A3" w14:textId="4FE3B090" w:rsidR="00123A3B" w:rsidRPr="0078362B" w:rsidRDefault="00FA46D0" w:rsidP="00437FE4">
            <w:pPr>
              <w:tabs>
                <w:tab w:val="decimal" w:pos="97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307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088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227</w:t>
            </w:r>
          </w:p>
        </w:tc>
      </w:tr>
      <w:tr w:rsidR="00123A3B" w:rsidRPr="0078362B" w14:paraId="0292F35E" w14:textId="77777777" w:rsidTr="002C06DA">
        <w:trPr>
          <w:cantSplit/>
        </w:trPr>
        <w:tc>
          <w:tcPr>
            <w:tcW w:w="5886" w:type="dxa"/>
          </w:tcPr>
          <w:p w14:paraId="3C6D4B83" w14:textId="77777777" w:rsidR="00123A3B" w:rsidRPr="0078362B" w:rsidRDefault="00123A3B" w:rsidP="00437FE4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เงินสดรับจากการลดมูลค่าหน่วย</w:t>
            </w:r>
            <w:proofErr w:type="spellStart"/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ทรั</w:t>
            </w:r>
            <w:proofErr w:type="spellEnd"/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สต์ของเงินลงทุนเผื่อขาย</w:t>
            </w:r>
          </w:p>
        </w:tc>
        <w:tc>
          <w:tcPr>
            <w:tcW w:w="1192" w:type="dxa"/>
            <w:shd w:val="clear" w:color="auto" w:fill="auto"/>
          </w:tcPr>
          <w:p w14:paraId="47F6AFF0" w14:textId="363EC899" w:rsidR="00123A3B" w:rsidRPr="0078362B" w:rsidRDefault="002A347F" w:rsidP="00437FE4">
            <w:pPr>
              <w:tabs>
                <w:tab w:val="decimal" w:pos="97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</w:tcPr>
          <w:p w14:paraId="5DC871BD" w14:textId="77777777" w:rsidR="00123A3B" w:rsidRPr="0078362B" w:rsidRDefault="00123A3B" w:rsidP="00437FE4">
            <w:pPr>
              <w:spacing w:line="320" w:lineRule="exact"/>
              <w:ind w:left="36" w:right="-5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6DC03A8C" w14:textId="58CAD96B" w:rsidR="00123A3B" w:rsidRPr="0078362B" w:rsidRDefault="00123A3B" w:rsidP="00437FE4">
            <w:pPr>
              <w:tabs>
                <w:tab w:val="decimal" w:pos="97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123A3B" w:rsidRPr="0078362B" w14:paraId="6B642457" w14:textId="77777777" w:rsidTr="002C06DA">
        <w:trPr>
          <w:cantSplit/>
        </w:trPr>
        <w:tc>
          <w:tcPr>
            <w:tcW w:w="5886" w:type="dxa"/>
          </w:tcPr>
          <w:p w14:paraId="5A8EFCD8" w14:textId="77777777" w:rsidR="00123A3B" w:rsidRPr="0078362B" w:rsidRDefault="00123A3B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192" w:type="dxa"/>
            <w:shd w:val="clear" w:color="auto" w:fill="auto"/>
          </w:tcPr>
          <w:p w14:paraId="3A86BDF1" w14:textId="10006374" w:rsidR="00123A3B" w:rsidRPr="0078362B" w:rsidRDefault="002A347F" w:rsidP="00437FE4">
            <w:pPr>
              <w:tabs>
                <w:tab w:val="decimal" w:pos="97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409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64" w:type="dxa"/>
          </w:tcPr>
          <w:p w14:paraId="5E319E5D" w14:textId="77777777" w:rsidR="00123A3B" w:rsidRPr="0078362B" w:rsidRDefault="00123A3B" w:rsidP="00437FE4">
            <w:pPr>
              <w:spacing w:line="320" w:lineRule="exact"/>
              <w:ind w:right="-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3095517E" w14:textId="7B73B300" w:rsidR="00123A3B" w:rsidRPr="0078362B" w:rsidRDefault="00123A3B" w:rsidP="00437FE4">
            <w:pPr>
              <w:tabs>
                <w:tab w:val="decimal" w:pos="97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118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123A3B" w:rsidRPr="0078362B" w14:paraId="216CAEC8" w14:textId="77777777" w:rsidTr="002C06DA">
        <w:trPr>
          <w:cantSplit/>
        </w:trPr>
        <w:tc>
          <w:tcPr>
            <w:tcW w:w="5886" w:type="dxa"/>
          </w:tcPr>
          <w:p w14:paraId="7BD30813" w14:textId="2299A587" w:rsidR="00123A3B" w:rsidRPr="0078362B" w:rsidRDefault="00123A3B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9C573" w14:textId="252FBD12" w:rsidR="00123A3B" w:rsidRPr="0078362B" w:rsidRDefault="00FA46D0" w:rsidP="00437FE4">
            <w:pPr>
              <w:tabs>
                <w:tab w:val="decimal" w:pos="97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169</w:t>
            </w:r>
            <w:r w:rsidR="002A347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310</w:t>
            </w:r>
            <w:r w:rsidR="002A347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676</w:t>
            </w:r>
          </w:p>
        </w:tc>
        <w:tc>
          <w:tcPr>
            <w:tcW w:w="264" w:type="dxa"/>
          </w:tcPr>
          <w:p w14:paraId="4848B30E" w14:textId="77777777" w:rsidR="00123A3B" w:rsidRPr="0078362B" w:rsidRDefault="00123A3B" w:rsidP="00437FE4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2809F79B" w14:textId="5EDB3457" w:rsidR="00123A3B" w:rsidRPr="0078362B" w:rsidRDefault="00FA46D0" w:rsidP="00437FE4">
            <w:pPr>
              <w:tabs>
                <w:tab w:val="decimal" w:pos="97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218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969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946</w:t>
            </w:r>
          </w:p>
        </w:tc>
      </w:tr>
    </w:tbl>
    <w:p w14:paraId="328DED8A" w14:textId="77500029" w:rsidR="007D36C3" w:rsidRPr="0078362B" w:rsidRDefault="003F373D" w:rsidP="007D36C3">
      <w:pPr>
        <w:spacing w:before="240"/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78362B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ณ วันที่ </w:t>
      </w:r>
      <w:r w:rsidR="00FA46D0" w:rsidRPr="00FA46D0">
        <w:rPr>
          <w:rFonts w:asciiTheme="majorBidi" w:hAnsiTheme="majorBidi" w:cstheme="majorBidi"/>
          <w:snapToGrid w:val="0"/>
          <w:spacing w:val="-12"/>
          <w:lang w:val="en-US"/>
        </w:rPr>
        <w:t>31</w:t>
      </w:r>
      <w:r w:rsidRPr="0078362B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snapToGrid w:val="0"/>
          <w:spacing w:val="-12"/>
          <w:lang w:val="en-US"/>
        </w:rPr>
        <w:t>2562</w:t>
      </w:r>
      <w:r w:rsidR="00FB736E" w:rsidRPr="0078362B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 และ</w:t>
      </w:r>
      <w:r w:rsidRPr="0078362B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2561</w:t>
      </w:r>
      <w:r w:rsidR="003C1B8E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3C1B8E" w:rsidRPr="0078362B">
        <w:rPr>
          <w:rFonts w:asciiTheme="majorBidi" w:hAnsiTheme="majorBidi" w:cstheme="majorBidi"/>
          <w:snapToGrid w:val="0"/>
          <w:cs/>
          <w:lang w:val="en-US"/>
        </w:rPr>
        <w:t>บริษัทได้จำนำเงินลงทุนในหุ้นสามัญบางส่วนและ</w:t>
      </w:r>
      <w:r w:rsidR="003C1B8E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เงินลงทุนในหน่วย</w:t>
      </w:r>
      <w:proofErr w:type="spellStart"/>
      <w:r w:rsidR="003C1B8E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ทรั</w:t>
      </w:r>
      <w:proofErr w:type="spellEnd"/>
      <w:r w:rsidR="003C1B8E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สต์ทั้งหมดจำนวน</w:t>
      </w:r>
      <w:r w:rsidR="003C1B8E" w:rsidRPr="0078362B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161</w:t>
      </w:r>
      <w:r w:rsidR="002A347F" w:rsidRPr="0078362B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25</w:t>
      </w:r>
      <w:r w:rsidR="00C417B5" w:rsidRPr="0078362B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3C1B8E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ล้านบาท และ 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209</w:t>
      </w:r>
      <w:r w:rsidR="003C1B8E" w:rsidRPr="0078362B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70</w:t>
      </w:r>
      <w:r w:rsidR="003C1B8E" w:rsidRPr="0078362B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3C1B8E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ล้านบาท ตามลำดับ</w:t>
      </w:r>
      <w:r w:rsidR="003C1B8E" w:rsidRPr="0078362B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3C1B8E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เพื่อเป็นหลักทรัพย์</w:t>
      </w:r>
      <w:r w:rsidR="003C1B8E" w:rsidRPr="0078362B">
        <w:rPr>
          <w:rFonts w:asciiTheme="majorBidi" w:hAnsiTheme="majorBidi" w:cstheme="majorBidi"/>
          <w:snapToGrid w:val="0"/>
          <w:cs/>
          <w:lang w:val="en-US"/>
        </w:rPr>
        <w:t xml:space="preserve">ค้ำประกันการออกหุ้นกู้ระยะยาว </w:t>
      </w:r>
      <w:r w:rsidR="003C1B8E" w:rsidRPr="0078362B">
        <w:rPr>
          <w:rFonts w:asciiTheme="majorBidi" w:hAnsiTheme="majorBidi" w:cstheme="majorBidi"/>
          <w:cs/>
          <w:lang w:val="en-US"/>
        </w:rPr>
        <w:t>(ดูหมายเหตุข้อ</w:t>
      </w:r>
      <w:r w:rsidR="003C1B8E" w:rsidRPr="0078362B">
        <w:rPr>
          <w:rFonts w:asciiTheme="majorBidi" w:hAnsiTheme="majorBidi" w:cstheme="majorBidi"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lang w:val="en-US"/>
        </w:rPr>
        <w:t>19</w:t>
      </w:r>
      <w:r w:rsidR="000B177D" w:rsidRPr="0078362B">
        <w:rPr>
          <w:rFonts w:asciiTheme="majorBidi" w:hAnsiTheme="majorBidi" w:cstheme="majorBidi"/>
          <w:lang w:val="en-US"/>
        </w:rPr>
        <w:t>.</w:t>
      </w:r>
      <w:r w:rsidR="00FA46D0" w:rsidRPr="00FA46D0">
        <w:rPr>
          <w:rFonts w:asciiTheme="majorBidi" w:hAnsiTheme="majorBidi" w:cstheme="majorBidi"/>
          <w:lang w:val="en-US"/>
        </w:rPr>
        <w:t>1</w:t>
      </w:r>
      <w:r w:rsidR="003C1B8E" w:rsidRPr="0078362B">
        <w:rPr>
          <w:rFonts w:asciiTheme="majorBidi" w:hAnsiTheme="majorBidi" w:cstheme="majorBidi"/>
          <w:lang w:val="en-US"/>
        </w:rPr>
        <w:t xml:space="preserve"> </w:t>
      </w:r>
      <w:r w:rsidR="003C1B8E" w:rsidRPr="0078362B">
        <w:rPr>
          <w:rFonts w:asciiTheme="majorBidi" w:hAnsiTheme="majorBidi" w:cstheme="majorBidi"/>
          <w:cs/>
          <w:lang w:val="en-US"/>
        </w:rPr>
        <w:t xml:space="preserve">และข้อ </w:t>
      </w:r>
      <w:r w:rsidR="00FA46D0" w:rsidRPr="00FA46D0">
        <w:rPr>
          <w:rFonts w:asciiTheme="majorBidi" w:hAnsiTheme="majorBidi" w:cstheme="majorBidi"/>
          <w:lang w:val="en-US"/>
        </w:rPr>
        <w:t>19</w:t>
      </w:r>
      <w:r w:rsidR="000B177D" w:rsidRPr="0078362B">
        <w:rPr>
          <w:rFonts w:asciiTheme="majorBidi" w:hAnsiTheme="majorBidi" w:cstheme="majorBidi"/>
          <w:lang w:val="en-US"/>
        </w:rPr>
        <w:t>.</w:t>
      </w:r>
      <w:r w:rsidR="00FA46D0" w:rsidRPr="00FA46D0">
        <w:rPr>
          <w:rFonts w:asciiTheme="majorBidi" w:hAnsiTheme="majorBidi" w:cstheme="majorBidi"/>
          <w:lang w:val="en-US"/>
        </w:rPr>
        <w:t>2</w:t>
      </w:r>
      <w:r w:rsidR="003C1B8E" w:rsidRPr="0078362B">
        <w:rPr>
          <w:rFonts w:asciiTheme="majorBidi" w:hAnsiTheme="majorBidi" w:cstheme="majorBidi"/>
          <w:cs/>
          <w:lang w:val="en-US"/>
        </w:rPr>
        <w:t>)</w:t>
      </w:r>
      <w:r w:rsidR="007D36C3" w:rsidRPr="0078362B">
        <w:rPr>
          <w:rFonts w:asciiTheme="majorBidi" w:hAnsiTheme="majorBidi" w:cstheme="majorBidi"/>
          <w:cs/>
          <w:lang w:val="en-US"/>
        </w:rPr>
        <w:br w:type="page"/>
      </w:r>
    </w:p>
    <w:p w14:paraId="1DB98EF2" w14:textId="061E1E37" w:rsidR="003211F4" w:rsidRPr="0078362B" w:rsidRDefault="00FA46D0" w:rsidP="00437FE4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FA46D0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12</w:t>
      </w:r>
      <w:r w:rsidR="003211F4" w:rsidRPr="0078362B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3211F4" w:rsidRPr="0078362B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3211F4" w:rsidRPr="0078362B">
        <w:rPr>
          <w:rFonts w:asciiTheme="majorBidi" w:hAnsiTheme="majorBidi" w:cstheme="majorBidi"/>
          <w:b/>
          <w:bCs/>
          <w:cs/>
          <w:lang w:val="en-US"/>
        </w:rPr>
        <w:t>อสังหาริมทรัพย์เพื่อการลงทุน</w:t>
      </w:r>
    </w:p>
    <w:p w14:paraId="72AD9FBF" w14:textId="054A8DBB" w:rsidR="003211F4" w:rsidRPr="0078362B" w:rsidRDefault="003211F4" w:rsidP="00437FE4">
      <w:pPr>
        <w:ind w:left="540" w:right="65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กรกฎาคม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2559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ซีจียู</w:t>
      </w:r>
      <w:proofErr w:type="spellStart"/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เค</w:t>
      </w:r>
      <w:proofErr w:type="spellEnd"/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จำกัด ซึ่งเป็นบริษัทย่อยของบริษัท ได้เข้าซื้ออสังหาริมทรัพย์ซึ่งตั้งอยู่ที่เมือง</w:t>
      </w:r>
      <w:proofErr w:type="spellStart"/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ไบร</w:t>
      </w:r>
      <w:proofErr w:type="spellEnd"/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ตัน ประเทศอังกฤษ ประกอบด้วย</w:t>
      </w:r>
      <w:r w:rsidR="00CC1D0E"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ที่ดิน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อาคารและสิ่งปลูกสร้าง ทรัพย์สินดังกล่าวได้มีสัญญาเช่ากับผู้เช่า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รายหนึ่งซึ่งใช้ทรัพย์สินนั้น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ในการประกอบธุรกิจโรงเรียน โดยสัญญาเช่า</w:t>
      </w:r>
      <w:r w:rsidR="009835CE" w:rsidRPr="0078362B">
        <w:rPr>
          <w:rFonts w:asciiTheme="majorBidi" w:hAnsiTheme="majorBidi" w:cstheme="majorBidi"/>
          <w:snapToGrid w:val="0"/>
          <w:cs/>
          <w:lang w:val="en-US"/>
        </w:rPr>
        <w:t xml:space="preserve">จะครบกำหนดในปี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2575</w:t>
      </w:r>
    </w:p>
    <w:p w14:paraId="09D64752" w14:textId="13F674D5" w:rsidR="005C6B19" w:rsidRPr="0078362B" w:rsidRDefault="005C6B19" w:rsidP="00437FE4">
      <w:pPr>
        <w:spacing w:before="120"/>
        <w:ind w:left="547" w:right="72"/>
        <w:jc w:val="thaiDistribute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รายการกระทบยอดของอสัง</w:t>
      </w:r>
      <w:r w:rsidR="00F05018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หาริ</w:t>
      </w:r>
      <w:r w:rsidR="00B21BE1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มทรัพย์เพื่อการลงทุนสำหรับ</w:t>
      </w:r>
      <w:r w:rsidR="00D05EFC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ปี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สิ้นสุดวันที่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D05EFC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ธันวาคม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มีดังนี้</w:t>
      </w:r>
    </w:p>
    <w:p w14:paraId="7C7ABBAC" w14:textId="77777777" w:rsidR="005C6B19" w:rsidRPr="0078362B" w:rsidRDefault="005C6B19" w:rsidP="00437FE4">
      <w:pPr>
        <w:ind w:left="7920" w:right="155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78362B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(หน่วย</w:t>
      </w:r>
      <w:r w:rsidRPr="0078362B"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t xml:space="preserve"> : </w:t>
      </w:r>
      <w:r w:rsidRPr="0078362B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บาท)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3"/>
        <w:gridCol w:w="1179"/>
        <w:gridCol w:w="270"/>
        <w:gridCol w:w="1206"/>
      </w:tblGrid>
      <w:tr w:rsidR="007962B3" w:rsidRPr="0078362B" w14:paraId="4705629B" w14:textId="77777777" w:rsidTr="00437FE4">
        <w:trPr>
          <w:cantSplit/>
        </w:trPr>
        <w:tc>
          <w:tcPr>
            <w:tcW w:w="6093" w:type="dxa"/>
            <w:shd w:val="clear" w:color="auto" w:fill="auto"/>
          </w:tcPr>
          <w:p w14:paraId="0B7EC01B" w14:textId="77777777" w:rsidR="007962B3" w:rsidRPr="0078362B" w:rsidRDefault="007962B3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14:paraId="189C80C9" w14:textId="77777777" w:rsidR="007962B3" w:rsidRPr="0078362B" w:rsidRDefault="007962B3" w:rsidP="00437FE4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962B3" w:rsidRPr="0078362B" w14:paraId="2512C977" w14:textId="77777777" w:rsidTr="00437FE4">
        <w:trPr>
          <w:cantSplit/>
        </w:trPr>
        <w:tc>
          <w:tcPr>
            <w:tcW w:w="6093" w:type="dxa"/>
            <w:shd w:val="clear" w:color="auto" w:fill="auto"/>
          </w:tcPr>
          <w:p w14:paraId="34A4A801" w14:textId="77777777" w:rsidR="007962B3" w:rsidRPr="0078362B" w:rsidRDefault="007962B3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</w:tcPr>
          <w:p w14:paraId="2BCE0415" w14:textId="003184CF" w:rsidR="007962B3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97F6BAE" w14:textId="77777777" w:rsidR="007962B3" w:rsidRPr="0078362B" w:rsidRDefault="007962B3" w:rsidP="00437FE4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4852A1B7" w14:textId="28A1BB0A" w:rsidR="007962B3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</w:tr>
      <w:tr w:rsidR="00123A3B" w:rsidRPr="0078362B" w14:paraId="3BAE2DFD" w14:textId="77777777" w:rsidTr="00437FE4">
        <w:trPr>
          <w:cantSplit/>
        </w:trPr>
        <w:tc>
          <w:tcPr>
            <w:tcW w:w="6093" w:type="dxa"/>
            <w:shd w:val="clear" w:color="auto" w:fill="auto"/>
          </w:tcPr>
          <w:p w14:paraId="5CC7A7DB" w14:textId="5DC5E03D" w:rsidR="00123A3B" w:rsidRPr="0078362B" w:rsidRDefault="00123A3B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79" w:type="dxa"/>
            <w:shd w:val="clear" w:color="auto" w:fill="auto"/>
          </w:tcPr>
          <w:p w14:paraId="727F5D4A" w14:textId="694D1453" w:rsidR="00123A3B" w:rsidRPr="0078362B" w:rsidRDefault="00FA46D0" w:rsidP="00437FE4">
            <w:pPr>
              <w:tabs>
                <w:tab w:val="decimal" w:pos="976"/>
              </w:tabs>
              <w:spacing w:line="34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789</w:t>
            </w:r>
            <w:r w:rsidR="002A347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158</w:t>
            </w:r>
            <w:r w:rsidR="002A347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751</w:t>
            </w:r>
          </w:p>
        </w:tc>
        <w:tc>
          <w:tcPr>
            <w:tcW w:w="270" w:type="dxa"/>
            <w:shd w:val="clear" w:color="auto" w:fill="auto"/>
          </w:tcPr>
          <w:p w14:paraId="1B2ACCD5" w14:textId="77777777" w:rsidR="00123A3B" w:rsidRPr="0078362B" w:rsidRDefault="00123A3B" w:rsidP="00437FE4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5400BF0D" w14:textId="36027520" w:rsidR="00123A3B" w:rsidRPr="0078362B" w:rsidRDefault="00FA46D0" w:rsidP="00437FE4">
            <w:pPr>
              <w:tabs>
                <w:tab w:val="decimal" w:pos="976"/>
              </w:tabs>
              <w:spacing w:line="34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845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666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309</w:t>
            </w:r>
          </w:p>
        </w:tc>
      </w:tr>
      <w:tr w:rsidR="00123A3B" w:rsidRPr="0078362B" w14:paraId="7C084047" w14:textId="77777777" w:rsidTr="00437FE4">
        <w:trPr>
          <w:cantSplit/>
        </w:trPr>
        <w:tc>
          <w:tcPr>
            <w:tcW w:w="6093" w:type="dxa"/>
            <w:shd w:val="clear" w:color="auto" w:fill="auto"/>
          </w:tcPr>
          <w:p w14:paraId="24271BB4" w14:textId="77777777" w:rsidR="00123A3B" w:rsidRPr="0078362B" w:rsidRDefault="002A347F" w:rsidP="0078362B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83" w:hanging="383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123A3B" w:rsidRPr="0078362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</w:r>
            <w:r w:rsidRPr="0078362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ขาดทุน</w:t>
            </w:r>
            <w:r w:rsidR="00123A3B" w:rsidRPr="0078362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179" w:type="dxa"/>
            <w:shd w:val="clear" w:color="auto" w:fill="auto"/>
          </w:tcPr>
          <w:p w14:paraId="0B5E853C" w14:textId="4290FB4E" w:rsidR="00123A3B" w:rsidRPr="0078362B" w:rsidRDefault="002A347F" w:rsidP="00437FE4">
            <w:pPr>
              <w:tabs>
                <w:tab w:val="decimal" w:pos="976"/>
              </w:tabs>
              <w:spacing w:line="340" w:lineRule="exact"/>
              <w:ind w:left="-648" w:right="-1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2A1528" w14:textId="77777777" w:rsidR="00123A3B" w:rsidRPr="0078362B" w:rsidRDefault="00123A3B" w:rsidP="00437FE4">
            <w:pPr>
              <w:spacing w:line="340" w:lineRule="exact"/>
              <w:ind w:left="36" w:right="-5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1D7A6884" w14:textId="77777777" w:rsidR="00123A3B" w:rsidRPr="0078362B" w:rsidRDefault="00123A3B" w:rsidP="00437FE4">
            <w:pPr>
              <w:spacing w:line="340" w:lineRule="exact"/>
              <w:ind w:left="-99" w:right="-99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8362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</w:tr>
      <w:tr w:rsidR="00123A3B" w:rsidRPr="0078362B" w14:paraId="24842FC6" w14:textId="77777777" w:rsidTr="00437FE4">
        <w:trPr>
          <w:cantSplit/>
        </w:trPr>
        <w:tc>
          <w:tcPr>
            <w:tcW w:w="6093" w:type="dxa"/>
            <w:shd w:val="clear" w:color="auto" w:fill="auto"/>
          </w:tcPr>
          <w:p w14:paraId="6396EA10" w14:textId="77777777" w:rsidR="00123A3B" w:rsidRPr="0078362B" w:rsidRDefault="00123A3B" w:rsidP="0078362B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83" w:hanging="38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836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78362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ผลต่าง</w:t>
            </w:r>
            <w:r w:rsidRPr="0078362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ของ</w:t>
            </w:r>
            <w:r w:rsidRPr="0078362B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อัตราแลกเปลี่ยนจากการแปลงค่าเงินตราต่างประเทศ</w:t>
            </w:r>
          </w:p>
        </w:tc>
        <w:tc>
          <w:tcPr>
            <w:tcW w:w="1179" w:type="dxa"/>
            <w:shd w:val="clear" w:color="auto" w:fill="auto"/>
          </w:tcPr>
          <w:p w14:paraId="2F9E54D6" w14:textId="13378AB0" w:rsidR="00123A3B" w:rsidRPr="0078362B" w:rsidRDefault="002A347F" w:rsidP="00437FE4">
            <w:pPr>
              <w:tabs>
                <w:tab w:val="decimal" w:pos="976"/>
              </w:tabs>
              <w:spacing w:line="34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29543B" w14:textId="77777777" w:rsidR="00123A3B" w:rsidRPr="0078362B" w:rsidRDefault="00123A3B" w:rsidP="00437FE4">
            <w:pPr>
              <w:spacing w:line="340" w:lineRule="exact"/>
              <w:ind w:right="-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14914802" w14:textId="4B4C131B" w:rsidR="00123A3B" w:rsidRPr="0078362B" w:rsidRDefault="00123A3B" w:rsidP="00437FE4">
            <w:pPr>
              <w:tabs>
                <w:tab w:val="decimal" w:pos="976"/>
              </w:tabs>
              <w:spacing w:line="34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507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558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123A3B" w:rsidRPr="0078362B" w14:paraId="2D78967B" w14:textId="77777777" w:rsidTr="00437FE4">
        <w:trPr>
          <w:cantSplit/>
        </w:trPr>
        <w:tc>
          <w:tcPr>
            <w:tcW w:w="6093" w:type="dxa"/>
            <w:shd w:val="clear" w:color="auto" w:fill="auto"/>
          </w:tcPr>
          <w:p w14:paraId="7E29777F" w14:textId="6A287162" w:rsidR="00123A3B" w:rsidRPr="0078362B" w:rsidRDefault="00123A3B" w:rsidP="00437FE4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A48A9" w14:textId="5580B3F1" w:rsidR="00123A3B" w:rsidRPr="0078362B" w:rsidRDefault="00FA46D0" w:rsidP="00437FE4">
            <w:pPr>
              <w:tabs>
                <w:tab w:val="decimal" w:pos="976"/>
              </w:tabs>
              <w:spacing w:line="34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743</w:t>
            </w:r>
            <w:r w:rsidR="002A347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970</w:t>
            </w:r>
            <w:r w:rsidR="002A347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530</w:t>
            </w:r>
          </w:p>
        </w:tc>
        <w:tc>
          <w:tcPr>
            <w:tcW w:w="270" w:type="dxa"/>
            <w:shd w:val="clear" w:color="auto" w:fill="auto"/>
          </w:tcPr>
          <w:p w14:paraId="2C22493F" w14:textId="77777777" w:rsidR="00123A3B" w:rsidRPr="0078362B" w:rsidRDefault="00123A3B" w:rsidP="00437FE4">
            <w:pPr>
              <w:spacing w:line="34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0C529" w14:textId="75F39AC7" w:rsidR="00123A3B" w:rsidRPr="0078362B" w:rsidRDefault="00FA46D0" w:rsidP="00437FE4">
            <w:pPr>
              <w:tabs>
                <w:tab w:val="decimal" w:pos="976"/>
              </w:tabs>
              <w:spacing w:line="34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789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158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751</w:t>
            </w:r>
          </w:p>
        </w:tc>
      </w:tr>
    </w:tbl>
    <w:p w14:paraId="0631A555" w14:textId="10C082AD" w:rsidR="00182143" w:rsidRPr="0078362B" w:rsidRDefault="001E2E88" w:rsidP="00437FE4">
      <w:pPr>
        <w:spacing w:before="240"/>
        <w:ind w:left="547" w:right="72"/>
        <w:jc w:val="thaiDistribute"/>
        <w:rPr>
          <w:rFonts w:asciiTheme="majorBidi" w:hAnsiTheme="majorBidi" w:cstheme="majorBidi"/>
          <w:snapToGrid w:val="0"/>
          <w:spacing w:val="-8"/>
          <w:lang w:val="en-US"/>
        </w:rPr>
      </w:pP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31</w:t>
      </w:r>
      <w:r w:rsidR="006D4798"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D05EFC" w:rsidRPr="0078362B">
        <w:rPr>
          <w:rFonts w:asciiTheme="majorBidi" w:hAnsiTheme="majorBidi" w:cstheme="majorBidi"/>
          <w:snapToGrid w:val="0"/>
          <w:cs/>
          <w:lang w:val="en-US"/>
        </w:rPr>
        <w:t>ธันวาคม</w:t>
      </w:r>
      <w:r w:rsidR="006D4798"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2562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2561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5C6B19" w:rsidRPr="0078362B">
        <w:rPr>
          <w:rFonts w:asciiTheme="majorBidi" w:hAnsiTheme="majorBidi" w:cstheme="majorBidi"/>
          <w:snapToGrid w:val="0"/>
          <w:cs/>
          <w:lang w:val="en-US"/>
        </w:rPr>
        <w:t>บริษัท ซีจียู</w:t>
      </w:r>
      <w:proofErr w:type="spellStart"/>
      <w:r w:rsidR="005C6B19" w:rsidRPr="0078362B">
        <w:rPr>
          <w:rFonts w:asciiTheme="majorBidi" w:hAnsiTheme="majorBidi" w:cstheme="majorBidi"/>
          <w:snapToGrid w:val="0"/>
          <w:cs/>
          <w:lang w:val="en-US"/>
        </w:rPr>
        <w:t>เค</w:t>
      </w:r>
      <w:proofErr w:type="spellEnd"/>
      <w:r w:rsidR="005C6B19"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</w:t>
      </w:r>
      <w:r w:rsidR="005C6B19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5C6B19" w:rsidRPr="0078362B">
        <w:rPr>
          <w:rFonts w:asciiTheme="majorBidi" w:hAnsiTheme="majorBidi" w:cstheme="majorBidi"/>
          <w:snapToGrid w:val="0"/>
          <w:cs/>
          <w:lang w:val="en-US"/>
        </w:rPr>
        <w:t>จำกัด ได้จดจำนองที่ดินและอาคาร</w:t>
      </w:r>
      <w:r w:rsidR="004956DF" w:rsidRPr="0078362B">
        <w:rPr>
          <w:rFonts w:asciiTheme="majorBidi" w:hAnsiTheme="majorBidi" w:cstheme="majorBidi"/>
          <w:snapToGrid w:val="0"/>
          <w:cs/>
          <w:lang w:val="en-US"/>
        </w:rPr>
        <w:t>ดังกล่าว</w:t>
      </w:r>
      <w:r w:rsidR="0078362B">
        <w:rPr>
          <w:rFonts w:asciiTheme="majorBidi" w:hAnsiTheme="majorBidi" w:cstheme="majorBidi" w:hint="cs"/>
          <w:snapToGrid w:val="0"/>
          <w:cs/>
          <w:lang w:val="en-US"/>
        </w:rPr>
        <w:t xml:space="preserve">                   </w:t>
      </w:r>
      <w:r w:rsidR="005C6B19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เพื่อเป็นหลักทรัพย์ค้ำประกันเงินกู้ยืมระยะยาวจากสถาบันการเงินต่างประเทศแห่งหนึ่ง </w:t>
      </w:r>
      <w:r w:rsidR="005C6B19" w:rsidRPr="0078362B">
        <w:rPr>
          <w:rFonts w:asciiTheme="majorBidi" w:hAnsiTheme="majorBidi" w:cstheme="majorBidi"/>
          <w:snapToGrid w:val="0"/>
          <w:spacing w:val="-8"/>
          <w:lang w:val="en-US"/>
        </w:rPr>
        <w:t>(</w:t>
      </w:r>
      <w:r w:rsidR="005C6B19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ดูหมายเหตุข้อ 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18</w:t>
      </w:r>
      <w:r w:rsidR="00397C64" w:rsidRPr="0078362B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2</w:t>
      </w:r>
      <w:r w:rsidR="005C6B19" w:rsidRPr="0078362B">
        <w:rPr>
          <w:rFonts w:asciiTheme="majorBidi" w:hAnsiTheme="majorBidi" w:cstheme="majorBidi"/>
          <w:snapToGrid w:val="0"/>
          <w:spacing w:val="-8"/>
          <w:lang w:val="en-US"/>
        </w:rPr>
        <w:t>)</w:t>
      </w:r>
    </w:p>
    <w:p w14:paraId="39A06DA5" w14:textId="193CDE57" w:rsidR="00666703" w:rsidRPr="0078362B" w:rsidRDefault="00666703" w:rsidP="00437FE4">
      <w:pPr>
        <w:spacing w:before="240"/>
        <w:ind w:left="547" w:right="72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ทั้งนี้ เมื่อวันที่ 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20</w:t>
      </w:r>
      <w:r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ธันวาคม 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2562</w:t>
      </w:r>
      <w:r w:rsidR="0036133B" w:rsidRPr="0078362B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36133B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2561</w:t>
      </w:r>
      <w:r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อสังหาริมทรัพย์เพื</w:t>
      </w:r>
      <w:r w:rsidR="00AE6D59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่อการลงทุนดังกล่าว</w:t>
      </w:r>
      <w:r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ได้มีการประเมินราคาใหม่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โดยผู้ประเมินราคาอิสระ ซึ่งราคาประเมินมูลค่าอสังหาริมทรัพย์เพื่</w:t>
      </w:r>
      <w:r w:rsidR="0077043A" w:rsidRPr="0078362B">
        <w:rPr>
          <w:rFonts w:asciiTheme="majorBidi" w:hAnsiTheme="majorBidi" w:cstheme="majorBidi"/>
          <w:snapToGrid w:val="0"/>
          <w:cs/>
          <w:lang w:val="en-US"/>
        </w:rPr>
        <w:t>อการลงทุนใหม่มี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จำนวน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19</w:t>
      </w:r>
      <w:r w:rsidR="00534398" w:rsidRPr="0078362B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03</w:t>
      </w:r>
      <w:r w:rsidR="00534398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534398" w:rsidRPr="0078362B">
        <w:rPr>
          <w:rFonts w:asciiTheme="majorBidi" w:hAnsiTheme="majorBidi" w:cstheme="majorBidi"/>
          <w:snapToGrid w:val="0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19</w:t>
      </w:r>
      <w:r w:rsidR="0036133B" w:rsidRPr="0078362B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43</w:t>
      </w:r>
      <w:r w:rsidR="0036133B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2B752E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ล้านปอนด์ส</w:t>
      </w:r>
      <w:proofErr w:type="spellStart"/>
      <w:r w:rsidR="002B752E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เต</w:t>
      </w:r>
      <w:proofErr w:type="spellEnd"/>
      <w:r w:rsidR="002B752E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อร์ลิง</w:t>
      </w:r>
      <w:r w:rsidR="00534398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ตามลำดับ</w:t>
      </w:r>
      <w:r w:rsidR="002B752E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1025A8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(ราคาดังกล่าว</w:t>
      </w:r>
      <w:r w:rsidR="0097604F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รวมต้นทุน</w:t>
      </w:r>
      <w:r w:rsidR="00494EB6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ใน</w:t>
      </w:r>
      <w:r w:rsidR="0097604F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การทำรายการ</w:t>
      </w:r>
      <w:r w:rsidR="0097604F" w:rsidRPr="0078362B">
        <w:rPr>
          <w:rFonts w:asciiTheme="majorBidi" w:hAnsiTheme="majorBidi" w:cstheme="majorBidi"/>
          <w:snapToGrid w:val="0"/>
          <w:cs/>
          <w:lang w:val="en-US"/>
        </w:rPr>
        <w:t xml:space="preserve">จำนวน 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1</w:t>
      </w:r>
      <w:r w:rsidR="0097604F" w:rsidRPr="0078362B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33</w:t>
      </w:r>
      <w:r w:rsidR="0097604F" w:rsidRPr="0078362B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97604F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ล้านปอนด์ส</w:t>
      </w:r>
      <w:proofErr w:type="spellStart"/>
      <w:r w:rsidR="0097604F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เต</w:t>
      </w:r>
      <w:proofErr w:type="spellEnd"/>
      <w:r w:rsidR="0097604F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อร์ลิงแล้ว</w:t>
      </w:r>
      <w:r w:rsidR="00B32434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)</w:t>
      </w:r>
      <w:r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</w:t>
      </w:r>
    </w:p>
    <w:p w14:paraId="5A9B1C85" w14:textId="76828947" w:rsidR="00666703" w:rsidRPr="0078362B" w:rsidRDefault="00666703" w:rsidP="00437FE4">
      <w:pPr>
        <w:spacing w:before="240"/>
        <w:ind w:left="547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 xml:space="preserve">รายการที่รับรู้ในงบกำไรขาดทุนและกำไรขาดทุนเบ็ดเสร็จอื่นซึ่งเกิดจากอสังหาริมทรัพย์เพื่อการลงทุนสำหรับปีสิ้นสุดวันที่ </w:t>
      </w:r>
      <w:r w:rsidR="00FA46D0" w:rsidRPr="00FA46D0">
        <w:rPr>
          <w:rFonts w:asciiTheme="majorBidi" w:hAnsiTheme="majorBidi" w:cstheme="majorBidi"/>
          <w:lang w:val="en-US"/>
        </w:rPr>
        <w:t>31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>ธันวาคม มีดังนี้</w:t>
      </w:r>
    </w:p>
    <w:p w14:paraId="0BA20265" w14:textId="77777777" w:rsidR="00666703" w:rsidRPr="0078362B" w:rsidRDefault="00666703" w:rsidP="00437FE4">
      <w:pPr>
        <w:ind w:left="547"/>
        <w:jc w:val="right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(หน่วย</w:t>
      </w:r>
      <w:r w:rsidRPr="0078362B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: </w:t>
      </w: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บาท)</w:t>
      </w:r>
    </w:p>
    <w:tbl>
      <w:tblPr>
        <w:tblW w:w="865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152"/>
        <w:gridCol w:w="270"/>
        <w:gridCol w:w="1206"/>
      </w:tblGrid>
      <w:tr w:rsidR="002C06DA" w:rsidRPr="0078362B" w14:paraId="26B1C6E9" w14:textId="77777777" w:rsidTr="002C06DA">
        <w:tc>
          <w:tcPr>
            <w:tcW w:w="6030" w:type="dxa"/>
          </w:tcPr>
          <w:p w14:paraId="61429BA1" w14:textId="77777777" w:rsidR="002C06DA" w:rsidRPr="0078362B" w:rsidRDefault="002C06DA" w:rsidP="00437F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8" w:type="dxa"/>
            <w:gridSpan w:val="3"/>
          </w:tcPr>
          <w:p w14:paraId="53595F81" w14:textId="77777777" w:rsidR="002C06DA" w:rsidRPr="0078362B" w:rsidRDefault="002C06DA" w:rsidP="00437FE4">
            <w:pPr>
              <w:pStyle w:val="Heading3"/>
              <w:spacing w:line="340" w:lineRule="exact"/>
              <w:rPr>
                <w:rFonts w:asciiTheme="majorBidi" w:hAnsiTheme="majorBidi" w:cstheme="majorBidi"/>
              </w:rPr>
            </w:pPr>
            <w:r w:rsidRPr="0078362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C06DA" w:rsidRPr="0078362B" w14:paraId="33C19F52" w14:textId="77777777" w:rsidTr="002C06DA">
        <w:tc>
          <w:tcPr>
            <w:tcW w:w="6030" w:type="dxa"/>
          </w:tcPr>
          <w:p w14:paraId="0D289377" w14:textId="77777777" w:rsidR="002C06DA" w:rsidRPr="0078362B" w:rsidRDefault="002C06DA" w:rsidP="00437F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8AE0642" w14:textId="03927C26" w:rsidR="002C06DA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7732FD7F" w14:textId="77777777" w:rsidR="002C06DA" w:rsidRPr="0078362B" w:rsidRDefault="002C06DA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7A33E413" w14:textId="24F19635" w:rsidR="002C06DA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123A3B" w:rsidRPr="0078362B" w14:paraId="0343CB97" w14:textId="77777777" w:rsidTr="002C06DA">
        <w:tc>
          <w:tcPr>
            <w:tcW w:w="6030" w:type="dxa"/>
          </w:tcPr>
          <w:p w14:paraId="2609CE5A" w14:textId="77777777" w:rsidR="00123A3B" w:rsidRPr="0078362B" w:rsidRDefault="00123A3B" w:rsidP="00437FE4">
            <w:pPr>
              <w:spacing w:line="340" w:lineRule="exact"/>
              <w:ind w:left="720" w:hanging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3E2A0F" w14:textId="304AD28A" w:rsidR="00123A3B" w:rsidRPr="0078362B" w:rsidRDefault="00FA46D0" w:rsidP="00437FE4">
            <w:pPr>
              <w:tabs>
                <w:tab w:val="decimal" w:pos="976"/>
              </w:tabs>
              <w:spacing w:line="34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</w:t>
            </w:r>
            <w:r w:rsidR="002A347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363</w:t>
            </w:r>
            <w:r w:rsidR="002A347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646</w:t>
            </w:r>
          </w:p>
        </w:tc>
        <w:tc>
          <w:tcPr>
            <w:tcW w:w="270" w:type="dxa"/>
            <w:tcBorders>
              <w:left w:val="nil"/>
            </w:tcBorders>
          </w:tcPr>
          <w:p w14:paraId="28E079B6" w14:textId="77777777" w:rsidR="00123A3B" w:rsidRPr="0078362B" w:rsidRDefault="00123A3B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46AA030C" w14:textId="2C359F9E" w:rsidR="00123A3B" w:rsidRPr="0078362B" w:rsidRDefault="00FA46D0" w:rsidP="00437FE4">
            <w:pPr>
              <w:tabs>
                <w:tab w:val="decimal" w:pos="976"/>
              </w:tabs>
              <w:spacing w:line="34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390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715</w:t>
            </w:r>
          </w:p>
        </w:tc>
      </w:tr>
      <w:tr w:rsidR="00123A3B" w:rsidRPr="0078362B" w14:paraId="38D0BBB1" w14:textId="77777777" w:rsidTr="002C06DA">
        <w:tc>
          <w:tcPr>
            <w:tcW w:w="6030" w:type="dxa"/>
          </w:tcPr>
          <w:p w14:paraId="5AE6065E" w14:textId="77777777" w:rsidR="00123A3B" w:rsidRPr="0078362B" w:rsidRDefault="00123A3B" w:rsidP="00437FE4">
            <w:pPr>
              <w:spacing w:line="340" w:lineRule="exact"/>
              <w:ind w:left="720" w:hanging="72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ค่าใช้จ่ายในการดำเนินงานทางตรงที่เกิดจากอสังหาริมทรัพย์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8F2BED" w14:textId="77777777" w:rsidR="00123A3B" w:rsidRPr="0078362B" w:rsidRDefault="00123A3B" w:rsidP="00437FE4">
            <w:pPr>
              <w:tabs>
                <w:tab w:val="decimal" w:pos="976"/>
              </w:tabs>
              <w:spacing w:line="34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0950388" w14:textId="77777777" w:rsidR="00123A3B" w:rsidRPr="0078362B" w:rsidRDefault="00123A3B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0FB5497B" w14:textId="77777777" w:rsidR="00123A3B" w:rsidRPr="0078362B" w:rsidRDefault="00123A3B" w:rsidP="00437FE4">
            <w:pPr>
              <w:tabs>
                <w:tab w:val="decimal" w:pos="976"/>
              </w:tabs>
              <w:spacing w:line="34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123A3B" w:rsidRPr="0078362B" w14:paraId="359A6E54" w14:textId="77777777" w:rsidTr="002C06DA">
        <w:tc>
          <w:tcPr>
            <w:tcW w:w="6030" w:type="dxa"/>
          </w:tcPr>
          <w:p w14:paraId="3ABD3E22" w14:textId="77777777" w:rsidR="00123A3B" w:rsidRPr="0078362B" w:rsidRDefault="00123A3B" w:rsidP="00437FE4">
            <w:pPr>
              <w:spacing w:line="340" w:lineRule="exact"/>
              <w:ind w:left="720" w:hanging="45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เพื่อการลงทุนซึ่งก่อให้เกิดรายได้ค่าเช่าสำหรับปี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05671C" w14:textId="4C55AC35" w:rsidR="00123A3B" w:rsidRPr="0078362B" w:rsidRDefault="00FA46D0" w:rsidP="00437FE4">
            <w:pPr>
              <w:tabs>
                <w:tab w:val="decimal" w:pos="976"/>
              </w:tabs>
              <w:spacing w:line="34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2A347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789</w:t>
            </w:r>
            <w:r w:rsidR="002A347F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313</w:t>
            </w:r>
          </w:p>
        </w:tc>
        <w:tc>
          <w:tcPr>
            <w:tcW w:w="270" w:type="dxa"/>
            <w:tcBorders>
              <w:left w:val="nil"/>
            </w:tcBorders>
          </w:tcPr>
          <w:p w14:paraId="2F515EF6" w14:textId="77777777" w:rsidR="00123A3B" w:rsidRPr="0078362B" w:rsidRDefault="00123A3B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vAlign w:val="bottom"/>
          </w:tcPr>
          <w:p w14:paraId="5FB4C946" w14:textId="0DD774AD" w:rsidR="00123A3B" w:rsidRPr="0078362B" w:rsidRDefault="00FA46D0" w:rsidP="00437FE4">
            <w:pPr>
              <w:tabs>
                <w:tab w:val="decimal" w:pos="976"/>
              </w:tabs>
              <w:spacing w:line="34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012</w:t>
            </w:r>
            <w:r w:rsidR="00123A3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279</w:t>
            </w:r>
          </w:p>
        </w:tc>
      </w:tr>
    </w:tbl>
    <w:p w14:paraId="00875593" w14:textId="77777777" w:rsidR="00FE0B9D" w:rsidRPr="0078362B" w:rsidRDefault="00FE0B9D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78362B">
        <w:rPr>
          <w:rFonts w:asciiTheme="majorBidi" w:hAnsiTheme="majorBidi" w:cstheme="majorBidi"/>
          <w:b/>
          <w:bCs/>
          <w:lang w:val="en-US"/>
        </w:rPr>
        <w:br w:type="page"/>
      </w:r>
    </w:p>
    <w:p w14:paraId="62EA9FB3" w14:textId="178DC350" w:rsidR="002069BB" w:rsidRPr="0078362B" w:rsidRDefault="00FA46D0" w:rsidP="00437FE4">
      <w:pPr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FA46D0">
        <w:rPr>
          <w:rFonts w:asciiTheme="majorBidi" w:hAnsiTheme="majorBidi" w:cstheme="majorBidi"/>
          <w:b/>
          <w:bCs/>
          <w:lang w:val="en-US"/>
        </w:rPr>
        <w:lastRenderedPageBreak/>
        <w:t>13</w:t>
      </w:r>
      <w:r w:rsidR="002069BB" w:rsidRPr="0078362B">
        <w:rPr>
          <w:rFonts w:asciiTheme="majorBidi" w:hAnsiTheme="majorBidi" w:cstheme="majorBidi"/>
          <w:b/>
          <w:bCs/>
          <w:cs/>
          <w:lang w:val="en-US"/>
        </w:rPr>
        <w:t>.</w:t>
      </w:r>
      <w:r w:rsidR="002069BB" w:rsidRPr="0078362B">
        <w:rPr>
          <w:rFonts w:asciiTheme="majorBidi" w:hAnsiTheme="majorBidi" w:cstheme="majorBidi"/>
          <w:b/>
          <w:bCs/>
          <w:cs/>
          <w:lang w:val="en-US"/>
        </w:rPr>
        <w:tab/>
        <w:t xml:space="preserve">ที่ดิน </w:t>
      </w:r>
      <w:r w:rsidR="0034749D" w:rsidRPr="0078362B">
        <w:rPr>
          <w:rFonts w:asciiTheme="majorBidi" w:hAnsiTheme="majorBidi" w:cstheme="majorBidi"/>
          <w:b/>
          <w:bCs/>
          <w:cs/>
          <w:lang w:val="en-US"/>
        </w:rPr>
        <w:t>อาคาร</w:t>
      </w:r>
      <w:r w:rsidR="002069BB" w:rsidRPr="0078362B">
        <w:rPr>
          <w:rFonts w:asciiTheme="majorBidi" w:hAnsiTheme="majorBidi" w:cstheme="majorBidi"/>
          <w:b/>
          <w:bCs/>
          <w:cs/>
          <w:lang w:val="en-US"/>
        </w:rPr>
        <w:t>และอุปกรณ์</w:t>
      </w:r>
    </w:p>
    <w:p w14:paraId="5DFD71D0" w14:textId="77777777" w:rsidR="002069BB" w:rsidRPr="0078362B" w:rsidRDefault="002069BB" w:rsidP="00437FE4">
      <w:pPr>
        <w:ind w:left="547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ที่ดิน อาคารและอุปกรณ์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>ประกอบด้วย</w:t>
      </w:r>
    </w:p>
    <w:p w14:paraId="5F04316C" w14:textId="78C0694A" w:rsidR="002069BB" w:rsidRPr="0078362B" w:rsidRDefault="002069BB" w:rsidP="00437FE4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2562</w:t>
      </w:r>
    </w:p>
    <w:p w14:paraId="3EE8D58D" w14:textId="77777777" w:rsidR="002069BB" w:rsidRPr="0078362B" w:rsidRDefault="002069BB" w:rsidP="00437FE4">
      <w:pPr>
        <w:ind w:left="540" w:right="-115" w:hanging="54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</w:rPr>
        <w:t xml:space="preserve">(หน่วย 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บาท)</w:t>
      </w:r>
    </w:p>
    <w:tbl>
      <w:tblPr>
        <w:tblW w:w="885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9"/>
        <w:gridCol w:w="1181"/>
        <w:gridCol w:w="90"/>
        <w:gridCol w:w="1080"/>
        <w:gridCol w:w="90"/>
        <w:gridCol w:w="1110"/>
        <w:gridCol w:w="63"/>
        <w:gridCol w:w="1168"/>
        <w:gridCol w:w="58"/>
        <w:gridCol w:w="1142"/>
      </w:tblGrid>
      <w:tr w:rsidR="002069BB" w:rsidRPr="0078362B" w14:paraId="368B108E" w14:textId="77777777" w:rsidTr="00437FE4">
        <w:trPr>
          <w:trHeight w:val="338"/>
        </w:trPr>
        <w:tc>
          <w:tcPr>
            <w:tcW w:w="2869" w:type="dxa"/>
            <w:tcBorders>
              <w:bottom w:val="nil"/>
            </w:tcBorders>
            <w:shd w:val="clear" w:color="auto" w:fill="auto"/>
          </w:tcPr>
          <w:p w14:paraId="0555497C" w14:textId="77777777" w:rsidR="002069BB" w:rsidRPr="0078362B" w:rsidRDefault="002069BB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82" w:type="dxa"/>
            <w:gridSpan w:val="9"/>
            <w:shd w:val="clear" w:color="auto" w:fill="auto"/>
          </w:tcPr>
          <w:p w14:paraId="33F0C38F" w14:textId="77777777" w:rsidR="002069BB" w:rsidRPr="0078362B" w:rsidRDefault="002069BB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069BB" w:rsidRPr="0078362B" w14:paraId="03CB19A7" w14:textId="77777777" w:rsidTr="00437FE4">
        <w:tc>
          <w:tcPr>
            <w:tcW w:w="2869" w:type="dxa"/>
            <w:shd w:val="clear" w:color="auto" w:fill="auto"/>
            <w:vAlign w:val="center"/>
          </w:tcPr>
          <w:p w14:paraId="1006D5A1" w14:textId="77777777" w:rsidR="002069BB" w:rsidRPr="0078362B" w:rsidRDefault="002069BB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ประเภทสินทรัพย์</w:t>
            </w:r>
          </w:p>
        </w:tc>
        <w:tc>
          <w:tcPr>
            <w:tcW w:w="1181" w:type="dxa"/>
            <w:shd w:val="clear" w:color="auto" w:fill="auto"/>
          </w:tcPr>
          <w:p w14:paraId="713E443F" w14:textId="77777777" w:rsidR="002069BB" w:rsidRPr="0078362B" w:rsidRDefault="002069BB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7CCD1F04" w14:textId="77777777" w:rsidR="002069BB" w:rsidRPr="0078362B" w:rsidRDefault="002069BB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2BDFA7" w14:textId="77777777" w:rsidR="002069BB" w:rsidRPr="0078362B" w:rsidRDefault="002069BB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22FE59C" w14:textId="77777777" w:rsidR="002069BB" w:rsidRPr="0078362B" w:rsidRDefault="002069BB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02884048" w14:textId="77777777" w:rsidR="002069BB" w:rsidRPr="0078362B" w:rsidRDefault="002069BB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63" w:type="dxa"/>
            <w:shd w:val="clear" w:color="auto" w:fill="auto"/>
          </w:tcPr>
          <w:p w14:paraId="4016BCE3" w14:textId="77777777" w:rsidR="002069BB" w:rsidRPr="0078362B" w:rsidRDefault="002069BB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435919D1" w14:textId="77777777" w:rsidR="002069BB" w:rsidRPr="0078362B" w:rsidRDefault="002069BB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8" w:type="dxa"/>
            <w:shd w:val="clear" w:color="auto" w:fill="auto"/>
          </w:tcPr>
          <w:p w14:paraId="4C403274" w14:textId="77777777" w:rsidR="002069BB" w:rsidRPr="0078362B" w:rsidRDefault="002069BB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5DC6993" w14:textId="77777777" w:rsidR="002069BB" w:rsidRPr="0078362B" w:rsidRDefault="002069BB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2C06DA" w:rsidRPr="0078362B" w14:paraId="6C2E595A" w14:textId="77777777" w:rsidTr="00437FE4">
        <w:tc>
          <w:tcPr>
            <w:tcW w:w="2869" w:type="dxa"/>
            <w:shd w:val="clear" w:color="auto" w:fill="auto"/>
            <w:vAlign w:val="center"/>
          </w:tcPr>
          <w:p w14:paraId="21A3C8B4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3575B3D" w14:textId="77777777" w:rsidR="002C06DA" w:rsidRPr="0078362B" w:rsidRDefault="002C06DA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953EF53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113DE2" w14:textId="77777777" w:rsidR="002C06DA" w:rsidRPr="0078362B" w:rsidRDefault="002C06DA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7FF52C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2BED6C4E" w14:textId="77777777" w:rsidR="002C06DA" w:rsidRPr="0078362B" w:rsidRDefault="002C06DA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63" w:type="dxa"/>
            <w:shd w:val="clear" w:color="auto" w:fill="auto"/>
          </w:tcPr>
          <w:p w14:paraId="4E60C593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71887F0D" w14:textId="77777777" w:rsidR="002C06DA" w:rsidRPr="0078362B" w:rsidRDefault="002C06DA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14:paraId="1C7F1015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198C0EE" w14:textId="77777777" w:rsidR="002C06DA" w:rsidRPr="0078362B" w:rsidRDefault="002C06DA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C06DA" w:rsidRPr="0078362B" w14:paraId="0852197A" w14:textId="77777777" w:rsidTr="00437FE4">
        <w:tc>
          <w:tcPr>
            <w:tcW w:w="2869" w:type="dxa"/>
            <w:shd w:val="clear" w:color="auto" w:fill="auto"/>
            <w:vAlign w:val="center"/>
          </w:tcPr>
          <w:p w14:paraId="4926CB4E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705241AE" w14:textId="5856E947" w:rsidR="002C06DA" w:rsidRPr="0078362B" w:rsidRDefault="00FA46D0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C06DA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1EAEA1F4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87DD4A" w14:textId="77777777" w:rsidR="002C06DA" w:rsidRPr="0078362B" w:rsidRDefault="002C06DA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3413CF1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28CBDA52" w14:textId="77777777" w:rsidR="002C06DA" w:rsidRPr="0078362B" w:rsidRDefault="002C06DA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2F833D81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58DB3CCD" w14:textId="77777777" w:rsidR="002C06DA" w:rsidRPr="0078362B" w:rsidRDefault="002C06DA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14:paraId="6DB8747D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859CE74" w14:textId="4CBF8F8C" w:rsidR="002C06DA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C06DA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C06DA" w:rsidRPr="0078362B" w14:paraId="6DB4E182" w14:textId="77777777" w:rsidTr="00437FE4">
        <w:tc>
          <w:tcPr>
            <w:tcW w:w="2869" w:type="dxa"/>
            <w:shd w:val="clear" w:color="auto" w:fill="auto"/>
            <w:vAlign w:val="center"/>
          </w:tcPr>
          <w:p w14:paraId="50A80EEC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A515703" w14:textId="3725C885" w:rsidR="002C06DA" w:rsidRPr="0078362B" w:rsidRDefault="00FA46D0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7D8401C7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451A84" w14:textId="77777777" w:rsidR="002C06DA" w:rsidRPr="0078362B" w:rsidRDefault="002C06DA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2171119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9F7A914" w14:textId="77777777" w:rsidR="002C06DA" w:rsidRPr="0078362B" w:rsidRDefault="002C06DA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4D1E1232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15ACEF45" w14:textId="77777777" w:rsidR="002C06DA" w:rsidRPr="0078362B" w:rsidRDefault="002C06DA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14:paraId="2663DB25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FDAF34E" w14:textId="3B7971AA" w:rsidR="002C06DA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2069BB" w:rsidRPr="0078362B" w14:paraId="73A92C63" w14:textId="77777777" w:rsidTr="00437FE4">
        <w:tc>
          <w:tcPr>
            <w:tcW w:w="2869" w:type="dxa"/>
            <w:shd w:val="clear" w:color="auto" w:fill="auto"/>
          </w:tcPr>
          <w:p w14:paraId="4F3C20D3" w14:textId="77777777" w:rsidR="002069BB" w:rsidRPr="0078362B" w:rsidRDefault="002069BB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81" w:type="dxa"/>
            <w:shd w:val="clear" w:color="auto" w:fill="auto"/>
          </w:tcPr>
          <w:p w14:paraId="50C42E5F" w14:textId="77777777" w:rsidR="002069BB" w:rsidRPr="0078362B" w:rsidRDefault="002069BB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133C5AF" w14:textId="77777777" w:rsidR="002069BB" w:rsidRPr="0078362B" w:rsidRDefault="002069BB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3395E1" w14:textId="77777777" w:rsidR="002069BB" w:rsidRPr="0078362B" w:rsidRDefault="002069BB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09A144" w14:textId="77777777" w:rsidR="002069BB" w:rsidRPr="0078362B" w:rsidRDefault="002069BB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247CA750" w14:textId="77777777" w:rsidR="002069BB" w:rsidRPr="0078362B" w:rsidRDefault="002069BB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5D2B7A68" w14:textId="77777777" w:rsidR="002069BB" w:rsidRPr="0078362B" w:rsidRDefault="002069BB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6803D985" w14:textId="77777777" w:rsidR="002069BB" w:rsidRPr="0078362B" w:rsidRDefault="002069BB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14:paraId="76BCB92D" w14:textId="77777777" w:rsidR="002069BB" w:rsidRPr="0078362B" w:rsidRDefault="002069BB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4118E8D6" w14:textId="77777777" w:rsidR="002069BB" w:rsidRPr="0078362B" w:rsidRDefault="002069BB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16025" w:rsidRPr="0078362B" w14:paraId="6965F8BF" w14:textId="77777777" w:rsidTr="00437FE4">
        <w:tc>
          <w:tcPr>
            <w:tcW w:w="2869" w:type="dxa"/>
            <w:shd w:val="clear" w:color="auto" w:fill="auto"/>
          </w:tcPr>
          <w:p w14:paraId="3C18B937" w14:textId="77777777" w:rsidR="00F16025" w:rsidRPr="0078362B" w:rsidRDefault="00F16025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81" w:type="dxa"/>
            <w:shd w:val="clear" w:color="auto" w:fill="auto"/>
          </w:tcPr>
          <w:p w14:paraId="1B865883" w14:textId="2D98A25F" w:rsidR="00F16025" w:rsidRPr="0078362B" w:rsidRDefault="00FA46D0" w:rsidP="00437FE4">
            <w:pPr>
              <w:tabs>
                <w:tab w:val="decimal" w:pos="108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  <w:shd w:val="clear" w:color="auto" w:fill="auto"/>
          </w:tcPr>
          <w:p w14:paraId="0BFE51CA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946EB3" w14:textId="77777777" w:rsidR="00F16025" w:rsidRPr="0078362B" w:rsidRDefault="00F16025" w:rsidP="00437FE4">
            <w:pPr>
              <w:spacing w:line="300" w:lineRule="exact"/>
              <w:ind w:lef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67AB55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5F24C1B4" w14:textId="77777777" w:rsidR="00F16025" w:rsidRPr="0078362B" w:rsidRDefault="00F16025" w:rsidP="00437FE4">
            <w:pPr>
              <w:spacing w:line="300" w:lineRule="exact"/>
              <w:ind w:lef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02810E7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3C1D20B8" w14:textId="26D04FEC" w:rsidR="00F16025" w:rsidRPr="0078362B" w:rsidRDefault="00F16025" w:rsidP="00437FE4">
            <w:pPr>
              <w:tabs>
                <w:tab w:val="decimal" w:pos="104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  <w:shd w:val="clear" w:color="auto" w:fill="auto"/>
          </w:tcPr>
          <w:p w14:paraId="447D1287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0D3C9D29" w14:textId="37E3D5C2" w:rsidR="00F16025" w:rsidRPr="0078362B" w:rsidRDefault="00FA46D0" w:rsidP="00437FE4">
            <w:pPr>
              <w:tabs>
                <w:tab w:val="decimal" w:pos="104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577</w:t>
            </w:r>
          </w:p>
        </w:tc>
      </w:tr>
      <w:tr w:rsidR="00F16025" w:rsidRPr="0078362B" w14:paraId="1F105587" w14:textId="77777777" w:rsidTr="00437FE4">
        <w:tc>
          <w:tcPr>
            <w:tcW w:w="2869" w:type="dxa"/>
            <w:shd w:val="clear" w:color="auto" w:fill="auto"/>
          </w:tcPr>
          <w:p w14:paraId="0804A2D6" w14:textId="77777777" w:rsidR="00F16025" w:rsidRPr="0078362B" w:rsidRDefault="00F16025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181" w:type="dxa"/>
            <w:shd w:val="clear" w:color="auto" w:fill="auto"/>
          </w:tcPr>
          <w:p w14:paraId="34E7B15A" w14:textId="312A88FD" w:rsidR="00F16025" w:rsidRPr="0078362B" w:rsidRDefault="00FA46D0" w:rsidP="00437FE4">
            <w:pPr>
              <w:tabs>
                <w:tab w:val="decimal" w:pos="108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78B99B8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950163" w14:textId="77777777" w:rsidR="00F16025" w:rsidRPr="0078362B" w:rsidRDefault="00F16025" w:rsidP="00437FE4">
            <w:pPr>
              <w:spacing w:line="300" w:lineRule="exact"/>
              <w:ind w:lef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62E8C3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09886AB8" w14:textId="77777777" w:rsidR="00F16025" w:rsidRPr="0078362B" w:rsidRDefault="00F16025" w:rsidP="00437FE4">
            <w:pPr>
              <w:spacing w:line="300" w:lineRule="exact"/>
              <w:ind w:lef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172C6AC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3B3C864F" w14:textId="7BF4F1F7" w:rsidR="00F16025" w:rsidRPr="0078362B" w:rsidRDefault="00F16025" w:rsidP="00437FE4">
            <w:pPr>
              <w:tabs>
                <w:tab w:val="decimal" w:pos="104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  <w:shd w:val="clear" w:color="auto" w:fill="auto"/>
          </w:tcPr>
          <w:p w14:paraId="1BF945AA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44F250BE" w14:textId="77777777" w:rsidR="00F16025" w:rsidRPr="0078362B" w:rsidRDefault="00F16025" w:rsidP="00437FE4">
            <w:pPr>
              <w:spacing w:line="300" w:lineRule="exact"/>
              <w:ind w:lef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16025" w:rsidRPr="0078362B" w14:paraId="679CA9D1" w14:textId="77777777" w:rsidTr="00437FE4">
        <w:tc>
          <w:tcPr>
            <w:tcW w:w="2869" w:type="dxa"/>
            <w:shd w:val="clear" w:color="auto" w:fill="auto"/>
          </w:tcPr>
          <w:p w14:paraId="50ADE0FA" w14:textId="77777777" w:rsidR="00F16025" w:rsidRPr="0078362B" w:rsidRDefault="00F16025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81" w:type="dxa"/>
            <w:shd w:val="clear" w:color="auto" w:fill="auto"/>
          </w:tcPr>
          <w:p w14:paraId="399CB4DB" w14:textId="55845FAC" w:rsidR="00F16025" w:rsidRPr="0078362B" w:rsidRDefault="00FA46D0" w:rsidP="00437FE4">
            <w:pPr>
              <w:tabs>
                <w:tab w:val="decimal" w:pos="108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</w:t>
            </w:r>
          </w:p>
        </w:tc>
        <w:tc>
          <w:tcPr>
            <w:tcW w:w="90" w:type="dxa"/>
            <w:shd w:val="clear" w:color="auto" w:fill="auto"/>
          </w:tcPr>
          <w:p w14:paraId="4BD30DD3" w14:textId="77777777" w:rsidR="00F16025" w:rsidRPr="0078362B" w:rsidRDefault="00F16025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C63070" w14:textId="77777777" w:rsidR="00F16025" w:rsidRPr="0078362B" w:rsidRDefault="00F16025" w:rsidP="00437FE4">
            <w:pPr>
              <w:spacing w:line="300" w:lineRule="exact"/>
              <w:ind w:lef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3D4242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6923A455" w14:textId="77777777" w:rsidR="00F16025" w:rsidRPr="0078362B" w:rsidRDefault="00F16025" w:rsidP="00437FE4">
            <w:pPr>
              <w:spacing w:line="300" w:lineRule="exact"/>
              <w:ind w:lef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764403A" w14:textId="77777777" w:rsidR="00F16025" w:rsidRPr="0078362B" w:rsidRDefault="00F16025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7C00A165" w14:textId="7269E5F3" w:rsidR="00F16025" w:rsidRPr="0078362B" w:rsidRDefault="00F16025" w:rsidP="00437FE4">
            <w:pPr>
              <w:tabs>
                <w:tab w:val="decimal" w:pos="104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  <w:shd w:val="clear" w:color="auto" w:fill="auto"/>
          </w:tcPr>
          <w:p w14:paraId="3F3CA5F7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4B7BB64" w14:textId="6630AA8D" w:rsidR="00F16025" w:rsidRPr="0078362B" w:rsidRDefault="00FA46D0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</w:t>
            </w:r>
          </w:p>
        </w:tc>
      </w:tr>
      <w:tr w:rsidR="00F16025" w:rsidRPr="0078362B" w14:paraId="6D3253FF" w14:textId="77777777" w:rsidTr="00437FE4">
        <w:tc>
          <w:tcPr>
            <w:tcW w:w="2869" w:type="dxa"/>
            <w:shd w:val="clear" w:color="auto" w:fill="auto"/>
          </w:tcPr>
          <w:p w14:paraId="002BA380" w14:textId="77777777" w:rsidR="00F16025" w:rsidRPr="0078362B" w:rsidRDefault="00F16025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181" w:type="dxa"/>
            <w:shd w:val="clear" w:color="auto" w:fill="auto"/>
          </w:tcPr>
          <w:p w14:paraId="252C208C" w14:textId="17351C93" w:rsidR="00F16025" w:rsidRPr="0078362B" w:rsidRDefault="00FA46D0" w:rsidP="00437FE4">
            <w:pPr>
              <w:tabs>
                <w:tab w:val="decimal" w:pos="108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</w:p>
        </w:tc>
        <w:tc>
          <w:tcPr>
            <w:tcW w:w="90" w:type="dxa"/>
            <w:shd w:val="clear" w:color="auto" w:fill="auto"/>
          </w:tcPr>
          <w:p w14:paraId="28E9536F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329082" w14:textId="4F70D312" w:rsidR="00F16025" w:rsidRPr="0078362B" w:rsidRDefault="00FA46D0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</w:p>
        </w:tc>
        <w:tc>
          <w:tcPr>
            <w:tcW w:w="90" w:type="dxa"/>
            <w:shd w:val="clear" w:color="auto" w:fill="auto"/>
          </w:tcPr>
          <w:p w14:paraId="20DE9422" w14:textId="77777777" w:rsidR="00F16025" w:rsidRPr="0078362B" w:rsidRDefault="00F16025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5E5AC14" w14:textId="56282A72" w:rsidR="00F16025" w:rsidRPr="0078362B" w:rsidRDefault="00F16025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270738EF" w14:textId="77777777" w:rsidR="00F16025" w:rsidRPr="0078362B" w:rsidRDefault="00F16025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5B1FEF1B" w14:textId="77777777" w:rsidR="00F16025" w:rsidRPr="0078362B" w:rsidRDefault="00F16025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7324C72E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64FA30E3" w14:textId="40FABE70" w:rsidR="00F16025" w:rsidRPr="0078362B" w:rsidRDefault="00FA46D0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</w:tr>
      <w:tr w:rsidR="00F16025" w:rsidRPr="0078362B" w14:paraId="397D6BB7" w14:textId="77777777" w:rsidTr="00437FE4">
        <w:tc>
          <w:tcPr>
            <w:tcW w:w="2869" w:type="dxa"/>
            <w:shd w:val="clear" w:color="auto" w:fill="auto"/>
          </w:tcPr>
          <w:p w14:paraId="3ECD4E2E" w14:textId="77777777" w:rsidR="00F16025" w:rsidRPr="0078362B" w:rsidRDefault="00F16025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1181" w:type="dxa"/>
            <w:shd w:val="clear" w:color="auto" w:fill="auto"/>
          </w:tcPr>
          <w:p w14:paraId="653D0DF4" w14:textId="72E09F39" w:rsidR="00F16025" w:rsidRPr="0078362B" w:rsidRDefault="00FA46D0" w:rsidP="00437FE4">
            <w:pPr>
              <w:tabs>
                <w:tab w:val="decimal" w:pos="108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</w:p>
        </w:tc>
        <w:tc>
          <w:tcPr>
            <w:tcW w:w="90" w:type="dxa"/>
            <w:shd w:val="clear" w:color="auto" w:fill="auto"/>
          </w:tcPr>
          <w:p w14:paraId="724D4246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F46235" w14:textId="4CAEFBDB" w:rsidR="00F16025" w:rsidRPr="0078362B" w:rsidRDefault="00FA46D0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  <w:tc>
          <w:tcPr>
            <w:tcW w:w="90" w:type="dxa"/>
            <w:shd w:val="clear" w:color="auto" w:fill="auto"/>
          </w:tcPr>
          <w:p w14:paraId="72683895" w14:textId="77777777" w:rsidR="00F16025" w:rsidRPr="0078362B" w:rsidRDefault="00F16025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234FA836" w14:textId="6EE388E7" w:rsidR="00F16025" w:rsidRPr="0078362B" w:rsidRDefault="00F16025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41F4F1AA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6CE7DCA0" w14:textId="77777777" w:rsidR="00F16025" w:rsidRPr="0078362B" w:rsidRDefault="00F16025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1607C61C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4347EDDF" w14:textId="0C78D7B5" w:rsidR="00F16025" w:rsidRPr="0078362B" w:rsidRDefault="00FA46D0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</w:tr>
      <w:tr w:rsidR="00F16025" w:rsidRPr="0078362B" w14:paraId="012591AB" w14:textId="77777777" w:rsidTr="00437FE4">
        <w:tc>
          <w:tcPr>
            <w:tcW w:w="2869" w:type="dxa"/>
            <w:shd w:val="clear" w:color="auto" w:fill="auto"/>
          </w:tcPr>
          <w:p w14:paraId="1B9A0DF2" w14:textId="77777777" w:rsidR="00F16025" w:rsidRPr="0078362B" w:rsidRDefault="00F16025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อุปกรณ์อื่น</w:t>
            </w:r>
          </w:p>
        </w:tc>
        <w:tc>
          <w:tcPr>
            <w:tcW w:w="1181" w:type="dxa"/>
            <w:shd w:val="clear" w:color="auto" w:fill="auto"/>
          </w:tcPr>
          <w:p w14:paraId="0015B4D1" w14:textId="4E162C9C" w:rsidR="00F16025" w:rsidRPr="0078362B" w:rsidRDefault="00FA46D0" w:rsidP="00437FE4">
            <w:pPr>
              <w:tabs>
                <w:tab w:val="decimal" w:pos="108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14:paraId="5BC6565E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EC46F0" w14:textId="5D64C7BF" w:rsidR="00F16025" w:rsidRPr="0078362B" w:rsidRDefault="00FA46D0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1D6A5728" w14:textId="77777777" w:rsidR="00F16025" w:rsidRPr="0078362B" w:rsidRDefault="00F16025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39E5793" w14:textId="77777777" w:rsidR="00F16025" w:rsidRPr="0078362B" w:rsidRDefault="00F16025" w:rsidP="00437FE4">
            <w:pPr>
              <w:spacing w:line="300" w:lineRule="exact"/>
              <w:ind w:lef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3C92652A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573FD007" w14:textId="77777777" w:rsidR="00F16025" w:rsidRPr="0078362B" w:rsidRDefault="00F16025" w:rsidP="00437FE4">
            <w:pPr>
              <w:spacing w:line="300" w:lineRule="exact"/>
              <w:ind w:lef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461C793B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4D639A5C" w14:textId="5810353F" w:rsidR="00F16025" w:rsidRPr="0078362B" w:rsidRDefault="00FA46D0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</w:p>
        </w:tc>
      </w:tr>
      <w:tr w:rsidR="00F16025" w:rsidRPr="0078362B" w14:paraId="2CEF903C" w14:textId="77777777" w:rsidTr="00437FE4">
        <w:tc>
          <w:tcPr>
            <w:tcW w:w="2869" w:type="dxa"/>
            <w:shd w:val="clear" w:color="auto" w:fill="auto"/>
          </w:tcPr>
          <w:p w14:paraId="19520339" w14:textId="77777777" w:rsidR="00F16025" w:rsidRPr="0078362B" w:rsidRDefault="00F16025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81" w:type="dxa"/>
            <w:shd w:val="clear" w:color="auto" w:fill="auto"/>
          </w:tcPr>
          <w:p w14:paraId="7A525ABA" w14:textId="690F651E" w:rsidR="00F16025" w:rsidRPr="0078362B" w:rsidRDefault="00FA46D0" w:rsidP="00437FE4">
            <w:pPr>
              <w:tabs>
                <w:tab w:val="decimal" w:pos="108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6F7FAD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81F9E0" w14:textId="77777777" w:rsidR="00F16025" w:rsidRPr="0078362B" w:rsidRDefault="00F16025" w:rsidP="00437FE4">
            <w:pPr>
              <w:spacing w:line="300" w:lineRule="exact"/>
              <w:ind w:lef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5BBAAE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F155072" w14:textId="77777777" w:rsidR="00F16025" w:rsidRPr="0078362B" w:rsidRDefault="00F16025" w:rsidP="00437FE4">
            <w:pPr>
              <w:spacing w:line="300" w:lineRule="exact"/>
              <w:ind w:lef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FBBF7D7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391F9F17" w14:textId="77777777" w:rsidR="00F16025" w:rsidRPr="0078362B" w:rsidRDefault="00F16025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0D2700BD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2C53FBCC" w14:textId="3D7D4323" w:rsidR="00F16025" w:rsidRPr="0078362B" w:rsidRDefault="00FA46D0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F16025" w:rsidRPr="0078362B" w14:paraId="0965847C" w14:textId="77777777" w:rsidTr="00437FE4">
        <w:tc>
          <w:tcPr>
            <w:tcW w:w="2869" w:type="dxa"/>
            <w:shd w:val="clear" w:color="auto" w:fill="auto"/>
          </w:tcPr>
          <w:p w14:paraId="7D7D2070" w14:textId="77777777" w:rsidR="00F16025" w:rsidRPr="0078362B" w:rsidRDefault="00F16025" w:rsidP="00437FE4">
            <w:pPr>
              <w:spacing w:line="300" w:lineRule="exact"/>
              <w:ind w:left="5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2764D" w14:textId="0B088013" w:rsidR="00F16025" w:rsidRPr="0078362B" w:rsidRDefault="00FA46D0" w:rsidP="00437FE4">
            <w:pPr>
              <w:tabs>
                <w:tab w:val="decimal" w:pos="108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</w:p>
        </w:tc>
        <w:tc>
          <w:tcPr>
            <w:tcW w:w="90" w:type="dxa"/>
            <w:shd w:val="clear" w:color="auto" w:fill="auto"/>
          </w:tcPr>
          <w:p w14:paraId="2A914D81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70610" w14:textId="2FFD682B" w:rsidR="00F16025" w:rsidRPr="0078362B" w:rsidRDefault="00FA46D0" w:rsidP="00437FE4">
            <w:pPr>
              <w:tabs>
                <w:tab w:val="decimal" w:pos="91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678</w:t>
            </w:r>
          </w:p>
        </w:tc>
        <w:tc>
          <w:tcPr>
            <w:tcW w:w="90" w:type="dxa"/>
            <w:shd w:val="clear" w:color="auto" w:fill="auto"/>
          </w:tcPr>
          <w:p w14:paraId="5C905021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EE44C" w14:textId="5C60AB6D" w:rsidR="00F16025" w:rsidRPr="0078362B" w:rsidRDefault="00F16025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7E68F712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B67F9" w14:textId="215C2199" w:rsidR="00F16025" w:rsidRPr="0078362B" w:rsidRDefault="00F16025" w:rsidP="00437FE4">
            <w:pPr>
              <w:tabs>
                <w:tab w:val="decimal" w:pos="104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  <w:shd w:val="clear" w:color="auto" w:fill="auto"/>
          </w:tcPr>
          <w:p w14:paraId="4B308DCE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CE337" w14:textId="31AD72F9" w:rsidR="00F16025" w:rsidRPr="0078362B" w:rsidRDefault="00FA46D0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826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="00F1602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823</w:t>
            </w:r>
          </w:p>
        </w:tc>
      </w:tr>
      <w:tr w:rsidR="00F16025" w:rsidRPr="0078362B" w14:paraId="6AEFA609" w14:textId="77777777" w:rsidTr="00437FE4">
        <w:tc>
          <w:tcPr>
            <w:tcW w:w="2869" w:type="dxa"/>
            <w:shd w:val="clear" w:color="auto" w:fill="auto"/>
          </w:tcPr>
          <w:p w14:paraId="169831D0" w14:textId="77777777" w:rsidR="00F16025" w:rsidRPr="0078362B" w:rsidRDefault="00F16025" w:rsidP="00437FE4">
            <w:pPr>
              <w:spacing w:line="300" w:lineRule="exact"/>
              <w:ind w:left="52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7BBA4D8" w14:textId="77777777" w:rsidR="00F16025" w:rsidRPr="0078362B" w:rsidRDefault="00F16025" w:rsidP="00437FE4">
            <w:pPr>
              <w:tabs>
                <w:tab w:val="decimal" w:pos="1080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AFD9B9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404D3A" w14:textId="77777777" w:rsidR="00F16025" w:rsidRPr="0078362B" w:rsidRDefault="00F16025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DF5455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4CB30570" w14:textId="77777777" w:rsidR="00F16025" w:rsidRPr="0078362B" w:rsidRDefault="00F16025" w:rsidP="00437FE4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0AE47B40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7A58FD65" w14:textId="77777777" w:rsidR="00F16025" w:rsidRPr="0078362B" w:rsidRDefault="00F16025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42FDFFE8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254F36A2" w14:textId="77777777" w:rsidR="00F16025" w:rsidRPr="0078362B" w:rsidRDefault="00F16025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16025" w:rsidRPr="0078362B" w14:paraId="33E1EFEC" w14:textId="77777777" w:rsidTr="00437FE4">
        <w:tc>
          <w:tcPr>
            <w:tcW w:w="2869" w:type="dxa"/>
            <w:shd w:val="clear" w:color="auto" w:fill="auto"/>
          </w:tcPr>
          <w:p w14:paraId="06C1A886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81" w:type="dxa"/>
            <w:shd w:val="clear" w:color="auto" w:fill="auto"/>
          </w:tcPr>
          <w:p w14:paraId="4E6ADCE5" w14:textId="77777777" w:rsidR="00F16025" w:rsidRPr="0078362B" w:rsidRDefault="00F16025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4A90A37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F9D5B2" w14:textId="77777777" w:rsidR="00F16025" w:rsidRPr="0078362B" w:rsidRDefault="00F16025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87CEED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5F1A3BF4" w14:textId="77777777" w:rsidR="00F16025" w:rsidRPr="0078362B" w:rsidRDefault="00F16025" w:rsidP="00437FE4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0C7AE22D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6143865A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14:paraId="768618C3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170EA87" w14:textId="77777777" w:rsidR="00F16025" w:rsidRPr="0078362B" w:rsidRDefault="00F16025" w:rsidP="00437FE4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F16025" w:rsidRPr="0078362B" w14:paraId="5BEE2DC1" w14:textId="77777777" w:rsidTr="00437FE4">
        <w:tc>
          <w:tcPr>
            <w:tcW w:w="2869" w:type="dxa"/>
            <w:shd w:val="clear" w:color="auto" w:fill="auto"/>
          </w:tcPr>
          <w:p w14:paraId="7DBDF105" w14:textId="77777777" w:rsidR="00F16025" w:rsidRPr="0078362B" w:rsidRDefault="00F16025" w:rsidP="00437FE4">
            <w:pPr>
              <w:spacing w:line="30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81" w:type="dxa"/>
            <w:shd w:val="clear" w:color="auto" w:fill="auto"/>
          </w:tcPr>
          <w:p w14:paraId="7AD4472C" w14:textId="4421D882" w:rsidR="00F16025" w:rsidRPr="0078362B" w:rsidRDefault="00F16025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BB54A7" w14:textId="77777777" w:rsidR="00F16025" w:rsidRPr="0078362B" w:rsidRDefault="00F16025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AB5345" w14:textId="0BE45A03" w:rsidR="00F16025" w:rsidRPr="0078362B" w:rsidRDefault="00F16025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A67EA5" w14:textId="77777777" w:rsidR="00F16025" w:rsidRPr="0078362B" w:rsidRDefault="00F16025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5A554E17" w14:textId="77777777" w:rsidR="00F16025" w:rsidRPr="0078362B" w:rsidRDefault="00F16025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5A1B381" w14:textId="77777777" w:rsidR="00F16025" w:rsidRPr="0078362B" w:rsidRDefault="00F16025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77702BF5" w14:textId="77777777" w:rsidR="00F16025" w:rsidRPr="0078362B" w:rsidRDefault="00F16025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25535CE0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0A1ED56B" w14:textId="61636F60" w:rsidR="00F16025" w:rsidRPr="0078362B" w:rsidRDefault="000C47FC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16025" w:rsidRPr="0078362B" w14:paraId="62AD4C91" w14:textId="77777777" w:rsidTr="00437FE4">
        <w:tc>
          <w:tcPr>
            <w:tcW w:w="2869" w:type="dxa"/>
            <w:shd w:val="clear" w:color="auto" w:fill="auto"/>
          </w:tcPr>
          <w:p w14:paraId="5B5E34AE" w14:textId="77777777" w:rsidR="00F16025" w:rsidRPr="0078362B" w:rsidRDefault="00F16025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81" w:type="dxa"/>
            <w:shd w:val="clear" w:color="auto" w:fill="auto"/>
          </w:tcPr>
          <w:p w14:paraId="4817E2CF" w14:textId="640F8703" w:rsidR="00F16025" w:rsidRPr="0078362B" w:rsidRDefault="00F16025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64F2BE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C1512B" w14:textId="1B25B536" w:rsidR="00F16025" w:rsidRPr="0078362B" w:rsidRDefault="000C47FC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53B8E9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3E997C4" w14:textId="2A8D5B97" w:rsidR="00F16025" w:rsidRPr="0078362B" w:rsidRDefault="00FA46D0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  <w:r w:rsidR="000C47F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</w:p>
        </w:tc>
        <w:tc>
          <w:tcPr>
            <w:tcW w:w="63" w:type="dxa"/>
            <w:shd w:val="clear" w:color="auto" w:fill="auto"/>
          </w:tcPr>
          <w:p w14:paraId="036FFADF" w14:textId="77777777" w:rsidR="00F16025" w:rsidRPr="0078362B" w:rsidRDefault="00F16025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79F7E71E" w14:textId="77777777" w:rsidR="00F16025" w:rsidRPr="0078362B" w:rsidRDefault="000C47FC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366A6D40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2BEDF3C3" w14:textId="60309E70" w:rsidR="00F16025" w:rsidRPr="0078362B" w:rsidRDefault="000C47FC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16025" w:rsidRPr="0078362B" w14:paraId="50BDB941" w14:textId="77777777" w:rsidTr="00437FE4">
        <w:tc>
          <w:tcPr>
            <w:tcW w:w="2869" w:type="dxa"/>
            <w:shd w:val="clear" w:color="auto" w:fill="auto"/>
          </w:tcPr>
          <w:p w14:paraId="2D5F3084" w14:textId="77777777" w:rsidR="00F16025" w:rsidRPr="0078362B" w:rsidRDefault="00F16025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เครื่องใช้สำนักงานและอุปกรณ์</w:t>
            </w:r>
          </w:p>
        </w:tc>
        <w:tc>
          <w:tcPr>
            <w:tcW w:w="1181" w:type="dxa"/>
            <w:shd w:val="clear" w:color="auto" w:fill="auto"/>
          </w:tcPr>
          <w:p w14:paraId="37D509A0" w14:textId="2838CF6A" w:rsidR="00F16025" w:rsidRPr="0078362B" w:rsidRDefault="00F16025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DF1885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BC4E2E" w14:textId="19FF578C" w:rsidR="00F16025" w:rsidRPr="0078362B" w:rsidRDefault="000C47FC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100678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43D4E636" w14:textId="2C7BB68D" w:rsidR="00F16025" w:rsidRPr="0078362B" w:rsidRDefault="00FA46D0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="000C47F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</w:p>
        </w:tc>
        <w:tc>
          <w:tcPr>
            <w:tcW w:w="63" w:type="dxa"/>
            <w:shd w:val="clear" w:color="auto" w:fill="auto"/>
          </w:tcPr>
          <w:p w14:paraId="59907D6F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1728E0AC" w14:textId="77777777" w:rsidR="00F16025" w:rsidRPr="0078362B" w:rsidRDefault="000C47FC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163FD5B1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29F5AB6A" w14:textId="014AE926" w:rsidR="00F16025" w:rsidRPr="0078362B" w:rsidRDefault="000C47FC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C47FC" w:rsidRPr="0078362B" w14:paraId="53DE9B0F" w14:textId="77777777" w:rsidTr="00437FE4">
        <w:trPr>
          <w:trHeight w:val="152"/>
        </w:trPr>
        <w:tc>
          <w:tcPr>
            <w:tcW w:w="2869" w:type="dxa"/>
            <w:shd w:val="clear" w:color="auto" w:fill="auto"/>
          </w:tcPr>
          <w:p w14:paraId="1978D1DA" w14:textId="77777777" w:rsidR="000C47FC" w:rsidRPr="0078362B" w:rsidRDefault="000C47FC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อุปกรณ์อื่น</w:t>
            </w:r>
          </w:p>
        </w:tc>
        <w:tc>
          <w:tcPr>
            <w:tcW w:w="1181" w:type="dxa"/>
            <w:shd w:val="clear" w:color="auto" w:fill="auto"/>
          </w:tcPr>
          <w:p w14:paraId="4B174680" w14:textId="0D68B527" w:rsidR="000C47FC" w:rsidRPr="0078362B" w:rsidRDefault="000C47FC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F88014" w14:textId="77777777" w:rsidR="000C47FC" w:rsidRPr="0078362B" w:rsidRDefault="000C47FC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566878" w14:textId="176080B7" w:rsidR="000C47FC" w:rsidRPr="0078362B" w:rsidRDefault="000C47FC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F277F9" w14:textId="77777777" w:rsidR="000C47FC" w:rsidRPr="0078362B" w:rsidRDefault="000C47FC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6FF13DA8" w14:textId="77777777" w:rsidR="000C47FC" w:rsidRPr="0078362B" w:rsidRDefault="000C47FC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4D74AB3" w14:textId="77777777" w:rsidR="000C47FC" w:rsidRPr="0078362B" w:rsidRDefault="000C47FC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22596176" w14:textId="77777777" w:rsidR="000C47FC" w:rsidRPr="0078362B" w:rsidRDefault="000C47FC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59FCBAB1" w14:textId="77777777" w:rsidR="000C47FC" w:rsidRPr="0078362B" w:rsidRDefault="000C47FC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4F92F570" w14:textId="5BCE5D25" w:rsidR="000C47FC" w:rsidRPr="0078362B" w:rsidRDefault="000C47FC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C47FC" w:rsidRPr="0078362B" w14:paraId="3DF5F5F5" w14:textId="77777777" w:rsidTr="00437FE4">
        <w:tc>
          <w:tcPr>
            <w:tcW w:w="2869" w:type="dxa"/>
            <w:shd w:val="clear" w:color="auto" w:fill="auto"/>
          </w:tcPr>
          <w:p w14:paraId="1DEF7255" w14:textId="77777777" w:rsidR="000C47FC" w:rsidRPr="0078362B" w:rsidRDefault="000C47FC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ยานพาหนะ 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81" w:type="dxa"/>
            <w:shd w:val="clear" w:color="auto" w:fill="auto"/>
          </w:tcPr>
          <w:p w14:paraId="0601DF3B" w14:textId="567A483B" w:rsidR="000C47FC" w:rsidRPr="0078362B" w:rsidRDefault="000C47FC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DD7E54" w14:textId="77777777" w:rsidR="000C47FC" w:rsidRPr="0078362B" w:rsidRDefault="000C47FC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441038" w14:textId="126C3B55" w:rsidR="000C47FC" w:rsidRPr="0078362B" w:rsidRDefault="000C47FC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2EF48E" w14:textId="77777777" w:rsidR="000C47FC" w:rsidRPr="0078362B" w:rsidRDefault="000C47FC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7668DEF9" w14:textId="77777777" w:rsidR="000C47FC" w:rsidRPr="0078362B" w:rsidRDefault="000C47FC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303EEC2C" w14:textId="77777777" w:rsidR="000C47FC" w:rsidRPr="0078362B" w:rsidRDefault="000C47FC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8F7153E" w14:textId="77777777" w:rsidR="000C47FC" w:rsidRPr="0078362B" w:rsidRDefault="000C47FC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39F6F3BE" w14:textId="77777777" w:rsidR="000C47FC" w:rsidRPr="0078362B" w:rsidRDefault="000C47FC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1F1A28E" w14:textId="5729E137" w:rsidR="000C47FC" w:rsidRPr="0078362B" w:rsidRDefault="000C47FC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16025" w:rsidRPr="0078362B" w14:paraId="1DE25126" w14:textId="77777777" w:rsidTr="00437FE4">
        <w:tc>
          <w:tcPr>
            <w:tcW w:w="2869" w:type="dxa"/>
            <w:shd w:val="clear" w:color="auto" w:fill="auto"/>
          </w:tcPr>
          <w:p w14:paraId="1FE97FB6" w14:textId="77777777" w:rsidR="00F16025" w:rsidRPr="0078362B" w:rsidRDefault="00F16025" w:rsidP="00437FE4">
            <w:pPr>
              <w:spacing w:line="300" w:lineRule="exact"/>
              <w:ind w:left="52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53C70" w14:textId="1C426617" w:rsidR="00F16025" w:rsidRPr="0078362B" w:rsidRDefault="00F16025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7C6DEE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203C0" w14:textId="3AA14FCD" w:rsidR="00F16025" w:rsidRPr="0078362B" w:rsidRDefault="000C47FC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A6B0BF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75A9D" w14:textId="2476E9DF" w:rsidR="00F16025" w:rsidRPr="0078362B" w:rsidRDefault="00FA46D0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898</w:t>
            </w:r>
            <w:r w:rsidR="000C47F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</w:p>
        </w:tc>
        <w:tc>
          <w:tcPr>
            <w:tcW w:w="63" w:type="dxa"/>
            <w:shd w:val="clear" w:color="auto" w:fill="auto"/>
          </w:tcPr>
          <w:p w14:paraId="1BBC20F7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954D0" w14:textId="77777777" w:rsidR="00F16025" w:rsidRPr="0078362B" w:rsidRDefault="000C47FC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67476210" w14:textId="77777777" w:rsidR="00F16025" w:rsidRPr="0078362B" w:rsidRDefault="00F16025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9E9FD" w14:textId="1A708DA3" w:rsidR="00F16025" w:rsidRPr="0078362B" w:rsidRDefault="000C47FC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16025" w:rsidRPr="0078362B" w14:paraId="3FF914F5" w14:textId="77777777" w:rsidTr="00437FE4">
        <w:tc>
          <w:tcPr>
            <w:tcW w:w="2869" w:type="dxa"/>
            <w:shd w:val="clear" w:color="auto" w:fill="auto"/>
          </w:tcPr>
          <w:p w14:paraId="0E4FE82A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2A8A4011" w14:textId="77253C38" w:rsidR="00F16025" w:rsidRPr="0078362B" w:rsidRDefault="00FA46D0" w:rsidP="00437FE4">
            <w:pPr>
              <w:tabs>
                <w:tab w:val="decimal" w:pos="108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14C8977B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681236" w14:textId="63AAF0CF" w:rsidR="00F16025" w:rsidRPr="0078362B" w:rsidRDefault="00FA46D0" w:rsidP="00437FE4">
            <w:pPr>
              <w:tabs>
                <w:tab w:val="decimal" w:pos="97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673</w:t>
            </w:r>
          </w:p>
        </w:tc>
        <w:tc>
          <w:tcPr>
            <w:tcW w:w="90" w:type="dxa"/>
            <w:shd w:val="clear" w:color="auto" w:fill="auto"/>
          </w:tcPr>
          <w:p w14:paraId="298F9B3A" w14:textId="77777777" w:rsidR="00F16025" w:rsidRPr="0078362B" w:rsidRDefault="00F16025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542D26C" w14:textId="77777777" w:rsidR="00F16025" w:rsidRPr="0078362B" w:rsidRDefault="000C47FC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F8F1E3F" w14:textId="77777777" w:rsidR="00F16025" w:rsidRPr="0078362B" w:rsidRDefault="00F16025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0884CBF" w14:textId="6C97B8FC" w:rsidR="00F16025" w:rsidRPr="0078362B" w:rsidRDefault="00FA46D0" w:rsidP="00437FE4">
            <w:pPr>
              <w:tabs>
                <w:tab w:val="decimal" w:pos="104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58" w:type="dxa"/>
            <w:shd w:val="clear" w:color="auto" w:fill="auto"/>
          </w:tcPr>
          <w:p w14:paraId="67F530F2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4463B3E4" w14:textId="0C3FA5E9" w:rsidR="00F16025" w:rsidRPr="0078362B" w:rsidRDefault="00FA46D0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570</w:t>
            </w:r>
          </w:p>
        </w:tc>
      </w:tr>
      <w:tr w:rsidR="00F16025" w:rsidRPr="0078362B" w14:paraId="63D4E77B" w14:textId="77777777" w:rsidTr="00437FE4">
        <w:tc>
          <w:tcPr>
            <w:tcW w:w="2869" w:type="dxa"/>
            <w:shd w:val="clear" w:color="auto" w:fill="auto"/>
          </w:tcPr>
          <w:p w14:paraId="51A5E0C1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C3F93" w14:textId="430EC7FA" w:rsidR="00F16025" w:rsidRPr="0078362B" w:rsidRDefault="00FA46D0" w:rsidP="00437FE4">
            <w:pPr>
              <w:tabs>
                <w:tab w:val="decimal" w:pos="108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  <w:tc>
          <w:tcPr>
            <w:tcW w:w="90" w:type="dxa"/>
            <w:shd w:val="clear" w:color="auto" w:fill="auto"/>
          </w:tcPr>
          <w:p w14:paraId="620FE715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20F410" w14:textId="77777777" w:rsidR="00F16025" w:rsidRPr="0078362B" w:rsidRDefault="00F16025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3FBEB6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36842F19" w14:textId="77777777" w:rsidR="00F16025" w:rsidRPr="0078362B" w:rsidRDefault="00F16025" w:rsidP="00437FE4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080FA9E7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5BF5B1E6" w14:textId="77777777" w:rsidR="00F16025" w:rsidRPr="0078362B" w:rsidRDefault="00F16025" w:rsidP="00437FE4">
            <w:pPr>
              <w:tabs>
                <w:tab w:val="decimal" w:pos="108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7BB69A1F" w14:textId="77777777" w:rsidR="00F16025" w:rsidRPr="0078362B" w:rsidRDefault="00F1602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381BD" w14:textId="7D2E6FED" w:rsidR="00F16025" w:rsidRPr="0078362B" w:rsidRDefault="00FA46D0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="0069568C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</w:p>
        </w:tc>
      </w:tr>
    </w:tbl>
    <w:p w14:paraId="05BCB804" w14:textId="77777777" w:rsidR="003C1B8E" w:rsidRPr="0078362B" w:rsidRDefault="003C1B8E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br w:type="page"/>
      </w:r>
    </w:p>
    <w:p w14:paraId="33EC2F1F" w14:textId="4CD13273" w:rsidR="002069BB" w:rsidRPr="0078362B" w:rsidRDefault="002069BB" w:rsidP="00437FE4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lastRenderedPageBreak/>
        <w:t xml:space="preserve">ณ วันที่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2561</w:t>
      </w:r>
    </w:p>
    <w:p w14:paraId="06D87E8C" w14:textId="77777777" w:rsidR="00D14469" w:rsidRPr="0078362B" w:rsidRDefault="00D14469" w:rsidP="00437FE4">
      <w:pPr>
        <w:ind w:left="540" w:right="-25" w:hanging="54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</w:rPr>
        <w:t xml:space="preserve">(หน่วย 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9"/>
        <w:gridCol w:w="1080"/>
        <w:gridCol w:w="90"/>
        <w:gridCol w:w="1060"/>
        <w:gridCol w:w="90"/>
        <w:gridCol w:w="1110"/>
        <w:gridCol w:w="63"/>
        <w:gridCol w:w="1168"/>
        <w:gridCol w:w="58"/>
        <w:gridCol w:w="1142"/>
      </w:tblGrid>
      <w:tr w:rsidR="00317006" w:rsidRPr="0078362B" w14:paraId="712CA12F" w14:textId="77777777" w:rsidTr="00655F0B">
        <w:trPr>
          <w:trHeight w:val="338"/>
        </w:trPr>
        <w:tc>
          <w:tcPr>
            <w:tcW w:w="2869" w:type="dxa"/>
            <w:tcBorders>
              <w:bottom w:val="nil"/>
            </w:tcBorders>
          </w:tcPr>
          <w:p w14:paraId="3A7B82DF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61" w:type="dxa"/>
            <w:gridSpan w:val="9"/>
          </w:tcPr>
          <w:p w14:paraId="2F587FD3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17006" w:rsidRPr="0078362B" w14:paraId="06EF43C8" w14:textId="77777777" w:rsidTr="00655F0B">
        <w:tc>
          <w:tcPr>
            <w:tcW w:w="2869" w:type="dxa"/>
            <w:vAlign w:val="center"/>
          </w:tcPr>
          <w:p w14:paraId="5830789E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ประเภทสินทรัพย์</w:t>
            </w:r>
          </w:p>
        </w:tc>
        <w:tc>
          <w:tcPr>
            <w:tcW w:w="1080" w:type="dxa"/>
          </w:tcPr>
          <w:p w14:paraId="569018A5" w14:textId="77777777" w:rsidR="00317006" w:rsidRPr="0078362B" w:rsidRDefault="00317006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10E4436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4B5BB664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1870EE07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3F6831E6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63" w:type="dxa"/>
          </w:tcPr>
          <w:p w14:paraId="1B4F169B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4422E7D0" w14:textId="77777777" w:rsidR="00317006" w:rsidRPr="0078362B" w:rsidRDefault="00317006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8" w:type="dxa"/>
          </w:tcPr>
          <w:p w14:paraId="0A23F68D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0B6267D" w14:textId="77777777" w:rsidR="00317006" w:rsidRPr="0078362B" w:rsidRDefault="00317006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317006" w:rsidRPr="0078362B" w14:paraId="753B8258" w14:textId="77777777" w:rsidTr="00655F0B">
        <w:tc>
          <w:tcPr>
            <w:tcW w:w="2869" w:type="dxa"/>
            <w:vAlign w:val="center"/>
          </w:tcPr>
          <w:p w14:paraId="2408163E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54A000B" w14:textId="77777777" w:rsidR="00317006" w:rsidRPr="0078362B" w:rsidRDefault="00317006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2F096B0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42D1BEF8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398128E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7C0C789F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63" w:type="dxa"/>
          </w:tcPr>
          <w:p w14:paraId="057C5DF5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0F2D2C97" w14:textId="77777777" w:rsidR="00317006" w:rsidRPr="0078362B" w:rsidRDefault="00317006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53145341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4DCAB982" w14:textId="77777777" w:rsidR="00317006" w:rsidRPr="0078362B" w:rsidRDefault="00317006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17006" w:rsidRPr="0078362B" w14:paraId="303C4F9B" w14:textId="77777777" w:rsidTr="00655F0B">
        <w:tc>
          <w:tcPr>
            <w:tcW w:w="2869" w:type="dxa"/>
            <w:vAlign w:val="center"/>
          </w:tcPr>
          <w:p w14:paraId="07046D2C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FDCE68F" w14:textId="473660CC" w:rsidR="00317006" w:rsidRPr="0078362B" w:rsidRDefault="00FA46D0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317006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6885D0E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70ACA075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2994A795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46EDDB5E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2E056FA1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21983C19" w14:textId="77777777" w:rsidR="00317006" w:rsidRPr="0078362B" w:rsidRDefault="00317006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68463EEE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69E924F9" w14:textId="18B86E7B" w:rsidR="00317006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317006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17006" w:rsidRPr="0078362B" w14:paraId="6E408C46" w14:textId="77777777" w:rsidTr="00655F0B">
        <w:tc>
          <w:tcPr>
            <w:tcW w:w="2869" w:type="dxa"/>
            <w:vAlign w:val="center"/>
          </w:tcPr>
          <w:p w14:paraId="14C6BD69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75D1F4A" w14:textId="7B96EADC" w:rsidR="00317006" w:rsidRPr="0078362B" w:rsidRDefault="00FA46D0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3A8631E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493614FC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ACFD0C1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51884159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733FC6E0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70BD6D84" w14:textId="77777777" w:rsidR="00317006" w:rsidRPr="0078362B" w:rsidRDefault="00317006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2E1F61C2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04F60C3F" w14:textId="59839BF9" w:rsidR="00317006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317006" w:rsidRPr="0078362B" w14:paraId="507185B6" w14:textId="77777777" w:rsidTr="00655F0B">
        <w:tc>
          <w:tcPr>
            <w:tcW w:w="2869" w:type="dxa"/>
          </w:tcPr>
          <w:p w14:paraId="3D524CE5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195CC396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6C81588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4EEB330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45CF56E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1D405142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477A11B7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310670EC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5F26E699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726965C1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17006" w:rsidRPr="0078362B" w14:paraId="586EB41E" w14:textId="77777777" w:rsidTr="00655F0B">
        <w:tc>
          <w:tcPr>
            <w:tcW w:w="2869" w:type="dxa"/>
          </w:tcPr>
          <w:p w14:paraId="2E2386D6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</w:tcPr>
          <w:p w14:paraId="23F892EA" w14:textId="44BD915D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</w:tcPr>
          <w:p w14:paraId="1228E650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46185398" w14:textId="408ADE61" w:rsidR="00317006" w:rsidRPr="0078362B" w:rsidRDefault="00FA46D0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E4BC177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2B49C481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8044D46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68154A0C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13C6A37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467A2F20" w14:textId="072CD133" w:rsidR="00317006" w:rsidRPr="0078362B" w:rsidRDefault="00FA46D0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</w:tr>
      <w:tr w:rsidR="00317006" w:rsidRPr="0078362B" w14:paraId="47640F26" w14:textId="77777777" w:rsidTr="00655F0B">
        <w:tc>
          <w:tcPr>
            <w:tcW w:w="2869" w:type="dxa"/>
          </w:tcPr>
          <w:p w14:paraId="2A00C668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AC83FA5" w14:textId="77777777" w:rsidR="00317006" w:rsidRPr="0078362B" w:rsidRDefault="00317006" w:rsidP="00437FE4">
            <w:pPr>
              <w:spacing w:line="300" w:lineRule="exact"/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F3EA229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50DFFD99" w14:textId="50C70AA6" w:rsidR="00317006" w:rsidRPr="0078362B" w:rsidRDefault="00FA46D0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C10B66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6832E68F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3C3E4EE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0D321DEF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56B31863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2FBB8181" w14:textId="68506EFD" w:rsidR="00317006" w:rsidRPr="0078362B" w:rsidRDefault="00FA46D0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</w:tr>
      <w:tr w:rsidR="00317006" w:rsidRPr="0078362B" w14:paraId="080BBCF7" w14:textId="77777777" w:rsidTr="00655F0B">
        <w:tc>
          <w:tcPr>
            <w:tcW w:w="2869" w:type="dxa"/>
          </w:tcPr>
          <w:p w14:paraId="64A6041D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อาคาร 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1080" w:type="dxa"/>
          </w:tcPr>
          <w:p w14:paraId="4FF8A82C" w14:textId="308E3A51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</w:tcPr>
          <w:p w14:paraId="11587F72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0B1DFBA1" w14:textId="77777777" w:rsidR="00317006" w:rsidRPr="0078362B" w:rsidRDefault="00317006" w:rsidP="00437FE4">
            <w:pPr>
              <w:spacing w:line="300" w:lineRule="exact"/>
              <w:ind w:lef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4B0058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058F3EF" w14:textId="26888802" w:rsidR="00317006" w:rsidRPr="0078362B" w:rsidRDefault="00317006" w:rsidP="00437FE4">
            <w:pPr>
              <w:tabs>
                <w:tab w:val="decimal" w:pos="103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3F92C1A2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7C1B4B53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3E25A970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45E1F1F2" w14:textId="77777777" w:rsidR="00317006" w:rsidRPr="0078362B" w:rsidRDefault="00317006" w:rsidP="00437FE4">
            <w:pPr>
              <w:spacing w:line="300" w:lineRule="exact"/>
              <w:ind w:lef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17006" w:rsidRPr="0078362B" w14:paraId="5B13F752" w14:textId="77777777" w:rsidTr="00655F0B">
        <w:tc>
          <w:tcPr>
            <w:tcW w:w="2869" w:type="dxa"/>
          </w:tcPr>
          <w:p w14:paraId="455D005C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1BE39ED8" w14:textId="6747EC6F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90" w:type="dxa"/>
          </w:tcPr>
          <w:p w14:paraId="06517AA5" w14:textId="77777777" w:rsidR="00317006" w:rsidRPr="0078362B" w:rsidRDefault="00317006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7EDACBED" w14:textId="1C01DC9E" w:rsidR="00317006" w:rsidRPr="0078362B" w:rsidRDefault="00FA46D0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2ACE47F2" w14:textId="77777777" w:rsidR="00317006" w:rsidRPr="0078362B" w:rsidRDefault="0031700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46AAEAB3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5FAC26D" w14:textId="77777777" w:rsidR="00317006" w:rsidRPr="0078362B" w:rsidRDefault="00317006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20018A92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762DB4A3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277DADB" w14:textId="1DE42A34" w:rsidR="00317006" w:rsidRPr="0078362B" w:rsidRDefault="00FA46D0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</w:t>
            </w:r>
          </w:p>
        </w:tc>
      </w:tr>
      <w:tr w:rsidR="00317006" w:rsidRPr="0078362B" w14:paraId="527D2FAC" w14:textId="77777777" w:rsidTr="00655F0B">
        <w:tc>
          <w:tcPr>
            <w:tcW w:w="2869" w:type="dxa"/>
          </w:tcPr>
          <w:p w14:paraId="2803F6FB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080" w:type="dxa"/>
          </w:tcPr>
          <w:p w14:paraId="3B26CE21" w14:textId="7A41EE4C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606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</w:p>
        </w:tc>
        <w:tc>
          <w:tcPr>
            <w:tcW w:w="90" w:type="dxa"/>
          </w:tcPr>
          <w:p w14:paraId="5ABEA4C0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5EC32EA4" w14:textId="4A8ABC78" w:rsidR="00317006" w:rsidRPr="0078362B" w:rsidRDefault="00FA46D0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</w:p>
        </w:tc>
        <w:tc>
          <w:tcPr>
            <w:tcW w:w="90" w:type="dxa"/>
            <w:shd w:val="clear" w:color="auto" w:fill="auto"/>
          </w:tcPr>
          <w:p w14:paraId="00E14211" w14:textId="77777777" w:rsidR="00317006" w:rsidRPr="0078362B" w:rsidRDefault="0031700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5CB03CA6" w14:textId="497E349D" w:rsidR="00317006" w:rsidRPr="0078362B" w:rsidRDefault="00317006" w:rsidP="00437FE4">
            <w:pPr>
              <w:tabs>
                <w:tab w:val="decimal" w:pos="101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7013882A" w14:textId="77777777" w:rsidR="00317006" w:rsidRPr="0078362B" w:rsidRDefault="00317006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385BB316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30F22856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50240CF" w14:textId="181838C6" w:rsidR="00317006" w:rsidRPr="0078362B" w:rsidRDefault="00FA46D0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</w:p>
        </w:tc>
      </w:tr>
      <w:tr w:rsidR="00317006" w:rsidRPr="0078362B" w14:paraId="006B35F8" w14:textId="77777777" w:rsidTr="00655F0B">
        <w:tc>
          <w:tcPr>
            <w:tcW w:w="2869" w:type="dxa"/>
          </w:tcPr>
          <w:p w14:paraId="279AB799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1080" w:type="dxa"/>
          </w:tcPr>
          <w:p w14:paraId="75822173" w14:textId="5C3E112E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</w:p>
        </w:tc>
        <w:tc>
          <w:tcPr>
            <w:tcW w:w="90" w:type="dxa"/>
          </w:tcPr>
          <w:p w14:paraId="1C4A33D0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65B26FED" w14:textId="4E264DC1" w:rsidR="00317006" w:rsidRPr="0078362B" w:rsidRDefault="00FA46D0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</w:p>
        </w:tc>
        <w:tc>
          <w:tcPr>
            <w:tcW w:w="90" w:type="dxa"/>
            <w:shd w:val="clear" w:color="auto" w:fill="auto"/>
          </w:tcPr>
          <w:p w14:paraId="097CCE3D" w14:textId="77777777" w:rsidR="00317006" w:rsidRPr="0078362B" w:rsidRDefault="0031700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400A64C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7F8648F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0F36AF93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3FFA43F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7F0F137A" w14:textId="45B203D8" w:rsidR="00317006" w:rsidRPr="0078362B" w:rsidRDefault="00FA46D0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</w:p>
        </w:tc>
      </w:tr>
      <w:tr w:rsidR="00317006" w:rsidRPr="0078362B" w14:paraId="1A910E71" w14:textId="77777777" w:rsidTr="00655F0B">
        <w:tc>
          <w:tcPr>
            <w:tcW w:w="2869" w:type="dxa"/>
          </w:tcPr>
          <w:p w14:paraId="2C022E4E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อุปกรณ์อื่น</w:t>
            </w:r>
          </w:p>
        </w:tc>
        <w:tc>
          <w:tcPr>
            <w:tcW w:w="1080" w:type="dxa"/>
          </w:tcPr>
          <w:p w14:paraId="6AB73D8D" w14:textId="1110EF8D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</w:p>
        </w:tc>
        <w:tc>
          <w:tcPr>
            <w:tcW w:w="90" w:type="dxa"/>
          </w:tcPr>
          <w:p w14:paraId="12C1400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1AC2EB39" w14:textId="7922C6B0" w:rsidR="00317006" w:rsidRPr="0078362B" w:rsidRDefault="00FA46D0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42C69B89" w14:textId="77777777" w:rsidR="00317006" w:rsidRPr="0078362B" w:rsidRDefault="0031700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5849A897" w14:textId="113F544F" w:rsidR="00317006" w:rsidRPr="0078362B" w:rsidRDefault="00317006" w:rsidP="00437FE4">
            <w:pPr>
              <w:tabs>
                <w:tab w:val="decimal" w:pos="101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1CD5902F" w14:textId="77777777" w:rsidR="00317006" w:rsidRPr="0078362B" w:rsidRDefault="00317006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4809210F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214608F4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6D23D94" w14:textId="3232A083" w:rsidR="00317006" w:rsidRPr="0078362B" w:rsidRDefault="00FA46D0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</w:p>
        </w:tc>
      </w:tr>
      <w:tr w:rsidR="00317006" w:rsidRPr="0078362B" w14:paraId="2D23D215" w14:textId="77777777" w:rsidTr="00655F0B">
        <w:tc>
          <w:tcPr>
            <w:tcW w:w="2869" w:type="dxa"/>
          </w:tcPr>
          <w:p w14:paraId="49E3B6F4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</w:tcPr>
          <w:p w14:paraId="3FEE876E" w14:textId="71C69FBC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CCE6A2B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55CBB9FA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AA9B2B" w14:textId="77777777" w:rsidR="00317006" w:rsidRPr="0078362B" w:rsidRDefault="0031700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430F70F3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26CFA30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69C6CA18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0A43DF93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68E4D09C" w14:textId="2C74AFF5" w:rsidR="00317006" w:rsidRPr="0078362B" w:rsidRDefault="00FA46D0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317006" w:rsidRPr="0078362B" w14:paraId="1586F655" w14:textId="77777777" w:rsidTr="00655F0B">
        <w:tc>
          <w:tcPr>
            <w:tcW w:w="2869" w:type="dxa"/>
          </w:tcPr>
          <w:p w14:paraId="523F2833" w14:textId="77777777" w:rsidR="00317006" w:rsidRPr="0078362B" w:rsidRDefault="00317006" w:rsidP="00437FE4">
            <w:pPr>
              <w:spacing w:line="300" w:lineRule="exact"/>
              <w:ind w:left="5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F60BAF" w14:textId="071BDDC6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90" w:type="dxa"/>
          </w:tcPr>
          <w:p w14:paraId="092B2CA4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C50EA" w14:textId="757BA5D8" w:rsidR="00317006" w:rsidRPr="0078362B" w:rsidRDefault="00FA46D0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349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</w:p>
        </w:tc>
        <w:tc>
          <w:tcPr>
            <w:tcW w:w="90" w:type="dxa"/>
            <w:shd w:val="clear" w:color="auto" w:fill="auto"/>
          </w:tcPr>
          <w:p w14:paraId="689909D5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B0EA3" w14:textId="512C9982" w:rsidR="00317006" w:rsidRPr="0078362B" w:rsidRDefault="00317006" w:rsidP="00437FE4">
            <w:pPr>
              <w:tabs>
                <w:tab w:val="decimal" w:pos="101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730D7062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D5264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5F6EAAA8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5D130" w14:textId="5D6B80D2" w:rsidR="00317006" w:rsidRPr="0078362B" w:rsidRDefault="00FA46D0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</w:p>
        </w:tc>
      </w:tr>
      <w:tr w:rsidR="00317006" w:rsidRPr="0078362B" w14:paraId="461FAE29" w14:textId="77777777" w:rsidTr="00655F0B">
        <w:tc>
          <w:tcPr>
            <w:tcW w:w="2869" w:type="dxa"/>
          </w:tcPr>
          <w:p w14:paraId="75A4D0D3" w14:textId="77777777" w:rsidR="00317006" w:rsidRPr="0078362B" w:rsidRDefault="00317006" w:rsidP="00437FE4">
            <w:pPr>
              <w:spacing w:line="300" w:lineRule="exact"/>
              <w:ind w:left="52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EC2676" w14:textId="77777777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8C67C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97691F1" w14:textId="77777777" w:rsidR="00317006" w:rsidRPr="0078362B" w:rsidRDefault="00317006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4C9910F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03CEC35F" w14:textId="77777777" w:rsidR="00317006" w:rsidRPr="0078362B" w:rsidRDefault="00317006" w:rsidP="00437FE4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</w:tcPr>
          <w:p w14:paraId="2E29BB9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20EBD3E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5A7EB323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49AB27B9" w14:textId="77777777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7006" w:rsidRPr="0078362B" w14:paraId="013BD822" w14:textId="77777777" w:rsidTr="00655F0B">
        <w:tc>
          <w:tcPr>
            <w:tcW w:w="2869" w:type="dxa"/>
          </w:tcPr>
          <w:p w14:paraId="48693F73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08B3EF7B" w14:textId="77777777" w:rsidR="00317006" w:rsidRPr="0078362B" w:rsidRDefault="00317006" w:rsidP="00437FE4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9F6E6D8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1002F045" w14:textId="77777777" w:rsidR="00317006" w:rsidRPr="0078362B" w:rsidRDefault="00317006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BC84E06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2E66168B" w14:textId="77777777" w:rsidR="00317006" w:rsidRPr="0078362B" w:rsidRDefault="00317006" w:rsidP="00437FE4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1D7BAE96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2CE56D09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7894C31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7E0E2F5C" w14:textId="77777777" w:rsidR="00317006" w:rsidRPr="0078362B" w:rsidRDefault="00317006" w:rsidP="00437FE4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17006" w:rsidRPr="0078362B" w14:paraId="16712D42" w14:textId="77777777" w:rsidTr="00655F0B">
        <w:tc>
          <w:tcPr>
            <w:tcW w:w="2869" w:type="dxa"/>
          </w:tcPr>
          <w:p w14:paraId="6FDF3FA1" w14:textId="77777777" w:rsidR="00317006" w:rsidRPr="0078362B" w:rsidRDefault="00317006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อาคาร 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1080" w:type="dxa"/>
          </w:tcPr>
          <w:p w14:paraId="6298F4EE" w14:textId="045C2885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0F933FE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134C4F79" w14:textId="4D8A4C37" w:rsidR="00317006" w:rsidRPr="0078362B" w:rsidRDefault="00317006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919146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787F0CBC" w14:textId="52381EA2" w:rsidR="00317006" w:rsidRPr="0078362B" w:rsidRDefault="00FA46D0" w:rsidP="00437FE4">
            <w:pPr>
              <w:tabs>
                <w:tab w:val="decimal" w:pos="101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63" w:type="dxa"/>
            <w:shd w:val="clear" w:color="auto" w:fill="auto"/>
          </w:tcPr>
          <w:p w14:paraId="3D186E20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6D4595C4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218F7FBC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92408C5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17006" w:rsidRPr="0078362B" w14:paraId="60937DEE" w14:textId="77777777" w:rsidTr="00655F0B">
        <w:tc>
          <w:tcPr>
            <w:tcW w:w="2869" w:type="dxa"/>
          </w:tcPr>
          <w:p w14:paraId="0EE1FF97" w14:textId="77777777" w:rsidR="00317006" w:rsidRPr="0078362B" w:rsidRDefault="00317006" w:rsidP="00437FE4">
            <w:pPr>
              <w:spacing w:line="30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0F1709B1" w14:textId="57FCD0EC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1DB89DF" w14:textId="77777777" w:rsidR="00317006" w:rsidRPr="0078362B" w:rsidRDefault="00317006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5E44D6D3" w14:textId="58AF4D31" w:rsidR="00317006" w:rsidRPr="0078362B" w:rsidRDefault="00317006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F239F2" w14:textId="77777777" w:rsidR="00317006" w:rsidRPr="0078362B" w:rsidRDefault="0031700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4A5A281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3157DB12" w14:textId="77777777" w:rsidR="00317006" w:rsidRPr="0078362B" w:rsidRDefault="00317006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127C21D3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3F2A5EC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57833BA1" w14:textId="0E47CAEF" w:rsidR="00317006" w:rsidRPr="0078362B" w:rsidRDefault="00317006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17006" w:rsidRPr="0078362B" w14:paraId="25702E3E" w14:textId="77777777" w:rsidTr="00655F0B">
        <w:tc>
          <w:tcPr>
            <w:tcW w:w="2869" w:type="dxa"/>
          </w:tcPr>
          <w:p w14:paraId="155309A0" w14:textId="77777777" w:rsidR="00317006" w:rsidRPr="0078362B" w:rsidRDefault="00317006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080" w:type="dxa"/>
          </w:tcPr>
          <w:p w14:paraId="2DA503C3" w14:textId="19FB5EBA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E8E1201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1B5572C1" w14:textId="1E40B1ED" w:rsidR="00317006" w:rsidRPr="0078362B" w:rsidRDefault="00317006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20070B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3FBAFBED" w14:textId="7F683F67" w:rsidR="00317006" w:rsidRPr="0078362B" w:rsidRDefault="00FA46D0" w:rsidP="00437FE4">
            <w:pPr>
              <w:tabs>
                <w:tab w:val="decimal" w:pos="101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</w:p>
        </w:tc>
        <w:tc>
          <w:tcPr>
            <w:tcW w:w="63" w:type="dxa"/>
            <w:shd w:val="clear" w:color="auto" w:fill="auto"/>
          </w:tcPr>
          <w:p w14:paraId="035F7F27" w14:textId="77777777" w:rsidR="00317006" w:rsidRPr="0078362B" w:rsidRDefault="00317006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019DBCA9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1B5B496F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181CD6FC" w14:textId="39176CBE" w:rsidR="00317006" w:rsidRPr="0078362B" w:rsidRDefault="00317006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C3326" w:rsidRPr="0078362B" w14:paraId="735822E7" w14:textId="77777777" w:rsidTr="00655F0B">
        <w:tc>
          <w:tcPr>
            <w:tcW w:w="2869" w:type="dxa"/>
          </w:tcPr>
          <w:p w14:paraId="5BAAD48E" w14:textId="77777777" w:rsidR="004C3326" w:rsidRPr="0078362B" w:rsidRDefault="004C3326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เครื่องใช้สำนักงานและอุปกรณ์</w:t>
            </w:r>
          </w:p>
        </w:tc>
        <w:tc>
          <w:tcPr>
            <w:tcW w:w="1080" w:type="dxa"/>
          </w:tcPr>
          <w:p w14:paraId="43A92D7B" w14:textId="37B7FBB5" w:rsidR="004C3326" w:rsidRPr="0078362B" w:rsidRDefault="004C3326" w:rsidP="00437FE4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C429A67" w14:textId="77777777" w:rsidR="004C3326" w:rsidRPr="0078362B" w:rsidRDefault="004C332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322A4FA3" w14:textId="7E7DBF42" w:rsidR="004C3326" w:rsidRPr="0078362B" w:rsidRDefault="004C3326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3E0179" w14:textId="77777777" w:rsidR="004C3326" w:rsidRPr="0078362B" w:rsidRDefault="004C332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1CB4FF5" w14:textId="77777777" w:rsidR="004C3326" w:rsidRPr="0078362B" w:rsidRDefault="004C332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3FC72B0B" w14:textId="77777777" w:rsidR="004C3326" w:rsidRPr="0078362B" w:rsidRDefault="004C332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56CB11F2" w14:textId="77777777" w:rsidR="004C3326" w:rsidRPr="0078362B" w:rsidRDefault="004C332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477C5FA8" w14:textId="77777777" w:rsidR="004C3326" w:rsidRPr="0078362B" w:rsidRDefault="004C332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shd w:val="clear" w:color="auto" w:fill="auto"/>
          </w:tcPr>
          <w:p w14:paraId="096E9BB5" w14:textId="3CE1493E" w:rsidR="004C3326" w:rsidRPr="0078362B" w:rsidRDefault="004C3326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C3326" w:rsidRPr="0078362B" w14:paraId="5890C919" w14:textId="77777777" w:rsidTr="00655F0B">
        <w:trPr>
          <w:trHeight w:val="152"/>
        </w:trPr>
        <w:tc>
          <w:tcPr>
            <w:tcW w:w="2869" w:type="dxa"/>
          </w:tcPr>
          <w:p w14:paraId="173FE1F2" w14:textId="77777777" w:rsidR="004C3326" w:rsidRPr="0078362B" w:rsidRDefault="004C3326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อุปกรณ์อื่น</w:t>
            </w:r>
          </w:p>
        </w:tc>
        <w:tc>
          <w:tcPr>
            <w:tcW w:w="1080" w:type="dxa"/>
          </w:tcPr>
          <w:p w14:paraId="08CBB54B" w14:textId="6A758185" w:rsidR="004C3326" w:rsidRPr="0078362B" w:rsidRDefault="004C3326" w:rsidP="00437FE4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9F6B074" w14:textId="77777777" w:rsidR="004C3326" w:rsidRPr="0078362B" w:rsidRDefault="004C332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57DBFA14" w14:textId="6F8A070A" w:rsidR="004C3326" w:rsidRPr="0078362B" w:rsidRDefault="004C3326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15A3FD" w14:textId="77777777" w:rsidR="004C3326" w:rsidRPr="0078362B" w:rsidRDefault="004C332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3240E8C4" w14:textId="7F6AA79D" w:rsidR="004C3326" w:rsidRPr="0078362B" w:rsidRDefault="00FA46D0" w:rsidP="00437FE4">
            <w:pPr>
              <w:tabs>
                <w:tab w:val="decimal" w:pos="101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C332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030</w:t>
            </w:r>
            <w:r w:rsidR="004C332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720</w:t>
            </w:r>
          </w:p>
        </w:tc>
        <w:tc>
          <w:tcPr>
            <w:tcW w:w="63" w:type="dxa"/>
            <w:shd w:val="clear" w:color="auto" w:fill="auto"/>
          </w:tcPr>
          <w:p w14:paraId="7F2E8875" w14:textId="77777777" w:rsidR="004C3326" w:rsidRPr="0078362B" w:rsidRDefault="004C332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3735E7DE" w14:textId="77777777" w:rsidR="004C3326" w:rsidRPr="0078362B" w:rsidRDefault="004C332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2A0CF0C3" w14:textId="77777777" w:rsidR="004C3326" w:rsidRPr="0078362B" w:rsidRDefault="004C3326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4D7D3CC2" w14:textId="4F6B074E" w:rsidR="004C3326" w:rsidRPr="0078362B" w:rsidRDefault="004C3326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17006" w:rsidRPr="0078362B" w14:paraId="2EC550F2" w14:textId="77777777" w:rsidTr="00655F0B">
        <w:tc>
          <w:tcPr>
            <w:tcW w:w="2869" w:type="dxa"/>
          </w:tcPr>
          <w:p w14:paraId="457FB021" w14:textId="77777777" w:rsidR="00317006" w:rsidRPr="0078362B" w:rsidRDefault="00317006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ยานพาหนะ 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4E94B8FB" w14:textId="6D2B830F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A894A9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3FFFD27B" w14:textId="313F9EEA" w:rsidR="00317006" w:rsidRPr="0078362B" w:rsidRDefault="00317006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3A9F09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67F3FAC1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5E799D4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1051A14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6BC656B7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32F9A896" w14:textId="618A6563" w:rsidR="00317006" w:rsidRPr="0078362B" w:rsidRDefault="00317006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17006" w:rsidRPr="0078362B" w14:paraId="170F3F99" w14:textId="77777777" w:rsidTr="00655F0B">
        <w:tc>
          <w:tcPr>
            <w:tcW w:w="2869" w:type="dxa"/>
          </w:tcPr>
          <w:p w14:paraId="62BF0E35" w14:textId="77777777" w:rsidR="00317006" w:rsidRPr="0078362B" w:rsidRDefault="00317006" w:rsidP="00437FE4">
            <w:pPr>
              <w:spacing w:line="300" w:lineRule="exact"/>
              <w:ind w:left="52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90ED3B" w14:textId="1C9FA9DE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0E9D271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B0301" w14:textId="2F8DD811" w:rsidR="00317006" w:rsidRPr="0078362B" w:rsidRDefault="00317006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EF21E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50538" w14:textId="6DD145F2" w:rsidR="00317006" w:rsidRPr="0078362B" w:rsidRDefault="00FA46D0" w:rsidP="00437FE4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63" w:type="dxa"/>
            <w:shd w:val="clear" w:color="auto" w:fill="auto"/>
          </w:tcPr>
          <w:p w14:paraId="4DD60EE2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5D044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02138438" w14:textId="77777777" w:rsidR="00317006" w:rsidRPr="0078362B" w:rsidRDefault="00317006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3FEB5" w14:textId="42333291" w:rsidR="00317006" w:rsidRPr="0078362B" w:rsidRDefault="00317006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17006" w:rsidRPr="0078362B" w14:paraId="42DB0984" w14:textId="77777777" w:rsidTr="00655F0B">
        <w:tc>
          <w:tcPr>
            <w:tcW w:w="2869" w:type="dxa"/>
          </w:tcPr>
          <w:p w14:paraId="3F0792E5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9B2B84" w14:textId="2D5FE632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90" w:type="dxa"/>
          </w:tcPr>
          <w:p w14:paraId="7BE13600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09E1900B" w14:textId="00923636" w:rsidR="00317006" w:rsidRPr="0078362B" w:rsidRDefault="00FA46D0" w:rsidP="00C178FE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  <w:r w:rsidR="00C178FE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  <w:r w:rsidR="00C178FE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90" w:type="dxa"/>
            <w:shd w:val="clear" w:color="auto" w:fill="auto"/>
          </w:tcPr>
          <w:p w14:paraId="2D5FBB28" w14:textId="77777777" w:rsidR="00317006" w:rsidRPr="0078362B" w:rsidRDefault="0031700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4C9BBA1C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D3F9014" w14:textId="77777777" w:rsidR="00317006" w:rsidRPr="0078362B" w:rsidRDefault="00317006" w:rsidP="00437FE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A8702D1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0883E492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46E463F2" w14:textId="414EF964" w:rsidR="00317006" w:rsidRPr="0078362B" w:rsidRDefault="00FA46D0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  <w:r w:rsidR="0034227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  <w:r w:rsidR="0034227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647</w:t>
            </w:r>
          </w:p>
        </w:tc>
      </w:tr>
      <w:tr w:rsidR="00317006" w:rsidRPr="0078362B" w14:paraId="24C1F0A8" w14:textId="77777777" w:rsidTr="00655F0B">
        <w:tc>
          <w:tcPr>
            <w:tcW w:w="2869" w:type="dxa"/>
          </w:tcPr>
          <w:p w14:paraId="6808D52F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E749CF" w14:textId="4C53599B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</w:p>
        </w:tc>
        <w:tc>
          <w:tcPr>
            <w:tcW w:w="90" w:type="dxa"/>
          </w:tcPr>
          <w:p w14:paraId="05076CF5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8EBB5EB" w14:textId="77777777" w:rsidR="00317006" w:rsidRPr="0078362B" w:rsidRDefault="00317006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AEB3B7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2A3147ED" w14:textId="77777777" w:rsidR="00317006" w:rsidRPr="0078362B" w:rsidRDefault="00317006" w:rsidP="00437FE4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3FA11DC6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23000422" w14:textId="77777777" w:rsidR="00317006" w:rsidRPr="0078362B" w:rsidRDefault="00317006" w:rsidP="00437FE4">
            <w:pPr>
              <w:tabs>
                <w:tab w:val="decimal" w:pos="108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52AB3F9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3DA14" w14:textId="62DB4445" w:rsidR="00317006" w:rsidRPr="0078362B" w:rsidRDefault="00FA46D0" w:rsidP="00437FE4">
            <w:pPr>
              <w:tabs>
                <w:tab w:val="decimal" w:pos="1061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</w:t>
            </w:r>
            <w:r w:rsidR="0034227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  <w:r w:rsidR="0034227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</w:tr>
      <w:tr w:rsidR="002C06DA" w:rsidRPr="0078362B" w14:paraId="0634AE77" w14:textId="77777777" w:rsidTr="001F5F83">
        <w:trPr>
          <w:trHeight w:val="144"/>
        </w:trPr>
        <w:tc>
          <w:tcPr>
            <w:tcW w:w="2869" w:type="dxa"/>
          </w:tcPr>
          <w:p w14:paraId="3F3A2A22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56F30AC" w14:textId="77777777" w:rsidR="002C06DA" w:rsidRPr="0078362B" w:rsidRDefault="002C06DA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5AAF38E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0A4E437D" w14:textId="77777777" w:rsidR="002C06DA" w:rsidRPr="0078362B" w:rsidRDefault="002C06DA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77FCF06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7D36175B" w14:textId="77777777" w:rsidR="002C06DA" w:rsidRPr="0078362B" w:rsidRDefault="002C06DA" w:rsidP="00437FE4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1F2AF9C4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4EBCA9D8" w14:textId="77777777" w:rsidR="002C06DA" w:rsidRPr="0078362B" w:rsidRDefault="002C06DA" w:rsidP="00437FE4">
            <w:pPr>
              <w:tabs>
                <w:tab w:val="decimal" w:pos="108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</w:tcPr>
          <w:p w14:paraId="36CCB4E9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4" w:space="0" w:color="auto"/>
              <w:left w:val="nil"/>
              <w:right w:val="nil"/>
            </w:tcBorders>
          </w:tcPr>
          <w:p w14:paraId="664528A2" w14:textId="77777777" w:rsidR="002C06DA" w:rsidRPr="0078362B" w:rsidRDefault="002C06DA" w:rsidP="00437FE4">
            <w:pPr>
              <w:tabs>
                <w:tab w:val="decimal" w:pos="1052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C06DA" w:rsidRPr="0078362B" w14:paraId="70754BB5" w14:textId="77777777" w:rsidTr="008011B1">
        <w:tc>
          <w:tcPr>
            <w:tcW w:w="2869" w:type="dxa"/>
          </w:tcPr>
          <w:p w14:paraId="2E15B604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F4866E" w14:textId="77777777" w:rsidR="002C06DA" w:rsidRPr="0078362B" w:rsidRDefault="002C06DA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CD5EEAB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6632059D" w14:textId="77777777" w:rsidR="002C06DA" w:rsidRPr="0078362B" w:rsidRDefault="002C06DA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80E3CAA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453A1D6D" w14:textId="77777777" w:rsidR="002C06DA" w:rsidRPr="0078362B" w:rsidRDefault="002C06DA" w:rsidP="00437FE4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6187A601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8" w:type="dxa"/>
            <w:gridSpan w:val="3"/>
            <w:tcBorders>
              <w:left w:val="nil"/>
              <w:right w:val="nil"/>
            </w:tcBorders>
          </w:tcPr>
          <w:p w14:paraId="2BF8522D" w14:textId="40D36977" w:rsidR="002C06DA" w:rsidRPr="0078362B" w:rsidRDefault="002C06DA" w:rsidP="00437FE4">
            <w:pPr>
              <w:tabs>
                <w:tab w:val="decimal" w:pos="1052"/>
              </w:tabs>
              <w:spacing w:line="300" w:lineRule="exact"/>
              <w:ind w:left="-66" w:right="-18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C06DA" w:rsidRPr="0078362B" w14:paraId="7A09E20E" w14:textId="77777777" w:rsidTr="002C06DA">
        <w:tc>
          <w:tcPr>
            <w:tcW w:w="2869" w:type="dxa"/>
          </w:tcPr>
          <w:p w14:paraId="5EE643E8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C7FD83" w14:textId="77777777" w:rsidR="002C06DA" w:rsidRPr="0078362B" w:rsidRDefault="002C06DA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D556974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20BB38F8" w14:textId="77777777" w:rsidR="002C06DA" w:rsidRPr="0078362B" w:rsidRDefault="002C06DA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98553EA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1AF11F56" w14:textId="77777777" w:rsidR="002C06DA" w:rsidRPr="0078362B" w:rsidRDefault="002C06DA" w:rsidP="00437FE4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2F4BEC3A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0EB23993" w14:textId="1D1A349C" w:rsidR="002C06DA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58" w:type="dxa"/>
          </w:tcPr>
          <w:p w14:paraId="66578156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</w:tcPr>
          <w:p w14:paraId="46099E47" w14:textId="4FE5CFED" w:rsidR="002C06DA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2C06DA" w:rsidRPr="0078362B" w14:paraId="18E68095" w14:textId="77777777" w:rsidTr="002C06DA">
        <w:tc>
          <w:tcPr>
            <w:tcW w:w="2869" w:type="dxa"/>
          </w:tcPr>
          <w:p w14:paraId="6832323D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BE3170" w14:textId="77777777" w:rsidR="002C06DA" w:rsidRPr="0078362B" w:rsidRDefault="002C06DA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37B8960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1552131A" w14:textId="77777777" w:rsidR="002C06DA" w:rsidRPr="0078362B" w:rsidRDefault="002C06DA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8B37D27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68D4F730" w14:textId="77777777" w:rsidR="002C06DA" w:rsidRPr="0078362B" w:rsidRDefault="002C06DA" w:rsidP="00437FE4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4D1BEB37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left w:val="nil"/>
              <w:bottom w:val="double" w:sz="4" w:space="0" w:color="auto"/>
              <w:right w:val="nil"/>
            </w:tcBorders>
          </w:tcPr>
          <w:p w14:paraId="431B83B5" w14:textId="27CF69D0" w:rsidR="002C06DA" w:rsidRPr="0078362B" w:rsidRDefault="00FA46D0" w:rsidP="00437FE4">
            <w:pPr>
              <w:tabs>
                <w:tab w:val="decimal" w:pos="100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EC28A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="00EC28A5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</w:p>
        </w:tc>
        <w:tc>
          <w:tcPr>
            <w:tcW w:w="58" w:type="dxa"/>
          </w:tcPr>
          <w:p w14:paraId="119891B8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left w:val="nil"/>
              <w:bottom w:val="double" w:sz="4" w:space="0" w:color="auto"/>
              <w:right w:val="nil"/>
            </w:tcBorders>
          </w:tcPr>
          <w:p w14:paraId="251B06F4" w14:textId="2248C53A" w:rsidR="002C06DA" w:rsidRPr="0078362B" w:rsidRDefault="00FA46D0" w:rsidP="00437FE4">
            <w:pPr>
              <w:tabs>
                <w:tab w:val="decimal" w:pos="104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123A3B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618</w:t>
            </w:r>
            <w:r w:rsidR="00123A3B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</w:p>
        </w:tc>
      </w:tr>
    </w:tbl>
    <w:p w14:paraId="5DDF819C" w14:textId="77777777" w:rsidR="003C1B8E" w:rsidRPr="0078362B" w:rsidRDefault="003C1B8E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br w:type="page"/>
      </w:r>
    </w:p>
    <w:p w14:paraId="627C2153" w14:textId="5654E894" w:rsidR="002069BB" w:rsidRPr="0078362B" w:rsidRDefault="002069BB" w:rsidP="00437FE4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lastRenderedPageBreak/>
        <w:t xml:space="preserve">ณ วันที่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2562</w:t>
      </w:r>
    </w:p>
    <w:p w14:paraId="4F175D52" w14:textId="77777777" w:rsidR="002069BB" w:rsidRPr="0078362B" w:rsidRDefault="002069BB" w:rsidP="00437FE4">
      <w:pPr>
        <w:ind w:left="547" w:hanging="547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</w:rPr>
        <w:t xml:space="preserve"> (หน่วย 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บาท)</w:t>
      </w:r>
    </w:p>
    <w:tbl>
      <w:tblPr>
        <w:tblW w:w="873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9"/>
        <w:gridCol w:w="1080"/>
        <w:gridCol w:w="90"/>
        <w:gridCol w:w="1062"/>
        <w:gridCol w:w="90"/>
        <w:gridCol w:w="1109"/>
        <w:gridCol w:w="90"/>
        <w:gridCol w:w="1169"/>
        <w:gridCol w:w="58"/>
        <w:gridCol w:w="1115"/>
      </w:tblGrid>
      <w:tr w:rsidR="002C06DA" w:rsidRPr="0078362B" w14:paraId="53476AFC" w14:textId="77777777" w:rsidTr="008011B1">
        <w:tc>
          <w:tcPr>
            <w:tcW w:w="2869" w:type="dxa"/>
          </w:tcPr>
          <w:p w14:paraId="4E63E968" w14:textId="77777777" w:rsidR="002C06DA" w:rsidRPr="0078362B" w:rsidRDefault="002C06DA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63" w:type="dxa"/>
            <w:gridSpan w:val="9"/>
          </w:tcPr>
          <w:p w14:paraId="69FE13B8" w14:textId="77777777" w:rsidR="002C06DA" w:rsidRPr="0078362B" w:rsidRDefault="002C06DA" w:rsidP="00437FE4">
            <w:pPr>
              <w:tabs>
                <w:tab w:val="decimal" w:pos="990"/>
              </w:tabs>
              <w:spacing w:line="300" w:lineRule="exact"/>
              <w:ind w:left="-66" w:right="-18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06DA" w:rsidRPr="0078362B" w14:paraId="199E8251" w14:textId="77777777" w:rsidTr="008011B1">
        <w:tc>
          <w:tcPr>
            <w:tcW w:w="2869" w:type="dxa"/>
            <w:vAlign w:val="center"/>
          </w:tcPr>
          <w:p w14:paraId="75E02A06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ประเภทสินทรัพย์</w:t>
            </w:r>
          </w:p>
        </w:tc>
        <w:tc>
          <w:tcPr>
            <w:tcW w:w="1080" w:type="dxa"/>
          </w:tcPr>
          <w:p w14:paraId="33B91846" w14:textId="77777777" w:rsidR="002C06DA" w:rsidRPr="0078362B" w:rsidRDefault="002C06DA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EE50514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1300AD54" w14:textId="77777777" w:rsidR="002C06DA" w:rsidRPr="0078362B" w:rsidRDefault="002C06DA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0639EC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5E8D45F" w14:textId="77777777" w:rsidR="002C06DA" w:rsidRPr="0078362B" w:rsidRDefault="002C06DA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90" w:type="dxa"/>
            <w:shd w:val="clear" w:color="auto" w:fill="auto"/>
          </w:tcPr>
          <w:p w14:paraId="40281ED9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5E34389B" w14:textId="77777777" w:rsidR="002C06DA" w:rsidRPr="0078362B" w:rsidRDefault="002C06DA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8" w:type="dxa"/>
            <w:shd w:val="clear" w:color="auto" w:fill="auto"/>
          </w:tcPr>
          <w:p w14:paraId="146C80FB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219CDB87" w14:textId="77777777" w:rsidR="002C06DA" w:rsidRPr="0078362B" w:rsidRDefault="002C06DA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2C06DA" w:rsidRPr="0078362B" w14:paraId="266310E2" w14:textId="77777777" w:rsidTr="008011B1">
        <w:tc>
          <w:tcPr>
            <w:tcW w:w="2869" w:type="dxa"/>
            <w:vAlign w:val="center"/>
          </w:tcPr>
          <w:p w14:paraId="70FA20B5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6C5C44D" w14:textId="77777777" w:rsidR="002C06DA" w:rsidRPr="0078362B" w:rsidRDefault="002C06DA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C08A440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629202C4" w14:textId="77777777" w:rsidR="002C06DA" w:rsidRPr="0078362B" w:rsidRDefault="002C06DA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80F90A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6CDEB452" w14:textId="77777777" w:rsidR="002C06DA" w:rsidRPr="0078362B" w:rsidRDefault="002C06DA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" w:type="dxa"/>
            <w:shd w:val="clear" w:color="auto" w:fill="auto"/>
          </w:tcPr>
          <w:p w14:paraId="36B896C4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627CA31C" w14:textId="77777777" w:rsidR="002C06DA" w:rsidRPr="0078362B" w:rsidRDefault="002C06DA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14:paraId="628A5511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6FEE5C97" w14:textId="77777777" w:rsidR="002C06DA" w:rsidRPr="0078362B" w:rsidRDefault="002C06DA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C06DA" w:rsidRPr="0078362B" w14:paraId="11EE6896" w14:textId="77777777" w:rsidTr="008011B1">
        <w:tc>
          <w:tcPr>
            <w:tcW w:w="2869" w:type="dxa"/>
            <w:vAlign w:val="center"/>
          </w:tcPr>
          <w:p w14:paraId="418B63AD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B7BB8D2" w14:textId="6CEB5B35" w:rsidR="002C06DA" w:rsidRPr="0078362B" w:rsidRDefault="00FA46D0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C06DA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746E0303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3B76892B" w14:textId="77777777" w:rsidR="002C06DA" w:rsidRPr="0078362B" w:rsidRDefault="002C06DA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D7912DB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8D54C67" w14:textId="77777777" w:rsidR="002C06DA" w:rsidRPr="0078362B" w:rsidRDefault="002C06DA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E0D405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7132C464" w14:textId="77777777" w:rsidR="002C06DA" w:rsidRPr="0078362B" w:rsidRDefault="002C06DA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14:paraId="43A524D7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31833754" w14:textId="3911DEE8" w:rsidR="002C06DA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C06DA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2C06DA" w:rsidRPr="0078362B" w14:paraId="613EC728" w14:textId="77777777" w:rsidTr="008011B1">
        <w:tc>
          <w:tcPr>
            <w:tcW w:w="2869" w:type="dxa"/>
            <w:vAlign w:val="center"/>
          </w:tcPr>
          <w:p w14:paraId="022EF885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F00B85E" w14:textId="3CDC1C52" w:rsidR="002C06DA" w:rsidRPr="0078362B" w:rsidRDefault="00FA46D0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14:paraId="39ADD4E1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5CCC8757" w14:textId="77777777" w:rsidR="002C06DA" w:rsidRPr="0078362B" w:rsidRDefault="002C06DA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70F903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620DAAD9" w14:textId="77777777" w:rsidR="002C06DA" w:rsidRPr="0078362B" w:rsidRDefault="002C06DA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6040F7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24A9206B" w14:textId="77777777" w:rsidR="002C06DA" w:rsidRPr="0078362B" w:rsidRDefault="002C06DA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14:paraId="074D76CD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41D3465A" w14:textId="5D1BD7F8" w:rsidR="002C06DA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2C06DA" w:rsidRPr="0078362B" w14:paraId="3967B442" w14:textId="77777777" w:rsidTr="002C06DA">
        <w:tc>
          <w:tcPr>
            <w:tcW w:w="2869" w:type="dxa"/>
          </w:tcPr>
          <w:p w14:paraId="406B28EA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6A0D7B9C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24C1160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5B435375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0E5A990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45A6CF08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B6137F4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4BAC6182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14:paraId="2F259836" w14:textId="77777777" w:rsidR="002C06DA" w:rsidRPr="0078362B" w:rsidRDefault="002C06DA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504D1D3E" w14:textId="77777777" w:rsidR="002C06DA" w:rsidRPr="0078362B" w:rsidRDefault="002C06D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427D7" w:rsidRPr="0078362B" w14:paraId="7AC931FA" w14:textId="77777777" w:rsidTr="00125CD9">
        <w:tc>
          <w:tcPr>
            <w:tcW w:w="2869" w:type="dxa"/>
          </w:tcPr>
          <w:p w14:paraId="5A7B0E8F" w14:textId="77777777" w:rsidR="00E427D7" w:rsidRPr="0078362B" w:rsidRDefault="00E427D7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center"/>
          </w:tcPr>
          <w:p w14:paraId="3DEA61D6" w14:textId="32456635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  <w:vAlign w:val="center"/>
          </w:tcPr>
          <w:p w14:paraId="63B81912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8A6A893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9DCB7F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C949489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133DF6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C3CD950" w14:textId="2FB17764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551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946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953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5569AED3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5264A98C" w14:textId="5925512C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635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747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577</w:t>
            </w:r>
          </w:p>
        </w:tc>
      </w:tr>
      <w:tr w:rsidR="00E427D7" w:rsidRPr="0078362B" w14:paraId="785577AD" w14:textId="77777777" w:rsidTr="00125CD9">
        <w:tc>
          <w:tcPr>
            <w:tcW w:w="2869" w:type="dxa"/>
          </w:tcPr>
          <w:p w14:paraId="138F4706" w14:textId="77777777" w:rsidR="00E427D7" w:rsidRPr="0078362B" w:rsidRDefault="00E427D7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080" w:type="dxa"/>
            <w:vAlign w:val="center"/>
          </w:tcPr>
          <w:p w14:paraId="7AA466C0" w14:textId="138A7938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  <w:vAlign w:val="center"/>
          </w:tcPr>
          <w:p w14:paraId="1006CF16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04331DE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DCF84C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42E761F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763611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304E37F" w14:textId="6D986E19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508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2D985741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48582377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427D7" w:rsidRPr="0078362B" w14:paraId="72E1AB94" w14:textId="77777777" w:rsidTr="00125CD9">
        <w:tc>
          <w:tcPr>
            <w:tcW w:w="2869" w:type="dxa"/>
          </w:tcPr>
          <w:p w14:paraId="01DD13D3" w14:textId="77777777" w:rsidR="00E427D7" w:rsidRPr="0078362B" w:rsidRDefault="00E427D7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  <w:vAlign w:val="center"/>
          </w:tcPr>
          <w:p w14:paraId="194E2F64" w14:textId="56DA8825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</w:t>
            </w:r>
          </w:p>
        </w:tc>
        <w:tc>
          <w:tcPr>
            <w:tcW w:w="90" w:type="dxa"/>
            <w:vAlign w:val="center"/>
          </w:tcPr>
          <w:p w14:paraId="677CC979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94A1600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3ADF2E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F90D81A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BF48F8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F5F1EBF" w14:textId="0063B7D3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305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1F2B5842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5CE5B1C5" w14:textId="26ADA5CF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433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608</w:t>
            </w:r>
          </w:p>
        </w:tc>
      </w:tr>
      <w:tr w:rsidR="00E427D7" w:rsidRPr="0078362B" w14:paraId="3FB1ABF1" w14:textId="77777777" w:rsidTr="00125CD9">
        <w:tc>
          <w:tcPr>
            <w:tcW w:w="2869" w:type="dxa"/>
          </w:tcPr>
          <w:p w14:paraId="568044E0" w14:textId="77777777" w:rsidR="00E427D7" w:rsidRPr="0078362B" w:rsidRDefault="00E427D7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080" w:type="dxa"/>
            <w:vAlign w:val="center"/>
          </w:tcPr>
          <w:p w14:paraId="11DF25D0" w14:textId="286E4576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631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  <w:tc>
          <w:tcPr>
            <w:tcW w:w="90" w:type="dxa"/>
            <w:vAlign w:val="center"/>
          </w:tcPr>
          <w:p w14:paraId="38BA4746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D4D106F" w14:textId="0289E828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574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7C6184" w14:textId="77777777" w:rsidR="00E427D7" w:rsidRPr="0078362B" w:rsidRDefault="00E427D7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EB5F412" w14:textId="26CA74A2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801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160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613EC3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EB1B228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520C70E9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42548651" w14:textId="60D1E4EB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404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239</w:t>
            </w:r>
          </w:p>
        </w:tc>
      </w:tr>
      <w:tr w:rsidR="00E427D7" w:rsidRPr="0078362B" w14:paraId="054C28F6" w14:textId="77777777" w:rsidTr="00125CD9">
        <w:tc>
          <w:tcPr>
            <w:tcW w:w="2869" w:type="dxa"/>
          </w:tcPr>
          <w:p w14:paraId="1E1E0037" w14:textId="77777777" w:rsidR="00E427D7" w:rsidRPr="0078362B" w:rsidRDefault="00E427D7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1080" w:type="dxa"/>
            <w:vAlign w:val="center"/>
          </w:tcPr>
          <w:p w14:paraId="7FFAF247" w14:textId="6EDB3B90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836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616</w:t>
            </w:r>
          </w:p>
        </w:tc>
        <w:tc>
          <w:tcPr>
            <w:tcW w:w="90" w:type="dxa"/>
            <w:vAlign w:val="center"/>
          </w:tcPr>
          <w:p w14:paraId="592D85C1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2710F9C" w14:textId="35AF6917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423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70ACFE" w14:textId="77777777" w:rsidR="00E427D7" w:rsidRPr="0078362B" w:rsidRDefault="00E427D7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BA92D2B" w14:textId="57D1707E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061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369A7F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DD1C5BE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439BC810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4A56F6F0" w14:textId="21F47A74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163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074</w:t>
            </w:r>
          </w:p>
        </w:tc>
      </w:tr>
      <w:tr w:rsidR="00E427D7" w:rsidRPr="0078362B" w14:paraId="2C1ED7C4" w14:textId="77777777" w:rsidTr="00125CD9">
        <w:tc>
          <w:tcPr>
            <w:tcW w:w="2869" w:type="dxa"/>
          </w:tcPr>
          <w:p w14:paraId="55CC1BB0" w14:textId="77777777" w:rsidR="00E427D7" w:rsidRPr="0078362B" w:rsidRDefault="00E427D7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  <w:vAlign w:val="center"/>
          </w:tcPr>
          <w:p w14:paraId="124F233B" w14:textId="5640D9B4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center"/>
          </w:tcPr>
          <w:p w14:paraId="01073E51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E5F87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CD37711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B8EEC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FF6B75C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5086C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3B80D7B6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0335A" w14:textId="65E4243A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E427D7" w:rsidRPr="0078362B" w14:paraId="6D26CB82" w14:textId="77777777" w:rsidTr="00125CD9">
        <w:tc>
          <w:tcPr>
            <w:tcW w:w="2869" w:type="dxa"/>
          </w:tcPr>
          <w:p w14:paraId="36484C66" w14:textId="77777777" w:rsidR="00E427D7" w:rsidRPr="0078362B" w:rsidRDefault="00E427D7" w:rsidP="00437FE4">
            <w:pPr>
              <w:spacing w:line="300" w:lineRule="exact"/>
              <w:ind w:left="5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7C8DD" w14:textId="58BEFB02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</w:p>
        </w:tc>
        <w:tc>
          <w:tcPr>
            <w:tcW w:w="90" w:type="dxa"/>
            <w:vAlign w:val="center"/>
          </w:tcPr>
          <w:p w14:paraId="55D177A9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E88322" w14:textId="68643832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997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5FB890A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52EBB" w14:textId="3312E1D4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898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221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09E9D91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0F9128" w14:textId="034EE296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552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507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508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704057F6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B6D8E" w14:textId="47EDD118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677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998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498</w:t>
            </w:r>
          </w:p>
        </w:tc>
      </w:tr>
      <w:tr w:rsidR="00583790" w:rsidRPr="0078362B" w14:paraId="4F0A3E54" w14:textId="77777777" w:rsidTr="00932A7E">
        <w:tc>
          <w:tcPr>
            <w:tcW w:w="2869" w:type="dxa"/>
          </w:tcPr>
          <w:p w14:paraId="045A1BDD" w14:textId="77777777" w:rsidR="00583790" w:rsidRPr="0078362B" w:rsidRDefault="00583790" w:rsidP="00437FE4">
            <w:pPr>
              <w:spacing w:line="300" w:lineRule="exact"/>
              <w:ind w:left="52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EB947A" w14:textId="77777777" w:rsidR="00583790" w:rsidRPr="0078362B" w:rsidRDefault="00583790" w:rsidP="00437FE4">
            <w:pPr>
              <w:tabs>
                <w:tab w:val="decimal" w:pos="1080"/>
              </w:tabs>
              <w:spacing w:line="300" w:lineRule="exact"/>
              <w:ind w:left="-66" w:right="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BABBFB8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center"/>
          </w:tcPr>
          <w:p w14:paraId="66E6E6E9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3355628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70370A61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A9620E1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C78121C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655B82C1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14:paraId="02B40401" w14:textId="77777777" w:rsidR="00583790" w:rsidRPr="0078362B" w:rsidRDefault="00583790" w:rsidP="00437FE4">
            <w:pPr>
              <w:tabs>
                <w:tab w:val="decimal" w:pos="1089"/>
              </w:tabs>
              <w:spacing w:line="300" w:lineRule="exact"/>
              <w:ind w:left="-66" w:right="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83790" w:rsidRPr="0078362B" w14:paraId="5C480BC9" w14:textId="77777777" w:rsidTr="00932A7E">
        <w:tc>
          <w:tcPr>
            <w:tcW w:w="2869" w:type="dxa"/>
          </w:tcPr>
          <w:p w14:paraId="5705FD8D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1BDCDD52" w14:textId="77777777" w:rsidR="00583790" w:rsidRPr="0078362B" w:rsidRDefault="00583790" w:rsidP="00437FE4">
            <w:pPr>
              <w:spacing w:line="300" w:lineRule="exact"/>
              <w:ind w:right="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3235721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center"/>
          </w:tcPr>
          <w:p w14:paraId="7DD23346" w14:textId="77777777" w:rsidR="00583790" w:rsidRPr="0078362B" w:rsidRDefault="00583790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405FDAC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</w:tcPr>
          <w:p w14:paraId="74E14FA0" w14:textId="77777777" w:rsidR="00583790" w:rsidRPr="0078362B" w:rsidRDefault="00583790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2B8AA69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center"/>
          </w:tcPr>
          <w:p w14:paraId="016E263C" w14:textId="77777777" w:rsidR="00583790" w:rsidRPr="0078362B" w:rsidRDefault="00583790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79BD8617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vAlign w:val="center"/>
          </w:tcPr>
          <w:p w14:paraId="76CE1D54" w14:textId="77777777" w:rsidR="00583790" w:rsidRPr="0078362B" w:rsidRDefault="00583790" w:rsidP="00437FE4">
            <w:pPr>
              <w:tabs>
                <w:tab w:val="decimal" w:pos="1089"/>
              </w:tabs>
              <w:spacing w:line="300" w:lineRule="exact"/>
              <w:ind w:left="-66" w:right="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427D7" w:rsidRPr="0078362B" w14:paraId="11BDBF57" w14:textId="77777777" w:rsidTr="00125CD9">
        <w:tc>
          <w:tcPr>
            <w:tcW w:w="2869" w:type="dxa"/>
          </w:tcPr>
          <w:p w14:paraId="52F909FE" w14:textId="77777777" w:rsidR="00E427D7" w:rsidRPr="0078362B" w:rsidRDefault="00E427D7" w:rsidP="00437FE4">
            <w:pPr>
              <w:spacing w:line="30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  <w:vAlign w:val="center"/>
          </w:tcPr>
          <w:p w14:paraId="3701254C" w14:textId="5D19421A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200AE26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F25C3F8" w14:textId="5CDCBB89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DBC49A" w14:textId="77777777" w:rsidR="00E427D7" w:rsidRPr="0078362B" w:rsidRDefault="00E427D7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48123B09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E6FA21B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BAADDD9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050D8103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721B05E3" w14:textId="692EE69A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022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503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E427D7" w:rsidRPr="0078362B" w14:paraId="0CE636CF" w14:textId="77777777" w:rsidTr="00125CD9">
        <w:tc>
          <w:tcPr>
            <w:tcW w:w="2869" w:type="dxa"/>
          </w:tcPr>
          <w:p w14:paraId="37623968" w14:textId="77777777" w:rsidR="00E427D7" w:rsidRPr="0078362B" w:rsidRDefault="00E427D7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080" w:type="dxa"/>
            <w:vAlign w:val="center"/>
          </w:tcPr>
          <w:p w14:paraId="4E412B97" w14:textId="6C4C1234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35320D68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C39288B" w14:textId="44699F02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D54D91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0D6AD2" w14:textId="228B7C18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801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C7EE81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F159A37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6AC9F12A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6035D982" w14:textId="438DEEC5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942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937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E427D7" w:rsidRPr="0078362B" w14:paraId="588E808A" w14:textId="77777777" w:rsidTr="00125CD9">
        <w:tc>
          <w:tcPr>
            <w:tcW w:w="2869" w:type="dxa"/>
          </w:tcPr>
          <w:p w14:paraId="76D149DC" w14:textId="77777777" w:rsidR="00E427D7" w:rsidRPr="0078362B" w:rsidRDefault="00E427D7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เครื่องใช้สำนักงานและอุปกรณ์</w:t>
            </w:r>
          </w:p>
        </w:tc>
        <w:tc>
          <w:tcPr>
            <w:tcW w:w="1080" w:type="dxa"/>
            <w:vAlign w:val="center"/>
          </w:tcPr>
          <w:p w14:paraId="560B72A2" w14:textId="650204A4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1039987B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C9B622E" w14:textId="4DB19470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123ABB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663DE5E" w14:textId="63FDBF8E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0568C1A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3496DA7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13007FF4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153976C8" w14:textId="631F7ED1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763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849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E427D7" w:rsidRPr="0078362B" w14:paraId="07EA50C5" w14:textId="77777777" w:rsidTr="00125CD9">
        <w:tc>
          <w:tcPr>
            <w:tcW w:w="2869" w:type="dxa"/>
          </w:tcPr>
          <w:p w14:paraId="6DE61C93" w14:textId="77777777" w:rsidR="00E427D7" w:rsidRPr="0078362B" w:rsidRDefault="00E427D7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ยานพาหนะ 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2FE32991" w14:textId="1E5DDE6C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38BE6463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DF317" w14:textId="60343411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03C459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06212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0F4148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81AA3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39328A86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91011" w14:textId="10546E7E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249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999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E427D7" w:rsidRPr="0078362B" w14:paraId="0ABA5432" w14:textId="77777777" w:rsidTr="00342274">
        <w:trPr>
          <w:trHeight w:val="206"/>
        </w:trPr>
        <w:tc>
          <w:tcPr>
            <w:tcW w:w="2869" w:type="dxa"/>
          </w:tcPr>
          <w:p w14:paraId="43293AF5" w14:textId="77777777" w:rsidR="00E427D7" w:rsidRPr="0078362B" w:rsidRDefault="00E427D7" w:rsidP="00437FE4">
            <w:pPr>
              <w:spacing w:line="300" w:lineRule="exact"/>
              <w:ind w:left="52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794FC" w14:textId="5FE5DFA5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6AB4211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25AB2" w14:textId="6E6900D3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2E344E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9985C8" w14:textId="4DE39957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898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ADFD49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DA92C4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563D3A59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45DAC" w14:textId="6B8748B8" w:rsidR="00E427D7" w:rsidRPr="0078362B" w:rsidRDefault="00E427D7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979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288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E427D7" w:rsidRPr="0078362B" w14:paraId="43E49248" w14:textId="77777777" w:rsidTr="00342274">
        <w:trPr>
          <w:trHeight w:val="161"/>
        </w:trPr>
        <w:tc>
          <w:tcPr>
            <w:tcW w:w="2869" w:type="dxa"/>
          </w:tcPr>
          <w:p w14:paraId="293CCB4C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อาคารระหว่างก่อสร้าง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FE0E1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3F72C90B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77267" w14:textId="764A5327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208</w:t>
            </w:r>
            <w:r w:rsidR="00E427D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A0CB73B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DE15CB" w14:textId="77777777" w:rsidR="00E427D7" w:rsidRPr="0078362B" w:rsidRDefault="00E427D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F6F1E7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AE6C9" w14:textId="68A2FCE5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508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</w:p>
        </w:tc>
        <w:tc>
          <w:tcPr>
            <w:tcW w:w="58" w:type="dxa"/>
            <w:shd w:val="clear" w:color="auto" w:fill="auto"/>
            <w:vAlign w:val="center"/>
          </w:tcPr>
          <w:p w14:paraId="19648BE2" w14:textId="77777777" w:rsidR="00E427D7" w:rsidRPr="0078362B" w:rsidRDefault="00E427D7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70EEE" w14:textId="01A4C837" w:rsidR="00E427D7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716</w:t>
            </w:r>
            <w:r w:rsidR="00E427D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393</w:t>
            </w:r>
          </w:p>
        </w:tc>
      </w:tr>
      <w:tr w:rsidR="00583790" w:rsidRPr="0078362B" w14:paraId="6F51F774" w14:textId="77777777" w:rsidTr="00342274">
        <w:tc>
          <w:tcPr>
            <w:tcW w:w="2869" w:type="dxa"/>
          </w:tcPr>
          <w:p w14:paraId="32CCBB7C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414A07" w14:textId="36669C3D" w:rsidR="00583790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8379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  <w:r w:rsidR="0058379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616</w:t>
            </w:r>
            <w:r w:rsidR="0058379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</w:p>
        </w:tc>
        <w:tc>
          <w:tcPr>
            <w:tcW w:w="90" w:type="dxa"/>
          </w:tcPr>
          <w:p w14:paraId="2AC1E169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6AF13E27" w14:textId="77777777" w:rsidR="00583790" w:rsidRPr="0078362B" w:rsidRDefault="00583790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EA432C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D1FC322" w14:textId="77777777" w:rsidR="00583790" w:rsidRPr="0078362B" w:rsidRDefault="00583790" w:rsidP="00437FE4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8DA228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529291DA" w14:textId="77777777" w:rsidR="00583790" w:rsidRPr="0078362B" w:rsidRDefault="00583790" w:rsidP="00437FE4">
            <w:pPr>
              <w:tabs>
                <w:tab w:val="decimal" w:pos="108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5BF2304F" w14:textId="77777777" w:rsidR="00583790" w:rsidRPr="0078362B" w:rsidRDefault="0058379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3437EA" w14:textId="459464A7" w:rsidR="00583790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8379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  <w:r w:rsidR="0058379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="0058379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603</w:t>
            </w:r>
          </w:p>
        </w:tc>
      </w:tr>
    </w:tbl>
    <w:p w14:paraId="368F0943" w14:textId="77777777" w:rsidR="00CB775C" w:rsidRPr="0078362B" w:rsidRDefault="00CB775C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br w:type="page"/>
      </w:r>
    </w:p>
    <w:p w14:paraId="28632D60" w14:textId="01E817B3" w:rsidR="002069BB" w:rsidRPr="0078362B" w:rsidRDefault="002069BB" w:rsidP="00437FE4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lastRenderedPageBreak/>
        <w:t xml:space="preserve">ณ วันที่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2561</w:t>
      </w:r>
    </w:p>
    <w:p w14:paraId="7FD09423" w14:textId="77777777" w:rsidR="006F7865" w:rsidRPr="0078362B" w:rsidRDefault="006F7865" w:rsidP="00437FE4">
      <w:pPr>
        <w:ind w:left="547" w:hanging="547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</w:rPr>
        <w:t xml:space="preserve">(หน่วย 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บาท)</w:t>
      </w:r>
    </w:p>
    <w:tbl>
      <w:tblPr>
        <w:tblW w:w="8732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9"/>
        <w:gridCol w:w="1080"/>
        <w:gridCol w:w="90"/>
        <w:gridCol w:w="1062"/>
        <w:gridCol w:w="90"/>
        <w:gridCol w:w="1109"/>
        <w:gridCol w:w="90"/>
        <w:gridCol w:w="1169"/>
        <w:gridCol w:w="58"/>
        <w:gridCol w:w="1115"/>
      </w:tblGrid>
      <w:tr w:rsidR="00317006" w:rsidRPr="0078362B" w14:paraId="7ECC6BDC" w14:textId="77777777" w:rsidTr="00655F0B">
        <w:tc>
          <w:tcPr>
            <w:tcW w:w="2869" w:type="dxa"/>
          </w:tcPr>
          <w:p w14:paraId="7FD001DD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63" w:type="dxa"/>
            <w:gridSpan w:val="9"/>
          </w:tcPr>
          <w:p w14:paraId="69E484ED" w14:textId="77777777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17006" w:rsidRPr="0078362B" w14:paraId="5B679268" w14:textId="77777777" w:rsidTr="00655F0B">
        <w:tc>
          <w:tcPr>
            <w:tcW w:w="2869" w:type="dxa"/>
            <w:vAlign w:val="center"/>
          </w:tcPr>
          <w:p w14:paraId="0352C91E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ประเภทสินทรัพย์</w:t>
            </w:r>
          </w:p>
        </w:tc>
        <w:tc>
          <w:tcPr>
            <w:tcW w:w="1080" w:type="dxa"/>
          </w:tcPr>
          <w:p w14:paraId="19FA307C" w14:textId="77777777" w:rsidR="00317006" w:rsidRPr="0078362B" w:rsidRDefault="00317006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E22BB73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057DF051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78F61E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7A86BA8E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90" w:type="dxa"/>
            <w:shd w:val="clear" w:color="auto" w:fill="auto"/>
          </w:tcPr>
          <w:p w14:paraId="1DAFDBBD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7E8DA8C3" w14:textId="77777777" w:rsidR="00317006" w:rsidRPr="0078362B" w:rsidRDefault="00317006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58" w:type="dxa"/>
            <w:shd w:val="clear" w:color="auto" w:fill="auto"/>
          </w:tcPr>
          <w:p w14:paraId="1B904F81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0A46DBB6" w14:textId="77777777" w:rsidR="00317006" w:rsidRPr="0078362B" w:rsidRDefault="00317006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317006" w:rsidRPr="0078362B" w14:paraId="3CBF1FB8" w14:textId="77777777" w:rsidTr="00655F0B">
        <w:tc>
          <w:tcPr>
            <w:tcW w:w="2869" w:type="dxa"/>
            <w:vAlign w:val="center"/>
          </w:tcPr>
          <w:p w14:paraId="2F688FF3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96733E5" w14:textId="77777777" w:rsidR="00317006" w:rsidRPr="0078362B" w:rsidRDefault="00317006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73EB121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6B1E3021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0294679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4A813366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" w:type="dxa"/>
            <w:shd w:val="clear" w:color="auto" w:fill="auto"/>
          </w:tcPr>
          <w:p w14:paraId="599DA6AC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00FFBD0" w14:textId="77777777" w:rsidR="00317006" w:rsidRPr="0078362B" w:rsidRDefault="00317006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14:paraId="503C208B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2DB9675D" w14:textId="77777777" w:rsidR="00317006" w:rsidRPr="0078362B" w:rsidRDefault="00317006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17006" w:rsidRPr="0078362B" w14:paraId="094C871A" w14:textId="77777777" w:rsidTr="00655F0B">
        <w:tc>
          <w:tcPr>
            <w:tcW w:w="2869" w:type="dxa"/>
            <w:vAlign w:val="center"/>
          </w:tcPr>
          <w:p w14:paraId="0B30B3E2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6719700" w14:textId="40A86FEF" w:rsidR="00317006" w:rsidRPr="0078362B" w:rsidRDefault="00FA46D0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317006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2EBADA28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514FED5F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252423D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28C3C0C7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C768FC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5138276" w14:textId="77777777" w:rsidR="00317006" w:rsidRPr="0078362B" w:rsidRDefault="00317006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14:paraId="2880A689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6A819C0D" w14:textId="252DE9D4" w:rsidR="00317006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317006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317006" w:rsidRPr="0078362B" w14:paraId="5FB55895" w14:textId="77777777" w:rsidTr="00655F0B">
        <w:tc>
          <w:tcPr>
            <w:tcW w:w="2869" w:type="dxa"/>
            <w:vAlign w:val="center"/>
          </w:tcPr>
          <w:p w14:paraId="57E7A4E5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CADC4B9" w14:textId="59AB8B7B" w:rsidR="00317006" w:rsidRPr="0078362B" w:rsidRDefault="00FA46D0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6160DDBF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5C27E1FE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115C5EA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B56400E" w14:textId="77777777" w:rsidR="00317006" w:rsidRPr="0078362B" w:rsidRDefault="00317006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6E42CB4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2A93F5F8" w14:textId="77777777" w:rsidR="00317006" w:rsidRPr="0078362B" w:rsidRDefault="00317006" w:rsidP="00437FE4">
            <w:pPr>
              <w:spacing w:line="300" w:lineRule="exact"/>
              <w:ind w:left="-13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14:paraId="094FF93F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5C19AAAB" w14:textId="5FFB2921" w:rsidR="00317006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317006" w:rsidRPr="0078362B" w14:paraId="3C0B371A" w14:textId="77777777" w:rsidTr="00655F0B">
        <w:tc>
          <w:tcPr>
            <w:tcW w:w="2869" w:type="dxa"/>
          </w:tcPr>
          <w:p w14:paraId="4B142CA3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60014141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B3144D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1C2B9B7E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FF8F602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1D027E46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B30B37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06C1F0E9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dxa"/>
            <w:shd w:val="clear" w:color="auto" w:fill="auto"/>
          </w:tcPr>
          <w:p w14:paraId="5943C966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18923515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17006" w:rsidRPr="0078362B" w14:paraId="58AC5B40" w14:textId="77777777" w:rsidTr="00655F0B">
        <w:tc>
          <w:tcPr>
            <w:tcW w:w="2869" w:type="dxa"/>
          </w:tcPr>
          <w:p w14:paraId="154DBD6F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</w:tcPr>
          <w:p w14:paraId="62690EC2" w14:textId="12453A85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</w:tcPr>
          <w:p w14:paraId="73681498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7AEB0F8A" w14:textId="20B79802" w:rsidR="00317006" w:rsidRPr="0078362B" w:rsidRDefault="00FA46D0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6C018F2" w14:textId="77777777" w:rsidR="00317006" w:rsidRPr="0078362B" w:rsidRDefault="0031700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289C079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A9C383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30BE6576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134736C9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2E0D8B79" w14:textId="09F56EF4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</w:tr>
      <w:tr w:rsidR="00317006" w:rsidRPr="0078362B" w14:paraId="38E3B65C" w14:textId="77777777" w:rsidTr="00655F0B">
        <w:tc>
          <w:tcPr>
            <w:tcW w:w="2869" w:type="dxa"/>
          </w:tcPr>
          <w:p w14:paraId="67358C3A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0C516F14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B1F1C39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638A74E5" w14:textId="4CD495DA" w:rsidR="00317006" w:rsidRPr="0078362B" w:rsidRDefault="00FA46D0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51B36C40" w14:textId="77777777" w:rsidR="00317006" w:rsidRPr="0078362B" w:rsidRDefault="0031700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6B4CC524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33D383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0E4635EA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368F0615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27E936B0" w14:textId="2CFD3068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</w:tr>
      <w:tr w:rsidR="00317006" w:rsidRPr="0078362B" w14:paraId="026A8676" w14:textId="77777777" w:rsidTr="00655F0B">
        <w:tc>
          <w:tcPr>
            <w:tcW w:w="2869" w:type="dxa"/>
          </w:tcPr>
          <w:p w14:paraId="12D7B8A6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 - สำนักงานขาย</w:t>
            </w:r>
          </w:p>
        </w:tc>
        <w:tc>
          <w:tcPr>
            <w:tcW w:w="1080" w:type="dxa"/>
          </w:tcPr>
          <w:p w14:paraId="78D367E2" w14:textId="6CAE2824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</w:tcPr>
          <w:p w14:paraId="6145300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365152BE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E00BB4" w14:textId="77777777" w:rsidR="00317006" w:rsidRPr="0078362B" w:rsidRDefault="0031700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762DD992" w14:textId="478086B1" w:rsidR="00317006" w:rsidRPr="0078362B" w:rsidRDefault="00317006" w:rsidP="00437FE4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00A66E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2BFDB57C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3F2822A0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01C52008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17006" w:rsidRPr="0078362B" w14:paraId="14701EEB" w14:textId="77777777" w:rsidTr="00655F0B">
        <w:tc>
          <w:tcPr>
            <w:tcW w:w="2869" w:type="dxa"/>
          </w:tcPr>
          <w:p w14:paraId="4BB50F25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7C12EAB4" w14:textId="4F04A8F1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90" w:type="dxa"/>
          </w:tcPr>
          <w:p w14:paraId="7CC30601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60CA5610" w14:textId="1595561A" w:rsidR="00317006" w:rsidRPr="0078362B" w:rsidRDefault="00FA46D0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4D548DD6" w14:textId="77777777" w:rsidR="00317006" w:rsidRPr="0078362B" w:rsidRDefault="0031700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FD22568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F1D860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0806D3AA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08F2CCBF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65A56066" w14:textId="62DE5839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</w:t>
            </w:r>
          </w:p>
        </w:tc>
      </w:tr>
      <w:tr w:rsidR="00317006" w:rsidRPr="0078362B" w14:paraId="3A8D61AE" w14:textId="77777777" w:rsidTr="00655F0B">
        <w:tc>
          <w:tcPr>
            <w:tcW w:w="2869" w:type="dxa"/>
          </w:tcPr>
          <w:p w14:paraId="2C5EEC7F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1080" w:type="dxa"/>
          </w:tcPr>
          <w:p w14:paraId="50A396C8" w14:textId="4399AF60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</w:p>
        </w:tc>
        <w:tc>
          <w:tcPr>
            <w:tcW w:w="90" w:type="dxa"/>
          </w:tcPr>
          <w:p w14:paraId="2EDC5DE9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570B72A8" w14:textId="108EDE69" w:rsidR="00317006" w:rsidRPr="0078362B" w:rsidRDefault="00FA46D0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6D3A8E04" w14:textId="77777777" w:rsidR="00317006" w:rsidRPr="0078362B" w:rsidRDefault="0031700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7A671A5F" w14:textId="7A0945B2" w:rsidR="00317006" w:rsidRPr="0078362B" w:rsidRDefault="00317006" w:rsidP="00437FE4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6BB681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F4566C8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4484BA0F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32E29C27" w14:textId="7D6F40D0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</w:tr>
      <w:tr w:rsidR="00317006" w:rsidRPr="0078362B" w14:paraId="47265700" w14:textId="77777777" w:rsidTr="00655F0B">
        <w:tc>
          <w:tcPr>
            <w:tcW w:w="2869" w:type="dxa"/>
          </w:tcPr>
          <w:p w14:paraId="5CE91E0F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เครื่องใช้สำนักงานและอุปกรณ์</w:t>
            </w:r>
          </w:p>
        </w:tc>
        <w:tc>
          <w:tcPr>
            <w:tcW w:w="1080" w:type="dxa"/>
          </w:tcPr>
          <w:p w14:paraId="76331B15" w14:textId="661A3C91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</w:p>
        </w:tc>
        <w:tc>
          <w:tcPr>
            <w:tcW w:w="90" w:type="dxa"/>
          </w:tcPr>
          <w:p w14:paraId="21A2FB94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049A157E" w14:textId="4AAEB34B" w:rsidR="00317006" w:rsidRPr="0078362B" w:rsidRDefault="00FA46D0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26372325" w14:textId="77777777" w:rsidR="00317006" w:rsidRPr="0078362B" w:rsidRDefault="0031700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2C4C07E7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D7EB00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255F6726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5804D1E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4BF668FC" w14:textId="1C4AD4B4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836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616</w:t>
            </w:r>
          </w:p>
        </w:tc>
      </w:tr>
      <w:tr w:rsidR="00317006" w:rsidRPr="0078362B" w14:paraId="00F566E7" w14:textId="77777777" w:rsidTr="00655F0B">
        <w:tc>
          <w:tcPr>
            <w:tcW w:w="2869" w:type="dxa"/>
          </w:tcPr>
          <w:p w14:paraId="24E47178" w14:textId="77777777" w:rsidR="00317006" w:rsidRPr="0078362B" w:rsidRDefault="00317006" w:rsidP="00437FE4">
            <w:pPr>
              <w:spacing w:line="300" w:lineRule="exact"/>
              <w:ind w:left="30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080" w:type="dxa"/>
          </w:tcPr>
          <w:p w14:paraId="6AE1D398" w14:textId="32C42AA6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747F679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6B662AC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F457B2" w14:textId="77777777" w:rsidR="00317006" w:rsidRPr="0078362B" w:rsidRDefault="0031700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11D52122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4C42F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CC706B6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4A591A1B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574B5B2B" w14:textId="15A671E9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317006" w:rsidRPr="0078362B" w14:paraId="378A2A58" w14:textId="77777777" w:rsidTr="00655F0B">
        <w:tc>
          <w:tcPr>
            <w:tcW w:w="2869" w:type="dxa"/>
          </w:tcPr>
          <w:p w14:paraId="61795D12" w14:textId="77777777" w:rsidR="00317006" w:rsidRPr="0078362B" w:rsidRDefault="00317006" w:rsidP="00437FE4">
            <w:pPr>
              <w:spacing w:line="300" w:lineRule="exact"/>
              <w:ind w:left="5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F45B61" w14:textId="31103DB7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</w:p>
        </w:tc>
        <w:tc>
          <w:tcPr>
            <w:tcW w:w="90" w:type="dxa"/>
          </w:tcPr>
          <w:p w14:paraId="44623D07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C1681" w14:textId="32DBDB9C" w:rsidR="00317006" w:rsidRPr="0078362B" w:rsidRDefault="00FA46D0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</w:p>
        </w:tc>
        <w:tc>
          <w:tcPr>
            <w:tcW w:w="90" w:type="dxa"/>
            <w:shd w:val="clear" w:color="auto" w:fill="auto"/>
          </w:tcPr>
          <w:p w14:paraId="3B8807F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7466E" w14:textId="7C2DB884" w:rsidR="00317006" w:rsidRPr="0078362B" w:rsidRDefault="00317006" w:rsidP="00437FE4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45DBC6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D37D5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2523DEB7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3E161" w14:textId="438B0465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</w:p>
        </w:tc>
      </w:tr>
      <w:tr w:rsidR="00317006" w:rsidRPr="0078362B" w14:paraId="1D4C76B6" w14:textId="77777777" w:rsidTr="00655F0B">
        <w:tc>
          <w:tcPr>
            <w:tcW w:w="2869" w:type="dxa"/>
          </w:tcPr>
          <w:p w14:paraId="4A873F38" w14:textId="77777777" w:rsidR="00317006" w:rsidRPr="0078362B" w:rsidRDefault="00317006" w:rsidP="00437FE4">
            <w:pPr>
              <w:spacing w:line="300" w:lineRule="exact"/>
              <w:ind w:left="52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912B99" w14:textId="77777777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94267C4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393CC95" w14:textId="77777777" w:rsidR="00317006" w:rsidRPr="0078362B" w:rsidRDefault="00317006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81C25B4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ADF3F5C" w14:textId="77777777" w:rsidR="00317006" w:rsidRPr="0078362B" w:rsidRDefault="00317006" w:rsidP="00437FE4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18E8582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3A4CB4F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</w:tcPr>
          <w:p w14:paraId="64184B92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131810E2" w14:textId="77777777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7006" w:rsidRPr="0078362B" w14:paraId="3F5E694C" w14:textId="77777777" w:rsidTr="00655F0B">
        <w:tc>
          <w:tcPr>
            <w:tcW w:w="2869" w:type="dxa"/>
          </w:tcPr>
          <w:p w14:paraId="1972D7F8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65D4133E" w14:textId="77777777" w:rsidR="00317006" w:rsidRPr="0078362B" w:rsidRDefault="00317006" w:rsidP="00437FE4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3F31CA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709FC295" w14:textId="77777777" w:rsidR="00317006" w:rsidRPr="0078362B" w:rsidRDefault="00317006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BF8AEA3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4E507B41" w14:textId="77777777" w:rsidR="00317006" w:rsidRPr="0078362B" w:rsidRDefault="00317006" w:rsidP="00437FE4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09556DE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C32257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dxa"/>
          </w:tcPr>
          <w:p w14:paraId="2AD51803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</w:tcPr>
          <w:p w14:paraId="4C06E3CF" w14:textId="77777777" w:rsidR="00317006" w:rsidRPr="0078362B" w:rsidRDefault="00317006" w:rsidP="00437FE4">
            <w:pPr>
              <w:tabs>
                <w:tab w:val="decimal" w:pos="90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17006" w:rsidRPr="0078362B" w14:paraId="410C3153" w14:textId="77777777" w:rsidTr="00655F0B">
        <w:tc>
          <w:tcPr>
            <w:tcW w:w="2869" w:type="dxa"/>
          </w:tcPr>
          <w:p w14:paraId="23FA4E12" w14:textId="77777777" w:rsidR="00317006" w:rsidRPr="0078362B" w:rsidRDefault="00317006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 - สำนักงานขาย</w:t>
            </w:r>
          </w:p>
        </w:tc>
        <w:tc>
          <w:tcPr>
            <w:tcW w:w="1080" w:type="dxa"/>
          </w:tcPr>
          <w:p w14:paraId="5491CAA0" w14:textId="1985B002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8173DE7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2EAEC8B2" w14:textId="5E165E70" w:rsidR="00317006" w:rsidRPr="0078362B" w:rsidRDefault="00317006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561F39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CF876EB" w14:textId="771AE8F1" w:rsidR="00317006" w:rsidRPr="0078362B" w:rsidRDefault="00FA46D0" w:rsidP="00437FE4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  <w:shd w:val="clear" w:color="auto" w:fill="auto"/>
          </w:tcPr>
          <w:p w14:paraId="22F6EB78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75B419C1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194D060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3AED6A1A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17006" w:rsidRPr="0078362B" w14:paraId="416F1532" w14:textId="77777777" w:rsidTr="00655F0B">
        <w:tc>
          <w:tcPr>
            <w:tcW w:w="2869" w:type="dxa"/>
          </w:tcPr>
          <w:p w14:paraId="0BCD1ABE" w14:textId="77777777" w:rsidR="00317006" w:rsidRPr="0078362B" w:rsidRDefault="00317006" w:rsidP="00437FE4">
            <w:pPr>
              <w:spacing w:line="300" w:lineRule="exact"/>
              <w:ind w:left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5687997A" w14:textId="792C6B5B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B17CED7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4B66C8B3" w14:textId="21AE4A69" w:rsidR="00317006" w:rsidRPr="0078362B" w:rsidRDefault="00317006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2E5684" w14:textId="77777777" w:rsidR="00317006" w:rsidRPr="0078362B" w:rsidRDefault="0031700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29B9D77A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8C2EC6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71EB3865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67DF6C0E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01414E8D" w14:textId="2870FD25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17006" w:rsidRPr="0078362B" w14:paraId="305BD279" w14:textId="77777777" w:rsidTr="00655F0B">
        <w:tc>
          <w:tcPr>
            <w:tcW w:w="2869" w:type="dxa"/>
          </w:tcPr>
          <w:p w14:paraId="5D8CEBD1" w14:textId="77777777" w:rsidR="00317006" w:rsidRPr="0078362B" w:rsidRDefault="00317006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080" w:type="dxa"/>
          </w:tcPr>
          <w:p w14:paraId="023F8F44" w14:textId="0F5B0193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B67CB1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37E80635" w14:textId="4C5FC7ED" w:rsidR="00317006" w:rsidRPr="0078362B" w:rsidRDefault="00317006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42F499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2AE6727" w14:textId="412E9595" w:rsidR="00317006" w:rsidRPr="0078362B" w:rsidRDefault="00FA46D0" w:rsidP="00437FE4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</w:p>
        </w:tc>
        <w:tc>
          <w:tcPr>
            <w:tcW w:w="90" w:type="dxa"/>
            <w:shd w:val="clear" w:color="auto" w:fill="auto"/>
          </w:tcPr>
          <w:p w14:paraId="67B80747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9FC0CE8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7587D926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77A281D5" w14:textId="1807EB91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17006" w:rsidRPr="0078362B" w14:paraId="11D8F781" w14:textId="77777777" w:rsidTr="00655F0B">
        <w:tc>
          <w:tcPr>
            <w:tcW w:w="2869" w:type="dxa"/>
          </w:tcPr>
          <w:p w14:paraId="4DA63CCE" w14:textId="77777777" w:rsidR="00317006" w:rsidRPr="0078362B" w:rsidRDefault="00317006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เครื่องใช้สำนักงานและอุปกรณ์</w:t>
            </w:r>
          </w:p>
        </w:tc>
        <w:tc>
          <w:tcPr>
            <w:tcW w:w="1080" w:type="dxa"/>
          </w:tcPr>
          <w:p w14:paraId="7D77844C" w14:textId="1C96F6F6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D1B532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4C526054" w14:textId="4CB01ADE" w:rsidR="00317006" w:rsidRPr="0078362B" w:rsidRDefault="00317006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4649E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168E4FDB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9A40B9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74B1F3F0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69E82C68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14:paraId="0AFC731E" w14:textId="78CF6247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17006" w:rsidRPr="0078362B" w14:paraId="33990968" w14:textId="77777777" w:rsidTr="00655F0B">
        <w:tc>
          <w:tcPr>
            <w:tcW w:w="2869" w:type="dxa"/>
          </w:tcPr>
          <w:p w14:paraId="4B9BCCC8" w14:textId="77777777" w:rsidR="00317006" w:rsidRPr="0078362B" w:rsidRDefault="00317006" w:rsidP="00437FE4">
            <w:pPr>
              <w:spacing w:line="300" w:lineRule="exact"/>
              <w:ind w:left="2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ยานพาหนะ 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330BE1FC" w14:textId="5BA56C53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9E94567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5187DD9" w14:textId="26C1FF48" w:rsidR="00317006" w:rsidRPr="0078362B" w:rsidRDefault="00317006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A0CA39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E7A9EC2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295F35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B3628DB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57CA20A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00540D90" w14:textId="51034776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17006" w:rsidRPr="0078362B" w14:paraId="1148FE4A" w14:textId="77777777" w:rsidTr="00655F0B">
        <w:tc>
          <w:tcPr>
            <w:tcW w:w="2869" w:type="dxa"/>
          </w:tcPr>
          <w:p w14:paraId="110AA830" w14:textId="77777777" w:rsidR="00317006" w:rsidRPr="0078362B" w:rsidRDefault="00317006" w:rsidP="00437FE4">
            <w:pPr>
              <w:spacing w:line="300" w:lineRule="exact"/>
              <w:ind w:left="52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E2ED49" w14:textId="0A7C6220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CB5FE08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F640D" w14:textId="76265669" w:rsidR="00317006" w:rsidRPr="0078362B" w:rsidRDefault="00317006" w:rsidP="00437FE4">
            <w:pPr>
              <w:tabs>
                <w:tab w:val="decimal" w:pos="974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0E3D55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3D466" w14:textId="734962AA" w:rsidR="00317006" w:rsidRPr="0078362B" w:rsidRDefault="00FA46D0" w:rsidP="00437FE4">
            <w:pPr>
              <w:tabs>
                <w:tab w:val="decimal" w:pos="101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14:paraId="6D0823D2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3162A" w14:textId="77777777" w:rsidR="00317006" w:rsidRPr="0078362B" w:rsidRDefault="00317006" w:rsidP="00437FE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58" w:type="dxa"/>
            <w:shd w:val="clear" w:color="auto" w:fill="auto"/>
          </w:tcPr>
          <w:p w14:paraId="4A86323B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1EDB5" w14:textId="3A200B66" w:rsidR="00317006" w:rsidRPr="0078362B" w:rsidRDefault="00317006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17006" w:rsidRPr="0078362B" w14:paraId="54752356" w14:textId="77777777" w:rsidTr="00655F0B">
        <w:tc>
          <w:tcPr>
            <w:tcW w:w="2869" w:type="dxa"/>
          </w:tcPr>
          <w:p w14:paraId="385025F0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C45D8" w14:textId="1A03F6B5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885</w:t>
            </w:r>
          </w:p>
        </w:tc>
        <w:tc>
          <w:tcPr>
            <w:tcW w:w="90" w:type="dxa"/>
          </w:tcPr>
          <w:p w14:paraId="38A0719F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E33A7DD" w14:textId="77777777" w:rsidR="00317006" w:rsidRPr="0078362B" w:rsidRDefault="00317006" w:rsidP="00437FE4">
            <w:pPr>
              <w:tabs>
                <w:tab w:val="decimal" w:pos="963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BBD7F3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27585920" w14:textId="77777777" w:rsidR="00317006" w:rsidRPr="0078362B" w:rsidRDefault="00317006" w:rsidP="00437FE4">
            <w:pPr>
              <w:tabs>
                <w:tab w:val="decimal" w:pos="1008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5FDDEC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0FD14A2E" w14:textId="77777777" w:rsidR="00317006" w:rsidRPr="0078362B" w:rsidRDefault="00317006" w:rsidP="00437FE4">
            <w:pPr>
              <w:tabs>
                <w:tab w:val="decimal" w:pos="108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6B1776F6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BBAAB" w14:textId="20A44C69" w:rsidR="00317006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616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</w:p>
        </w:tc>
      </w:tr>
    </w:tbl>
    <w:p w14:paraId="2CD985C4" w14:textId="77777777" w:rsidR="00317006" w:rsidRPr="0078362B" w:rsidRDefault="00317006" w:rsidP="00437FE4">
      <w:pPr>
        <w:ind w:left="540" w:hanging="540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</w:p>
    <w:tbl>
      <w:tblPr>
        <w:tblW w:w="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6"/>
        <w:gridCol w:w="1072"/>
        <w:gridCol w:w="90"/>
        <w:gridCol w:w="1062"/>
        <w:gridCol w:w="90"/>
        <w:gridCol w:w="1080"/>
        <w:gridCol w:w="90"/>
        <w:gridCol w:w="1170"/>
        <w:gridCol w:w="90"/>
        <w:gridCol w:w="1107"/>
      </w:tblGrid>
      <w:tr w:rsidR="006F7865" w:rsidRPr="0078362B" w14:paraId="797FFB20" w14:textId="77777777" w:rsidTr="006F7865">
        <w:tc>
          <w:tcPr>
            <w:tcW w:w="2876" w:type="dxa"/>
          </w:tcPr>
          <w:p w14:paraId="2FED7CC8" w14:textId="77777777" w:rsidR="006F7865" w:rsidRPr="0078362B" w:rsidRDefault="006F786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44D8D08F" w14:textId="77777777" w:rsidR="006F7865" w:rsidRPr="0078362B" w:rsidRDefault="006F7865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CC5D7DD" w14:textId="77777777" w:rsidR="006F7865" w:rsidRPr="0078362B" w:rsidRDefault="006F786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5CF711ED" w14:textId="77777777" w:rsidR="006F7865" w:rsidRPr="0078362B" w:rsidRDefault="006F7865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D77865F" w14:textId="77777777" w:rsidR="006F7865" w:rsidRPr="0078362B" w:rsidRDefault="006F786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D6A92C0" w14:textId="77777777" w:rsidR="006F7865" w:rsidRPr="0078362B" w:rsidRDefault="006F7865" w:rsidP="00437FE4">
            <w:pPr>
              <w:spacing w:line="300" w:lineRule="exact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C8C97FB" w14:textId="77777777" w:rsidR="006F7865" w:rsidRPr="0078362B" w:rsidRDefault="006F786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7" w:type="dxa"/>
            <w:gridSpan w:val="3"/>
            <w:hideMark/>
          </w:tcPr>
          <w:p w14:paraId="78AF55EA" w14:textId="521BCCE9" w:rsidR="006F7865" w:rsidRPr="0078362B" w:rsidRDefault="006F7865" w:rsidP="00437FE4">
            <w:pPr>
              <w:spacing w:line="300" w:lineRule="exact"/>
              <w:ind w:left="-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F7865" w:rsidRPr="0078362B" w14:paraId="199C8267" w14:textId="77777777" w:rsidTr="006F7865">
        <w:tc>
          <w:tcPr>
            <w:tcW w:w="2876" w:type="dxa"/>
          </w:tcPr>
          <w:p w14:paraId="3DD1E40D" w14:textId="77777777" w:rsidR="006F7865" w:rsidRPr="0078362B" w:rsidRDefault="006F786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38269014" w14:textId="77777777" w:rsidR="006F7865" w:rsidRPr="0078362B" w:rsidRDefault="006F7865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A722270" w14:textId="77777777" w:rsidR="006F7865" w:rsidRPr="0078362B" w:rsidRDefault="006F786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479FEDFE" w14:textId="77777777" w:rsidR="006F7865" w:rsidRPr="0078362B" w:rsidRDefault="006F7865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79F1CD" w14:textId="77777777" w:rsidR="006F7865" w:rsidRPr="0078362B" w:rsidRDefault="006F786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A3E3F15" w14:textId="77777777" w:rsidR="006F7865" w:rsidRPr="0078362B" w:rsidRDefault="006F7865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06DAE7" w14:textId="77777777" w:rsidR="006F7865" w:rsidRPr="0078362B" w:rsidRDefault="006F786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hideMark/>
          </w:tcPr>
          <w:p w14:paraId="6F089453" w14:textId="148CBEA2" w:rsidR="006F7865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14:paraId="372F2E23" w14:textId="77777777" w:rsidR="006F7865" w:rsidRPr="0078362B" w:rsidRDefault="006F786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  <w:hideMark/>
          </w:tcPr>
          <w:p w14:paraId="2809C377" w14:textId="43C70D07" w:rsidR="006F7865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6F7865" w:rsidRPr="0078362B" w14:paraId="26C79968" w14:textId="77777777" w:rsidTr="00064F5F">
        <w:tc>
          <w:tcPr>
            <w:tcW w:w="2876" w:type="dxa"/>
            <w:hideMark/>
          </w:tcPr>
          <w:p w14:paraId="2443588D" w14:textId="77777777" w:rsidR="006F7865" w:rsidRPr="0078362B" w:rsidRDefault="006F786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2" w:type="dxa"/>
          </w:tcPr>
          <w:p w14:paraId="46A8D65D" w14:textId="77777777" w:rsidR="006F7865" w:rsidRPr="0078362B" w:rsidRDefault="006F7865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6349004" w14:textId="77777777" w:rsidR="006F7865" w:rsidRPr="0078362B" w:rsidRDefault="006F786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3985C850" w14:textId="77777777" w:rsidR="006F7865" w:rsidRPr="0078362B" w:rsidRDefault="006F7865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C627D40" w14:textId="77777777" w:rsidR="006F7865" w:rsidRPr="0078362B" w:rsidRDefault="006F786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6BF86F" w14:textId="77777777" w:rsidR="006F7865" w:rsidRPr="0078362B" w:rsidRDefault="006F7865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E26A1A6" w14:textId="77777777" w:rsidR="006F7865" w:rsidRPr="0078362B" w:rsidRDefault="006F786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B1449A7" w14:textId="506A4946" w:rsidR="006F7865" w:rsidRPr="0078362B" w:rsidRDefault="00FA46D0" w:rsidP="00437FE4">
            <w:pPr>
              <w:spacing w:line="300" w:lineRule="exact"/>
              <w:ind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225AB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="008225AB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</w:p>
        </w:tc>
        <w:tc>
          <w:tcPr>
            <w:tcW w:w="90" w:type="dxa"/>
          </w:tcPr>
          <w:p w14:paraId="145A582C" w14:textId="77777777" w:rsidR="006F7865" w:rsidRPr="0078362B" w:rsidRDefault="006F7865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8F554EB" w14:textId="0D5AE91D" w:rsidR="006F7865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</w:p>
        </w:tc>
      </w:tr>
    </w:tbl>
    <w:p w14:paraId="307EB206" w14:textId="7E4C7848" w:rsidR="003A4FA4" w:rsidRPr="0078362B" w:rsidRDefault="003A4FA4" w:rsidP="003A4FA4">
      <w:pPr>
        <w:tabs>
          <w:tab w:val="left" w:pos="709"/>
        </w:tabs>
        <w:spacing w:before="240"/>
        <w:ind w:left="533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ในระหว่างปีสิ้นสุดวันที่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31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2562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บริษัทได้โอนที่ดินแปลงหนึ่งซึ่งมีมูลค่าตามบัญชีจำนวน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551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95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ล้านบาท ไปเป็นที่ดินและต้นทุนโครงการระหว่างก่อสร้างและสาธารณูปโภค</w:t>
      </w:r>
    </w:p>
    <w:p w14:paraId="07805B90" w14:textId="1FD4DC64" w:rsidR="003A4FA4" w:rsidRPr="0078362B" w:rsidRDefault="003A4FA4" w:rsidP="003A4FA4">
      <w:pPr>
        <w:tabs>
          <w:tab w:val="left" w:pos="709"/>
        </w:tabs>
        <w:spacing w:before="240"/>
        <w:ind w:left="53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ณ วันที่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31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ธันวาคม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2562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2561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บริษัทได้จดจำนองที่ดินซึ่งมีมูลค่าตามบัญชีจำนวน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>,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635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49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ล้านบาท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และ 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2</w:t>
      </w:r>
      <w:r w:rsidRPr="0078362B">
        <w:rPr>
          <w:rFonts w:asciiTheme="majorBidi" w:hAnsiTheme="majorBidi" w:cstheme="majorBidi"/>
          <w:snapToGrid w:val="0"/>
          <w:spacing w:val="-8"/>
          <w:lang w:val="en-US"/>
        </w:rPr>
        <w:t>,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187</w:t>
      </w:r>
      <w:r w:rsidRPr="0078362B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70</w:t>
      </w:r>
      <w:r w:rsidRPr="0078362B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ล้านบาท ตามลำดับ รวมทั้ง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ส่วนควบและส่วนต่อเติมของอาคารและสิ่งปลูกสร้างที่จะถูกสร้างในอนาคตเพื่อเป็นหลักทรัพย์ค้ำประกัน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การออกหุ้นกู้ระยะยาว </w:t>
      </w:r>
      <w:r w:rsidRPr="0078362B">
        <w:rPr>
          <w:rFonts w:asciiTheme="majorBidi" w:hAnsiTheme="majorBidi" w:cstheme="majorBidi"/>
          <w:snapToGrid w:val="0"/>
          <w:lang w:val="en-US"/>
        </w:rPr>
        <w:t>(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ดูหมายเหตุข้อ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19</w:t>
      </w:r>
      <w:r w:rsidRPr="0078362B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และข้อ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19</w:t>
      </w:r>
      <w:r w:rsidRPr="0078362B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</w:t>
      </w:r>
      <w:r w:rsidRPr="0078362B">
        <w:rPr>
          <w:rFonts w:asciiTheme="majorBidi" w:hAnsiTheme="majorBidi" w:cstheme="majorBidi"/>
          <w:snapToGrid w:val="0"/>
          <w:lang w:val="en-US"/>
        </w:rPr>
        <w:t>)</w:t>
      </w:r>
    </w:p>
    <w:p w14:paraId="5255030C" w14:textId="07191C80" w:rsidR="002069BB" w:rsidRPr="0078362B" w:rsidRDefault="002069BB" w:rsidP="00437FE4">
      <w:pPr>
        <w:tabs>
          <w:tab w:val="left" w:pos="709"/>
        </w:tabs>
        <w:spacing w:before="240"/>
        <w:ind w:left="533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ราคาทุนของ</w:t>
      </w:r>
      <w:r w:rsidRPr="0078362B">
        <w:rPr>
          <w:rFonts w:asciiTheme="majorBidi" w:hAnsiTheme="majorBidi" w:cstheme="majorBidi"/>
          <w:spacing w:val="-6"/>
          <w:cs/>
          <w:lang w:val="en-US"/>
        </w:rPr>
        <w:t>อาคารและอุปกรณ์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ซึ่งหักค่าเสื่อมราคาทั้งจำนวนแล้ว แต่ยังคงใช้งานอยู่ในงบการเงิน</w:t>
      </w:r>
      <w:r w:rsidR="009E529B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รวมและงบการเงิน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เฉพาะกิจการ ณ วันที่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31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2562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และ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2561</w:t>
      </w:r>
      <w:r w:rsidR="00E51216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มีจำนวน</w:t>
      </w:r>
      <w:r w:rsidR="00E51216"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22</w:t>
      </w:r>
      <w:r w:rsidR="009C49AB" w:rsidRPr="0078362B">
        <w:rPr>
          <w:rFonts w:asciiTheme="majorBidi" w:hAnsiTheme="majorBidi" w:cstheme="majorBidi"/>
          <w:snapToGrid w:val="0"/>
          <w:spacing w:val="-6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43</w:t>
      </w:r>
      <w:r w:rsidR="00E51216"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ล้านบาท และ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22</w:t>
      </w:r>
      <w:r w:rsidR="00317006" w:rsidRPr="0078362B">
        <w:rPr>
          <w:rFonts w:asciiTheme="majorBidi" w:hAnsiTheme="majorBidi" w:cstheme="majorBidi"/>
          <w:snapToGrid w:val="0"/>
          <w:spacing w:val="-6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44</w:t>
      </w:r>
      <w:r w:rsidR="00317006"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ล้านบาท ตามลำดับ</w:t>
      </w:r>
    </w:p>
    <w:p w14:paraId="2262BC27" w14:textId="77777777" w:rsidR="00E1093B" w:rsidRPr="0078362B" w:rsidRDefault="00E1093B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40D8E103" w14:textId="3AE1D24A" w:rsidR="002069BB" w:rsidRPr="0078362B" w:rsidRDefault="00FA46D0" w:rsidP="00437FE4">
      <w:pPr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FA46D0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14</w:t>
      </w:r>
      <w:r w:rsidR="0061492A" w:rsidRPr="0078362B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61492A" w:rsidRPr="0078362B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2069BB" w:rsidRPr="0078362B">
        <w:rPr>
          <w:rFonts w:asciiTheme="majorBidi" w:hAnsiTheme="majorBidi" w:cstheme="majorBidi"/>
          <w:b/>
          <w:bCs/>
          <w:cs/>
        </w:rPr>
        <w:t>สินทรัพย์ไม่มีตัวตน</w:t>
      </w:r>
      <w:r w:rsidR="009E529B" w:rsidRPr="0078362B">
        <w:rPr>
          <w:rFonts w:asciiTheme="majorBidi" w:hAnsiTheme="majorBidi" w:cstheme="majorBidi"/>
          <w:b/>
          <w:bCs/>
          <w:cs/>
        </w:rPr>
        <w:t>อื่น</w:t>
      </w:r>
    </w:p>
    <w:p w14:paraId="5B3CF672" w14:textId="77777777" w:rsidR="002069BB" w:rsidRPr="0078362B" w:rsidRDefault="002069BB" w:rsidP="00437FE4">
      <w:pPr>
        <w:ind w:left="547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>สินทรัพย์ไม่มีตัวต</w:t>
      </w:r>
      <w:r w:rsidRPr="0078362B">
        <w:rPr>
          <w:rFonts w:asciiTheme="majorBidi" w:hAnsiTheme="majorBidi" w:cstheme="majorBidi"/>
          <w:cs/>
          <w:lang w:val="en-US"/>
        </w:rPr>
        <w:t>น</w:t>
      </w:r>
      <w:r w:rsidR="009E529B" w:rsidRPr="0078362B">
        <w:rPr>
          <w:rFonts w:asciiTheme="majorBidi" w:hAnsiTheme="majorBidi" w:cstheme="majorBidi"/>
          <w:cs/>
          <w:lang w:val="en-US"/>
        </w:rPr>
        <w:t>อื่น</w:t>
      </w:r>
      <w:r w:rsidRPr="0078362B">
        <w:rPr>
          <w:rFonts w:asciiTheme="majorBidi" w:hAnsiTheme="majorBidi" w:cstheme="majorBidi"/>
          <w:cs/>
          <w:lang w:val="en-US"/>
        </w:rPr>
        <w:t xml:space="preserve"> </w:t>
      </w:r>
      <w:r w:rsidRPr="0078362B">
        <w:rPr>
          <w:rFonts w:asciiTheme="majorBidi" w:hAnsiTheme="majorBidi" w:cstheme="majorBidi"/>
          <w:cs/>
        </w:rPr>
        <w:t>ประกอบด้วย</w:t>
      </w:r>
    </w:p>
    <w:p w14:paraId="4CC762C2" w14:textId="320E7BCE" w:rsidR="002069BB" w:rsidRPr="0078362B" w:rsidRDefault="002069BB" w:rsidP="00437FE4">
      <w:pPr>
        <w:spacing w:before="120"/>
        <w:ind w:left="547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2562</w:t>
      </w:r>
    </w:p>
    <w:p w14:paraId="1824832C" w14:textId="77777777" w:rsidR="002069BB" w:rsidRPr="0078362B" w:rsidRDefault="002069BB" w:rsidP="00437FE4">
      <w:pPr>
        <w:ind w:left="54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</w:rPr>
        <w:t xml:space="preserve">(หน่วย 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88"/>
        <w:gridCol w:w="9"/>
        <w:gridCol w:w="1092"/>
        <w:gridCol w:w="137"/>
        <w:gridCol w:w="1096"/>
        <w:gridCol w:w="148"/>
        <w:gridCol w:w="1096"/>
        <w:gridCol w:w="159"/>
        <w:gridCol w:w="1096"/>
      </w:tblGrid>
      <w:tr w:rsidR="002069BB" w:rsidRPr="0078362B" w14:paraId="4E10FAAA" w14:textId="77777777" w:rsidTr="00494EE0">
        <w:tc>
          <w:tcPr>
            <w:tcW w:w="3897" w:type="dxa"/>
            <w:gridSpan w:val="2"/>
          </w:tcPr>
          <w:p w14:paraId="4BC8E887" w14:textId="77777777" w:rsidR="002069BB" w:rsidRPr="0078362B" w:rsidRDefault="002069BB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4" w:type="dxa"/>
            <w:gridSpan w:val="7"/>
          </w:tcPr>
          <w:p w14:paraId="758D7010" w14:textId="77777777" w:rsidR="002069BB" w:rsidRPr="0078362B" w:rsidRDefault="002069BB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069BB" w:rsidRPr="0078362B" w14:paraId="54818736" w14:textId="77777777" w:rsidTr="00494EE0">
        <w:tc>
          <w:tcPr>
            <w:tcW w:w="3888" w:type="dxa"/>
          </w:tcPr>
          <w:p w14:paraId="7C6D387A" w14:textId="77777777" w:rsidR="002069BB" w:rsidRPr="0078362B" w:rsidRDefault="002069BB" w:rsidP="00437FE4">
            <w:pPr>
              <w:pStyle w:val="Heading9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1" w:type="dxa"/>
            <w:gridSpan w:val="2"/>
          </w:tcPr>
          <w:p w14:paraId="051C8FAB" w14:textId="77777777" w:rsidR="002069BB" w:rsidRPr="0078362B" w:rsidRDefault="002069BB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7" w:type="dxa"/>
          </w:tcPr>
          <w:p w14:paraId="33C0439A" w14:textId="77777777" w:rsidR="002069BB" w:rsidRPr="0078362B" w:rsidRDefault="002069BB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71EE326D" w14:textId="77777777" w:rsidR="002069BB" w:rsidRPr="0078362B" w:rsidRDefault="002069BB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8" w:type="dxa"/>
            <w:vAlign w:val="center"/>
          </w:tcPr>
          <w:p w14:paraId="5A116460" w14:textId="77777777" w:rsidR="002069BB" w:rsidRPr="0078362B" w:rsidRDefault="002069BB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68449C8D" w14:textId="77777777" w:rsidR="002069BB" w:rsidRPr="0078362B" w:rsidRDefault="002069BB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159" w:type="dxa"/>
          </w:tcPr>
          <w:p w14:paraId="2B36B9B8" w14:textId="77777777" w:rsidR="002069BB" w:rsidRPr="0078362B" w:rsidRDefault="002069BB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6D7FA248" w14:textId="77777777" w:rsidR="002069BB" w:rsidRPr="0078362B" w:rsidRDefault="002069BB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494EE0" w:rsidRPr="0078362B" w14:paraId="6FB259E5" w14:textId="77777777" w:rsidTr="00494EE0">
        <w:tc>
          <w:tcPr>
            <w:tcW w:w="3888" w:type="dxa"/>
          </w:tcPr>
          <w:p w14:paraId="082D018E" w14:textId="77777777" w:rsidR="00494EE0" w:rsidRPr="0078362B" w:rsidRDefault="00494EE0" w:rsidP="00437FE4">
            <w:pPr>
              <w:pStyle w:val="Heading9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1" w:type="dxa"/>
            <w:gridSpan w:val="2"/>
          </w:tcPr>
          <w:p w14:paraId="41A15D62" w14:textId="77777777" w:rsidR="00494EE0" w:rsidRPr="0078362B" w:rsidRDefault="00494EE0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7" w:type="dxa"/>
          </w:tcPr>
          <w:p w14:paraId="6688464D" w14:textId="77777777" w:rsidR="00494EE0" w:rsidRPr="0078362B" w:rsidRDefault="00494EE0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14FDDFAD" w14:textId="77777777" w:rsidR="00494EE0" w:rsidRPr="0078362B" w:rsidRDefault="00494EE0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" w:type="dxa"/>
            <w:vAlign w:val="center"/>
          </w:tcPr>
          <w:p w14:paraId="6A7AB24F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00175EF7" w14:textId="77777777" w:rsidR="00494EE0" w:rsidRPr="0078362B" w:rsidRDefault="00494EE0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9" w:type="dxa"/>
          </w:tcPr>
          <w:p w14:paraId="1BA2CA2D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4F32ECC6" w14:textId="77777777" w:rsidR="00494EE0" w:rsidRPr="0078362B" w:rsidRDefault="00494EE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494EE0" w:rsidRPr="0078362B" w14:paraId="1C2A04D8" w14:textId="77777777" w:rsidTr="00494EE0">
        <w:tc>
          <w:tcPr>
            <w:tcW w:w="3888" w:type="dxa"/>
          </w:tcPr>
          <w:p w14:paraId="282F8A99" w14:textId="77777777" w:rsidR="00494EE0" w:rsidRPr="0078362B" w:rsidRDefault="00494EE0" w:rsidP="00437FE4">
            <w:pPr>
              <w:pStyle w:val="Heading9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1" w:type="dxa"/>
            <w:gridSpan w:val="2"/>
          </w:tcPr>
          <w:p w14:paraId="42E4D258" w14:textId="6D09830A" w:rsidR="00494EE0" w:rsidRPr="0078362B" w:rsidRDefault="00FA46D0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94EE0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7" w:type="dxa"/>
          </w:tcPr>
          <w:p w14:paraId="5F664DBD" w14:textId="77777777" w:rsidR="00494EE0" w:rsidRPr="0078362B" w:rsidRDefault="00494EE0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72C12858" w14:textId="77777777" w:rsidR="00494EE0" w:rsidRPr="0078362B" w:rsidRDefault="00494EE0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" w:type="dxa"/>
            <w:vAlign w:val="center"/>
          </w:tcPr>
          <w:p w14:paraId="7735AC41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611E3638" w14:textId="77777777" w:rsidR="00494EE0" w:rsidRPr="0078362B" w:rsidRDefault="00494EE0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5F12DEE1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71FD4416" w14:textId="709A708B" w:rsidR="00494EE0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94EE0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494EE0" w:rsidRPr="0078362B" w14:paraId="008A874F" w14:textId="77777777" w:rsidTr="00494EE0">
        <w:tc>
          <w:tcPr>
            <w:tcW w:w="3888" w:type="dxa"/>
          </w:tcPr>
          <w:p w14:paraId="130887E5" w14:textId="77777777" w:rsidR="00494EE0" w:rsidRPr="0078362B" w:rsidRDefault="00494EE0" w:rsidP="00437FE4">
            <w:pPr>
              <w:pStyle w:val="Heading9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1" w:type="dxa"/>
            <w:gridSpan w:val="2"/>
          </w:tcPr>
          <w:p w14:paraId="49522339" w14:textId="36479A68" w:rsidR="00494EE0" w:rsidRPr="0078362B" w:rsidRDefault="00FA46D0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7" w:type="dxa"/>
          </w:tcPr>
          <w:p w14:paraId="6F1E2309" w14:textId="77777777" w:rsidR="00494EE0" w:rsidRPr="0078362B" w:rsidRDefault="00494EE0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72330E99" w14:textId="77777777" w:rsidR="00494EE0" w:rsidRPr="0078362B" w:rsidRDefault="00494EE0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" w:type="dxa"/>
            <w:vAlign w:val="center"/>
          </w:tcPr>
          <w:p w14:paraId="2BC3E703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1582396E" w14:textId="77777777" w:rsidR="00494EE0" w:rsidRPr="0078362B" w:rsidRDefault="00494EE0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3FE1F48C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5A6F728E" w14:textId="0B86FD56" w:rsidR="00494EE0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494EE0" w:rsidRPr="0078362B" w14:paraId="570C50AA" w14:textId="77777777" w:rsidTr="00494EE0">
        <w:tc>
          <w:tcPr>
            <w:tcW w:w="3888" w:type="dxa"/>
          </w:tcPr>
          <w:p w14:paraId="5D758D62" w14:textId="77777777" w:rsidR="00494EE0" w:rsidRPr="0078362B" w:rsidRDefault="00494EE0" w:rsidP="00437FE4">
            <w:pPr>
              <w:tabs>
                <w:tab w:val="left" w:pos="3046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01" w:type="dxa"/>
            <w:gridSpan w:val="2"/>
          </w:tcPr>
          <w:p w14:paraId="01BDBE7A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6740ED0A" w14:textId="77777777" w:rsidR="00494EE0" w:rsidRPr="0078362B" w:rsidRDefault="00494EE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40D2849B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" w:type="dxa"/>
          </w:tcPr>
          <w:p w14:paraId="67361555" w14:textId="77777777" w:rsidR="00494EE0" w:rsidRPr="0078362B" w:rsidRDefault="00494EE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</w:tcPr>
          <w:p w14:paraId="20DD54B8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6607CD77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54623807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85381" w:rsidRPr="0078362B" w14:paraId="6B57DE86" w14:textId="77777777" w:rsidTr="00932A7E">
        <w:tc>
          <w:tcPr>
            <w:tcW w:w="3888" w:type="dxa"/>
          </w:tcPr>
          <w:p w14:paraId="0E7F67B9" w14:textId="77777777" w:rsidR="00185381" w:rsidRPr="0078362B" w:rsidRDefault="00185381" w:rsidP="00437FE4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48BACF24" w14:textId="56C521D0" w:rsidR="00185381" w:rsidRPr="0078362B" w:rsidRDefault="00FA46D0" w:rsidP="00437FE4">
            <w:pPr>
              <w:tabs>
                <w:tab w:val="decimal" w:pos="1026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85381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  <w:r w:rsidR="00185381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</w:p>
        </w:tc>
        <w:tc>
          <w:tcPr>
            <w:tcW w:w="137" w:type="dxa"/>
          </w:tcPr>
          <w:p w14:paraId="41A974FD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1CF9F0BE" w14:textId="5B33A350" w:rsidR="00185381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A4700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481</w:t>
            </w:r>
            <w:r w:rsidR="002A4700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  <w:tc>
          <w:tcPr>
            <w:tcW w:w="148" w:type="dxa"/>
          </w:tcPr>
          <w:p w14:paraId="3B9572E7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F65E580" w14:textId="77777777" w:rsidR="00185381" w:rsidRPr="0078362B" w:rsidRDefault="00185381" w:rsidP="00437FE4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33225AAF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47FDB6BA" w14:textId="4B07A615" w:rsidR="00185381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2A4700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542</w:t>
            </w:r>
            <w:r w:rsidR="002A4700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475</w:t>
            </w:r>
          </w:p>
        </w:tc>
      </w:tr>
      <w:tr w:rsidR="00185381" w:rsidRPr="0078362B" w14:paraId="11650984" w14:textId="77777777" w:rsidTr="00932A7E">
        <w:tc>
          <w:tcPr>
            <w:tcW w:w="3888" w:type="dxa"/>
          </w:tcPr>
          <w:p w14:paraId="2500BC88" w14:textId="77777777" w:rsidR="00185381" w:rsidRPr="0078362B" w:rsidRDefault="00185381" w:rsidP="00437FE4">
            <w:pPr>
              <w:spacing w:line="300" w:lineRule="exact"/>
              <w:ind w:left="360" w:right="-3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D7F01" w14:textId="39071E61" w:rsidR="00185381" w:rsidRPr="0078362B" w:rsidRDefault="00FA46D0" w:rsidP="00437FE4">
            <w:pPr>
              <w:tabs>
                <w:tab w:val="decimal" w:pos="1026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85381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  <w:r w:rsidR="00185381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</w:p>
        </w:tc>
        <w:tc>
          <w:tcPr>
            <w:tcW w:w="137" w:type="dxa"/>
          </w:tcPr>
          <w:p w14:paraId="400E1BC9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CC05D" w14:textId="7E2282D3" w:rsidR="00185381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2A4700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481</w:t>
            </w:r>
            <w:r w:rsidR="002A4700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  <w:tc>
          <w:tcPr>
            <w:tcW w:w="148" w:type="dxa"/>
          </w:tcPr>
          <w:p w14:paraId="337CA187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4F4D87B1" w14:textId="77777777" w:rsidR="00185381" w:rsidRPr="0078362B" w:rsidRDefault="00185381" w:rsidP="00437FE4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6C5B6E5C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5B031" w14:textId="6B357B2E" w:rsidR="00185381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2A4700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542</w:t>
            </w:r>
            <w:r w:rsidR="002A4700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475</w:t>
            </w:r>
          </w:p>
        </w:tc>
      </w:tr>
      <w:tr w:rsidR="00185381" w:rsidRPr="0078362B" w14:paraId="57645F90" w14:textId="77777777" w:rsidTr="00932A7E">
        <w:tc>
          <w:tcPr>
            <w:tcW w:w="3888" w:type="dxa"/>
          </w:tcPr>
          <w:p w14:paraId="6C2ACBE4" w14:textId="77777777" w:rsidR="00185381" w:rsidRPr="0078362B" w:rsidRDefault="00185381" w:rsidP="00437FE4">
            <w:pPr>
              <w:spacing w:line="300" w:lineRule="exact"/>
              <w:ind w:right="-3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</w:tcPr>
          <w:p w14:paraId="40DCD9D9" w14:textId="77777777" w:rsidR="00185381" w:rsidRPr="0078362B" w:rsidRDefault="00185381" w:rsidP="00437FE4">
            <w:pPr>
              <w:tabs>
                <w:tab w:val="decimal" w:pos="1060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</w:tcPr>
          <w:p w14:paraId="739E2296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14:paraId="14A1BCA5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" w:type="dxa"/>
          </w:tcPr>
          <w:p w14:paraId="1BCECC00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774EF78" w14:textId="77777777" w:rsidR="00185381" w:rsidRPr="0078362B" w:rsidRDefault="00185381" w:rsidP="00437FE4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9" w:type="dxa"/>
          </w:tcPr>
          <w:p w14:paraId="0C13B5C6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14:paraId="6B3124F9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185381" w:rsidRPr="0078362B" w14:paraId="7AE568A9" w14:textId="77777777" w:rsidTr="00932A7E">
        <w:tc>
          <w:tcPr>
            <w:tcW w:w="3888" w:type="dxa"/>
          </w:tcPr>
          <w:p w14:paraId="40B301F0" w14:textId="77777777" w:rsidR="00185381" w:rsidRPr="0078362B" w:rsidRDefault="00185381" w:rsidP="00437FE4">
            <w:pPr>
              <w:spacing w:line="300" w:lineRule="exact"/>
              <w:ind w:right="-32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101" w:type="dxa"/>
            <w:gridSpan w:val="2"/>
          </w:tcPr>
          <w:p w14:paraId="2E5E19DF" w14:textId="77777777" w:rsidR="00185381" w:rsidRPr="0078362B" w:rsidRDefault="00185381" w:rsidP="00437FE4">
            <w:pPr>
              <w:tabs>
                <w:tab w:val="decimal" w:pos="1060"/>
              </w:tabs>
              <w:spacing w:line="300" w:lineRule="exact"/>
              <w:ind w:left="-66" w:right="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</w:tcPr>
          <w:p w14:paraId="6B135700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vAlign w:val="center"/>
          </w:tcPr>
          <w:p w14:paraId="5FFD96C8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8" w:type="dxa"/>
          </w:tcPr>
          <w:p w14:paraId="1E8E5332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551A6527" w14:textId="77777777" w:rsidR="00185381" w:rsidRPr="0078362B" w:rsidRDefault="00185381" w:rsidP="00437FE4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14:paraId="70A767A6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vAlign w:val="center"/>
          </w:tcPr>
          <w:p w14:paraId="61404D61" w14:textId="77777777" w:rsidR="00185381" w:rsidRPr="0078362B" w:rsidRDefault="00185381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A4700" w:rsidRPr="0078362B" w14:paraId="7BA28B86" w14:textId="77777777" w:rsidTr="00932A7E">
        <w:tc>
          <w:tcPr>
            <w:tcW w:w="3888" w:type="dxa"/>
          </w:tcPr>
          <w:p w14:paraId="4DED2736" w14:textId="77777777" w:rsidR="002A4700" w:rsidRPr="0078362B" w:rsidRDefault="002A4700" w:rsidP="00437FE4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1E061A5C" w14:textId="18BB7466" w:rsidR="002A4700" w:rsidRPr="0078362B" w:rsidRDefault="002A4700" w:rsidP="00437FE4">
            <w:pPr>
              <w:tabs>
                <w:tab w:val="decimal" w:pos="1044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7" w:type="dxa"/>
          </w:tcPr>
          <w:p w14:paraId="6B2E09CB" w14:textId="77777777" w:rsidR="002A4700" w:rsidRPr="0078362B" w:rsidRDefault="002A470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603AB0CC" w14:textId="7794326E" w:rsidR="002A4700" w:rsidRPr="0078362B" w:rsidRDefault="002A4700" w:rsidP="00437FE4">
            <w:pPr>
              <w:tabs>
                <w:tab w:val="decimal" w:pos="1044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8" w:type="dxa"/>
          </w:tcPr>
          <w:p w14:paraId="469D6C48" w14:textId="77777777" w:rsidR="002A4700" w:rsidRPr="0078362B" w:rsidRDefault="002A470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04FEEC2" w14:textId="77777777" w:rsidR="002A4700" w:rsidRPr="0078362B" w:rsidRDefault="002A4700" w:rsidP="00437FE4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358751D5" w14:textId="77777777" w:rsidR="002A4700" w:rsidRPr="0078362B" w:rsidRDefault="002A470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235B2B8D" w14:textId="6C4EAF6B" w:rsidR="002A4700" w:rsidRPr="0078362B" w:rsidRDefault="002A4700" w:rsidP="00437FE4">
            <w:pPr>
              <w:tabs>
                <w:tab w:val="decimal" w:pos="1044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A4700" w:rsidRPr="0078362B" w14:paraId="261C1A43" w14:textId="77777777" w:rsidTr="00932A7E">
        <w:tc>
          <w:tcPr>
            <w:tcW w:w="3888" w:type="dxa"/>
          </w:tcPr>
          <w:p w14:paraId="25CF8293" w14:textId="77777777" w:rsidR="002A4700" w:rsidRPr="0078362B" w:rsidRDefault="002A4700" w:rsidP="00437FE4">
            <w:pPr>
              <w:spacing w:line="300" w:lineRule="exact"/>
              <w:ind w:left="360" w:right="-3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D114A6" w14:textId="7343155F" w:rsidR="002A4700" w:rsidRPr="0078362B" w:rsidRDefault="002A4700" w:rsidP="00437FE4">
            <w:pPr>
              <w:tabs>
                <w:tab w:val="decimal" w:pos="1060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7" w:type="dxa"/>
          </w:tcPr>
          <w:p w14:paraId="0411F694" w14:textId="77777777" w:rsidR="002A4700" w:rsidRPr="0078362B" w:rsidRDefault="002A470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D502D" w14:textId="2F0AB3D9" w:rsidR="002A4700" w:rsidRPr="0078362B" w:rsidRDefault="002A4700" w:rsidP="00437FE4">
            <w:pPr>
              <w:tabs>
                <w:tab w:val="decimal" w:pos="1044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320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8" w:type="dxa"/>
          </w:tcPr>
          <w:p w14:paraId="2569A1F8" w14:textId="77777777" w:rsidR="002A4700" w:rsidRPr="0078362B" w:rsidRDefault="002A470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607775D7" w14:textId="77777777" w:rsidR="002A4700" w:rsidRPr="0078362B" w:rsidRDefault="002A4700" w:rsidP="00437FE4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61F0B5A2" w14:textId="77777777" w:rsidR="002A4700" w:rsidRPr="0078362B" w:rsidRDefault="002A470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503B5" w14:textId="17D5D829" w:rsidR="002A4700" w:rsidRPr="0078362B" w:rsidRDefault="002A4700" w:rsidP="00437FE4">
            <w:pPr>
              <w:tabs>
                <w:tab w:val="decimal" w:pos="1044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A4700" w:rsidRPr="0078362B" w14:paraId="0948C82C" w14:textId="77777777" w:rsidTr="00932A7E">
        <w:tc>
          <w:tcPr>
            <w:tcW w:w="3888" w:type="dxa"/>
          </w:tcPr>
          <w:p w14:paraId="1F283836" w14:textId="77777777" w:rsidR="002A4700" w:rsidRPr="0078362B" w:rsidRDefault="002A470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6501281C" w14:textId="12060F0D" w:rsidR="002A4700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A470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  <w:r w:rsidR="002A470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787</w:t>
            </w:r>
          </w:p>
        </w:tc>
        <w:tc>
          <w:tcPr>
            <w:tcW w:w="137" w:type="dxa"/>
          </w:tcPr>
          <w:p w14:paraId="786CB8B9" w14:textId="77777777" w:rsidR="002A4700" w:rsidRPr="0078362B" w:rsidRDefault="002A470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7DF78963" w14:textId="5CA0B8A5" w:rsidR="002A4700" w:rsidRPr="0078362B" w:rsidRDefault="00FA46D0" w:rsidP="00437FE4">
            <w:pPr>
              <w:tabs>
                <w:tab w:val="decimal" w:pos="1012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2A470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  <w:r w:rsidR="002A470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461</w:t>
            </w:r>
          </w:p>
        </w:tc>
        <w:tc>
          <w:tcPr>
            <w:tcW w:w="148" w:type="dxa"/>
          </w:tcPr>
          <w:p w14:paraId="1C5EA8A8" w14:textId="77777777" w:rsidR="002A4700" w:rsidRPr="0078362B" w:rsidRDefault="002A470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678FB16" w14:textId="77777777" w:rsidR="002A4700" w:rsidRPr="0078362B" w:rsidRDefault="002A4700" w:rsidP="00437FE4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1A4574D4" w14:textId="77777777" w:rsidR="002A4700" w:rsidRPr="0078362B" w:rsidRDefault="002A470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759FA9FA" w14:textId="2469581B" w:rsidR="002A4700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2A470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  <w:r w:rsidR="002A470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</w:p>
        </w:tc>
      </w:tr>
      <w:tr w:rsidR="002A4700" w:rsidRPr="0078362B" w14:paraId="5A4A7537" w14:textId="77777777" w:rsidTr="00932A7E">
        <w:tc>
          <w:tcPr>
            <w:tcW w:w="3888" w:type="dxa"/>
          </w:tcPr>
          <w:p w14:paraId="4833E646" w14:textId="77777777" w:rsidR="002A4700" w:rsidRPr="0078362B" w:rsidRDefault="002A470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รวมสินทรัพย์ไม่มีตัวตนอื่น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15DE4E" w14:textId="7EF7406F" w:rsidR="002A4700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A470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  <w:r w:rsidR="002A470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</w:p>
        </w:tc>
        <w:tc>
          <w:tcPr>
            <w:tcW w:w="137" w:type="dxa"/>
          </w:tcPr>
          <w:p w14:paraId="03FE05C5" w14:textId="77777777" w:rsidR="002A4700" w:rsidRPr="0078362B" w:rsidRDefault="002A470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43300938" w14:textId="77777777" w:rsidR="002A4700" w:rsidRPr="0078362B" w:rsidRDefault="002A4700" w:rsidP="00437FE4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8" w:type="dxa"/>
          </w:tcPr>
          <w:p w14:paraId="24DE7B18" w14:textId="77777777" w:rsidR="002A4700" w:rsidRPr="0078362B" w:rsidRDefault="002A470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62501B8" w14:textId="77777777" w:rsidR="002A4700" w:rsidRPr="0078362B" w:rsidRDefault="002A4700" w:rsidP="00437FE4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14:paraId="54BF9395" w14:textId="77777777" w:rsidR="002A4700" w:rsidRPr="0078362B" w:rsidRDefault="002A4700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8DAD9E" w14:textId="56F02B18" w:rsidR="002A4700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2A470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  <w:r w:rsidR="002A470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</w:p>
        </w:tc>
      </w:tr>
    </w:tbl>
    <w:p w14:paraId="757FB19E" w14:textId="2E8EAC4F" w:rsidR="002069BB" w:rsidRPr="0078362B" w:rsidRDefault="002069BB" w:rsidP="00437FE4">
      <w:pPr>
        <w:spacing w:before="240"/>
        <w:ind w:left="54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2561</w:t>
      </w:r>
    </w:p>
    <w:p w14:paraId="3ECDF728" w14:textId="77777777" w:rsidR="002069BB" w:rsidRPr="0078362B" w:rsidRDefault="002069BB" w:rsidP="00437FE4">
      <w:pPr>
        <w:ind w:left="54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</w:rPr>
        <w:t xml:space="preserve">(หน่วย 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5"/>
        <w:gridCol w:w="1096"/>
        <w:gridCol w:w="136"/>
        <w:gridCol w:w="1093"/>
        <w:gridCol w:w="176"/>
        <w:gridCol w:w="1093"/>
        <w:gridCol w:w="159"/>
        <w:gridCol w:w="1093"/>
      </w:tblGrid>
      <w:tr w:rsidR="002069BB" w:rsidRPr="0078362B" w14:paraId="1779712D" w14:textId="77777777" w:rsidTr="00317006">
        <w:tc>
          <w:tcPr>
            <w:tcW w:w="3875" w:type="dxa"/>
          </w:tcPr>
          <w:p w14:paraId="7E8F7DA3" w14:textId="77777777" w:rsidR="002069BB" w:rsidRPr="0078362B" w:rsidRDefault="002069BB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846" w:type="dxa"/>
            <w:gridSpan w:val="7"/>
          </w:tcPr>
          <w:p w14:paraId="61D3DAB0" w14:textId="77777777" w:rsidR="002069BB" w:rsidRPr="0078362B" w:rsidRDefault="002069BB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069BB" w:rsidRPr="0078362B" w14:paraId="18049F13" w14:textId="77777777" w:rsidTr="00494EE0">
        <w:tc>
          <w:tcPr>
            <w:tcW w:w="3877" w:type="dxa"/>
          </w:tcPr>
          <w:p w14:paraId="28F779A8" w14:textId="77777777" w:rsidR="002069BB" w:rsidRPr="0078362B" w:rsidRDefault="002069BB" w:rsidP="00437FE4">
            <w:pPr>
              <w:pStyle w:val="Heading9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</w:tcPr>
          <w:p w14:paraId="3902DF40" w14:textId="77777777" w:rsidR="002069BB" w:rsidRPr="0078362B" w:rsidRDefault="002069BB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6" w:type="dxa"/>
          </w:tcPr>
          <w:p w14:paraId="3E3B5D16" w14:textId="77777777" w:rsidR="002069BB" w:rsidRPr="0078362B" w:rsidRDefault="002069BB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066EEFBC" w14:textId="77777777" w:rsidR="002069BB" w:rsidRPr="0078362B" w:rsidRDefault="002069BB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6" w:type="dxa"/>
            <w:vAlign w:val="center"/>
          </w:tcPr>
          <w:p w14:paraId="68EFB17F" w14:textId="77777777" w:rsidR="002069BB" w:rsidRPr="0078362B" w:rsidRDefault="002069BB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4E7949CD" w14:textId="77777777" w:rsidR="002069BB" w:rsidRPr="0078362B" w:rsidRDefault="002069BB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159" w:type="dxa"/>
          </w:tcPr>
          <w:p w14:paraId="1E111032" w14:textId="77777777" w:rsidR="002069BB" w:rsidRPr="0078362B" w:rsidRDefault="002069BB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0FA71606" w14:textId="77777777" w:rsidR="002069BB" w:rsidRPr="0078362B" w:rsidRDefault="002069BB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494EE0" w:rsidRPr="0078362B" w14:paraId="2AA04BC6" w14:textId="77777777" w:rsidTr="00494EE0">
        <w:tc>
          <w:tcPr>
            <w:tcW w:w="3877" w:type="dxa"/>
          </w:tcPr>
          <w:p w14:paraId="04576CE7" w14:textId="77777777" w:rsidR="00494EE0" w:rsidRPr="0078362B" w:rsidRDefault="00494EE0" w:rsidP="00437FE4">
            <w:pPr>
              <w:pStyle w:val="Heading9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</w:tcPr>
          <w:p w14:paraId="28F99AF5" w14:textId="77777777" w:rsidR="00494EE0" w:rsidRPr="0078362B" w:rsidRDefault="00494EE0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6" w:type="dxa"/>
          </w:tcPr>
          <w:p w14:paraId="0ABA75F5" w14:textId="77777777" w:rsidR="00494EE0" w:rsidRPr="0078362B" w:rsidRDefault="00494EE0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2E4C0063" w14:textId="77777777" w:rsidR="00494EE0" w:rsidRPr="0078362B" w:rsidRDefault="00494EE0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  <w:vAlign w:val="center"/>
          </w:tcPr>
          <w:p w14:paraId="34B79B46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02CCA6F2" w14:textId="77777777" w:rsidR="00494EE0" w:rsidRPr="0078362B" w:rsidRDefault="00494EE0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9" w:type="dxa"/>
          </w:tcPr>
          <w:p w14:paraId="002D5594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6638C311" w14:textId="77777777" w:rsidR="00494EE0" w:rsidRPr="0078362B" w:rsidRDefault="00494EE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494EE0" w:rsidRPr="0078362B" w14:paraId="205C76AC" w14:textId="77777777" w:rsidTr="00494EE0">
        <w:tc>
          <w:tcPr>
            <w:tcW w:w="3874" w:type="dxa"/>
          </w:tcPr>
          <w:p w14:paraId="6287A406" w14:textId="77777777" w:rsidR="00494EE0" w:rsidRPr="0078362B" w:rsidRDefault="00494EE0" w:rsidP="00437FE4">
            <w:pPr>
              <w:pStyle w:val="Heading9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</w:tcPr>
          <w:p w14:paraId="08AC63C2" w14:textId="5BB5D3FE" w:rsidR="00494EE0" w:rsidRPr="0078362B" w:rsidRDefault="00FA46D0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94EE0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6" w:type="dxa"/>
          </w:tcPr>
          <w:p w14:paraId="587BBA54" w14:textId="77777777" w:rsidR="00494EE0" w:rsidRPr="0078362B" w:rsidRDefault="00494EE0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1DA812D7" w14:textId="77777777" w:rsidR="00494EE0" w:rsidRPr="0078362B" w:rsidRDefault="00494EE0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  <w:vAlign w:val="center"/>
          </w:tcPr>
          <w:p w14:paraId="53E79247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75E39544" w14:textId="77777777" w:rsidR="00494EE0" w:rsidRPr="0078362B" w:rsidRDefault="00494EE0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36E24BFD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2289ED2C" w14:textId="3A428FC3" w:rsidR="00494EE0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94EE0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494EE0" w:rsidRPr="0078362B" w14:paraId="501969B0" w14:textId="77777777" w:rsidTr="00494EE0">
        <w:tc>
          <w:tcPr>
            <w:tcW w:w="3874" w:type="dxa"/>
          </w:tcPr>
          <w:p w14:paraId="1641551E" w14:textId="77777777" w:rsidR="00494EE0" w:rsidRPr="0078362B" w:rsidRDefault="00494EE0" w:rsidP="00437FE4">
            <w:pPr>
              <w:pStyle w:val="Heading9"/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</w:tcPr>
          <w:p w14:paraId="636B0EF4" w14:textId="5479B8F5" w:rsidR="00494EE0" w:rsidRPr="0078362B" w:rsidRDefault="00FA46D0" w:rsidP="00437FE4">
            <w:pPr>
              <w:spacing w:line="30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6" w:type="dxa"/>
          </w:tcPr>
          <w:p w14:paraId="1D29832E" w14:textId="77777777" w:rsidR="00494EE0" w:rsidRPr="0078362B" w:rsidRDefault="00494EE0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5C9A3BB3" w14:textId="77777777" w:rsidR="00494EE0" w:rsidRPr="0078362B" w:rsidRDefault="00494EE0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  <w:vAlign w:val="center"/>
          </w:tcPr>
          <w:p w14:paraId="23F12084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74791D4D" w14:textId="77777777" w:rsidR="00494EE0" w:rsidRPr="0078362B" w:rsidRDefault="00494EE0" w:rsidP="00437FE4">
            <w:pPr>
              <w:spacing w:line="30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6565F966" w14:textId="77777777" w:rsidR="00494EE0" w:rsidRPr="0078362B" w:rsidRDefault="00494EE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141DA396" w14:textId="538FCEC1" w:rsidR="00494EE0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BF30A1" w:rsidRPr="0078362B" w14:paraId="7A3A13AA" w14:textId="77777777" w:rsidTr="00494EE0">
        <w:tc>
          <w:tcPr>
            <w:tcW w:w="3874" w:type="dxa"/>
          </w:tcPr>
          <w:p w14:paraId="79F8679D" w14:textId="77777777" w:rsidR="00BF30A1" w:rsidRPr="0078362B" w:rsidRDefault="00BF30A1" w:rsidP="00437FE4">
            <w:pPr>
              <w:tabs>
                <w:tab w:val="left" w:pos="3046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97" w:type="dxa"/>
          </w:tcPr>
          <w:p w14:paraId="49ABFAB4" w14:textId="77777777" w:rsidR="00BF30A1" w:rsidRPr="0078362B" w:rsidRDefault="00BF30A1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65BDB137" w14:textId="77777777" w:rsidR="00BF30A1" w:rsidRPr="0078362B" w:rsidRDefault="00BF30A1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14:paraId="3944856A" w14:textId="77777777" w:rsidR="00BF30A1" w:rsidRPr="0078362B" w:rsidRDefault="00BF30A1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6" w:type="dxa"/>
          </w:tcPr>
          <w:p w14:paraId="14BF05B5" w14:textId="77777777" w:rsidR="00BF30A1" w:rsidRPr="0078362B" w:rsidRDefault="00BF30A1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14:paraId="7F4AAE31" w14:textId="77777777" w:rsidR="00BF30A1" w:rsidRPr="0078362B" w:rsidRDefault="00BF30A1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6F098BE7" w14:textId="77777777" w:rsidR="00BF30A1" w:rsidRPr="0078362B" w:rsidRDefault="00BF30A1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5C4911BB" w14:textId="77777777" w:rsidR="00BF30A1" w:rsidRPr="0078362B" w:rsidRDefault="00BF30A1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17006" w:rsidRPr="0078362B" w14:paraId="0430B6C2" w14:textId="77777777" w:rsidTr="00494EE0">
        <w:tc>
          <w:tcPr>
            <w:tcW w:w="3874" w:type="dxa"/>
          </w:tcPr>
          <w:p w14:paraId="21114DB5" w14:textId="77777777" w:rsidR="00317006" w:rsidRPr="0078362B" w:rsidRDefault="00317006" w:rsidP="00437FE4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FDED06D" w14:textId="33C20900" w:rsidR="00317006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</w:p>
        </w:tc>
        <w:tc>
          <w:tcPr>
            <w:tcW w:w="136" w:type="dxa"/>
          </w:tcPr>
          <w:p w14:paraId="11EEBDDE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0EF6A014" w14:textId="38A846EE" w:rsidR="00317006" w:rsidRPr="0078362B" w:rsidRDefault="00FA46D0" w:rsidP="00437FE4">
            <w:pPr>
              <w:tabs>
                <w:tab w:val="decimal" w:pos="1012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</w:p>
        </w:tc>
        <w:tc>
          <w:tcPr>
            <w:tcW w:w="176" w:type="dxa"/>
          </w:tcPr>
          <w:p w14:paraId="2667DC1C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7973E487" w14:textId="77777777" w:rsidR="00317006" w:rsidRPr="0078362B" w:rsidRDefault="00317006" w:rsidP="00437FE4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6E12FE62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69B5F2CE" w14:textId="1DBEEC72" w:rsidR="00317006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</w:p>
        </w:tc>
      </w:tr>
      <w:tr w:rsidR="00317006" w:rsidRPr="0078362B" w14:paraId="2F562AF7" w14:textId="77777777" w:rsidTr="00317006">
        <w:tc>
          <w:tcPr>
            <w:tcW w:w="3875" w:type="dxa"/>
          </w:tcPr>
          <w:p w14:paraId="5BDFF5DC" w14:textId="77777777" w:rsidR="00317006" w:rsidRPr="0078362B" w:rsidRDefault="00317006" w:rsidP="00437FE4">
            <w:pPr>
              <w:spacing w:line="300" w:lineRule="exact"/>
              <w:ind w:left="360" w:right="-3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9E7DA67" w14:textId="67675DFB" w:rsidR="00317006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</w:p>
        </w:tc>
        <w:tc>
          <w:tcPr>
            <w:tcW w:w="136" w:type="dxa"/>
          </w:tcPr>
          <w:p w14:paraId="0EB28753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71FE2FD3" w14:textId="45102246" w:rsidR="00317006" w:rsidRPr="0078362B" w:rsidRDefault="00FA46D0" w:rsidP="00437FE4">
            <w:pPr>
              <w:tabs>
                <w:tab w:val="decimal" w:pos="1012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</w:p>
        </w:tc>
        <w:tc>
          <w:tcPr>
            <w:tcW w:w="176" w:type="dxa"/>
          </w:tcPr>
          <w:p w14:paraId="3F7DA617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5259A4AF" w14:textId="77777777" w:rsidR="00317006" w:rsidRPr="0078362B" w:rsidRDefault="00317006" w:rsidP="00437FE4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540FAFBB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78D570D2" w14:textId="6B3D6A5B" w:rsidR="00317006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</w:p>
        </w:tc>
      </w:tr>
      <w:tr w:rsidR="00317006" w:rsidRPr="0078362B" w14:paraId="04E088E0" w14:textId="77777777" w:rsidTr="00317006">
        <w:tc>
          <w:tcPr>
            <w:tcW w:w="3875" w:type="dxa"/>
          </w:tcPr>
          <w:p w14:paraId="17BB172E" w14:textId="77777777" w:rsidR="00317006" w:rsidRPr="0078362B" w:rsidRDefault="00317006" w:rsidP="00437FE4">
            <w:pPr>
              <w:spacing w:line="300" w:lineRule="exact"/>
              <w:ind w:right="-3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F750431" w14:textId="77777777" w:rsidR="00317006" w:rsidRPr="0078362B" w:rsidRDefault="00317006" w:rsidP="00437FE4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472ECCC1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971D2D1" w14:textId="77777777" w:rsidR="00317006" w:rsidRPr="0078362B" w:rsidRDefault="00317006" w:rsidP="00437FE4">
            <w:pPr>
              <w:snapToGrid w:val="0"/>
              <w:spacing w:line="300" w:lineRule="exact"/>
              <w:ind w:left="-66" w:right="133" w:firstLine="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4EB17970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098C8B8B" w14:textId="77777777" w:rsidR="00317006" w:rsidRPr="0078362B" w:rsidRDefault="00317006" w:rsidP="00437FE4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9" w:type="dxa"/>
          </w:tcPr>
          <w:p w14:paraId="6FD1FC68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5CD025D" w14:textId="77777777" w:rsidR="00317006" w:rsidRPr="0078362B" w:rsidRDefault="00317006" w:rsidP="00437FE4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7006" w:rsidRPr="0078362B" w14:paraId="2BDF8328" w14:textId="77777777" w:rsidTr="00317006">
        <w:tc>
          <w:tcPr>
            <w:tcW w:w="3875" w:type="dxa"/>
          </w:tcPr>
          <w:p w14:paraId="34EF99BF" w14:textId="77777777" w:rsidR="00317006" w:rsidRPr="0078362B" w:rsidRDefault="00317006" w:rsidP="00437FE4">
            <w:pPr>
              <w:spacing w:line="300" w:lineRule="exact"/>
              <w:ind w:right="-32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96" w:type="dxa"/>
          </w:tcPr>
          <w:p w14:paraId="66E9F9D8" w14:textId="77777777" w:rsidR="00317006" w:rsidRPr="0078362B" w:rsidRDefault="00317006" w:rsidP="00437FE4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3922BBEB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04900828" w14:textId="77777777" w:rsidR="00317006" w:rsidRPr="0078362B" w:rsidRDefault="00317006" w:rsidP="00437FE4">
            <w:pPr>
              <w:snapToGrid w:val="0"/>
              <w:spacing w:line="300" w:lineRule="exact"/>
              <w:ind w:left="-66" w:right="133" w:firstLine="6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" w:type="dxa"/>
          </w:tcPr>
          <w:p w14:paraId="24959B95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1A7E6DAF" w14:textId="77777777" w:rsidR="00317006" w:rsidRPr="0078362B" w:rsidRDefault="00317006" w:rsidP="00437FE4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14:paraId="7F42A225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3A5361E6" w14:textId="77777777" w:rsidR="00317006" w:rsidRPr="0078362B" w:rsidRDefault="00317006" w:rsidP="00437FE4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7006" w:rsidRPr="0078362B" w14:paraId="43BD08F2" w14:textId="77777777" w:rsidTr="00317006">
        <w:tc>
          <w:tcPr>
            <w:tcW w:w="3875" w:type="dxa"/>
          </w:tcPr>
          <w:p w14:paraId="38B75DC3" w14:textId="77777777" w:rsidR="00317006" w:rsidRPr="0078362B" w:rsidRDefault="00317006" w:rsidP="00437FE4">
            <w:pPr>
              <w:spacing w:line="30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D94DF93" w14:textId="6283D6CD" w:rsidR="00317006" w:rsidRPr="0078362B" w:rsidRDefault="00317006" w:rsidP="00437FE4">
            <w:pPr>
              <w:tabs>
                <w:tab w:val="decimal" w:pos="1044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6" w:type="dxa"/>
          </w:tcPr>
          <w:p w14:paraId="0351ED29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790400F4" w14:textId="05C42BDF" w:rsidR="00317006" w:rsidRPr="0078362B" w:rsidRDefault="00317006" w:rsidP="00437FE4">
            <w:pPr>
              <w:tabs>
                <w:tab w:val="decimal" w:pos="1044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6" w:type="dxa"/>
          </w:tcPr>
          <w:p w14:paraId="29A5804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D3753CD" w14:textId="77777777" w:rsidR="00317006" w:rsidRPr="0078362B" w:rsidRDefault="00317006" w:rsidP="00437FE4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5E96ACCC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556FF955" w14:textId="49D7C1B5" w:rsidR="00317006" w:rsidRPr="0078362B" w:rsidRDefault="00317006" w:rsidP="00437FE4">
            <w:pPr>
              <w:tabs>
                <w:tab w:val="decimal" w:pos="1012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17006" w:rsidRPr="0078362B" w14:paraId="5CEC02D6" w14:textId="77777777" w:rsidTr="00317006">
        <w:tc>
          <w:tcPr>
            <w:tcW w:w="3875" w:type="dxa"/>
          </w:tcPr>
          <w:p w14:paraId="460D084D" w14:textId="77777777" w:rsidR="00317006" w:rsidRPr="0078362B" w:rsidRDefault="00317006" w:rsidP="00437FE4">
            <w:pPr>
              <w:spacing w:line="300" w:lineRule="exact"/>
              <w:ind w:left="360" w:right="-3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7D044A62" w14:textId="2D28F85F" w:rsidR="00317006" w:rsidRPr="0078362B" w:rsidRDefault="00317006" w:rsidP="00437FE4">
            <w:pPr>
              <w:tabs>
                <w:tab w:val="decimal" w:pos="1044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6" w:type="dxa"/>
          </w:tcPr>
          <w:p w14:paraId="28A69EB1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1B22C757" w14:textId="28224BAB" w:rsidR="00317006" w:rsidRPr="0078362B" w:rsidRDefault="00317006" w:rsidP="00437FE4">
            <w:pPr>
              <w:tabs>
                <w:tab w:val="decimal" w:pos="1044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6" w:type="dxa"/>
          </w:tcPr>
          <w:p w14:paraId="204622AF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DAD5164" w14:textId="77777777" w:rsidR="00317006" w:rsidRPr="0078362B" w:rsidRDefault="00317006" w:rsidP="00437FE4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3D183D8C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65FE03FE" w14:textId="33671C2A" w:rsidR="00317006" w:rsidRPr="0078362B" w:rsidRDefault="00317006" w:rsidP="00437FE4">
            <w:pPr>
              <w:tabs>
                <w:tab w:val="decimal" w:pos="1044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17006" w:rsidRPr="0078362B" w14:paraId="410EC6F9" w14:textId="77777777" w:rsidTr="00317006">
        <w:tc>
          <w:tcPr>
            <w:tcW w:w="3875" w:type="dxa"/>
          </w:tcPr>
          <w:p w14:paraId="6535A43B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5EA5921" w14:textId="54917D6A" w:rsidR="00317006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136" w:type="dxa"/>
          </w:tcPr>
          <w:p w14:paraId="1A6A1DD5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74073BDC" w14:textId="6605DF8A" w:rsidR="00317006" w:rsidRPr="0078362B" w:rsidRDefault="00FA46D0" w:rsidP="00437FE4">
            <w:pPr>
              <w:tabs>
                <w:tab w:val="decimal" w:pos="995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652</w:t>
            </w:r>
          </w:p>
        </w:tc>
        <w:tc>
          <w:tcPr>
            <w:tcW w:w="176" w:type="dxa"/>
          </w:tcPr>
          <w:p w14:paraId="54904BB3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3EB4F7B5" w14:textId="77777777" w:rsidR="00317006" w:rsidRPr="0078362B" w:rsidRDefault="00317006" w:rsidP="00437FE4">
            <w:pPr>
              <w:snapToGrid w:val="0"/>
              <w:spacing w:line="30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3F8FA0E3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041BFEE8" w14:textId="4EF02B39" w:rsidR="00317006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787</w:t>
            </w:r>
          </w:p>
        </w:tc>
      </w:tr>
      <w:tr w:rsidR="00317006" w:rsidRPr="0078362B" w14:paraId="186D6AE1" w14:textId="77777777" w:rsidTr="00317006">
        <w:tc>
          <w:tcPr>
            <w:tcW w:w="3875" w:type="dxa"/>
          </w:tcPr>
          <w:p w14:paraId="6EF41D3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รวมสินทรัพย์ไม่มีตัวตนอื่น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2612A4BF" w14:textId="55A47168" w:rsidR="00317006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706</w:t>
            </w:r>
          </w:p>
        </w:tc>
        <w:tc>
          <w:tcPr>
            <w:tcW w:w="136" w:type="dxa"/>
          </w:tcPr>
          <w:p w14:paraId="34470955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243DC278" w14:textId="77777777" w:rsidR="00317006" w:rsidRPr="0078362B" w:rsidRDefault="00317006" w:rsidP="00437FE4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14:paraId="705A3F19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51338330" w14:textId="77777777" w:rsidR="00317006" w:rsidRPr="0078362B" w:rsidRDefault="00317006" w:rsidP="00437FE4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14:paraId="403CB1D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73803490" w14:textId="42CE76F0" w:rsidR="00317006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</w:p>
        </w:tc>
      </w:tr>
      <w:tr w:rsidR="00317006" w:rsidRPr="0078362B" w14:paraId="78ED45AD" w14:textId="77777777" w:rsidTr="00317006">
        <w:tc>
          <w:tcPr>
            <w:tcW w:w="3875" w:type="dxa"/>
          </w:tcPr>
          <w:p w14:paraId="38AA093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6E313848" w14:textId="77777777" w:rsidR="00317006" w:rsidRPr="0078362B" w:rsidRDefault="00317006" w:rsidP="00437FE4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71491B2A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1CA40196" w14:textId="77777777" w:rsidR="00317006" w:rsidRPr="0078362B" w:rsidRDefault="00317006" w:rsidP="00437FE4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14:paraId="5ADD9D8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14:paraId="02F1FDB2" w14:textId="77777777" w:rsidR="00317006" w:rsidRPr="0078362B" w:rsidRDefault="00317006" w:rsidP="00437FE4">
            <w:pPr>
              <w:tabs>
                <w:tab w:val="decimal" w:pos="1027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14:paraId="189E567B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0D6864BC" w14:textId="77777777" w:rsidR="00317006" w:rsidRPr="0078362B" w:rsidRDefault="00317006" w:rsidP="00437FE4">
            <w:pPr>
              <w:tabs>
                <w:tab w:val="decimal" w:pos="979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7006" w:rsidRPr="0078362B" w14:paraId="6D683A2C" w14:textId="77777777" w:rsidTr="00317006">
        <w:tc>
          <w:tcPr>
            <w:tcW w:w="3875" w:type="dxa"/>
          </w:tcPr>
          <w:p w14:paraId="419705B1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96" w:type="dxa"/>
          </w:tcPr>
          <w:p w14:paraId="59C23D47" w14:textId="77777777" w:rsidR="00317006" w:rsidRPr="0078362B" w:rsidRDefault="00317006" w:rsidP="00437FE4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0BB5AECD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53FFB86D" w14:textId="77777777" w:rsidR="00317006" w:rsidRPr="0078362B" w:rsidRDefault="00317006" w:rsidP="00437FE4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14:paraId="14531228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5" w:type="dxa"/>
            <w:gridSpan w:val="3"/>
          </w:tcPr>
          <w:p w14:paraId="51EC32DD" w14:textId="6B465BBD" w:rsidR="00317006" w:rsidRPr="0078362B" w:rsidRDefault="00317006" w:rsidP="00437FE4">
            <w:pPr>
              <w:tabs>
                <w:tab w:val="decimal" w:pos="979"/>
              </w:tabs>
              <w:spacing w:line="300" w:lineRule="exact"/>
              <w:ind w:left="-66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17006" w:rsidRPr="0078362B" w14:paraId="701195A4" w14:textId="77777777" w:rsidTr="00317006">
        <w:tc>
          <w:tcPr>
            <w:tcW w:w="3875" w:type="dxa"/>
          </w:tcPr>
          <w:p w14:paraId="528CADC8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96" w:type="dxa"/>
          </w:tcPr>
          <w:p w14:paraId="79F3BEF9" w14:textId="77777777" w:rsidR="00317006" w:rsidRPr="0078362B" w:rsidRDefault="00317006" w:rsidP="00437FE4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16F25730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6A07824F" w14:textId="77777777" w:rsidR="00317006" w:rsidRPr="0078362B" w:rsidRDefault="00317006" w:rsidP="00437FE4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14:paraId="3D1F018B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14:paraId="698AFA19" w14:textId="7F6B1D45" w:rsidR="00317006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59" w:type="dxa"/>
          </w:tcPr>
          <w:p w14:paraId="13A991A9" w14:textId="77777777" w:rsidR="00317006" w:rsidRPr="0078362B" w:rsidRDefault="003170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</w:tcPr>
          <w:p w14:paraId="6B45CE8B" w14:textId="28AE8EE4" w:rsidR="00317006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317006" w:rsidRPr="0078362B" w14:paraId="35A4BD29" w14:textId="77777777" w:rsidTr="00317006">
        <w:tc>
          <w:tcPr>
            <w:tcW w:w="3875" w:type="dxa"/>
          </w:tcPr>
          <w:p w14:paraId="6DA6AB30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096" w:type="dxa"/>
          </w:tcPr>
          <w:p w14:paraId="2E023EF5" w14:textId="77777777" w:rsidR="00317006" w:rsidRPr="0078362B" w:rsidRDefault="00317006" w:rsidP="00437FE4">
            <w:pPr>
              <w:tabs>
                <w:tab w:val="decimal" w:pos="964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273613D9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60A43350" w14:textId="77777777" w:rsidR="00317006" w:rsidRPr="0078362B" w:rsidRDefault="00317006" w:rsidP="00437FE4">
            <w:pPr>
              <w:tabs>
                <w:tab w:val="decimal" w:pos="895"/>
              </w:tabs>
              <w:spacing w:line="30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14:paraId="165168D8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4C2FE5B5" w14:textId="6051B90A" w:rsidR="00317006" w:rsidRPr="0078362B" w:rsidRDefault="00A512EB" w:rsidP="00A512EB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1,329,320</w:t>
            </w:r>
          </w:p>
        </w:tc>
        <w:tc>
          <w:tcPr>
            <w:tcW w:w="159" w:type="dxa"/>
          </w:tcPr>
          <w:p w14:paraId="648C3648" w14:textId="77777777" w:rsidR="00317006" w:rsidRPr="0078362B" w:rsidRDefault="00317006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720B46B7" w14:textId="225A077A" w:rsidR="00317006" w:rsidRPr="0078362B" w:rsidRDefault="00FA46D0" w:rsidP="00437FE4">
            <w:pPr>
              <w:tabs>
                <w:tab w:val="decimal" w:pos="985"/>
              </w:tabs>
              <w:spacing w:line="30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716</w:t>
            </w:r>
          </w:p>
        </w:tc>
      </w:tr>
    </w:tbl>
    <w:p w14:paraId="21132DC8" w14:textId="77777777" w:rsidR="00A512EB" w:rsidRDefault="00A512EB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5867B41E" w14:textId="5DCFDE7D" w:rsidR="00A512EB" w:rsidRDefault="00A512EB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0BF9B047" w14:textId="03B1D5E7" w:rsidR="001E7F3A" w:rsidRPr="0078362B" w:rsidRDefault="001E7F3A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br w:type="page"/>
      </w:r>
    </w:p>
    <w:p w14:paraId="04EC5A3B" w14:textId="0F0D99C1" w:rsidR="002069BB" w:rsidRPr="0078362B" w:rsidRDefault="002069BB" w:rsidP="00437FE4">
      <w:pPr>
        <w:spacing w:before="240"/>
        <w:ind w:left="547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lastRenderedPageBreak/>
        <w:t xml:space="preserve">ณ วันที่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2562</w:t>
      </w:r>
    </w:p>
    <w:p w14:paraId="7A4E3304" w14:textId="77777777" w:rsidR="002069BB" w:rsidRPr="0078362B" w:rsidRDefault="002069BB" w:rsidP="00437FE4">
      <w:pPr>
        <w:ind w:left="540"/>
        <w:jc w:val="right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</w:rPr>
        <w:t xml:space="preserve"> (หน่วย 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3"/>
        <w:gridCol w:w="1097"/>
        <w:gridCol w:w="136"/>
        <w:gridCol w:w="1092"/>
        <w:gridCol w:w="176"/>
        <w:gridCol w:w="1092"/>
        <w:gridCol w:w="159"/>
        <w:gridCol w:w="1096"/>
      </w:tblGrid>
      <w:tr w:rsidR="002069BB" w:rsidRPr="0078362B" w14:paraId="4601D921" w14:textId="77777777" w:rsidTr="00864A80">
        <w:tc>
          <w:tcPr>
            <w:tcW w:w="3873" w:type="dxa"/>
          </w:tcPr>
          <w:p w14:paraId="25081964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48" w:type="dxa"/>
            <w:gridSpan w:val="7"/>
          </w:tcPr>
          <w:p w14:paraId="42C2CB66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069BB" w:rsidRPr="0078362B" w14:paraId="354C2605" w14:textId="77777777" w:rsidTr="00864A80">
        <w:tc>
          <w:tcPr>
            <w:tcW w:w="3873" w:type="dxa"/>
          </w:tcPr>
          <w:p w14:paraId="4FF38EFE" w14:textId="77777777" w:rsidR="002069BB" w:rsidRPr="0078362B" w:rsidRDefault="002069BB" w:rsidP="00437FE4">
            <w:pPr>
              <w:pStyle w:val="Heading9"/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</w:tcPr>
          <w:p w14:paraId="4DC19577" w14:textId="77777777" w:rsidR="002069BB" w:rsidRPr="0078362B" w:rsidRDefault="002069BB" w:rsidP="00437FE4">
            <w:pPr>
              <w:spacing w:line="28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6" w:type="dxa"/>
          </w:tcPr>
          <w:p w14:paraId="168FE55A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295E6F7C" w14:textId="77777777" w:rsidR="002069BB" w:rsidRPr="0078362B" w:rsidRDefault="002069BB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6" w:type="dxa"/>
            <w:vAlign w:val="center"/>
          </w:tcPr>
          <w:p w14:paraId="26E7ADF5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2109558A" w14:textId="77777777" w:rsidR="002069BB" w:rsidRPr="0078362B" w:rsidRDefault="002069BB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159" w:type="dxa"/>
          </w:tcPr>
          <w:p w14:paraId="7E23582F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2CFB0719" w14:textId="77777777" w:rsidR="002069BB" w:rsidRPr="0078362B" w:rsidRDefault="002069BB" w:rsidP="00437FE4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494EE0" w:rsidRPr="0078362B" w14:paraId="5DCE5C38" w14:textId="77777777" w:rsidTr="00864A80">
        <w:tc>
          <w:tcPr>
            <w:tcW w:w="3873" w:type="dxa"/>
          </w:tcPr>
          <w:p w14:paraId="455B62C9" w14:textId="77777777" w:rsidR="00494EE0" w:rsidRPr="0078362B" w:rsidRDefault="00494EE0" w:rsidP="00437FE4">
            <w:pPr>
              <w:pStyle w:val="Heading9"/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</w:tcPr>
          <w:p w14:paraId="5DE9921C" w14:textId="77777777" w:rsidR="00494EE0" w:rsidRPr="0078362B" w:rsidRDefault="00494EE0" w:rsidP="00437FE4">
            <w:pPr>
              <w:spacing w:line="28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6" w:type="dxa"/>
          </w:tcPr>
          <w:p w14:paraId="649714E3" w14:textId="77777777" w:rsidR="00494EE0" w:rsidRPr="0078362B" w:rsidRDefault="00494EE0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130924B4" w14:textId="77777777" w:rsidR="00494EE0" w:rsidRPr="0078362B" w:rsidRDefault="00494EE0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  <w:vAlign w:val="center"/>
          </w:tcPr>
          <w:p w14:paraId="60D1D7DE" w14:textId="77777777" w:rsidR="00494EE0" w:rsidRPr="0078362B" w:rsidRDefault="00494EE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6D534E9D" w14:textId="77777777" w:rsidR="00494EE0" w:rsidRPr="0078362B" w:rsidRDefault="00494EE0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9" w:type="dxa"/>
          </w:tcPr>
          <w:p w14:paraId="2FFBDD9D" w14:textId="77777777" w:rsidR="00494EE0" w:rsidRPr="0078362B" w:rsidRDefault="00494EE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6C719E2F" w14:textId="77777777" w:rsidR="00494EE0" w:rsidRPr="0078362B" w:rsidRDefault="00494EE0" w:rsidP="00437FE4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494EE0" w:rsidRPr="0078362B" w14:paraId="7786C04F" w14:textId="77777777" w:rsidTr="00864A80">
        <w:tc>
          <w:tcPr>
            <w:tcW w:w="3873" w:type="dxa"/>
          </w:tcPr>
          <w:p w14:paraId="50B4C6F4" w14:textId="77777777" w:rsidR="00494EE0" w:rsidRPr="0078362B" w:rsidRDefault="00494EE0" w:rsidP="00437FE4">
            <w:pPr>
              <w:pStyle w:val="Heading9"/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</w:tcPr>
          <w:p w14:paraId="42416D16" w14:textId="3BE74BC9" w:rsidR="00494EE0" w:rsidRPr="0078362B" w:rsidRDefault="00FA46D0" w:rsidP="00437FE4">
            <w:pPr>
              <w:spacing w:line="28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94EE0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6" w:type="dxa"/>
          </w:tcPr>
          <w:p w14:paraId="6302B4CA" w14:textId="77777777" w:rsidR="00494EE0" w:rsidRPr="0078362B" w:rsidRDefault="00494EE0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79DE9461" w14:textId="77777777" w:rsidR="00494EE0" w:rsidRPr="0078362B" w:rsidRDefault="00494EE0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  <w:vAlign w:val="center"/>
          </w:tcPr>
          <w:p w14:paraId="6AEF35C3" w14:textId="77777777" w:rsidR="00494EE0" w:rsidRPr="0078362B" w:rsidRDefault="00494EE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75EE62A9" w14:textId="77777777" w:rsidR="00494EE0" w:rsidRPr="0078362B" w:rsidRDefault="00494EE0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554BF217" w14:textId="77777777" w:rsidR="00494EE0" w:rsidRPr="0078362B" w:rsidRDefault="00494EE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5D935091" w14:textId="1853DE76" w:rsidR="00494EE0" w:rsidRPr="0078362B" w:rsidRDefault="00FA46D0" w:rsidP="00437FE4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94EE0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494EE0" w:rsidRPr="0078362B" w14:paraId="1E70E1CD" w14:textId="77777777" w:rsidTr="00864A80">
        <w:tc>
          <w:tcPr>
            <w:tcW w:w="3873" w:type="dxa"/>
          </w:tcPr>
          <w:p w14:paraId="078C9DA6" w14:textId="77777777" w:rsidR="00494EE0" w:rsidRPr="0078362B" w:rsidRDefault="00494EE0" w:rsidP="00437FE4">
            <w:pPr>
              <w:pStyle w:val="Heading9"/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</w:tcPr>
          <w:p w14:paraId="3888A207" w14:textId="2A392E1F" w:rsidR="00494EE0" w:rsidRPr="0078362B" w:rsidRDefault="00FA46D0" w:rsidP="00437FE4">
            <w:pPr>
              <w:spacing w:line="28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6" w:type="dxa"/>
          </w:tcPr>
          <w:p w14:paraId="6CBCAD46" w14:textId="77777777" w:rsidR="00494EE0" w:rsidRPr="0078362B" w:rsidRDefault="00494EE0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1D504241" w14:textId="77777777" w:rsidR="00494EE0" w:rsidRPr="0078362B" w:rsidRDefault="00494EE0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" w:type="dxa"/>
            <w:vAlign w:val="center"/>
          </w:tcPr>
          <w:p w14:paraId="2B0A79C7" w14:textId="77777777" w:rsidR="00494EE0" w:rsidRPr="0078362B" w:rsidRDefault="00494EE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4BEE89AE" w14:textId="77777777" w:rsidR="00494EE0" w:rsidRPr="0078362B" w:rsidRDefault="00494EE0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1924AF81" w14:textId="77777777" w:rsidR="00494EE0" w:rsidRPr="0078362B" w:rsidRDefault="00494EE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2F6DB2CB" w14:textId="392997BB" w:rsidR="00494EE0" w:rsidRPr="0078362B" w:rsidRDefault="00FA46D0" w:rsidP="00437FE4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494EE0" w:rsidRPr="0078362B" w14:paraId="33E2398B" w14:textId="77777777" w:rsidTr="00864A80">
        <w:tc>
          <w:tcPr>
            <w:tcW w:w="3873" w:type="dxa"/>
          </w:tcPr>
          <w:p w14:paraId="6B9336F5" w14:textId="77777777" w:rsidR="00494EE0" w:rsidRPr="0078362B" w:rsidRDefault="00494EE0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97" w:type="dxa"/>
          </w:tcPr>
          <w:p w14:paraId="09B04BC5" w14:textId="77777777" w:rsidR="00494EE0" w:rsidRPr="0078362B" w:rsidRDefault="00494EE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4B57744C" w14:textId="77777777" w:rsidR="00494EE0" w:rsidRPr="0078362B" w:rsidRDefault="00494EE0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14:paraId="75155622" w14:textId="77777777" w:rsidR="00494EE0" w:rsidRPr="0078362B" w:rsidRDefault="00494EE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6" w:type="dxa"/>
          </w:tcPr>
          <w:p w14:paraId="4E963DFA" w14:textId="77777777" w:rsidR="00494EE0" w:rsidRPr="0078362B" w:rsidRDefault="00494EE0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14:paraId="74D481C0" w14:textId="77777777" w:rsidR="00494EE0" w:rsidRPr="0078362B" w:rsidRDefault="00494EE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" w:type="dxa"/>
          </w:tcPr>
          <w:p w14:paraId="17828C1A" w14:textId="77777777" w:rsidR="00494EE0" w:rsidRPr="0078362B" w:rsidRDefault="00494EE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</w:tcPr>
          <w:p w14:paraId="064583E9" w14:textId="77777777" w:rsidR="00494EE0" w:rsidRPr="0078362B" w:rsidRDefault="00494EE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43988" w:rsidRPr="0078362B" w14:paraId="1D59CCDD" w14:textId="77777777" w:rsidTr="00932A7E">
        <w:tc>
          <w:tcPr>
            <w:tcW w:w="3873" w:type="dxa"/>
          </w:tcPr>
          <w:p w14:paraId="08C6504F" w14:textId="77777777" w:rsidR="00743988" w:rsidRPr="0078362B" w:rsidRDefault="00743988" w:rsidP="00437FE4">
            <w:pPr>
              <w:spacing w:line="28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B038CC3" w14:textId="3BA80252" w:rsidR="00743988" w:rsidRPr="0078362B" w:rsidRDefault="00FA46D0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4398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="0074398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136" w:type="dxa"/>
          </w:tcPr>
          <w:p w14:paraId="123BF92C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21D2C8C8" w14:textId="26366F26" w:rsidR="00743988" w:rsidRPr="0078362B" w:rsidRDefault="00FA46D0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A4700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270</w:t>
            </w:r>
            <w:r w:rsidR="002A4700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920</w:t>
            </w:r>
          </w:p>
        </w:tc>
        <w:tc>
          <w:tcPr>
            <w:tcW w:w="176" w:type="dxa"/>
          </w:tcPr>
          <w:p w14:paraId="2E6D522F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32F6B163" w14:textId="77777777" w:rsidR="00743988" w:rsidRPr="0078362B" w:rsidRDefault="00743988" w:rsidP="00437FE4">
            <w:pPr>
              <w:snapToGrid w:val="0"/>
              <w:spacing w:line="28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3CFFF46A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42504AFE" w14:textId="573E50FD" w:rsidR="00743988" w:rsidRPr="0078362B" w:rsidRDefault="00FA46D0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14142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  <w:r w:rsidR="0014142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</w:tr>
      <w:tr w:rsidR="00743988" w:rsidRPr="0078362B" w14:paraId="0AC2F356" w14:textId="77777777" w:rsidTr="00932A7E">
        <w:tc>
          <w:tcPr>
            <w:tcW w:w="3873" w:type="dxa"/>
          </w:tcPr>
          <w:p w14:paraId="191504EB" w14:textId="77777777" w:rsidR="00743988" w:rsidRPr="0078362B" w:rsidRDefault="00743988" w:rsidP="00437FE4">
            <w:pPr>
              <w:spacing w:line="280" w:lineRule="exact"/>
              <w:ind w:left="360" w:right="-3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566A5B8D" w14:textId="189459D4" w:rsidR="00743988" w:rsidRPr="0078362B" w:rsidRDefault="00FA46D0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4398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="0074398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136" w:type="dxa"/>
          </w:tcPr>
          <w:p w14:paraId="49470232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C0710" w14:textId="365580C0" w:rsidR="00743988" w:rsidRPr="0078362B" w:rsidRDefault="00FA46D0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A4700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270</w:t>
            </w:r>
            <w:r w:rsidR="002A4700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920</w:t>
            </w:r>
          </w:p>
        </w:tc>
        <w:tc>
          <w:tcPr>
            <w:tcW w:w="176" w:type="dxa"/>
          </w:tcPr>
          <w:p w14:paraId="6817D4EA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7550089F" w14:textId="77777777" w:rsidR="00743988" w:rsidRPr="0078362B" w:rsidRDefault="00743988" w:rsidP="00437FE4">
            <w:pPr>
              <w:snapToGrid w:val="0"/>
              <w:spacing w:line="28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1A67A005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294CB" w14:textId="3E814984" w:rsidR="00743988" w:rsidRPr="0078362B" w:rsidRDefault="00FA46D0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14142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  <w:r w:rsidR="0014142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</w:tr>
      <w:tr w:rsidR="00743988" w:rsidRPr="0078362B" w14:paraId="6B631CA0" w14:textId="77777777" w:rsidTr="00932A7E">
        <w:tc>
          <w:tcPr>
            <w:tcW w:w="3873" w:type="dxa"/>
          </w:tcPr>
          <w:p w14:paraId="73FDD792" w14:textId="77777777" w:rsidR="00743988" w:rsidRPr="0078362B" w:rsidRDefault="00743988" w:rsidP="00437FE4">
            <w:pPr>
              <w:spacing w:line="280" w:lineRule="exact"/>
              <w:ind w:right="-3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6C43F81E" w14:textId="77777777" w:rsidR="00743988" w:rsidRPr="0078362B" w:rsidRDefault="00743988" w:rsidP="00437FE4">
            <w:pPr>
              <w:tabs>
                <w:tab w:val="decimal" w:pos="1062"/>
              </w:tabs>
              <w:spacing w:line="280" w:lineRule="exact"/>
              <w:ind w:left="-66" w:right="2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06928F50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center"/>
          </w:tcPr>
          <w:p w14:paraId="3F909FA4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6" w:type="dxa"/>
          </w:tcPr>
          <w:p w14:paraId="2A493D88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6CA53E9" w14:textId="77777777" w:rsidR="00743988" w:rsidRPr="0078362B" w:rsidRDefault="00743988" w:rsidP="00437FE4">
            <w:pPr>
              <w:snapToGrid w:val="0"/>
              <w:spacing w:line="28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9" w:type="dxa"/>
          </w:tcPr>
          <w:p w14:paraId="2B01F2C1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14:paraId="04CA992E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743988" w:rsidRPr="0078362B" w14:paraId="5BC00CF8" w14:textId="77777777" w:rsidTr="00932A7E">
        <w:tc>
          <w:tcPr>
            <w:tcW w:w="3873" w:type="dxa"/>
          </w:tcPr>
          <w:p w14:paraId="544E18B0" w14:textId="77777777" w:rsidR="00743988" w:rsidRPr="0078362B" w:rsidRDefault="00743988" w:rsidP="00437FE4">
            <w:pPr>
              <w:spacing w:line="280" w:lineRule="exact"/>
              <w:ind w:right="-32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097" w:type="dxa"/>
          </w:tcPr>
          <w:p w14:paraId="53160DCD" w14:textId="77777777" w:rsidR="00743988" w:rsidRPr="0078362B" w:rsidRDefault="00743988" w:rsidP="00437FE4">
            <w:pPr>
              <w:tabs>
                <w:tab w:val="decimal" w:pos="1062"/>
              </w:tabs>
              <w:spacing w:line="280" w:lineRule="exact"/>
              <w:ind w:left="-66" w:right="2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101C409A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2" w:type="dxa"/>
            <w:vAlign w:val="center"/>
          </w:tcPr>
          <w:p w14:paraId="26E7003B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" w:type="dxa"/>
          </w:tcPr>
          <w:p w14:paraId="07009853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3CE0672B" w14:textId="77777777" w:rsidR="00743988" w:rsidRPr="0078362B" w:rsidRDefault="00743988" w:rsidP="00437FE4">
            <w:pPr>
              <w:snapToGrid w:val="0"/>
              <w:spacing w:line="28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14:paraId="07E2AD3F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vAlign w:val="center"/>
          </w:tcPr>
          <w:p w14:paraId="1E1D0E73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43988" w:rsidRPr="0078362B" w14:paraId="0EF9C262" w14:textId="77777777" w:rsidTr="00932A7E">
        <w:tc>
          <w:tcPr>
            <w:tcW w:w="3873" w:type="dxa"/>
          </w:tcPr>
          <w:p w14:paraId="71BE72F6" w14:textId="77777777" w:rsidR="00743988" w:rsidRPr="0078362B" w:rsidRDefault="00743988" w:rsidP="00437FE4">
            <w:pPr>
              <w:spacing w:line="28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24D44A6" w14:textId="539B5551" w:rsidR="00743988" w:rsidRPr="0078362B" w:rsidRDefault="00743988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6" w:type="dxa"/>
          </w:tcPr>
          <w:p w14:paraId="594F62C1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558C66C5" w14:textId="485F0D6E" w:rsidR="00743988" w:rsidRPr="0078362B" w:rsidRDefault="002A4700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623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392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76" w:type="dxa"/>
          </w:tcPr>
          <w:p w14:paraId="064F798C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31F6AB81" w14:textId="77777777" w:rsidR="00743988" w:rsidRPr="0078362B" w:rsidRDefault="00743988" w:rsidP="00437FE4">
            <w:pPr>
              <w:snapToGrid w:val="0"/>
              <w:spacing w:line="28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5F1E3DD1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26365F7B" w14:textId="7355DDEE" w:rsidR="00743988" w:rsidRPr="0078362B" w:rsidRDefault="002A4700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4142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  <w:r w:rsidR="0014142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43988" w:rsidRPr="0078362B" w14:paraId="08D5F954" w14:textId="77777777" w:rsidTr="00932A7E">
        <w:tc>
          <w:tcPr>
            <w:tcW w:w="3873" w:type="dxa"/>
          </w:tcPr>
          <w:p w14:paraId="1EA2F522" w14:textId="77777777" w:rsidR="00743988" w:rsidRPr="0078362B" w:rsidRDefault="00743988" w:rsidP="00437FE4">
            <w:pPr>
              <w:spacing w:line="280" w:lineRule="exact"/>
              <w:ind w:left="360" w:right="-3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6CA2D06C" w14:textId="0A2DB7E3" w:rsidR="00743988" w:rsidRPr="0078362B" w:rsidRDefault="00743988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6" w:type="dxa"/>
          </w:tcPr>
          <w:p w14:paraId="3D22AC7B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BE3A" w14:textId="030D3BB5" w:rsidR="00743988" w:rsidRPr="0078362B" w:rsidRDefault="002A4700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623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392</w:t>
            </w:r>
            <w:r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76" w:type="dxa"/>
          </w:tcPr>
          <w:p w14:paraId="0671A538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0DC096B" w14:textId="77777777" w:rsidR="00743988" w:rsidRPr="0078362B" w:rsidRDefault="00743988" w:rsidP="00437FE4">
            <w:pPr>
              <w:snapToGrid w:val="0"/>
              <w:spacing w:line="28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246230EE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BD2E1" w14:textId="3D1E58F6" w:rsidR="00743988" w:rsidRPr="0078362B" w:rsidRDefault="002A4700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4142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  <w:r w:rsidR="0014142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43988" w:rsidRPr="0078362B" w14:paraId="272284AE" w14:textId="77777777" w:rsidTr="00932A7E">
        <w:tc>
          <w:tcPr>
            <w:tcW w:w="3873" w:type="dxa"/>
          </w:tcPr>
          <w:p w14:paraId="13CABB19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3786EAB" w14:textId="69B76ED0" w:rsidR="00743988" w:rsidRPr="0078362B" w:rsidRDefault="00FA46D0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4398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74398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</w:p>
        </w:tc>
        <w:tc>
          <w:tcPr>
            <w:tcW w:w="136" w:type="dxa"/>
          </w:tcPr>
          <w:p w14:paraId="1E3A85FE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46331C04" w14:textId="0E538B51" w:rsidR="00743988" w:rsidRPr="0078362B" w:rsidRDefault="00FA46D0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2A4700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529</w:t>
            </w:r>
            <w:r w:rsidR="002A4700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378</w:t>
            </w:r>
          </w:p>
        </w:tc>
        <w:tc>
          <w:tcPr>
            <w:tcW w:w="176" w:type="dxa"/>
          </w:tcPr>
          <w:p w14:paraId="31C6AEE1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E2FB705" w14:textId="77777777" w:rsidR="00743988" w:rsidRPr="0078362B" w:rsidRDefault="00743988" w:rsidP="00437FE4">
            <w:pPr>
              <w:snapToGrid w:val="0"/>
              <w:spacing w:line="28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778D0704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78531A3D" w14:textId="553F869C" w:rsidR="00743988" w:rsidRPr="0078362B" w:rsidRDefault="00FA46D0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4142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  <w:r w:rsidR="0014142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</w:p>
        </w:tc>
      </w:tr>
      <w:tr w:rsidR="00743988" w:rsidRPr="0078362B" w14:paraId="7A9A8ACA" w14:textId="77777777" w:rsidTr="00932A7E">
        <w:tc>
          <w:tcPr>
            <w:tcW w:w="3873" w:type="dxa"/>
          </w:tcPr>
          <w:p w14:paraId="7248DE0D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รวมสินทรัพย์ไม่มีตัวตนอื่น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707B8691" w14:textId="27A25088" w:rsidR="00743988" w:rsidRPr="0078362B" w:rsidRDefault="00FA46D0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4398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74398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</w:p>
        </w:tc>
        <w:tc>
          <w:tcPr>
            <w:tcW w:w="136" w:type="dxa"/>
          </w:tcPr>
          <w:p w14:paraId="4DE64D9B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73C0090" w14:textId="77777777" w:rsidR="00743988" w:rsidRPr="0078362B" w:rsidRDefault="00743988" w:rsidP="00437FE4">
            <w:pPr>
              <w:tabs>
                <w:tab w:val="decimal" w:pos="895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6" w:type="dxa"/>
          </w:tcPr>
          <w:p w14:paraId="73EE5233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8D47015" w14:textId="77777777" w:rsidR="00743988" w:rsidRPr="0078362B" w:rsidRDefault="00743988" w:rsidP="00437FE4">
            <w:pPr>
              <w:tabs>
                <w:tab w:val="decimal" w:pos="1027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14:paraId="28DC8B5B" w14:textId="77777777" w:rsidR="00743988" w:rsidRPr="0078362B" w:rsidRDefault="00743988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DADE9A" w14:textId="03162A7E" w:rsidR="00743988" w:rsidRPr="0078362B" w:rsidRDefault="00FA46D0" w:rsidP="00437FE4">
            <w:pPr>
              <w:tabs>
                <w:tab w:val="decimal" w:pos="985"/>
              </w:tabs>
              <w:spacing w:line="28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4142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  <w:r w:rsidR="0014142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054</w:t>
            </w:r>
          </w:p>
        </w:tc>
      </w:tr>
    </w:tbl>
    <w:p w14:paraId="15CB6737" w14:textId="6D6274ED" w:rsidR="002069BB" w:rsidRPr="0078362B" w:rsidRDefault="002069BB" w:rsidP="00437FE4">
      <w:pPr>
        <w:spacing w:before="240"/>
        <w:ind w:firstLine="547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2561</w:t>
      </w:r>
    </w:p>
    <w:p w14:paraId="374357F6" w14:textId="77777777" w:rsidR="002069BB" w:rsidRPr="0078362B" w:rsidRDefault="002069BB" w:rsidP="00437FE4">
      <w:pPr>
        <w:ind w:left="540"/>
        <w:jc w:val="right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</w:rPr>
        <w:t xml:space="preserve">(หน่วย 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บาท)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7"/>
        <w:gridCol w:w="1103"/>
        <w:gridCol w:w="138"/>
        <w:gridCol w:w="1071"/>
        <w:gridCol w:w="145"/>
        <w:gridCol w:w="1104"/>
        <w:gridCol w:w="163"/>
        <w:gridCol w:w="1100"/>
      </w:tblGrid>
      <w:tr w:rsidR="008011B1" w:rsidRPr="0078362B" w14:paraId="7545A5B7" w14:textId="77777777" w:rsidTr="0073289C">
        <w:tc>
          <w:tcPr>
            <w:tcW w:w="3898" w:type="dxa"/>
          </w:tcPr>
          <w:p w14:paraId="2D924DF0" w14:textId="77777777" w:rsidR="008011B1" w:rsidRPr="0078362B" w:rsidRDefault="008011B1" w:rsidP="00437FE4">
            <w:pPr>
              <w:pStyle w:val="Heading9"/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23" w:type="dxa"/>
            <w:gridSpan w:val="7"/>
          </w:tcPr>
          <w:p w14:paraId="60C4B44C" w14:textId="77777777" w:rsidR="008011B1" w:rsidRPr="0078362B" w:rsidRDefault="008011B1" w:rsidP="00437FE4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011B1" w:rsidRPr="0078362B" w14:paraId="312BA5DA" w14:textId="77777777" w:rsidTr="0073289C">
        <w:tc>
          <w:tcPr>
            <w:tcW w:w="3898" w:type="dxa"/>
          </w:tcPr>
          <w:p w14:paraId="0BF36315" w14:textId="77777777" w:rsidR="008011B1" w:rsidRPr="0078362B" w:rsidRDefault="008011B1" w:rsidP="00437FE4">
            <w:pPr>
              <w:pStyle w:val="Heading9"/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</w:tcPr>
          <w:p w14:paraId="132CCB03" w14:textId="77777777" w:rsidR="008011B1" w:rsidRPr="0078362B" w:rsidRDefault="008011B1" w:rsidP="00437FE4">
            <w:pPr>
              <w:spacing w:line="28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8" w:type="dxa"/>
          </w:tcPr>
          <w:p w14:paraId="3874F646" w14:textId="77777777" w:rsidR="008011B1" w:rsidRPr="0078362B" w:rsidRDefault="008011B1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7A18C081" w14:textId="77777777" w:rsidR="008011B1" w:rsidRPr="0078362B" w:rsidRDefault="008011B1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5" w:type="dxa"/>
            <w:vAlign w:val="center"/>
          </w:tcPr>
          <w:p w14:paraId="229E1657" w14:textId="77777777" w:rsidR="008011B1" w:rsidRPr="0078362B" w:rsidRDefault="008011B1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14:paraId="25CBDCA7" w14:textId="77777777" w:rsidR="008011B1" w:rsidRPr="0078362B" w:rsidRDefault="008011B1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ขาย/</w:t>
            </w:r>
          </w:p>
        </w:tc>
        <w:tc>
          <w:tcPr>
            <w:tcW w:w="163" w:type="dxa"/>
          </w:tcPr>
          <w:p w14:paraId="18DCAC5E" w14:textId="77777777" w:rsidR="008011B1" w:rsidRPr="0078362B" w:rsidRDefault="008011B1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14:paraId="64CD4061" w14:textId="77777777" w:rsidR="008011B1" w:rsidRPr="0078362B" w:rsidRDefault="008011B1" w:rsidP="00437FE4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8011B1" w:rsidRPr="0078362B" w14:paraId="030AE37F" w14:textId="77777777" w:rsidTr="0073289C">
        <w:tc>
          <w:tcPr>
            <w:tcW w:w="3898" w:type="dxa"/>
          </w:tcPr>
          <w:p w14:paraId="72866326" w14:textId="77777777" w:rsidR="008011B1" w:rsidRPr="0078362B" w:rsidRDefault="008011B1" w:rsidP="00437FE4">
            <w:pPr>
              <w:pStyle w:val="Heading9"/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</w:tcPr>
          <w:p w14:paraId="2896A989" w14:textId="77777777" w:rsidR="008011B1" w:rsidRPr="0078362B" w:rsidRDefault="008011B1" w:rsidP="00437FE4">
            <w:pPr>
              <w:spacing w:line="28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8" w:type="dxa"/>
          </w:tcPr>
          <w:p w14:paraId="36F2A2A5" w14:textId="77777777" w:rsidR="008011B1" w:rsidRPr="0078362B" w:rsidRDefault="008011B1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15565E6C" w14:textId="77777777" w:rsidR="008011B1" w:rsidRPr="0078362B" w:rsidRDefault="008011B1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" w:type="dxa"/>
            <w:vAlign w:val="center"/>
          </w:tcPr>
          <w:p w14:paraId="2D711DD7" w14:textId="77777777" w:rsidR="008011B1" w:rsidRPr="0078362B" w:rsidRDefault="008011B1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14:paraId="67929B51" w14:textId="77777777" w:rsidR="008011B1" w:rsidRPr="0078362B" w:rsidRDefault="008011B1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63" w:type="dxa"/>
          </w:tcPr>
          <w:p w14:paraId="7E5D66F0" w14:textId="77777777" w:rsidR="008011B1" w:rsidRPr="0078362B" w:rsidRDefault="008011B1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14:paraId="6042F055" w14:textId="77777777" w:rsidR="008011B1" w:rsidRPr="0078362B" w:rsidRDefault="008011B1" w:rsidP="00437FE4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011B1" w:rsidRPr="0078362B" w14:paraId="48420567" w14:textId="77777777" w:rsidTr="0073289C">
        <w:tc>
          <w:tcPr>
            <w:tcW w:w="3898" w:type="dxa"/>
          </w:tcPr>
          <w:p w14:paraId="53C620DB" w14:textId="77777777" w:rsidR="008011B1" w:rsidRPr="0078362B" w:rsidRDefault="008011B1" w:rsidP="00437FE4">
            <w:pPr>
              <w:pStyle w:val="Heading9"/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</w:tcPr>
          <w:p w14:paraId="72E7415B" w14:textId="46551EC4" w:rsidR="008011B1" w:rsidRPr="0078362B" w:rsidRDefault="00FA46D0" w:rsidP="00437FE4">
            <w:pPr>
              <w:spacing w:line="28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011B1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8" w:type="dxa"/>
          </w:tcPr>
          <w:p w14:paraId="2CC34210" w14:textId="77777777" w:rsidR="008011B1" w:rsidRPr="0078362B" w:rsidRDefault="008011B1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59CA18FB" w14:textId="77777777" w:rsidR="008011B1" w:rsidRPr="0078362B" w:rsidRDefault="008011B1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" w:type="dxa"/>
            <w:vAlign w:val="center"/>
          </w:tcPr>
          <w:p w14:paraId="392D45BA" w14:textId="77777777" w:rsidR="008011B1" w:rsidRPr="0078362B" w:rsidRDefault="008011B1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14:paraId="18D8C3AB" w14:textId="77777777" w:rsidR="008011B1" w:rsidRPr="0078362B" w:rsidRDefault="008011B1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" w:type="dxa"/>
          </w:tcPr>
          <w:p w14:paraId="4ED73B75" w14:textId="77777777" w:rsidR="008011B1" w:rsidRPr="0078362B" w:rsidRDefault="008011B1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14:paraId="3210C428" w14:textId="3048B57F" w:rsidR="008011B1" w:rsidRPr="0078362B" w:rsidRDefault="00FA46D0" w:rsidP="00437FE4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011B1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8011B1" w:rsidRPr="0078362B" w14:paraId="0EC538F2" w14:textId="77777777" w:rsidTr="0073289C">
        <w:tc>
          <w:tcPr>
            <w:tcW w:w="3898" w:type="dxa"/>
          </w:tcPr>
          <w:p w14:paraId="27D61636" w14:textId="77777777" w:rsidR="008011B1" w:rsidRPr="0078362B" w:rsidRDefault="008011B1" w:rsidP="00437FE4">
            <w:pPr>
              <w:pStyle w:val="Heading9"/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</w:tcPr>
          <w:p w14:paraId="5B1EEEA1" w14:textId="4A3386E5" w:rsidR="008011B1" w:rsidRPr="0078362B" w:rsidRDefault="00FA46D0" w:rsidP="00437FE4">
            <w:pPr>
              <w:spacing w:line="280" w:lineRule="exact"/>
              <w:ind w:left="-8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8" w:type="dxa"/>
          </w:tcPr>
          <w:p w14:paraId="4CB58E99" w14:textId="77777777" w:rsidR="008011B1" w:rsidRPr="0078362B" w:rsidRDefault="008011B1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6C2C63F0" w14:textId="77777777" w:rsidR="008011B1" w:rsidRPr="0078362B" w:rsidRDefault="008011B1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" w:type="dxa"/>
            <w:vAlign w:val="center"/>
          </w:tcPr>
          <w:p w14:paraId="7E02DEA7" w14:textId="77777777" w:rsidR="008011B1" w:rsidRPr="0078362B" w:rsidRDefault="008011B1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14:paraId="4F249F3C" w14:textId="77777777" w:rsidR="008011B1" w:rsidRPr="0078362B" w:rsidRDefault="008011B1" w:rsidP="00437FE4">
            <w:pPr>
              <w:spacing w:line="280" w:lineRule="exact"/>
              <w:ind w:left="-86" w:right="-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" w:type="dxa"/>
          </w:tcPr>
          <w:p w14:paraId="4AFD904C" w14:textId="77777777" w:rsidR="008011B1" w:rsidRPr="0078362B" w:rsidRDefault="008011B1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14:paraId="7C9582BB" w14:textId="4433BFB7" w:rsidR="008011B1" w:rsidRPr="0078362B" w:rsidRDefault="00FA46D0" w:rsidP="00437FE4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8011B1" w:rsidRPr="0078362B" w14:paraId="5280F633" w14:textId="77777777" w:rsidTr="0073289C">
        <w:tc>
          <w:tcPr>
            <w:tcW w:w="3898" w:type="dxa"/>
          </w:tcPr>
          <w:p w14:paraId="3F265CE1" w14:textId="77777777" w:rsidR="008011B1" w:rsidRPr="0078362B" w:rsidRDefault="008011B1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04" w:type="dxa"/>
          </w:tcPr>
          <w:p w14:paraId="3DC5E9B9" w14:textId="77777777" w:rsidR="008011B1" w:rsidRPr="0078362B" w:rsidRDefault="008011B1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6CA42AB5" w14:textId="77777777" w:rsidR="008011B1" w:rsidRPr="0078362B" w:rsidRDefault="008011B1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71074D0C" w14:textId="77777777" w:rsidR="008011B1" w:rsidRPr="0078362B" w:rsidRDefault="008011B1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" w:type="dxa"/>
          </w:tcPr>
          <w:p w14:paraId="4023C9C2" w14:textId="77777777" w:rsidR="008011B1" w:rsidRPr="0078362B" w:rsidRDefault="008011B1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37FFEFD1" w14:textId="77777777" w:rsidR="008011B1" w:rsidRPr="0078362B" w:rsidRDefault="008011B1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3" w:type="dxa"/>
          </w:tcPr>
          <w:p w14:paraId="70A004AE" w14:textId="77777777" w:rsidR="008011B1" w:rsidRPr="0078362B" w:rsidRDefault="008011B1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14:paraId="45E08CA8" w14:textId="77777777" w:rsidR="008011B1" w:rsidRPr="0078362B" w:rsidRDefault="008011B1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17006" w:rsidRPr="0078362B" w14:paraId="2F1A9638" w14:textId="77777777" w:rsidTr="0073289C">
        <w:tc>
          <w:tcPr>
            <w:tcW w:w="3898" w:type="dxa"/>
          </w:tcPr>
          <w:p w14:paraId="3871F551" w14:textId="77777777" w:rsidR="00317006" w:rsidRPr="0078362B" w:rsidRDefault="00317006" w:rsidP="00437FE4">
            <w:pPr>
              <w:spacing w:line="28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6DD08C2" w14:textId="5F5AE63D" w:rsidR="00317006" w:rsidRPr="0078362B" w:rsidRDefault="00FA46D0" w:rsidP="00437FE4">
            <w:pPr>
              <w:tabs>
                <w:tab w:val="decimal" w:pos="964"/>
              </w:tabs>
              <w:spacing w:line="28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</w:p>
        </w:tc>
        <w:tc>
          <w:tcPr>
            <w:tcW w:w="138" w:type="dxa"/>
          </w:tcPr>
          <w:p w14:paraId="68A5B644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84E4CF5" w14:textId="48BE17A8" w:rsidR="00317006" w:rsidRPr="0078362B" w:rsidRDefault="00FA46D0" w:rsidP="00437FE4">
            <w:pPr>
              <w:tabs>
                <w:tab w:val="decimal" w:pos="964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</w:p>
        </w:tc>
        <w:tc>
          <w:tcPr>
            <w:tcW w:w="145" w:type="dxa"/>
          </w:tcPr>
          <w:p w14:paraId="2EEB2F51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F8307E0" w14:textId="77777777" w:rsidR="00317006" w:rsidRPr="0078362B" w:rsidRDefault="00317006" w:rsidP="00437FE4">
            <w:pPr>
              <w:snapToGrid w:val="0"/>
              <w:spacing w:line="28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30D1E0DC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7EAC3282" w14:textId="4D23A88E" w:rsidR="00317006" w:rsidRPr="0078362B" w:rsidRDefault="00FA46D0" w:rsidP="00437FE4">
            <w:pPr>
              <w:tabs>
                <w:tab w:val="decimal" w:pos="979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</w:tr>
      <w:tr w:rsidR="00317006" w:rsidRPr="0078362B" w14:paraId="3F740DEB" w14:textId="77777777" w:rsidTr="0073289C">
        <w:tc>
          <w:tcPr>
            <w:tcW w:w="3898" w:type="dxa"/>
          </w:tcPr>
          <w:p w14:paraId="2A01B8E3" w14:textId="77777777" w:rsidR="00317006" w:rsidRPr="0078362B" w:rsidRDefault="00317006" w:rsidP="00437FE4">
            <w:pPr>
              <w:spacing w:line="280" w:lineRule="exact"/>
              <w:ind w:left="360" w:right="-3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F1EAE70" w14:textId="4458E1CB" w:rsidR="00317006" w:rsidRPr="0078362B" w:rsidRDefault="00FA46D0" w:rsidP="00437FE4">
            <w:pPr>
              <w:tabs>
                <w:tab w:val="decimal" w:pos="964"/>
              </w:tabs>
              <w:spacing w:line="280" w:lineRule="exact"/>
              <w:ind w:left="-66" w:right="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</w:p>
        </w:tc>
        <w:tc>
          <w:tcPr>
            <w:tcW w:w="138" w:type="dxa"/>
          </w:tcPr>
          <w:p w14:paraId="7716CD95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0D9D799" w14:textId="3CEEF939" w:rsidR="00317006" w:rsidRPr="0078362B" w:rsidRDefault="00FA46D0" w:rsidP="00437FE4">
            <w:pPr>
              <w:tabs>
                <w:tab w:val="decimal" w:pos="964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</w:p>
        </w:tc>
        <w:tc>
          <w:tcPr>
            <w:tcW w:w="145" w:type="dxa"/>
          </w:tcPr>
          <w:p w14:paraId="0030D5D6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6C8830A1" w14:textId="77777777" w:rsidR="00317006" w:rsidRPr="0078362B" w:rsidRDefault="00317006" w:rsidP="00437FE4">
            <w:pPr>
              <w:snapToGrid w:val="0"/>
              <w:spacing w:line="28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3FBE920B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0CF5741C" w14:textId="0EA87307" w:rsidR="00317006" w:rsidRPr="0078362B" w:rsidRDefault="00FA46D0" w:rsidP="00437FE4">
            <w:pPr>
              <w:tabs>
                <w:tab w:val="decimal" w:pos="979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</w:tr>
      <w:tr w:rsidR="00317006" w:rsidRPr="0078362B" w14:paraId="281421D5" w14:textId="77777777" w:rsidTr="0073289C">
        <w:tc>
          <w:tcPr>
            <w:tcW w:w="3898" w:type="dxa"/>
          </w:tcPr>
          <w:p w14:paraId="6246CF9A" w14:textId="77777777" w:rsidR="00317006" w:rsidRPr="0078362B" w:rsidRDefault="00317006" w:rsidP="00437FE4">
            <w:pPr>
              <w:spacing w:line="280" w:lineRule="exact"/>
              <w:ind w:right="-3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19741FA" w14:textId="77777777" w:rsidR="00317006" w:rsidRPr="0078362B" w:rsidRDefault="00317006" w:rsidP="00437FE4">
            <w:pPr>
              <w:snapToGrid w:val="0"/>
              <w:spacing w:line="28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14:paraId="32CAF767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F81ED41" w14:textId="77777777" w:rsidR="00317006" w:rsidRPr="0078362B" w:rsidRDefault="00317006" w:rsidP="00437FE4">
            <w:pPr>
              <w:tabs>
                <w:tab w:val="decimal" w:pos="964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" w:type="dxa"/>
          </w:tcPr>
          <w:p w14:paraId="2677B15A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8DBA242" w14:textId="77777777" w:rsidR="00317006" w:rsidRPr="0078362B" w:rsidRDefault="00317006" w:rsidP="00437FE4">
            <w:pPr>
              <w:snapToGrid w:val="0"/>
              <w:spacing w:line="28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9" w:type="dxa"/>
          </w:tcPr>
          <w:p w14:paraId="7CECB2A3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1F8E104D" w14:textId="77777777" w:rsidR="00317006" w:rsidRPr="0078362B" w:rsidRDefault="00317006" w:rsidP="00437FE4">
            <w:pPr>
              <w:tabs>
                <w:tab w:val="decimal" w:pos="979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7006" w:rsidRPr="0078362B" w14:paraId="74E5D907" w14:textId="77777777" w:rsidTr="0073289C">
        <w:tc>
          <w:tcPr>
            <w:tcW w:w="3898" w:type="dxa"/>
          </w:tcPr>
          <w:p w14:paraId="2762A346" w14:textId="77777777" w:rsidR="00317006" w:rsidRPr="0078362B" w:rsidRDefault="00317006" w:rsidP="00437FE4">
            <w:pPr>
              <w:spacing w:line="280" w:lineRule="exact"/>
              <w:ind w:right="-32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ค่าตัดจำหน่ายสะสม</w:t>
            </w:r>
          </w:p>
        </w:tc>
        <w:tc>
          <w:tcPr>
            <w:tcW w:w="1104" w:type="dxa"/>
          </w:tcPr>
          <w:p w14:paraId="0E1E856E" w14:textId="77777777" w:rsidR="00317006" w:rsidRPr="0078362B" w:rsidRDefault="00317006" w:rsidP="00437FE4">
            <w:pPr>
              <w:tabs>
                <w:tab w:val="decimal" w:pos="895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14:paraId="43F18E00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24E162F4" w14:textId="77777777" w:rsidR="00317006" w:rsidRPr="0078362B" w:rsidRDefault="00317006" w:rsidP="00437FE4">
            <w:pPr>
              <w:tabs>
                <w:tab w:val="decimal" w:pos="964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" w:type="dxa"/>
          </w:tcPr>
          <w:p w14:paraId="759DF305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4780F27D" w14:textId="77777777" w:rsidR="00317006" w:rsidRPr="0078362B" w:rsidRDefault="00317006" w:rsidP="00437FE4">
            <w:pPr>
              <w:snapToGrid w:val="0"/>
              <w:spacing w:line="28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14:paraId="38E38000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1" w:type="dxa"/>
          </w:tcPr>
          <w:p w14:paraId="0AB24AA2" w14:textId="77777777" w:rsidR="00317006" w:rsidRPr="0078362B" w:rsidRDefault="00317006" w:rsidP="00437FE4">
            <w:pPr>
              <w:tabs>
                <w:tab w:val="decimal" w:pos="979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7006" w:rsidRPr="0078362B" w14:paraId="1420FE9F" w14:textId="77777777" w:rsidTr="0073289C">
        <w:tc>
          <w:tcPr>
            <w:tcW w:w="3898" w:type="dxa"/>
          </w:tcPr>
          <w:p w14:paraId="30C3D9E1" w14:textId="77777777" w:rsidR="00317006" w:rsidRPr="0078362B" w:rsidRDefault="00317006" w:rsidP="00437FE4">
            <w:pPr>
              <w:spacing w:line="280" w:lineRule="exact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48A5BC9" w14:textId="2B5AFFDA" w:rsidR="00317006" w:rsidRPr="0078362B" w:rsidRDefault="00317006" w:rsidP="00437FE4">
            <w:pPr>
              <w:tabs>
                <w:tab w:val="decimal" w:pos="964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8" w:type="dxa"/>
          </w:tcPr>
          <w:p w14:paraId="2AF02010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90ACAD2" w14:textId="31009166" w:rsidR="00317006" w:rsidRPr="0078362B" w:rsidRDefault="00317006" w:rsidP="00437FE4">
            <w:pPr>
              <w:tabs>
                <w:tab w:val="decimal" w:pos="964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5" w:type="dxa"/>
          </w:tcPr>
          <w:p w14:paraId="0E13BF4C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69E7464" w14:textId="77777777" w:rsidR="00317006" w:rsidRPr="0078362B" w:rsidRDefault="00317006" w:rsidP="00437FE4">
            <w:pPr>
              <w:snapToGrid w:val="0"/>
              <w:spacing w:line="28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27E3F97F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6FE73674" w14:textId="3037FE75" w:rsidR="00317006" w:rsidRPr="0078362B" w:rsidRDefault="00317006" w:rsidP="00437FE4">
            <w:pPr>
              <w:tabs>
                <w:tab w:val="decimal" w:pos="979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17006" w:rsidRPr="0078362B" w14:paraId="3F7860B6" w14:textId="77777777" w:rsidTr="0073289C">
        <w:tc>
          <w:tcPr>
            <w:tcW w:w="3898" w:type="dxa"/>
          </w:tcPr>
          <w:p w14:paraId="50D4E49D" w14:textId="77777777" w:rsidR="00317006" w:rsidRPr="0078362B" w:rsidRDefault="00317006" w:rsidP="00437FE4">
            <w:pPr>
              <w:spacing w:line="280" w:lineRule="exact"/>
              <w:ind w:left="360" w:right="-32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253467C" w14:textId="33E701E4" w:rsidR="00317006" w:rsidRPr="0078362B" w:rsidRDefault="00317006" w:rsidP="00437FE4">
            <w:pPr>
              <w:tabs>
                <w:tab w:val="decimal" w:pos="964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8" w:type="dxa"/>
          </w:tcPr>
          <w:p w14:paraId="1FC3C8A8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34F5A50E" w14:textId="46B299EA" w:rsidR="00317006" w:rsidRPr="0078362B" w:rsidRDefault="00317006" w:rsidP="00437FE4">
            <w:pPr>
              <w:tabs>
                <w:tab w:val="decimal" w:pos="964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5" w:type="dxa"/>
          </w:tcPr>
          <w:p w14:paraId="4EC9E3A0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322E4D4A" w14:textId="77777777" w:rsidR="00317006" w:rsidRPr="0078362B" w:rsidRDefault="00317006" w:rsidP="00437FE4">
            <w:pPr>
              <w:snapToGrid w:val="0"/>
              <w:spacing w:line="28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3557D365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0555966C" w14:textId="290CED98" w:rsidR="00317006" w:rsidRPr="0078362B" w:rsidRDefault="00317006" w:rsidP="00437FE4">
            <w:pPr>
              <w:tabs>
                <w:tab w:val="decimal" w:pos="979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17006" w:rsidRPr="0078362B" w14:paraId="49ECE74E" w14:textId="77777777" w:rsidTr="0073289C">
        <w:tc>
          <w:tcPr>
            <w:tcW w:w="3898" w:type="dxa"/>
          </w:tcPr>
          <w:p w14:paraId="0822F7CB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โปรแกรม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088D9C6" w14:textId="74C59944" w:rsidR="00317006" w:rsidRPr="0078362B" w:rsidRDefault="00FA46D0" w:rsidP="00437FE4">
            <w:pPr>
              <w:tabs>
                <w:tab w:val="decimal" w:pos="964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138" w:type="dxa"/>
          </w:tcPr>
          <w:p w14:paraId="5D174F27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2447D48" w14:textId="2639D68B" w:rsidR="00317006" w:rsidRPr="0078362B" w:rsidRDefault="00FA46D0" w:rsidP="00437FE4">
            <w:pPr>
              <w:tabs>
                <w:tab w:val="decimal" w:pos="964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</w:p>
        </w:tc>
        <w:tc>
          <w:tcPr>
            <w:tcW w:w="145" w:type="dxa"/>
          </w:tcPr>
          <w:p w14:paraId="7887257E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3B65A04" w14:textId="77777777" w:rsidR="00317006" w:rsidRPr="0078362B" w:rsidRDefault="00317006" w:rsidP="00437FE4">
            <w:pPr>
              <w:snapToGrid w:val="0"/>
              <w:spacing w:line="280" w:lineRule="exact"/>
              <w:ind w:left="-66" w:firstLine="6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" w:type="dxa"/>
          </w:tcPr>
          <w:p w14:paraId="35A84669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13A206D5" w14:textId="592B2CF3" w:rsidR="00317006" w:rsidRPr="0078362B" w:rsidRDefault="00FA46D0" w:rsidP="00437FE4">
            <w:pPr>
              <w:tabs>
                <w:tab w:val="decimal" w:pos="979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</w:p>
        </w:tc>
      </w:tr>
      <w:tr w:rsidR="00317006" w:rsidRPr="0078362B" w14:paraId="0A706774" w14:textId="77777777" w:rsidTr="0073289C">
        <w:tc>
          <w:tcPr>
            <w:tcW w:w="3898" w:type="dxa"/>
          </w:tcPr>
          <w:p w14:paraId="20727195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รวมสินทรัพย์ไม่มีตัวตนอื่น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17C173A" w14:textId="2BAC8D1B" w:rsidR="00317006" w:rsidRPr="0078362B" w:rsidRDefault="00FA46D0" w:rsidP="00437FE4">
            <w:pPr>
              <w:tabs>
                <w:tab w:val="decimal" w:pos="964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993</w:t>
            </w:r>
          </w:p>
        </w:tc>
        <w:tc>
          <w:tcPr>
            <w:tcW w:w="138" w:type="dxa"/>
          </w:tcPr>
          <w:p w14:paraId="7093EB74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5BCA3BE" w14:textId="77777777" w:rsidR="00317006" w:rsidRPr="0078362B" w:rsidRDefault="00317006" w:rsidP="00437FE4">
            <w:pPr>
              <w:tabs>
                <w:tab w:val="decimal" w:pos="895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14:paraId="60E2B1B9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73C8F03A" w14:textId="77777777" w:rsidR="00317006" w:rsidRPr="0078362B" w:rsidRDefault="00317006" w:rsidP="00437FE4">
            <w:pPr>
              <w:tabs>
                <w:tab w:val="decimal" w:pos="1027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9" w:type="dxa"/>
          </w:tcPr>
          <w:p w14:paraId="7EB4E218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7C52AAD3" w14:textId="6A4E18E2" w:rsidR="00317006" w:rsidRPr="0078362B" w:rsidRDefault="00FA46D0" w:rsidP="00437FE4">
            <w:pPr>
              <w:tabs>
                <w:tab w:val="decimal" w:pos="979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</w:p>
        </w:tc>
      </w:tr>
      <w:tr w:rsidR="00317006" w:rsidRPr="0078362B" w14:paraId="4C1AF185" w14:textId="77777777" w:rsidTr="0073289C">
        <w:tc>
          <w:tcPr>
            <w:tcW w:w="3898" w:type="dxa"/>
          </w:tcPr>
          <w:p w14:paraId="153D77ED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722E8E12" w14:textId="77777777" w:rsidR="00317006" w:rsidRPr="0078362B" w:rsidRDefault="00317006" w:rsidP="00437FE4">
            <w:pPr>
              <w:tabs>
                <w:tab w:val="decimal" w:pos="964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14:paraId="7F0D339C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3881D73E" w14:textId="77777777" w:rsidR="00317006" w:rsidRPr="0078362B" w:rsidRDefault="00317006" w:rsidP="00437FE4">
            <w:pPr>
              <w:tabs>
                <w:tab w:val="decimal" w:pos="895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14:paraId="682B2AD4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5B1707E4" w14:textId="77777777" w:rsidR="00317006" w:rsidRPr="0078362B" w:rsidRDefault="00317006" w:rsidP="00437FE4">
            <w:pPr>
              <w:tabs>
                <w:tab w:val="decimal" w:pos="1027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3" w:type="dxa"/>
          </w:tcPr>
          <w:p w14:paraId="1D969FDB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</w:tcPr>
          <w:p w14:paraId="367F48DC" w14:textId="77777777" w:rsidR="00317006" w:rsidRPr="0078362B" w:rsidRDefault="00317006" w:rsidP="00437FE4">
            <w:pPr>
              <w:tabs>
                <w:tab w:val="decimal" w:pos="979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7006" w:rsidRPr="0078362B" w14:paraId="3543F3C1" w14:textId="77777777" w:rsidTr="0073289C">
        <w:tc>
          <w:tcPr>
            <w:tcW w:w="3898" w:type="dxa"/>
          </w:tcPr>
          <w:p w14:paraId="40B04DBD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4" w:type="dxa"/>
          </w:tcPr>
          <w:p w14:paraId="46A31E02" w14:textId="77777777" w:rsidR="00317006" w:rsidRPr="0078362B" w:rsidRDefault="00317006" w:rsidP="00437FE4">
            <w:pPr>
              <w:tabs>
                <w:tab w:val="decimal" w:pos="964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14:paraId="7AC2FE1A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259B214F" w14:textId="77777777" w:rsidR="00317006" w:rsidRPr="0078362B" w:rsidRDefault="00317006" w:rsidP="00437FE4">
            <w:pPr>
              <w:tabs>
                <w:tab w:val="decimal" w:pos="895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14:paraId="4B59A2E6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5" w:type="dxa"/>
            <w:gridSpan w:val="3"/>
          </w:tcPr>
          <w:p w14:paraId="48CB2B2B" w14:textId="05B797BF" w:rsidR="00317006" w:rsidRPr="0078362B" w:rsidRDefault="00317006" w:rsidP="00437FE4">
            <w:pPr>
              <w:tabs>
                <w:tab w:val="decimal" w:pos="979"/>
              </w:tabs>
              <w:spacing w:line="280" w:lineRule="exact"/>
              <w:ind w:left="-66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17006" w:rsidRPr="0078362B" w14:paraId="01CD6C24" w14:textId="77777777" w:rsidTr="0073289C">
        <w:tc>
          <w:tcPr>
            <w:tcW w:w="3898" w:type="dxa"/>
          </w:tcPr>
          <w:p w14:paraId="0AEAF282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4" w:type="dxa"/>
          </w:tcPr>
          <w:p w14:paraId="72660BF6" w14:textId="77777777" w:rsidR="00317006" w:rsidRPr="0078362B" w:rsidRDefault="00317006" w:rsidP="00437FE4">
            <w:pPr>
              <w:tabs>
                <w:tab w:val="decimal" w:pos="964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14:paraId="4FE5D90C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3FC484CA" w14:textId="77777777" w:rsidR="00317006" w:rsidRPr="0078362B" w:rsidRDefault="00317006" w:rsidP="00437FE4">
            <w:pPr>
              <w:tabs>
                <w:tab w:val="decimal" w:pos="895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14:paraId="712714A5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034FE0ED" w14:textId="0356863A" w:rsidR="00317006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63" w:type="dxa"/>
          </w:tcPr>
          <w:p w14:paraId="2A7495A0" w14:textId="77777777" w:rsidR="00317006" w:rsidRPr="0078362B" w:rsidRDefault="00317006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</w:tcPr>
          <w:p w14:paraId="559CF770" w14:textId="1AE0FC69" w:rsidR="00317006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317006" w:rsidRPr="0078362B" w14:paraId="224957B8" w14:textId="77777777" w:rsidTr="0073289C">
        <w:tc>
          <w:tcPr>
            <w:tcW w:w="3898" w:type="dxa"/>
          </w:tcPr>
          <w:p w14:paraId="40BA5C7F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104" w:type="dxa"/>
          </w:tcPr>
          <w:p w14:paraId="487B4F8D" w14:textId="77777777" w:rsidR="00317006" w:rsidRPr="0078362B" w:rsidRDefault="00317006" w:rsidP="00437FE4">
            <w:pPr>
              <w:tabs>
                <w:tab w:val="decimal" w:pos="964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" w:type="dxa"/>
          </w:tcPr>
          <w:p w14:paraId="3DA7B5C8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65F58029" w14:textId="77777777" w:rsidR="00317006" w:rsidRPr="0078362B" w:rsidRDefault="00317006" w:rsidP="00437FE4">
            <w:pPr>
              <w:tabs>
                <w:tab w:val="decimal" w:pos="895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5" w:type="dxa"/>
          </w:tcPr>
          <w:p w14:paraId="1642A22D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</w:tcPr>
          <w:p w14:paraId="155466CD" w14:textId="49BD8C54" w:rsidR="00317006" w:rsidRPr="0078362B" w:rsidRDefault="003A400C" w:rsidP="00437FE4">
            <w:pPr>
              <w:tabs>
                <w:tab w:val="decimal" w:pos="951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623,392</w:t>
            </w:r>
            <w:bookmarkStart w:id="0" w:name="_GoBack"/>
            <w:bookmarkEnd w:id="0"/>
          </w:p>
        </w:tc>
        <w:tc>
          <w:tcPr>
            <w:tcW w:w="163" w:type="dxa"/>
          </w:tcPr>
          <w:p w14:paraId="61F880C4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</w:tcPr>
          <w:p w14:paraId="1570C52F" w14:textId="08671908" w:rsidR="00317006" w:rsidRPr="0078362B" w:rsidRDefault="00FA46D0" w:rsidP="00437FE4">
            <w:pPr>
              <w:tabs>
                <w:tab w:val="decimal" w:pos="979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952</w:t>
            </w:r>
          </w:p>
        </w:tc>
      </w:tr>
    </w:tbl>
    <w:p w14:paraId="72B6F7CC" w14:textId="77777777" w:rsidR="001E7F3A" w:rsidRPr="0078362B" w:rsidRDefault="001E7F3A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704D31A9" w14:textId="562B633C" w:rsidR="000C0AFD" w:rsidRPr="0078362B" w:rsidRDefault="00FA46D0" w:rsidP="00437FE4">
      <w:pPr>
        <w:spacing w:before="360"/>
        <w:ind w:left="547" w:hanging="547"/>
        <w:rPr>
          <w:rFonts w:asciiTheme="majorBidi" w:hAnsiTheme="majorBidi" w:cstheme="majorBidi"/>
          <w:b/>
          <w:bCs/>
          <w:cs/>
        </w:rPr>
      </w:pPr>
      <w:r w:rsidRPr="00FA46D0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15</w:t>
      </w:r>
      <w:r w:rsidR="0045269A" w:rsidRPr="0078362B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45269A" w:rsidRPr="0078362B">
        <w:rPr>
          <w:rFonts w:asciiTheme="majorBidi" w:hAnsiTheme="majorBidi" w:cstheme="majorBidi"/>
          <w:b/>
          <w:bCs/>
          <w:lang w:val="en-US"/>
        </w:rPr>
        <w:tab/>
      </w:r>
      <w:r w:rsidR="002D162D" w:rsidRPr="0078362B">
        <w:rPr>
          <w:rFonts w:asciiTheme="majorBidi" w:hAnsiTheme="majorBidi" w:cstheme="majorBidi"/>
          <w:b/>
          <w:bCs/>
          <w:cs/>
        </w:rPr>
        <w:t xml:space="preserve">สินทรัพย์ (หนี้สิน) </w:t>
      </w:r>
      <w:r w:rsidR="0045269A" w:rsidRPr="0078362B">
        <w:rPr>
          <w:rFonts w:asciiTheme="majorBidi" w:hAnsiTheme="majorBidi" w:cstheme="majorBidi"/>
          <w:b/>
          <w:bCs/>
          <w:cs/>
        </w:rPr>
        <w:t>ภาษีเงินได้รอ</w:t>
      </w:r>
      <w:r w:rsidR="00F97633" w:rsidRPr="0078362B">
        <w:rPr>
          <w:rFonts w:asciiTheme="majorBidi" w:hAnsiTheme="majorBidi" w:cstheme="majorBidi"/>
          <w:b/>
          <w:bCs/>
          <w:cs/>
        </w:rPr>
        <w:t>การ</w:t>
      </w:r>
      <w:r w:rsidR="0045269A" w:rsidRPr="0078362B">
        <w:rPr>
          <w:rFonts w:asciiTheme="majorBidi" w:hAnsiTheme="majorBidi" w:cstheme="majorBidi"/>
          <w:b/>
          <w:bCs/>
          <w:cs/>
        </w:rPr>
        <w:t>ตัดบัญชี</w:t>
      </w:r>
      <w:r w:rsidR="000C0AFD" w:rsidRPr="0078362B">
        <w:rPr>
          <w:rFonts w:asciiTheme="majorBidi" w:hAnsiTheme="majorBidi" w:cstheme="majorBidi"/>
          <w:b/>
          <w:bCs/>
          <w:cs/>
        </w:rPr>
        <w:t>/ภาษีเงินได้นิติบุคคล</w:t>
      </w:r>
    </w:p>
    <w:p w14:paraId="5C77179B" w14:textId="682CBBB7" w:rsidR="000D74EB" w:rsidRPr="0078362B" w:rsidRDefault="000D74EB" w:rsidP="00437FE4">
      <w:pPr>
        <w:ind w:left="562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spacing w:val="4"/>
          <w:cs/>
        </w:rPr>
        <w:t>รายการเคลื่อนไหวของสินทรัพย์และหนี้สินภาษีเงินได้รอการตัดบัญชีที่เกิดขึ้นระหว่าง</w:t>
      </w:r>
      <w:r w:rsidR="00D05EFC" w:rsidRPr="0078362B">
        <w:rPr>
          <w:rFonts w:asciiTheme="majorBidi" w:hAnsiTheme="majorBidi" w:cstheme="majorBidi"/>
          <w:spacing w:val="4"/>
          <w:cs/>
          <w:lang w:val="en-US"/>
        </w:rPr>
        <w:t>ปี</w:t>
      </w:r>
      <w:r w:rsidRPr="0078362B">
        <w:rPr>
          <w:rFonts w:asciiTheme="majorBidi" w:hAnsiTheme="majorBidi" w:cstheme="majorBidi"/>
          <w:spacing w:val="4"/>
          <w:cs/>
          <w:lang w:val="en-US"/>
        </w:rPr>
        <w:t>สิ้นสุดวันที่</w:t>
      </w:r>
      <w:r w:rsidRPr="0078362B">
        <w:rPr>
          <w:rFonts w:asciiTheme="majorBidi" w:hAnsiTheme="majorBidi" w:cstheme="majorBidi"/>
          <w:cs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lang w:val="en-US"/>
        </w:rPr>
        <w:t>31</w:t>
      </w:r>
      <w:r w:rsidRPr="0078362B">
        <w:rPr>
          <w:rFonts w:asciiTheme="majorBidi" w:hAnsiTheme="majorBidi" w:cstheme="majorBidi"/>
          <w:cs/>
          <w:lang w:val="en-US"/>
        </w:rPr>
        <w:t xml:space="preserve"> </w:t>
      </w:r>
      <w:r w:rsidR="00D05EFC" w:rsidRPr="0078362B">
        <w:rPr>
          <w:rFonts w:asciiTheme="majorBidi" w:hAnsiTheme="majorBidi" w:cstheme="majorBidi"/>
          <w:cs/>
          <w:lang w:val="en-US"/>
        </w:rPr>
        <w:t>ธันวาคม</w:t>
      </w:r>
      <w:r w:rsidRPr="0078362B">
        <w:rPr>
          <w:rFonts w:asciiTheme="majorBidi" w:hAnsiTheme="majorBidi" w:cstheme="majorBidi"/>
          <w:cs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lang w:val="en-US"/>
        </w:rPr>
        <w:t>2562</w:t>
      </w:r>
      <w:r w:rsidRPr="0078362B">
        <w:rPr>
          <w:rFonts w:asciiTheme="majorBidi" w:hAnsiTheme="majorBidi" w:cstheme="majorBidi"/>
          <w:cs/>
          <w:lang w:val="en-US"/>
        </w:rPr>
        <w:t xml:space="preserve"> และ </w:t>
      </w:r>
      <w:r w:rsidR="00FA46D0" w:rsidRPr="00FA46D0">
        <w:rPr>
          <w:rFonts w:asciiTheme="majorBidi" w:hAnsiTheme="majorBidi" w:cstheme="majorBidi"/>
          <w:lang w:val="en-US"/>
        </w:rPr>
        <w:t>2561</w:t>
      </w:r>
      <w:r w:rsidRPr="0078362B">
        <w:rPr>
          <w:rFonts w:asciiTheme="majorBidi" w:hAnsiTheme="majorBidi" w:cstheme="majorBidi"/>
          <w:cs/>
          <w:lang w:val="en-US"/>
        </w:rPr>
        <w:t xml:space="preserve"> มีดังนี้</w:t>
      </w:r>
    </w:p>
    <w:p w14:paraId="5FD16ED9" w14:textId="77777777" w:rsidR="00132118" w:rsidRPr="0078362B" w:rsidRDefault="00132118" w:rsidP="00437FE4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 w:right="-565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78362B">
        <w:rPr>
          <w:rFonts w:asciiTheme="majorBidi" w:hAnsiTheme="majorBidi" w:cstheme="majorBidi"/>
          <w:b/>
          <w:bCs/>
          <w:sz w:val="22"/>
          <w:szCs w:val="22"/>
          <w:cs/>
        </w:rPr>
        <w:t xml:space="preserve">(หน่วย </w:t>
      </w:r>
      <w:r w:rsidRPr="0078362B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: </w:t>
      </w:r>
      <w:r w:rsidRPr="0078362B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บาท)</w:t>
      </w:r>
    </w:p>
    <w:tbl>
      <w:tblPr>
        <w:tblW w:w="9288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222"/>
        <w:gridCol w:w="90"/>
        <w:gridCol w:w="1080"/>
        <w:gridCol w:w="90"/>
        <w:gridCol w:w="1080"/>
        <w:gridCol w:w="90"/>
        <w:gridCol w:w="1116"/>
        <w:gridCol w:w="90"/>
        <w:gridCol w:w="1170"/>
        <w:gridCol w:w="70"/>
        <w:gridCol w:w="1190"/>
      </w:tblGrid>
      <w:tr w:rsidR="00141429" w:rsidRPr="0078362B" w14:paraId="0B4504C0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009656FF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943826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6" w:type="dxa"/>
            <w:gridSpan w:val="9"/>
            <w:shd w:val="clear" w:color="auto" w:fill="auto"/>
          </w:tcPr>
          <w:p w14:paraId="2B3AD689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41429" w:rsidRPr="0078362B" w14:paraId="20C02B71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71D3F3B4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B39408E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6E6912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90" w:type="dxa"/>
            <w:shd w:val="clear" w:color="auto" w:fill="auto"/>
          </w:tcPr>
          <w:p w14:paraId="3CC19727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D0952C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ผลกระทบ</w:t>
            </w:r>
          </w:p>
        </w:tc>
        <w:tc>
          <w:tcPr>
            <w:tcW w:w="90" w:type="dxa"/>
            <w:shd w:val="clear" w:color="auto" w:fill="auto"/>
          </w:tcPr>
          <w:p w14:paraId="01F7A94E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1526D388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  <w:shd w:val="clear" w:color="auto" w:fill="auto"/>
          </w:tcPr>
          <w:p w14:paraId="0D8DB2BF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0F058F" w14:textId="77777777" w:rsidR="00141429" w:rsidRPr="0078362B" w:rsidRDefault="00141429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70" w:type="dxa"/>
            <w:shd w:val="clear" w:color="auto" w:fill="auto"/>
          </w:tcPr>
          <w:p w14:paraId="2B54ECF5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74133AB5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141429" w:rsidRPr="0078362B" w14:paraId="5CEBC037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074F40EE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67AAAC1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F55BBF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1CD799E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BF63F5" w14:textId="77777777" w:rsidR="00141429" w:rsidRPr="0078362B" w:rsidRDefault="00085743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สะสมจาก</w:t>
            </w:r>
            <w:r w:rsidR="00141429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</w:t>
            </w:r>
          </w:p>
        </w:tc>
        <w:tc>
          <w:tcPr>
            <w:tcW w:w="90" w:type="dxa"/>
            <w:shd w:val="clear" w:color="auto" w:fill="auto"/>
          </w:tcPr>
          <w:p w14:paraId="636AABBB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0E4B1D32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  <w:shd w:val="clear" w:color="auto" w:fill="auto"/>
          </w:tcPr>
          <w:p w14:paraId="72ABCF18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34B3F2" w14:textId="77777777" w:rsidR="00141429" w:rsidRPr="0078362B" w:rsidRDefault="00141429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70" w:type="dxa"/>
            <w:shd w:val="clear" w:color="auto" w:fill="auto"/>
          </w:tcPr>
          <w:p w14:paraId="34E817DE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46E86807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141429" w:rsidRPr="0078362B" w14:paraId="5C2F766D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5B39D87E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3343CC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BCC3C6" w14:textId="3579C867" w:rsidR="00141429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141429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141429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26AF5487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4A9177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นำมาตรฐาน</w:t>
            </w:r>
          </w:p>
        </w:tc>
        <w:tc>
          <w:tcPr>
            <w:tcW w:w="90" w:type="dxa"/>
            <w:shd w:val="clear" w:color="auto" w:fill="auto"/>
          </w:tcPr>
          <w:p w14:paraId="5ABB5493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FA87D24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  <w:shd w:val="clear" w:color="auto" w:fill="auto"/>
          </w:tcPr>
          <w:p w14:paraId="5DD5C3F0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CCAC3AC" w14:textId="77777777" w:rsidR="00141429" w:rsidRPr="0078362B" w:rsidRDefault="00141429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70" w:type="dxa"/>
            <w:shd w:val="clear" w:color="auto" w:fill="auto"/>
          </w:tcPr>
          <w:p w14:paraId="39C1967F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52B74719" w14:textId="415FE658" w:rsidR="00141429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141429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141429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141429" w:rsidRPr="0078362B" w14:paraId="67E86CA8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23DF2677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2D3682A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4FF14B" w14:textId="4991595B" w:rsidR="00141429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6CE8A282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AF5462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การ</w:t>
            </w:r>
            <w:r w:rsidR="00085743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รายงานทาง</w:t>
            </w:r>
          </w:p>
        </w:tc>
        <w:tc>
          <w:tcPr>
            <w:tcW w:w="90" w:type="dxa"/>
            <w:shd w:val="clear" w:color="auto" w:fill="auto"/>
          </w:tcPr>
          <w:p w14:paraId="6844F084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37CBEBA5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51BDDCD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18D88A" w14:textId="77777777" w:rsidR="00141429" w:rsidRPr="0078362B" w:rsidRDefault="00141429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14:paraId="09380286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44C580BB" w14:textId="5D65DB11" w:rsidR="00141429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</w:tr>
      <w:tr w:rsidR="00085743" w:rsidRPr="0078362B" w14:paraId="51B72B91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5A9D6A5B" w14:textId="77777777" w:rsidR="00085743" w:rsidRPr="0078362B" w:rsidRDefault="00085743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061287" w14:textId="77777777" w:rsidR="00085743" w:rsidRPr="0078362B" w:rsidRDefault="00085743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01AD58" w14:textId="77777777" w:rsidR="00085743" w:rsidRPr="0078362B" w:rsidRDefault="00085743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63DCD0" w14:textId="77777777" w:rsidR="00085743" w:rsidRPr="0078362B" w:rsidRDefault="00085743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1AFB38" w14:textId="05129AD0" w:rsidR="00085743" w:rsidRPr="0078362B" w:rsidRDefault="00085743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การเงิน ฉบับที่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5B245D26" w14:textId="77777777" w:rsidR="00085743" w:rsidRPr="0078362B" w:rsidRDefault="00085743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1D16516D" w14:textId="77777777" w:rsidR="00085743" w:rsidRPr="0078362B" w:rsidRDefault="00085743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3E752C" w14:textId="77777777" w:rsidR="00085743" w:rsidRPr="0078362B" w:rsidRDefault="00085743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220A21" w14:textId="77777777" w:rsidR="00085743" w:rsidRPr="0078362B" w:rsidRDefault="00085743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14:paraId="4BEB5241" w14:textId="77777777" w:rsidR="00085743" w:rsidRPr="0078362B" w:rsidRDefault="00085743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1DBF5F49" w14:textId="77777777" w:rsidR="00085743" w:rsidRPr="0078362B" w:rsidRDefault="00085743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141429" w:rsidRPr="0078362B" w14:paraId="7CECD0CD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7B0F2E6B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74A96C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945319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44CF21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CB1827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มาใช้ครั้งแรก</w:t>
            </w:r>
          </w:p>
        </w:tc>
        <w:tc>
          <w:tcPr>
            <w:tcW w:w="90" w:type="dxa"/>
            <w:shd w:val="clear" w:color="auto" w:fill="auto"/>
          </w:tcPr>
          <w:p w14:paraId="476A70FA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97CF45F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9B7BA47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720080" w14:textId="77777777" w:rsidR="00141429" w:rsidRPr="0078362B" w:rsidRDefault="00141429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14:paraId="1889E5A6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7D3BDF27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141429" w:rsidRPr="0078362B" w14:paraId="70883DC0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24134F92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3E05AB3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044385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9F0B86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89F516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ดูหมายเหตุ</w:t>
            </w:r>
          </w:p>
        </w:tc>
        <w:tc>
          <w:tcPr>
            <w:tcW w:w="90" w:type="dxa"/>
            <w:shd w:val="clear" w:color="auto" w:fill="auto"/>
          </w:tcPr>
          <w:p w14:paraId="4A8C2BED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7E7E0241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3296BAD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714B3A0" w14:textId="77777777" w:rsidR="00141429" w:rsidRPr="0078362B" w:rsidRDefault="00141429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14:paraId="603BCA8E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70D683B9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141429" w:rsidRPr="0078362B" w14:paraId="278F6AB5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35B5DE2B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D18F55C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8986D0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05C2D5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106D74" w14:textId="09FA09EE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ข้อ 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43A939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7BFBE61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F784CD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FAE8616" w14:textId="77777777" w:rsidR="00141429" w:rsidRPr="0078362B" w:rsidRDefault="00141429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14:paraId="755ADD1F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39E1D404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141429" w:rsidRPr="0078362B" w14:paraId="331869ED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43FD5FA5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A4B1820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E98600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2C689EF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A69127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21B84A0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4BBA08D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0B246D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F815651" w14:textId="77777777" w:rsidR="00141429" w:rsidRPr="0078362B" w:rsidRDefault="00141429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14:paraId="7FD950D7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4EFF4C21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141429" w:rsidRPr="0078362B" w14:paraId="4D68AA6A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4AA47E11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90" w:type="dxa"/>
            <w:shd w:val="clear" w:color="auto" w:fill="auto"/>
          </w:tcPr>
          <w:p w14:paraId="23852B45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D9A86B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1EED1C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7B15A6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FA7046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6B207A5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6DC1318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D54482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14:paraId="77B1D8F5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7CDD35DF" w14:textId="77777777" w:rsidR="00141429" w:rsidRPr="0078362B" w:rsidRDefault="00141429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41429" w:rsidRPr="0078362B" w14:paraId="642F6CE7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435E8ED5" w14:textId="77777777" w:rsidR="00141429" w:rsidRPr="0078362B" w:rsidRDefault="00141429" w:rsidP="00437FE4">
            <w:pPr>
              <w:spacing w:line="280" w:lineRule="exact"/>
              <w:ind w:left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  <w:shd w:val="clear" w:color="auto" w:fill="auto"/>
          </w:tcPr>
          <w:p w14:paraId="1D9A518E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3775B3" w14:textId="5B100327" w:rsidR="00141429" w:rsidRPr="0078362B" w:rsidRDefault="00FA46D0" w:rsidP="00437FE4">
            <w:pPr>
              <w:tabs>
                <w:tab w:val="decimal" w:pos="1017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  <w:shd w:val="clear" w:color="auto" w:fill="auto"/>
          </w:tcPr>
          <w:p w14:paraId="1EAB27F3" w14:textId="77777777" w:rsidR="00141429" w:rsidRPr="0078362B" w:rsidRDefault="00141429" w:rsidP="00437FE4">
            <w:pPr>
              <w:spacing w:line="280" w:lineRule="exact"/>
              <w:ind w:left="-66" w:right="6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28598A" w14:textId="77777777" w:rsidR="00141429" w:rsidRPr="0078362B" w:rsidRDefault="00D46768" w:rsidP="00437FE4">
            <w:pPr>
              <w:spacing w:line="28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FFC8D1" w14:textId="77777777" w:rsidR="00141429" w:rsidRPr="0078362B" w:rsidRDefault="00141429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CC7D0EB" w14:textId="77777777" w:rsidR="00141429" w:rsidRPr="0078362B" w:rsidRDefault="00141429" w:rsidP="00437FE4">
            <w:pPr>
              <w:spacing w:line="28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A69CC9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D9CDEC" w14:textId="77777777" w:rsidR="00141429" w:rsidRPr="0078362B" w:rsidRDefault="00141429" w:rsidP="00437FE4">
            <w:pPr>
              <w:spacing w:line="28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00BD96CD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044EF591" w14:textId="49E9F6E9" w:rsidR="00141429" w:rsidRPr="0078362B" w:rsidRDefault="00FA46D0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</w:p>
        </w:tc>
      </w:tr>
      <w:tr w:rsidR="00141429" w:rsidRPr="0078362B" w14:paraId="74F8CC35" w14:textId="77777777" w:rsidTr="00437FE4">
        <w:trPr>
          <w:trHeight w:val="80"/>
        </w:trPr>
        <w:tc>
          <w:tcPr>
            <w:tcW w:w="3222" w:type="dxa"/>
            <w:shd w:val="clear" w:color="auto" w:fill="auto"/>
          </w:tcPr>
          <w:p w14:paraId="0A71CC38" w14:textId="77777777" w:rsidR="00141429" w:rsidRPr="0078362B" w:rsidRDefault="00141429" w:rsidP="00437FE4">
            <w:pPr>
              <w:spacing w:line="280" w:lineRule="exact"/>
              <w:ind w:left="158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ขาดทุน</w:t>
            </w:r>
            <w:r w:rsidRPr="0078362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จากการปรับมูลค่าเงินลงทุนเผื่อขาย</w:t>
            </w:r>
          </w:p>
        </w:tc>
        <w:tc>
          <w:tcPr>
            <w:tcW w:w="90" w:type="dxa"/>
            <w:shd w:val="clear" w:color="auto" w:fill="auto"/>
          </w:tcPr>
          <w:p w14:paraId="4AB442F4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7976D7" w14:textId="5E5FA151" w:rsidR="00141429" w:rsidRPr="0078362B" w:rsidRDefault="00FA46D0" w:rsidP="00437FE4">
            <w:pPr>
              <w:tabs>
                <w:tab w:val="decimal" w:pos="1017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4ED0D4AC" w14:textId="77777777" w:rsidR="00141429" w:rsidRPr="0078362B" w:rsidRDefault="00141429" w:rsidP="00437FE4">
            <w:pPr>
              <w:tabs>
                <w:tab w:val="decimal" w:pos="81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7B97AA" w14:textId="77777777" w:rsidR="00141429" w:rsidRPr="0078362B" w:rsidRDefault="00D46768" w:rsidP="00437FE4">
            <w:pPr>
              <w:spacing w:line="28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761724" w14:textId="77777777" w:rsidR="00141429" w:rsidRPr="0078362B" w:rsidRDefault="00141429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0962BDBD" w14:textId="77777777" w:rsidR="00141429" w:rsidRPr="0078362B" w:rsidRDefault="00141429" w:rsidP="00437FE4">
            <w:pPr>
              <w:spacing w:line="28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15A04D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B37CFE" w14:textId="3581858C" w:rsidR="00141429" w:rsidRPr="0078362B" w:rsidRDefault="00FA46D0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281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</w:p>
        </w:tc>
        <w:tc>
          <w:tcPr>
            <w:tcW w:w="70" w:type="dxa"/>
            <w:shd w:val="clear" w:color="auto" w:fill="auto"/>
          </w:tcPr>
          <w:p w14:paraId="04CF0002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143FF724" w14:textId="60157E64" w:rsidR="00141429" w:rsidRPr="0078362B" w:rsidRDefault="00FA46D0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118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318</w:t>
            </w:r>
          </w:p>
        </w:tc>
      </w:tr>
      <w:tr w:rsidR="00141429" w:rsidRPr="0078362B" w14:paraId="4A8B2B0A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07BF0CEF" w14:textId="77777777" w:rsidR="00141429" w:rsidRPr="0078362B" w:rsidRDefault="00141429" w:rsidP="00437FE4">
            <w:pPr>
              <w:spacing w:line="280" w:lineRule="exact"/>
              <w:ind w:left="163" w:right="-40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90" w:type="dxa"/>
            <w:shd w:val="clear" w:color="auto" w:fill="auto"/>
          </w:tcPr>
          <w:p w14:paraId="475FF415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239981" w14:textId="77777777" w:rsidR="00141429" w:rsidRPr="0078362B" w:rsidRDefault="00141429" w:rsidP="00437FE4">
            <w:pPr>
              <w:spacing w:line="28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C4B577" w14:textId="77777777" w:rsidR="00141429" w:rsidRPr="0078362B" w:rsidRDefault="00141429" w:rsidP="00437FE4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727AA3" w14:textId="0DF3A52A" w:rsidR="00141429" w:rsidRPr="0078362B" w:rsidRDefault="00141429" w:rsidP="00437FE4">
            <w:pPr>
              <w:tabs>
                <w:tab w:val="decimal" w:pos="99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267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D781FA" w14:textId="77777777" w:rsidR="00141429" w:rsidRPr="0078362B" w:rsidRDefault="00141429" w:rsidP="00437FE4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04A22798" w14:textId="2942752B" w:rsidR="00141429" w:rsidRPr="0078362B" w:rsidRDefault="00FA46D0" w:rsidP="00437FE4">
            <w:pPr>
              <w:tabs>
                <w:tab w:val="decimal" w:pos="1035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181855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818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253</w:t>
            </w:r>
          </w:p>
        </w:tc>
        <w:tc>
          <w:tcPr>
            <w:tcW w:w="90" w:type="dxa"/>
            <w:shd w:val="clear" w:color="auto" w:fill="auto"/>
          </w:tcPr>
          <w:p w14:paraId="5BD5A88A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AFAA6C" w14:textId="77777777" w:rsidR="00141429" w:rsidRPr="0078362B" w:rsidRDefault="00141429" w:rsidP="00437FE4">
            <w:pPr>
              <w:spacing w:line="28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2429C77B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71D66FC7" w14:textId="775C1EC4" w:rsidR="00141429" w:rsidRPr="0078362B" w:rsidRDefault="00141429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="00181855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448</w:t>
            </w:r>
            <w:r w:rsidR="00181855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835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141429" w:rsidRPr="0078362B" w14:paraId="716DBCB9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57FF0150" w14:textId="0A36DB72" w:rsidR="00141429" w:rsidRPr="0078362B" w:rsidRDefault="00141429" w:rsidP="00437FE4">
            <w:pPr>
              <w:spacing w:line="280" w:lineRule="exact"/>
              <w:ind w:left="163" w:right="-40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</w:t>
            </w:r>
            <w:r w:rsidR="0001458D"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ขายอาคารชุด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90" w:type="dxa"/>
            <w:shd w:val="clear" w:color="auto" w:fill="auto"/>
          </w:tcPr>
          <w:p w14:paraId="6CE23C5E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32C7FA" w14:textId="77777777" w:rsidR="00141429" w:rsidRPr="0078362B" w:rsidRDefault="00141429" w:rsidP="00437FE4">
            <w:pPr>
              <w:spacing w:line="28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2E95F7" w14:textId="77777777" w:rsidR="00141429" w:rsidRPr="0078362B" w:rsidRDefault="00141429" w:rsidP="00437FE4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3BFDE5" w14:textId="77777777" w:rsidR="00141429" w:rsidRPr="0078362B" w:rsidRDefault="00D46768" w:rsidP="00437FE4">
            <w:pPr>
              <w:spacing w:line="28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8819DF" w14:textId="77777777" w:rsidR="00141429" w:rsidRPr="0078362B" w:rsidRDefault="00141429" w:rsidP="00437FE4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F557E7E" w14:textId="3E2D7943" w:rsidR="00141429" w:rsidRPr="0078362B" w:rsidRDefault="00141429" w:rsidP="00437FE4">
            <w:pPr>
              <w:tabs>
                <w:tab w:val="decimal" w:pos="1035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816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E272A0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544F92" w14:textId="77777777" w:rsidR="00141429" w:rsidRPr="0078362B" w:rsidRDefault="00141429" w:rsidP="00437FE4">
            <w:pPr>
              <w:spacing w:line="28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047D802A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5DAA82EE" w14:textId="7CA9FF94" w:rsidR="00141429" w:rsidRPr="0078362B" w:rsidRDefault="00141429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816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141429" w:rsidRPr="0078362B" w14:paraId="4393ED13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19EE045D" w14:textId="77777777" w:rsidR="00141429" w:rsidRPr="0078362B" w:rsidRDefault="00141429" w:rsidP="00437FE4">
            <w:pPr>
              <w:spacing w:line="280" w:lineRule="exact"/>
              <w:ind w:left="163" w:right="-40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90" w:type="dxa"/>
            <w:shd w:val="clear" w:color="auto" w:fill="auto"/>
          </w:tcPr>
          <w:p w14:paraId="5B2A20B3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3566B7" w14:textId="7D73673E" w:rsidR="00141429" w:rsidRPr="0078362B" w:rsidRDefault="00FA46D0" w:rsidP="00437FE4">
            <w:pPr>
              <w:tabs>
                <w:tab w:val="decimal" w:pos="1017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654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016</w:t>
            </w:r>
          </w:p>
        </w:tc>
        <w:tc>
          <w:tcPr>
            <w:tcW w:w="90" w:type="dxa"/>
            <w:shd w:val="clear" w:color="auto" w:fill="auto"/>
          </w:tcPr>
          <w:p w14:paraId="6DB265B3" w14:textId="77777777" w:rsidR="00141429" w:rsidRPr="0078362B" w:rsidRDefault="00141429" w:rsidP="00437FE4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F48188" w14:textId="77777777" w:rsidR="00141429" w:rsidRPr="0078362B" w:rsidRDefault="00D46768" w:rsidP="00437FE4">
            <w:pPr>
              <w:spacing w:line="28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1A21D7" w14:textId="77777777" w:rsidR="00141429" w:rsidRPr="0078362B" w:rsidRDefault="00141429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0F90EA15" w14:textId="709BDE47" w:rsidR="00141429" w:rsidRPr="0078362B" w:rsidRDefault="00FA46D0" w:rsidP="00437FE4">
            <w:pPr>
              <w:tabs>
                <w:tab w:val="decimal" w:pos="1035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117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253</w:t>
            </w:r>
          </w:p>
        </w:tc>
        <w:tc>
          <w:tcPr>
            <w:tcW w:w="90" w:type="dxa"/>
            <w:shd w:val="clear" w:color="auto" w:fill="auto"/>
          </w:tcPr>
          <w:p w14:paraId="4570EB37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FC70AE" w14:textId="108DF810" w:rsidR="00141429" w:rsidRPr="0078362B" w:rsidRDefault="00FA46D0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534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704</w:t>
            </w:r>
          </w:p>
        </w:tc>
        <w:tc>
          <w:tcPr>
            <w:tcW w:w="70" w:type="dxa"/>
            <w:shd w:val="clear" w:color="auto" w:fill="auto"/>
          </w:tcPr>
          <w:p w14:paraId="4A7B7291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7CE6F6B8" w14:textId="672A6BAB" w:rsidR="00141429" w:rsidRPr="0078362B" w:rsidRDefault="00FA46D0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973</w:t>
            </w:r>
          </w:p>
        </w:tc>
      </w:tr>
      <w:tr w:rsidR="00141429" w:rsidRPr="0078362B" w14:paraId="76ED2E76" w14:textId="77777777" w:rsidTr="00437FE4">
        <w:trPr>
          <w:trHeight w:val="20"/>
        </w:trPr>
        <w:tc>
          <w:tcPr>
            <w:tcW w:w="3222" w:type="dxa"/>
            <w:shd w:val="clear" w:color="auto" w:fill="auto"/>
          </w:tcPr>
          <w:p w14:paraId="1CFAD20A" w14:textId="77777777" w:rsidR="00141429" w:rsidRPr="0078362B" w:rsidRDefault="00141429" w:rsidP="00437FE4">
            <w:pPr>
              <w:spacing w:line="280" w:lineRule="exact"/>
              <w:ind w:left="43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สินทรัพย์ </w:t>
            </w: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หนี้สิน</w:t>
            </w: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) </w:t>
            </w: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  <w:shd w:val="clear" w:color="auto" w:fill="auto"/>
          </w:tcPr>
          <w:p w14:paraId="5D587ED5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689DF" w14:textId="20665ECC" w:rsidR="00141429" w:rsidRPr="0078362B" w:rsidRDefault="00FA46D0" w:rsidP="00437FE4">
            <w:pPr>
              <w:tabs>
                <w:tab w:val="decimal" w:pos="1017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340</w:t>
            </w:r>
            <w:r w:rsidR="00141429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870</w:t>
            </w:r>
          </w:p>
        </w:tc>
        <w:tc>
          <w:tcPr>
            <w:tcW w:w="90" w:type="dxa"/>
            <w:shd w:val="clear" w:color="auto" w:fill="auto"/>
          </w:tcPr>
          <w:p w14:paraId="40E3F758" w14:textId="77777777" w:rsidR="00141429" w:rsidRPr="0078362B" w:rsidRDefault="00141429" w:rsidP="00437FE4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4C1D1" w14:textId="0E817637" w:rsidR="00141429" w:rsidRPr="0078362B" w:rsidRDefault="00141429" w:rsidP="00437FE4">
            <w:pPr>
              <w:tabs>
                <w:tab w:val="decimal" w:pos="99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267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DC100B" w14:textId="77777777" w:rsidR="00141429" w:rsidRPr="0078362B" w:rsidRDefault="00141429" w:rsidP="00437FE4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605AC6" w14:textId="7FF30E22" w:rsidR="00141429" w:rsidRPr="0078362B" w:rsidRDefault="00141429" w:rsidP="00437FE4">
            <w:pPr>
              <w:tabs>
                <w:tab w:val="decimal" w:pos="1035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="0093465E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="0093465E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310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874389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369DF0" w14:textId="397C1562" w:rsidR="00141429" w:rsidRPr="0078362B" w:rsidRDefault="00FA46D0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D4676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816</w:t>
            </w:r>
            <w:r w:rsidR="00D4676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558</w:t>
            </w:r>
          </w:p>
        </w:tc>
        <w:tc>
          <w:tcPr>
            <w:tcW w:w="70" w:type="dxa"/>
            <w:shd w:val="clear" w:color="auto" w:fill="auto"/>
            <w:vAlign w:val="center"/>
          </w:tcPr>
          <w:p w14:paraId="5F55B862" w14:textId="77777777" w:rsidR="00141429" w:rsidRPr="0078362B" w:rsidRDefault="00141429" w:rsidP="00437FE4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8F6A47" w14:textId="5A11A61E" w:rsidR="00141429" w:rsidRPr="0078362B" w:rsidRDefault="00141429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</w:t>
            </w:r>
            <w:r w:rsidR="00181855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  <w:r w:rsidR="00181855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970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</w:tbl>
    <w:p w14:paraId="041C4AB3" w14:textId="77777777" w:rsidR="00A175C4" w:rsidRPr="0078362B" w:rsidRDefault="00A175C4" w:rsidP="00437FE4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 w:right="-25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4C6A62CF" w14:textId="77777777" w:rsidR="00A175C4" w:rsidRPr="0078362B" w:rsidRDefault="00A175C4" w:rsidP="00437FE4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 w:right="-565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78362B">
        <w:rPr>
          <w:rFonts w:asciiTheme="majorBidi" w:hAnsiTheme="majorBidi" w:cstheme="majorBidi"/>
          <w:b/>
          <w:bCs/>
          <w:sz w:val="22"/>
          <w:szCs w:val="22"/>
          <w:cs/>
        </w:rPr>
        <w:t>(</w:t>
      </w:r>
      <w:r w:rsidRPr="0078362B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หน่วย</w:t>
      </w:r>
      <w:r w:rsidRPr="0078362B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Pr="0078362B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: </w:t>
      </w:r>
      <w:r w:rsidRPr="0078362B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บาท)</w:t>
      </w:r>
    </w:p>
    <w:tbl>
      <w:tblPr>
        <w:tblW w:w="9288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4392"/>
        <w:gridCol w:w="90"/>
        <w:gridCol w:w="1080"/>
        <w:gridCol w:w="90"/>
        <w:gridCol w:w="1107"/>
        <w:gridCol w:w="90"/>
        <w:gridCol w:w="1179"/>
        <w:gridCol w:w="81"/>
        <w:gridCol w:w="1179"/>
      </w:tblGrid>
      <w:tr w:rsidR="004A1000" w:rsidRPr="0078362B" w14:paraId="441F96F8" w14:textId="77777777" w:rsidTr="00D46768">
        <w:trPr>
          <w:trHeight w:val="20"/>
        </w:trPr>
        <w:tc>
          <w:tcPr>
            <w:tcW w:w="4392" w:type="dxa"/>
          </w:tcPr>
          <w:p w14:paraId="285D785E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4DF6778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06" w:type="dxa"/>
            <w:gridSpan w:val="7"/>
          </w:tcPr>
          <w:p w14:paraId="29913EB6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A1000" w:rsidRPr="0078362B" w14:paraId="71C210D5" w14:textId="77777777" w:rsidTr="00D46768">
        <w:trPr>
          <w:trHeight w:val="20"/>
        </w:trPr>
        <w:tc>
          <w:tcPr>
            <w:tcW w:w="4392" w:type="dxa"/>
          </w:tcPr>
          <w:p w14:paraId="0AEF938B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3FC011B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5C338D6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7D681CEA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</w:tcPr>
          <w:p w14:paraId="1E2A3F89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55D42E6E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48060CA0" w14:textId="77777777" w:rsidR="004A1000" w:rsidRPr="0078362B" w:rsidRDefault="004A1000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81" w:type="dxa"/>
          </w:tcPr>
          <w:p w14:paraId="2B1F27B9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6543B6A0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4A1000" w:rsidRPr="0078362B" w14:paraId="20E4E825" w14:textId="77777777" w:rsidTr="00D46768">
        <w:trPr>
          <w:trHeight w:val="20"/>
        </w:trPr>
        <w:tc>
          <w:tcPr>
            <w:tcW w:w="4392" w:type="dxa"/>
          </w:tcPr>
          <w:p w14:paraId="3D0CAD1F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A5A4DEA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56BC0B4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1CCAA28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</w:tcPr>
          <w:p w14:paraId="53A8A888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14:paraId="085647BF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710B11CC" w14:textId="77777777" w:rsidR="004A1000" w:rsidRPr="0078362B" w:rsidRDefault="004A1000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81" w:type="dxa"/>
          </w:tcPr>
          <w:p w14:paraId="50B6ADC7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0B359013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4A1000" w:rsidRPr="0078362B" w14:paraId="596B0EE6" w14:textId="77777777" w:rsidTr="00D46768">
        <w:trPr>
          <w:trHeight w:val="20"/>
        </w:trPr>
        <w:tc>
          <w:tcPr>
            <w:tcW w:w="4392" w:type="dxa"/>
          </w:tcPr>
          <w:p w14:paraId="08AA929C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2C722DF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C918153" w14:textId="02826A75" w:rsidR="004A1000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4A1000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4A1000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51B55D2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</w:tcPr>
          <w:p w14:paraId="34B83F1E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14:paraId="1B5A360C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6ED81D29" w14:textId="77777777" w:rsidR="004A1000" w:rsidRPr="0078362B" w:rsidRDefault="004A1000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1" w:type="dxa"/>
          </w:tcPr>
          <w:p w14:paraId="73E38D93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7BBB3EF4" w14:textId="462FF389" w:rsidR="004A1000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4A1000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4A1000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4A1000" w:rsidRPr="0078362B" w14:paraId="059BD182" w14:textId="77777777" w:rsidTr="00D46768">
        <w:trPr>
          <w:trHeight w:val="20"/>
        </w:trPr>
        <w:tc>
          <w:tcPr>
            <w:tcW w:w="4392" w:type="dxa"/>
          </w:tcPr>
          <w:p w14:paraId="7B277BEC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4C9FBEE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3D2A237" w14:textId="76A736BA" w:rsidR="004A1000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14:paraId="02A60023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</w:tcPr>
          <w:p w14:paraId="355FDE43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9DE75E0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265CF26F" w14:textId="77777777" w:rsidR="004A1000" w:rsidRPr="0078362B" w:rsidRDefault="004A1000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56CD60EB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200BF3FC" w14:textId="713EFB7F" w:rsidR="004A1000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4A1000" w:rsidRPr="0078362B" w14:paraId="79DC01A1" w14:textId="77777777" w:rsidTr="00D46768">
        <w:trPr>
          <w:trHeight w:val="20"/>
        </w:trPr>
        <w:tc>
          <w:tcPr>
            <w:tcW w:w="4392" w:type="dxa"/>
          </w:tcPr>
          <w:p w14:paraId="45C11C3A" w14:textId="77777777" w:rsidR="004A1000" w:rsidRPr="0078362B" w:rsidRDefault="002D162D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  <w:r w:rsidR="004A1000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14:paraId="1C64B929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F20166F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D099788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7" w:type="dxa"/>
          </w:tcPr>
          <w:p w14:paraId="24073C3C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49E9F24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144BFDA6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424E8D6A" w14:textId="77777777" w:rsidR="004A1000" w:rsidRPr="0078362B" w:rsidRDefault="004A100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5A93F99E" w14:textId="77777777" w:rsidR="004A1000" w:rsidRPr="0078362B" w:rsidRDefault="004A100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17006" w:rsidRPr="0078362B" w14:paraId="3EAE7AE5" w14:textId="77777777" w:rsidTr="00D46768">
        <w:trPr>
          <w:trHeight w:val="20"/>
        </w:trPr>
        <w:tc>
          <w:tcPr>
            <w:tcW w:w="4392" w:type="dxa"/>
          </w:tcPr>
          <w:p w14:paraId="08377886" w14:textId="77777777" w:rsidR="00317006" w:rsidRPr="0078362B" w:rsidRDefault="00317006" w:rsidP="00437FE4">
            <w:pPr>
              <w:spacing w:line="280" w:lineRule="exact"/>
              <w:ind w:left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14:paraId="53176A0C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44C1F22" w14:textId="1D4B6E32" w:rsidR="00317006" w:rsidRPr="0078362B" w:rsidRDefault="00FA46D0" w:rsidP="00437FE4">
            <w:pPr>
              <w:tabs>
                <w:tab w:val="decimal" w:pos="99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14:paraId="37532DD9" w14:textId="77777777" w:rsidR="00317006" w:rsidRPr="0078362B" w:rsidRDefault="00317006" w:rsidP="00437FE4">
            <w:pPr>
              <w:spacing w:line="280" w:lineRule="exact"/>
              <w:ind w:left="-66" w:right="6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07" w:type="dxa"/>
          </w:tcPr>
          <w:p w14:paraId="0D12B726" w14:textId="77777777" w:rsidR="00317006" w:rsidRPr="0078362B" w:rsidRDefault="00317006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208F410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4C87D9B0" w14:textId="77777777" w:rsidR="00317006" w:rsidRPr="0078362B" w:rsidRDefault="00317006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</w:tcPr>
          <w:p w14:paraId="12B7008B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119C928A" w14:textId="3660EB86" w:rsidR="00317006" w:rsidRPr="0078362B" w:rsidRDefault="00FA46D0" w:rsidP="00437FE4">
            <w:pPr>
              <w:tabs>
                <w:tab w:val="decimal" w:pos="1098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</w:p>
        </w:tc>
      </w:tr>
      <w:tr w:rsidR="00317006" w:rsidRPr="0078362B" w14:paraId="16DC5263" w14:textId="77777777" w:rsidTr="00D46768">
        <w:trPr>
          <w:trHeight w:val="80"/>
        </w:trPr>
        <w:tc>
          <w:tcPr>
            <w:tcW w:w="4392" w:type="dxa"/>
          </w:tcPr>
          <w:p w14:paraId="46AD76F6" w14:textId="77777777" w:rsidR="00317006" w:rsidRPr="0078362B" w:rsidRDefault="00317006" w:rsidP="00437FE4">
            <w:pPr>
              <w:spacing w:line="280" w:lineRule="exact"/>
              <w:ind w:left="158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ขาดทุน</w:t>
            </w:r>
            <w:r w:rsidRPr="0078362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จากการปรับมูลค่าเงินลงทุนเผื่อขาย</w:t>
            </w:r>
          </w:p>
        </w:tc>
        <w:tc>
          <w:tcPr>
            <w:tcW w:w="90" w:type="dxa"/>
          </w:tcPr>
          <w:p w14:paraId="07B9980F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60B1F02" w14:textId="6B87F83F" w:rsidR="00317006" w:rsidRPr="0078362B" w:rsidRDefault="00FA46D0" w:rsidP="00437FE4">
            <w:pPr>
              <w:tabs>
                <w:tab w:val="decimal" w:pos="99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808</w:t>
            </w:r>
          </w:p>
        </w:tc>
        <w:tc>
          <w:tcPr>
            <w:tcW w:w="90" w:type="dxa"/>
          </w:tcPr>
          <w:p w14:paraId="23B18C56" w14:textId="77777777" w:rsidR="00317006" w:rsidRPr="0078362B" w:rsidRDefault="00317006" w:rsidP="00437FE4">
            <w:pPr>
              <w:tabs>
                <w:tab w:val="decimal" w:pos="81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7" w:type="dxa"/>
          </w:tcPr>
          <w:p w14:paraId="6D61756A" w14:textId="77777777" w:rsidR="00317006" w:rsidRPr="0078362B" w:rsidRDefault="00317006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EE249DC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5A385B8E" w14:textId="738B5C4B" w:rsidR="00317006" w:rsidRPr="0078362B" w:rsidRDefault="00FA46D0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023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656</w:t>
            </w:r>
          </w:p>
        </w:tc>
        <w:tc>
          <w:tcPr>
            <w:tcW w:w="81" w:type="dxa"/>
          </w:tcPr>
          <w:p w14:paraId="3F1D403C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60361BFB" w14:textId="1B421249" w:rsidR="00317006" w:rsidRPr="0078362B" w:rsidRDefault="00FA46D0" w:rsidP="00437FE4">
            <w:pPr>
              <w:tabs>
                <w:tab w:val="decimal" w:pos="1098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464</w:t>
            </w:r>
          </w:p>
        </w:tc>
      </w:tr>
      <w:tr w:rsidR="00317006" w:rsidRPr="0078362B" w14:paraId="751C1362" w14:textId="77777777" w:rsidTr="00D46768">
        <w:trPr>
          <w:trHeight w:val="20"/>
        </w:trPr>
        <w:tc>
          <w:tcPr>
            <w:tcW w:w="4392" w:type="dxa"/>
          </w:tcPr>
          <w:p w14:paraId="1D517084" w14:textId="77777777" w:rsidR="00317006" w:rsidRPr="0078362B" w:rsidRDefault="00317006" w:rsidP="00437FE4">
            <w:pPr>
              <w:spacing w:line="280" w:lineRule="exact"/>
              <w:ind w:left="163" w:right="-40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90" w:type="dxa"/>
          </w:tcPr>
          <w:p w14:paraId="5856358B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E50FB2C" w14:textId="6B0BDB21" w:rsidR="00317006" w:rsidRPr="0078362B" w:rsidRDefault="00FA46D0" w:rsidP="00437FE4">
            <w:pPr>
              <w:tabs>
                <w:tab w:val="decimal" w:pos="99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362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759</w:t>
            </w:r>
          </w:p>
        </w:tc>
        <w:tc>
          <w:tcPr>
            <w:tcW w:w="90" w:type="dxa"/>
          </w:tcPr>
          <w:p w14:paraId="03C0B37C" w14:textId="77777777" w:rsidR="00317006" w:rsidRPr="0078362B" w:rsidRDefault="00317006" w:rsidP="00437FE4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7" w:type="dxa"/>
          </w:tcPr>
          <w:p w14:paraId="12B25020" w14:textId="129DF05F" w:rsidR="00317006" w:rsidRPr="0078362B" w:rsidRDefault="00FA46D0" w:rsidP="00437FE4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371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832</w:t>
            </w:r>
          </w:p>
        </w:tc>
        <w:tc>
          <w:tcPr>
            <w:tcW w:w="90" w:type="dxa"/>
          </w:tcPr>
          <w:p w14:paraId="5DB89851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0DB83A37" w14:textId="3B2B6425" w:rsidR="00317006" w:rsidRPr="0078362B" w:rsidRDefault="00317006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1" w:type="dxa"/>
          </w:tcPr>
          <w:p w14:paraId="6F9DFAD6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1AACE00D" w14:textId="1B5EC69A" w:rsidR="00317006" w:rsidRPr="0078362B" w:rsidRDefault="00FA46D0" w:rsidP="00437FE4">
            <w:pPr>
              <w:tabs>
                <w:tab w:val="decimal" w:pos="1098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654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016</w:t>
            </w:r>
          </w:p>
        </w:tc>
      </w:tr>
      <w:tr w:rsidR="00317006" w:rsidRPr="0078362B" w14:paraId="46533B6E" w14:textId="77777777" w:rsidTr="00D46768">
        <w:trPr>
          <w:trHeight w:val="20"/>
        </w:trPr>
        <w:tc>
          <w:tcPr>
            <w:tcW w:w="4392" w:type="dxa"/>
          </w:tcPr>
          <w:p w14:paraId="51208D70" w14:textId="77777777" w:rsidR="00317006" w:rsidRPr="0078362B" w:rsidRDefault="00317006" w:rsidP="00437FE4">
            <w:pPr>
              <w:spacing w:line="280" w:lineRule="exact"/>
              <w:ind w:left="43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14:paraId="68DEDED2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171606" w14:textId="48C2F1BE" w:rsidR="00317006" w:rsidRPr="0078362B" w:rsidRDefault="00FA46D0" w:rsidP="00437FE4">
            <w:pPr>
              <w:tabs>
                <w:tab w:val="decimal" w:pos="99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025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957</w:t>
            </w:r>
          </w:p>
        </w:tc>
        <w:tc>
          <w:tcPr>
            <w:tcW w:w="90" w:type="dxa"/>
          </w:tcPr>
          <w:p w14:paraId="15B4C810" w14:textId="77777777" w:rsidR="00317006" w:rsidRPr="0078362B" w:rsidRDefault="00317006" w:rsidP="00437FE4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36BC628" w14:textId="43680AD3" w:rsidR="00317006" w:rsidRPr="0078362B" w:rsidRDefault="00FA46D0" w:rsidP="00437FE4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371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832</w:t>
            </w:r>
          </w:p>
        </w:tc>
        <w:tc>
          <w:tcPr>
            <w:tcW w:w="90" w:type="dxa"/>
          </w:tcPr>
          <w:p w14:paraId="689DDD25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B39D4DF" w14:textId="77A0CFB9" w:rsidR="00317006" w:rsidRPr="0078362B" w:rsidRDefault="00FA46D0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943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081</w:t>
            </w:r>
          </w:p>
        </w:tc>
        <w:tc>
          <w:tcPr>
            <w:tcW w:w="81" w:type="dxa"/>
          </w:tcPr>
          <w:p w14:paraId="44A82F3A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328911A" w14:textId="130ED2C5" w:rsidR="00317006" w:rsidRPr="0078362B" w:rsidRDefault="00FA46D0" w:rsidP="00437FE4">
            <w:pPr>
              <w:tabs>
                <w:tab w:val="decimal" w:pos="1098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340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870</w:t>
            </w:r>
          </w:p>
        </w:tc>
      </w:tr>
    </w:tbl>
    <w:p w14:paraId="021BD285" w14:textId="77777777" w:rsidR="00051598" w:rsidRPr="0078362B" w:rsidRDefault="00051598" w:rsidP="00437FE4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0067DD7C" w14:textId="77777777" w:rsidR="002069BB" w:rsidRPr="0078362B" w:rsidRDefault="002069BB" w:rsidP="00437FE4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ind w:left="720" w:right="-565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78362B">
        <w:rPr>
          <w:rFonts w:asciiTheme="majorBidi" w:hAnsiTheme="majorBidi" w:cstheme="majorBidi"/>
          <w:b/>
          <w:bCs/>
          <w:sz w:val="22"/>
          <w:szCs w:val="22"/>
          <w:cs/>
        </w:rPr>
        <w:t xml:space="preserve">(หน่วย </w:t>
      </w:r>
      <w:r w:rsidRPr="0078362B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: </w:t>
      </w:r>
      <w:r w:rsidRPr="0078362B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บาท)</w:t>
      </w:r>
    </w:p>
    <w:tbl>
      <w:tblPr>
        <w:tblW w:w="9297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4392"/>
        <w:gridCol w:w="90"/>
        <w:gridCol w:w="1080"/>
        <w:gridCol w:w="90"/>
        <w:gridCol w:w="1107"/>
        <w:gridCol w:w="90"/>
        <w:gridCol w:w="1179"/>
        <w:gridCol w:w="81"/>
        <w:gridCol w:w="1188"/>
      </w:tblGrid>
      <w:tr w:rsidR="002069BB" w:rsidRPr="0078362B" w14:paraId="702B47BC" w14:textId="77777777" w:rsidTr="00D46768">
        <w:trPr>
          <w:trHeight w:val="20"/>
        </w:trPr>
        <w:tc>
          <w:tcPr>
            <w:tcW w:w="4392" w:type="dxa"/>
          </w:tcPr>
          <w:p w14:paraId="2BA89520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D6DA423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15" w:type="dxa"/>
            <w:gridSpan w:val="7"/>
          </w:tcPr>
          <w:p w14:paraId="723ED982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069BB" w:rsidRPr="0078362B" w14:paraId="58041B04" w14:textId="77777777" w:rsidTr="00D46768">
        <w:trPr>
          <w:trHeight w:val="20"/>
        </w:trPr>
        <w:tc>
          <w:tcPr>
            <w:tcW w:w="4392" w:type="dxa"/>
          </w:tcPr>
          <w:p w14:paraId="476BECB6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264CDDF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03AAFFD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267E5DCB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</w:tcPr>
          <w:p w14:paraId="58E10944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4C2D4B59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00B0606A" w14:textId="77777777" w:rsidR="002069BB" w:rsidRPr="0078362B" w:rsidRDefault="002069BB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81" w:type="dxa"/>
          </w:tcPr>
          <w:p w14:paraId="096F7623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8" w:type="dxa"/>
          </w:tcPr>
          <w:p w14:paraId="1413D5F7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2069BB" w:rsidRPr="0078362B" w14:paraId="30C8498F" w14:textId="77777777" w:rsidTr="00D46768">
        <w:trPr>
          <w:trHeight w:val="20"/>
        </w:trPr>
        <w:tc>
          <w:tcPr>
            <w:tcW w:w="4392" w:type="dxa"/>
          </w:tcPr>
          <w:p w14:paraId="308D4614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6C6325A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C866C4D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BF5BC5B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</w:tcPr>
          <w:p w14:paraId="1D47EEF7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14:paraId="6BA72F9A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07DA17CB" w14:textId="77777777" w:rsidR="002069BB" w:rsidRPr="0078362B" w:rsidRDefault="002069BB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81" w:type="dxa"/>
          </w:tcPr>
          <w:p w14:paraId="54CF6923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8" w:type="dxa"/>
          </w:tcPr>
          <w:p w14:paraId="34014BDE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2069BB" w:rsidRPr="0078362B" w14:paraId="316FAE6B" w14:textId="77777777" w:rsidTr="00D46768">
        <w:trPr>
          <w:trHeight w:val="20"/>
        </w:trPr>
        <w:tc>
          <w:tcPr>
            <w:tcW w:w="4392" w:type="dxa"/>
          </w:tcPr>
          <w:p w14:paraId="0EBAB87C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C44361A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FDC611B" w14:textId="0832F79C" w:rsidR="002069BB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069BB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4862498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</w:tcPr>
          <w:p w14:paraId="3936C89D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14:paraId="05BB105F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746FBE1D" w14:textId="77777777" w:rsidR="002069BB" w:rsidRPr="0078362B" w:rsidRDefault="002069BB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1" w:type="dxa"/>
          </w:tcPr>
          <w:p w14:paraId="7DDD41D0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8" w:type="dxa"/>
          </w:tcPr>
          <w:p w14:paraId="2C32BC54" w14:textId="2B25F1BD" w:rsidR="002069BB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069BB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069BB" w:rsidRPr="0078362B" w14:paraId="1AFB4205" w14:textId="77777777" w:rsidTr="00D46768">
        <w:trPr>
          <w:trHeight w:val="20"/>
        </w:trPr>
        <w:tc>
          <w:tcPr>
            <w:tcW w:w="4392" w:type="dxa"/>
          </w:tcPr>
          <w:p w14:paraId="248318C9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45AAFA9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611BBAA" w14:textId="078B9F6F" w:rsidR="002069BB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</w:tcPr>
          <w:p w14:paraId="6159375B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</w:tcPr>
          <w:p w14:paraId="36AD8CA7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AF9C067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</w:tcPr>
          <w:p w14:paraId="1A57122D" w14:textId="77777777" w:rsidR="002069BB" w:rsidRPr="0078362B" w:rsidRDefault="002069BB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19610B43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8" w:type="dxa"/>
          </w:tcPr>
          <w:p w14:paraId="3AF9C4AF" w14:textId="6FA576F7" w:rsidR="002069BB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</w:tr>
      <w:tr w:rsidR="002069BB" w:rsidRPr="0078362B" w14:paraId="17D093B5" w14:textId="77777777" w:rsidTr="00D46768">
        <w:trPr>
          <w:trHeight w:val="20"/>
        </w:trPr>
        <w:tc>
          <w:tcPr>
            <w:tcW w:w="4392" w:type="dxa"/>
          </w:tcPr>
          <w:p w14:paraId="3420887E" w14:textId="77777777" w:rsidR="002069BB" w:rsidRPr="0078362B" w:rsidRDefault="00B479A8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  <w:r w:rsidR="002069BB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0" w:type="dxa"/>
          </w:tcPr>
          <w:p w14:paraId="5F2118F9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3C7E213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638AFAB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77B818DF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C9F16A0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2E33DC75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69D3060" w14:textId="77777777" w:rsidR="002069BB" w:rsidRPr="0078362B" w:rsidRDefault="002069BB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7558B5F" w14:textId="77777777" w:rsidR="002069BB" w:rsidRPr="0078362B" w:rsidRDefault="002069BB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64A80" w:rsidRPr="0078362B" w14:paraId="43FB549E" w14:textId="77777777" w:rsidTr="00D46768">
        <w:trPr>
          <w:trHeight w:val="20"/>
        </w:trPr>
        <w:tc>
          <w:tcPr>
            <w:tcW w:w="4392" w:type="dxa"/>
          </w:tcPr>
          <w:p w14:paraId="37BF3237" w14:textId="77777777" w:rsidR="00864A80" w:rsidRPr="0078362B" w:rsidRDefault="00864A80" w:rsidP="00437FE4">
            <w:pPr>
              <w:spacing w:line="280" w:lineRule="exact"/>
              <w:ind w:left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14:paraId="3CF628F2" w14:textId="77777777" w:rsidR="00864A80" w:rsidRPr="0078362B" w:rsidRDefault="00864A8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A8D91E6" w14:textId="1773F7EF" w:rsidR="00864A80" w:rsidRPr="0078362B" w:rsidRDefault="00FA46D0" w:rsidP="00437FE4">
            <w:pPr>
              <w:tabs>
                <w:tab w:val="decimal" w:pos="99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864A80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  <w:r w:rsidR="00864A80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14:paraId="3422F10F" w14:textId="77777777" w:rsidR="00864A80" w:rsidRPr="0078362B" w:rsidRDefault="00864A80" w:rsidP="00437FE4">
            <w:pPr>
              <w:spacing w:line="280" w:lineRule="exact"/>
              <w:ind w:left="-66" w:right="6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3B869162" w14:textId="77777777" w:rsidR="00864A80" w:rsidRPr="0078362B" w:rsidRDefault="008E323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843AA3" w14:textId="77777777" w:rsidR="00864A80" w:rsidRPr="0078362B" w:rsidRDefault="00864A8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4FCA577B" w14:textId="77777777" w:rsidR="00864A80" w:rsidRPr="0078362B" w:rsidRDefault="008E323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08AE27A" w14:textId="77777777" w:rsidR="00864A80" w:rsidRPr="0078362B" w:rsidRDefault="00864A80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B1F1F2A" w14:textId="0219A33B" w:rsidR="00864A80" w:rsidRPr="0078362B" w:rsidRDefault="00FA46D0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8E323C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  <w:r w:rsidR="008E323C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</w:p>
        </w:tc>
      </w:tr>
      <w:tr w:rsidR="00AD5EAD" w:rsidRPr="0078362B" w14:paraId="50D0516F" w14:textId="77777777" w:rsidTr="00D46768">
        <w:trPr>
          <w:trHeight w:val="80"/>
        </w:trPr>
        <w:tc>
          <w:tcPr>
            <w:tcW w:w="4392" w:type="dxa"/>
          </w:tcPr>
          <w:p w14:paraId="1BE9FA62" w14:textId="77777777" w:rsidR="00AD5EAD" w:rsidRPr="0078362B" w:rsidRDefault="00AD5EAD" w:rsidP="00437FE4">
            <w:pPr>
              <w:spacing w:line="280" w:lineRule="exact"/>
              <w:ind w:left="16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ขาดทุนจากการปรับมูลค่าเงินลงทุนเผื่อขาย</w:t>
            </w:r>
          </w:p>
        </w:tc>
        <w:tc>
          <w:tcPr>
            <w:tcW w:w="90" w:type="dxa"/>
          </w:tcPr>
          <w:p w14:paraId="7A3731ED" w14:textId="77777777" w:rsidR="00AD5EAD" w:rsidRPr="0078362B" w:rsidRDefault="00AD5EAD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283575F" w14:textId="5B191659" w:rsidR="00AD5EAD" w:rsidRPr="0078362B" w:rsidRDefault="00FA46D0" w:rsidP="00437FE4">
            <w:pPr>
              <w:tabs>
                <w:tab w:val="decimal" w:pos="99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AD5EAD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  <w:r w:rsidR="00AD5EAD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464</w:t>
            </w:r>
          </w:p>
        </w:tc>
        <w:tc>
          <w:tcPr>
            <w:tcW w:w="90" w:type="dxa"/>
          </w:tcPr>
          <w:p w14:paraId="73BB9E2B" w14:textId="77777777" w:rsidR="00AD5EAD" w:rsidRPr="0078362B" w:rsidRDefault="00AD5EAD" w:rsidP="00437FE4">
            <w:pPr>
              <w:tabs>
                <w:tab w:val="decimal" w:pos="81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7FAFBC79" w14:textId="77777777" w:rsidR="00AD5EAD" w:rsidRPr="0078362B" w:rsidRDefault="00E00ADD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DE5AAE" w14:textId="77777777" w:rsidR="00AD5EAD" w:rsidRPr="0078362B" w:rsidRDefault="00AD5EAD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4498E44" w14:textId="7C6B7393" w:rsidR="00AD5EAD" w:rsidRPr="0078362B" w:rsidRDefault="00FA46D0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8E323C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281</w:t>
            </w:r>
            <w:r w:rsidR="008E323C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</w:p>
        </w:tc>
        <w:tc>
          <w:tcPr>
            <w:tcW w:w="81" w:type="dxa"/>
            <w:shd w:val="clear" w:color="auto" w:fill="auto"/>
          </w:tcPr>
          <w:p w14:paraId="24E3A45E" w14:textId="77777777" w:rsidR="00AD5EAD" w:rsidRPr="0078362B" w:rsidRDefault="00AD5EAD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4C255F92" w14:textId="56330B18" w:rsidR="00AD5EAD" w:rsidRPr="0078362B" w:rsidRDefault="00FA46D0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8E323C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118</w:t>
            </w:r>
            <w:r w:rsidR="008E323C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318</w:t>
            </w:r>
          </w:p>
        </w:tc>
      </w:tr>
      <w:tr w:rsidR="00AD5EAD" w:rsidRPr="0078362B" w14:paraId="38BAFDBA" w14:textId="77777777" w:rsidTr="00D46768">
        <w:trPr>
          <w:trHeight w:val="20"/>
        </w:trPr>
        <w:tc>
          <w:tcPr>
            <w:tcW w:w="4392" w:type="dxa"/>
          </w:tcPr>
          <w:p w14:paraId="62D0F0A7" w14:textId="77777777" w:rsidR="00AD5EAD" w:rsidRPr="0078362B" w:rsidRDefault="00AD5EAD" w:rsidP="00437FE4">
            <w:pPr>
              <w:spacing w:line="280" w:lineRule="exact"/>
              <w:ind w:left="163" w:right="-40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90" w:type="dxa"/>
          </w:tcPr>
          <w:p w14:paraId="04AD3500" w14:textId="77777777" w:rsidR="00AD5EAD" w:rsidRPr="0078362B" w:rsidRDefault="00AD5EAD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3D6FDEC" w14:textId="7FE79061" w:rsidR="00AD5EAD" w:rsidRPr="0078362B" w:rsidRDefault="00FA46D0" w:rsidP="00437FE4">
            <w:pPr>
              <w:tabs>
                <w:tab w:val="decimal" w:pos="99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AD5EAD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654</w:t>
            </w:r>
            <w:r w:rsidR="00AD5EAD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016</w:t>
            </w:r>
          </w:p>
        </w:tc>
        <w:tc>
          <w:tcPr>
            <w:tcW w:w="90" w:type="dxa"/>
          </w:tcPr>
          <w:p w14:paraId="69D7EDB2" w14:textId="77777777" w:rsidR="00AD5EAD" w:rsidRPr="0078362B" w:rsidRDefault="00AD5EAD" w:rsidP="00437FE4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1BC6B0E4" w14:textId="71E9FBC0" w:rsidR="00AD5EAD" w:rsidRPr="0078362B" w:rsidRDefault="00FA46D0" w:rsidP="00437FE4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868</w:t>
            </w:r>
            <w:r w:rsidR="00E31323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307CCB88" w14:textId="77777777" w:rsidR="00AD5EAD" w:rsidRPr="0078362B" w:rsidRDefault="00AD5EAD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E98FCCB" w14:textId="6AD256D8" w:rsidR="00AD5EAD" w:rsidRPr="0078362B" w:rsidRDefault="00FA46D0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465</w:t>
            </w:r>
            <w:r w:rsidR="002D162D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144</w:t>
            </w:r>
          </w:p>
        </w:tc>
        <w:tc>
          <w:tcPr>
            <w:tcW w:w="81" w:type="dxa"/>
            <w:shd w:val="clear" w:color="auto" w:fill="auto"/>
          </w:tcPr>
          <w:p w14:paraId="0E26D02A" w14:textId="77777777" w:rsidR="00AD5EAD" w:rsidRPr="0078362B" w:rsidRDefault="00AD5EAD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20C9BA0" w14:textId="21AB406F" w:rsidR="00AD5EAD" w:rsidRPr="0078362B" w:rsidRDefault="00FA46D0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D162D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987</w:t>
            </w:r>
            <w:r w:rsidR="002D162D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952</w:t>
            </w:r>
          </w:p>
        </w:tc>
      </w:tr>
      <w:tr w:rsidR="00AD5EAD" w:rsidRPr="0078362B" w14:paraId="7F0A4BB0" w14:textId="77777777" w:rsidTr="00D46768">
        <w:trPr>
          <w:trHeight w:val="20"/>
        </w:trPr>
        <w:tc>
          <w:tcPr>
            <w:tcW w:w="4392" w:type="dxa"/>
          </w:tcPr>
          <w:p w14:paraId="78A48FAD" w14:textId="77777777" w:rsidR="00AD5EAD" w:rsidRPr="0078362B" w:rsidRDefault="00AD5EAD" w:rsidP="00437FE4">
            <w:pPr>
              <w:spacing w:line="280" w:lineRule="exact"/>
              <w:ind w:left="43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14:paraId="5C28DF26" w14:textId="77777777" w:rsidR="00AD5EAD" w:rsidRPr="0078362B" w:rsidRDefault="00AD5EAD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05A606" w14:textId="1AD03E55" w:rsidR="00AD5EAD" w:rsidRPr="0078362B" w:rsidRDefault="00FA46D0" w:rsidP="00437FE4">
            <w:pPr>
              <w:tabs>
                <w:tab w:val="decimal" w:pos="99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</w:t>
            </w:r>
            <w:r w:rsidR="00AD5EAD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340</w:t>
            </w:r>
            <w:r w:rsidR="00AD5EAD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870</w:t>
            </w:r>
          </w:p>
        </w:tc>
        <w:tc>
          <w:tcPr>
            <w:tcW w:w="90" w:type="dxa"/>
          </w:tcPr>
          <w:p w14:paraId="1EBEF944" w14:textId="77777777" w:rsidR="00AD5EAD" w:rsidRPr="0078362B" w:rsidRDefault="00AD5EAD" w:rsidP="00437FE4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D6B50" w14:textId="6F62C869" w:rsidR="00AD5EAD" w:rsidRPr="0078362B" w:rsidRDefault="00FA46D0" w:rsidP="00437FE4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868</w:t>
            </w:r>
            <w:r w:rsidR="009C239D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43BAAC16" w14:textId="77777777" w:rsidR="00AD5EAD" w:rsidRPr="0078362B" w:rsidRDefault="00AD5EAD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8A187" w14:textId="373CE258" w:rsidR="00AD5EAD" w:rsidRPr="0078362B" w:rsidRDefault="00FA46D0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9C239D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  <w:r w:rsidR="009C239D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998</w:t>
            </w:r>
          </w:p>
        </w:tc>
        <w:tc>
          <w:tcPr>
            <w:tcW w:w="81" w:type="dxa"/>
            <w:shd w:val="clear" w:color="auto" w:fill="auto"/>
          </w:tcPr>
          <w:p w14:paraId="2809BA92" w14:textId="77777777" w:rsidR="00AD5EAD" w:rsidRPr="0078362B" w:rsidRDefault="00AD5EAD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736B4" w14:textId="40BB4C94" w:rsidR="00AD5EAD" w:rsidRPr="0078362B" w:rsidRDefault="00FA46D0" w:rsidP="00437FE4">
            <w:pPr>
              <w:tabs>
                <w:tab w:val="decimal" w:pos="108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</w:t>
            </w:r>
            <w:r w:rsidR="002D162D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956</w:t>
            </w:r>
            <w:r w:rsidR="002D162D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660</w:t>
            </w:r>
          </w:p>
        </w:tc>
      </w:tr>
    </w:tbl>
    <w:p w14:paraId="490696E6" w14:textId="77777777" w:rsidR="00A175C4" w:rsidRPr="0078362B" w:rsidRDefault="00A175C4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2"/>
          <w:szCs w:val="22"/>
          <w:cs/>
          <w:lang w:eastAsia="x-none"/>
        </w:rPr>
      </w:pPr>
      <w:r w:rsidRPr="0078362B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1CD7C80E" w14:textId="77777777" w:rsidR="00F6194C" w:rsidRPr="0078362B" w:rsidRDefault="00F6194C" w:rsidP="00437FE4">
      <w:pPr>
        <w:pStyle w:val="Header"/>
        <w:tabs>
          <w:tab w:val="clear" w:pos="4153"/>
          <w:tab w:val="clear" w:pos="8306"/>
          <w:tab w:val="left" w:pos="2490"/>
        </w:tabs>
        <w:overflowPunct/>
        <w:autoSpaceDE/>
        <w:autoSpaceDN/>
        <w:adjustRightInd/>
        <w:spacing w:before="240"/>
        <w:ind w:left="720" w:right="-25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78362B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(หน่วย </w:t>
      </w:r>
      <w:r w:rsidRPr="0078362B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: </w:t>
      </w:r>
      <w:r w:rsidRPr="0078362B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F6194C" w:rsidRPr="0078362B" w14:paraId="0E83D0FF" w14:textId="77777777" w:rsidTr="002776E2">
        <w:trPr>
          <w:trHeight w:val="20"/>
        </w:trPr>
        <w:tc>
          <w:tcPr>
            <w:tcW w:w="3762" w:type="dxa"/>
          </w:tcPr>
          <w:p w14:paraId="1D22740A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DCA6AE4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</w:tcPr>
          <w:p w14:paraId="69737CB3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6194C" w:rsidRPr="0078362B" w14:paraId="2C157BDB" w14:textId="77777777" w:rsidTr="002776E2">
        <w:trPr>
          <w:trHeight w:val="20"/>
        </w:trPr>
        <w:tc>
          <w:tcPr>
            <w:tcW w:w="3762" w:type="dxa"/>
          </w:tcPr>
          <w:p w14:paraId="71F584AD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2EFC9F8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424294D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2A5152B4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CDE943E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51E9C1A0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FB5EC52" w14:textId="77777777" w:rsidR="00F6194C" w:rsidRPr="0078362B" w:rsidRDefault="00F6194C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5137CD6B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4D07496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F6194C" w:rsidRPr="0078362B" w14:paraId="35A46C25" w14:textId="77777777" w:rsidTr="002776E2">
        <w:trPr>
          <w:trHeight w:val="20"/>
        </w:trPr>
        <w:tc>
          <w:tcPr>
            <w:tcW w:w="3762" w:type="dxa"/>
          </w:tcPr>
          <w:p w14:paraId="4F3D4079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BDF3978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DACB6CA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5ED4983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B29F02C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90" w:type="dxa"/>
          </w:tcPr>
          <w:p w14:paraId="32EF89B3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A8256F8" w14:textId="77777777" w:rsidR="00F6194C" w:rsidRPr="0078362B" w:rsidRDefault="00F6194C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90" w:type="dxa"/>
          </w:tcPr>
          <w:p w14:paraId="654F31BF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A345B6F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F6194C" w:rsidRPr="0078362B" w14:paraId="1A34B930" w14:textId="77777777" w:rsidTr="002776E2">
        <w:trPr>
          <w:trHeight w:val="20"/>
        </w:trPr>
        <w:tc>
          <w:tcPr>
            <w:tcW w:w="3762" w:type="dxa"/>
          </w:tcPr>
          <w:p w14:paraId="7FD59178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F3A941E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5510F8D" w14:textId="2823DFCD" w:rsidR="00F6194C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6194C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1CE6718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655D982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0" w:type="dxa"/>
          </w:tcPr>
          <w:p w14:paraId="56864F9B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9A8BF0D" w14:textId="77777777" w:rsidR="00F6194C" w:rsidRPr="0078362B" w:rsidRDefault="00F6194C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59B65C71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4054BAB" w14:textId="4FD3AD59" w:rsidR="00F6194C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F6194C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6194C" w:rsidRPr="0078362B" w14:paraId="51D523A5" w14:textId="77777777" w:rsidTr="002776E2">
        <w:trPr>
          <w:trHeight w:val="20"/>
        </w:trPr>
        <w:tc>
          <w:tcPr>
            <w:tcW w:w="3762" w:type="dxa"/>
          </w:tcPr>
          <w:p w14:paraId="73B126A6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E24A1B1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E5BF904" w14:textId="2E63442E" w:rsidR="00F6194C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14:paraId="796CCFB6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E698156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093A2C7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AD85A4D" w14:textId="77777777" w:rsidR="00F6194C" w:rsidRPr="0078362B" w:rsidRDefault="00F6194C" w:rsidP="00437FE4">
            <w:pPr>
              <w:spacing w:line="280" w:lineRule="exact"/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90D03AE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352FD87" w14:textId="4EBAD302" w:rsidR="00F6194C" w:rsidRPr="0078362B" w:rsidRDefault="00FA46D0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F6194C" w:rsidRPr="0078362B" w14:paraId="4D3F53F3" w14:textId="77777777" w:rsidTr="002776E2">
        <w:trPr>
          <w:trHeight w:val="20"/>
        </w:trPr>
        <w:tc>
          <w:tcPr>
            <w:tcW w:w="3762" w:type="dxa"/>
          </w:tcPr>
          <w:p w14:paraId="78C557AA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14:paraId="45C11616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B791140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E979420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81A5B3A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62AA479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CF49F15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F87BC67" w14:textId="77777777" w:rsidR="00F6194C" w:rsidRPr="0078362B" w:rsidRDefault="00F6194C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55371BD" w14:textId="77777777" w:rsidR="00F6194C" w:rsidRPr="0078362B" w:rsidRDefault="00F6194C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17006" w:rsidRPr="0078362B" w14:paraId="40F41B94" w14:textId="77777777" w:rsidTr="002776E2">
        <w:trPr>
          <w:trHeight w:val="20"/>
        </w:trPr>
        <w:tc>
          <w:tcPr>
            <w:tcW w:w="3762" w:type="dxa"/>
          </w:tcPr>
          <w:p w14:paraId="11846786" w14:textId="77777777" w:rsidR="00317006" w:rsidRPr="0078362B" w:rsidRDefault="00317006" w:rsidP="00437FE4">
            <w:pPr>
              <w:spacing w:line="280" w:lineRule="exact"/>
              <w:ind w:left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0" w:type="dxa"/>
          </w:tcPr>
          <w:p w14:paraId="1F8435C8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E0FF2AE" w14:textId="7793C8AB" w:rsidR="00317006" w:rsidRPr="0078362B" w:rsidRDefault="00FA46D0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</w:tcPr>
          <w:p w14:paraId="34DDB974" w14:textId="77777777" w:rsidR="00317006" w:rsidRPr="0078362B" w:rsidRDefault="00317006" w:rsidP="00437FE4">
            <w:pPr>
              <w:spacing w:line="280" w:lineRule="exact"/>
              <w:ind w:left="-66" w:right="6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3920727B" w14:textId="77777777" w:rsidR="00317006" w:rsidRPr="0078362B" w:rsidRDefault="00317006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CD49C45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37BD6C2" w14:textId="77777777" w:rsidR="00317006" w:rsidRPr="0078362B" w:rsidRDefault="00317006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0EACC8E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AB65BFE" w14:textId="67F37C85" w:rsidR="00317006" w:rsidRPr="0078362B" w:rsidRDefault="00FA46D0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850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</w:p>
        </w:tc>
      </w:tr>
      <w:tr w:rsidR="00317006" w:rsidRPr="0078362B" w14:paraId="64A213E0" w14:textId="77777777" w:rsidTr="002776E2">
        <w:trPr>
          <w:trHeight w:val="80"/>
        </w:trPr>
        <w:tc>
          <w:tcPr>
            <w:tcW w:w="3762" w:type="dxa"/>
          </w:tcPr>
          <w:p w14:paraId="6FD2E3CA" w14:textId="77777777" w:rsidR="00317006" w:rsidRPr="0078362B" w:rsidRDefault="00317006" w:rsidP="00437FE4">
            <w:pPr>
              <w:spacing w:line="280" w:lineRule="exact"/>
              <w:ind w:left="16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ขาดทุนจากการปรับมูลค่าเงินลงทุนเผื่อขาย</w:t>
            </w:r>
          </w:p>
        </w:tc>
        <w:tc>
          <w:tcPr>
            <w:tcW w:w="90" w:type="dxa"/>
          </w:tcPr>
          <w:p w14:paraId="0879B339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FDD487B" w14:textId="352ADE66" w:rsidR="00317006" w:rsidRPr="0078362B" w:rsidRDefault="00FA46D0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812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808</w:t>
            </w:r>
          </w:p>
        </w:tc>
        <w:tc>
          <w:tcPr>
            <w:tcW w:w="90" w:type="dxa"/>
          </w:tcPr>
          <w:p w14:paraId="2732680F" w14:textId="77777777" w:rsidR="00317006" w:rsidRPr="0078362B" w:rsidRDefault="00317006" w:rsidP="00437FE4">
            <w:pPr>
              <w:tabs>
                <w:tab w:val="decimal" w:pos="810"/>
              </w:tabs>
              <w:spacing w:line="280" w:lineRule="exact"/>
              <w:ind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53CEC4F7" w14:textId="77777777" w:rsidR="00317006" w:rsidRPr="0078362B" w:rsidRDefault="00317006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E671671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3D4B74F" w14:textId="4A1F0270" w:rsidR="00317006" w:rsidRPr="0078362B" w:rsidRDefault="00FA46D0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023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656</w:t>
            </w:r>
          </w:p>
        </w:tc>
        <w:tc>
          <w:tcPr>
            <w:tcW w:w="90" w:type="dxa"/>
          </w:tcPr>
          <w:p w14:paraId="62890566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DA100A2" w14:textId="24C0305F" w:rsidR="00317006" w:rsidRPr="0078362B" w:rsidRDefault="00FA46D0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464</w:t>
            </w:r>
          </w:p>
        </w:tc>
      </w:tr>
      <w:tr w:rsidR="00317006" w:rsidRPr="0078362B" w14:paraId="00C13D6D" w14:textId="77777777" w:rsidTr="002776E2">
        <w:trPr>
          <w:trHeight w:val="20"/>
        </w:trPr>
        <w:tc>
          <w:tcPr>
            <w:tcW w:w="3762" w:type="dxa"/>
          </w:tcPr>
          <w:p w14:paraId="38E16E17" w14:textId="77777777" w:rsidR="00317006" w:rsidRPr="0078362B" w:rsidRDefault="00317006" w:rsidP="00437FE4">
            <w:pPr>
              <w:spacing w:line="280" w:lineRule="exact"/>
              <w:ind w:left="163" w:right="-40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90" w:type="dxa"/>
          </w:tcPr>
          <w:p w14:paraId="3B49298B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0CB9463" w14:textId="3C12A9C9" w:rsidR="00317006" w:rsidRPr="0078362B" w:rsidRDefault="00FA46D0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362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759</w:t>
            </w:r>
          </w:p>
        </w:tc>
        <w:tc>
          <w:tcPr>
            <w:tcW w:w="90" w:type="dxa"/>
          </w:tcPr>
          <w:p w14:paraId="1D085A1B" w14:textId="77777777" w:rsidR="00317006" w:rsidRPr="0078362B" w:rsidRDefault="00317006" w:rsidP="00437FE4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647583DE" w14:textId="029A3546" w:rsidR="00317006" w:rsidRPr="0078362B" w:rsidRDefault="00FA46D0" w:rsidP="00437FE4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371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832</w:t>
            </w:r>
          </w:p>
        </w:tc>
        <w:tc>
          <w:tcPr>
            <w:tcW w:w="90" w:type="dxa"/>
          </w:tcPr>
          <w:p w14:paraId="0B50BAA0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3143530" w14:textId="546C11E2" w:rsidR="00317006" w:rsidRPr="0078362B" w:rsidRDefault="00317006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9493A98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959AFFC" w14:textId="46553A52" w:rsidR="00317006" w:rsidRPr="0078362B" w:rsidRDefault="00FA46D0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654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016</w:t>
            </w:r>
          </w:p>
        </w:tc>
      </w:tr>
      <w:tr w:rsidR="00317006" w:rsidRPr="0078362B" w14:paraId="3B71B923" w14:textId="77777777" w:rsidTr="002776E2">
        <w:trPr>
          <w:trHeight w:val="20"/>
        </w:trPr>
        <w:tc>
          <w:tcPr>
            <w:tcW w:w="3762" w:type="dxa"/>
          </w:tcPr>
          <w:p w14:paraId="105E4136" w14:textId="77777777" w:rsidR="00317006" w:rsidRPr="0078362B" w:rsidRDefault="00317006" w:rsidP="00437FE4">
            <w:pPr>
              <w:spacing w:line="280" w:lineRule="exact"/>
              <w:ind w:left="43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" w:type="dxa"/>
          </w:tcPr>
          <w:p w14:paraId="0AF87A75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7E7E34" w14:textId="619B79E4" w:rsidR="00317006" w:rsidRPr="0078362B" w:rsidRDefault="00FA46D0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025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957</w:t>
            </w:r>
          </w:p>
        </w:tc>
        <w:tc>
          <w:tcPr>
            <w:tcW w:w="90" w:type="dxa"/>
          </w:tcPr>
          <w:p w14:paraId="04BC9315" w14:textId="77777777" w:rsidR="00317006" w:rsidRPr="0078362B" w:rsidRDefault="00317006" w:rsidP="00437FE4">
            <w:pPr>
              <w:tabs>
                <w:tab w:val="decimal" w:pos="810"/>
              </w:tabs>
              <w:spacing w:line="280" w:lineRule="exact"/>
              <w:ind w:left="-66" w:right="-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634400" w14:textId="2D156811" w:rsidR="00317006" w:rsidRPr="0078362B" w:rsidRDefault="00FA46D0" w:rsidP="00437FE4">
            <w:pPr>
              <w:tabs>
                <w:tab w:val="decimal" w:pos="1008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371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832</w:t>
            </w:r>
          </w:p>
        </w:tc>
        <w:tc>
          <w:tcPr>
            <w:tcW w:w="90" w:type="dxa"/>
          </w:tcPr>
          <w:p w14:paraId="683496C1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885363" w14:textId="29E073C9" w:rsidR="00317006" w:rsidRPr="0078362B" w:rsidRDefault="00FA46D0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943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081</w:t>
            </w:r>
          </w:p>
        </w:tc>
        <w:tc>
          <w:tcPr>
            <w:tcW w:w="90" w:type="dxa"/>
          </w:tcPr>
          <w:p w14:paraId="3CF3DEAC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B240ED" w14:textId="54EC6A36" w:rsidR="00317006" w:rsidRPr="0078362B" w:rsidRDefault="00FA46D0" w:rsidP="00437FE4">
            <w:pPr>
              <w:tabs>
                <w:tab w:val="decimal" w:pos="1080"/>
              </w:tabs>
              <w:spacing w:line="280" w:lineRule="exact"/>
              <w:ind w:left="-66" w:right="-10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340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870</w:t>
            </w:r>
          </w:p>
        </w:tc>
      </w:tr>
    </w:tbl>
    <w:p w14:paraId="14D84311" w14:textId="37B8A002" w:rsidR="00864D85" w:rsidRPr="0078362B" w:rsidRDefault="00A81F59" w:rsidP="00437FE4">
      <w:pPr>
        <w:spacing w:before="240"/>
        <w:ind w:left="547" w:hanging="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78362B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FA46D0" w:rsidRPr="00FA46D0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78362B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4B57CC" w:rsidRPr="0078362B">
        <w:rPr>
          <w:rFonts w:asciiTheme="majorBidi" w:hAnsiTheme="majorBidi" w:cstheme="majorBidi"/>
          <w:color w:val="000000"/>
          <w:spacing w:val="-4"/>
          <w:cs/>
        </w:rPr>
        <w:t>ธันวาคม</w:t>
      </w:r>
      <w:r w:rsidRPr="0078362B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FA46D0" w:rsidRPr="00FA46D0">
        <w:rPr>
          <w:rFonts w:asciiTheme="majorBidi" w:hAnsiTheme="majorBidi" w:cstheme="majorBidi"/>
          <w:color w:val="000000"/>
          <w:spacing w:val="-4"/>
          <w:lang w:val="en-US"/>
        </w:rPr>
        <w:t>2562</w:t>
      </w:r>
      <w:r w:rsidRPr="0078362B">
        <w:rPr>
          <w:rFonts w:asciiTheme="majorBidi" w:hAnsiTheme="majorBidi" w:cstheme="majorBidi"/>
          <w:color w:val="000000"/>
          <w:spacing w:val="-4"/>
          <w:cs/>
        </w:rPr>
        <w:t xml:space="preserve"> และ </w:t>
      </w:r>
      <w:r w:rsidR="00FA46D0" w:rsidRPr="00FA46D0">
        <w:rPr>
          <w:rFonts w:asciiTheme="majorBidi" w:hAnsiTheme="majorBidi" w:cstheme="majorBidi"/>
          <w:color w:val="000000"/>
          <w:spacing w:val="-4"/>
          <w:lang w:val="en-US"/>
        </w:rPr>
        <w:t>2561</w:t>
      </w:r>
      <w:r w:rsidRPr="0078362B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134B32" w:rsidRPr="0078362B">
        <w:rPr>
          <w:rFonts w:asciiTheme="majorBidi" w:hAnsiTheme="majorBidi" w:cstheme="majorBidi"/>
          <w:color w:val="000000"/>
          <w:spacing w:val="-4"/>
          <w:cs/>
        </w:rPr>
        <w:t>กลุ่มบริษัท</w:t>
      </w:r>
      <w:r w:rsidR="00C948AA" w:rsidRPr="0078362B">
        <w:rPr>
          <w:rFonts w:asciiTheme="majorBidi" w:hAnsiTheme="majorBidi" w:cstheme="majorBidi"/>
          <w:color w:val="000000"/>
          <w:spacing w:val="-4"/>
          <w:cs/>
        </w:rPr>
        <w:t>และบริษัท</w:t>
      </w:r>
      <w:r w:rsidR="007D664B" w:rsidRPr="0078362B">
        <w:rPr>
          <w:rFonts w:asciiTheme="majorBidi" w:hAnsiTheme="majorBidi" w:cstheme="majorBidi"/>
          <w:color w:val="000000"/>
          <w:spacing w:val="-4"/>
          <w:cs/>
        </w:rPr>
        <w:t>มีขาดทุน</w:t>
      </w:r>
      <w:r w:rsidRPr="0078362B">
        <w:rPr>
          <w:rFonts w:asciiTheme="majorBidi" w:hAnsiTheme="majorBidi" w:cstheme="majorBidi"/>
          <w:color w:val="000000"/>
          <w:spacing w:val="-4"/>
          <w:cs/>
        </w:rPr>
        <w:t>ทางภาษี</w:t>
      </w:r>
      <w:r w:rsidR="007D664B" w:rsidRPr="0078362B">
        <w:rPr>
          <w:rFonts w:asciiTheme="majorBidi" w:hAnsiTheme="majorBidi" w:cstheme="majorBidi"/>
          <w:color w:val="000000"/>
          <w:spacing w:val="-4"/>
          <w:cs/>
        </w:rPr>
        <w:t>ที่ยังไม่ได้ใช้</w:t>
      </w:r>
      <w:r w:rsidRPr="0078362B">
        <w:rPr>
          <w:rFonts w:asciiTheme="majorBidi" w:hAnsiTheme="majorBidi" w:cstheme="majorBidi"/>
          <w:color w:val="000000"/>
          <w:cs/>
        </w:rPr>
        <w:t xml:space="preserve"> </w:t>
      </w:r>
      <w:r w:rsidR="00565C24" w:rsidRPr="0078362B">
        <w:rPr>
          <w:rFonts w:asciiTheme="majorBidi" w:hAnsiTheme="majorBidi" w:cstheme="majorBidi"/>
          <w:color w:val="000000"/>
          <w:cs/>
        </w:rPr>
        <w:t>ซึ่ง</w:t>
      </w:r>
      <w:r w:rsidR="00565C24" w:rsidRPr="0078362B">
        <w:rPr>
          <w:rFonts w:asciiTheme="majorBidi" w:hAnsiTheme="majorBidi" w:cstheme="majorBidi"/>
          <w:color w:val="000000"/>
          <w:cs/>
          <w:lang w:val="en-US"/>
        </w:rPr>
        <w:t>มีรายละเอียด</w:t>
      </w:r>
      <w:r w:rsidR="00864D85" w:rsidRPr="0078362B">
        <w:rPr>
          <w:rFonts w:asciiTheme="majorBidi" w:hAnsiTheme="majorBidi" w:cstheme="majorBidi"/>
          <w:color w:val="000000"/>
          <w:cs/>
          <w:lang w:val="en-US"/>
        </w:rPr>
        <w:t>ดังต่อไปนี้</w:t>
      </w:r>
    </w:p>
    <w:p w14:paraId="4791A45D" w14:textId="77777777" w:rsidR="008D5C63" w:rsidRPr="0078362B" w:rsidRDefault="008D5C63" w:rsidP="00437FE4">
      <w:pPr>
        <w:ind w:left="547" w:right="-25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</w:rPr>
        <w:t>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C0" w:firstRow="0" w:lastRow="1" w:firstColumn="1" w:lastColumn="1" w:noHBand="0" w:noVBand="0"/>
      </w:tblPr>
      <w:tblGrid>
        <w:gridCol w:w="3762"/>
        <w:gridCol w:w="90"/>
        <w:gridCol w:w="1170"/>
        <w:gridCol w:w="90"/>
        <w:gridCol w:w="1080"/>
        <w:gridCol w:w="90"/>
        <w:gridCol w:w="1170"/>
        <w:gridCol w:w="90"/>
        <w:gridCol w:w="1170"/>
      </w:tblGrid>
      <w:tr w:rsidR="00936B67" w:rsidRPr="0078362B" w14:paraId="49C29708" w14:textId="77777777" w:rsidTr="00AD3A0A">
        <w:trPr>
          <w:trHeight w:val="20"/>
        </w:trPr>
        <w:tc>
          <w:tcPr>
            <w:tcW w:w="3762" w:type="dxa"/>
          </w:tcPr>
          <w:p w14:paraId="395B5EAD" w14:textId="77777777" w:rsidR="00936B67" w:rsidRPr="0078362B" w:rsidRDefault="00936B67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4BD2FE" w14:textId="77777777" w:rsidR="00936B67" w:rsidRPr="0078362B" w:rsidRDefault="00936B67" w:rsidP="00437FE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54E9F9F8" w14:textId="77777777" w:rsidR="00936B67" w:rsidRPr="0078362B" w:rsidRDefault="00936B67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F277291" w14:textId="77777777" w:rsidR="00936B67" w:rsidRPr="0078362B" w:rsidRDefault="00936B67" w:rsidP="00437FE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1762F0F5" w14:textId="77777777" w:rsidR="00936B67" w:rsidRPr="0078362B" w:rsidRDefault="00936B67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6B67" w:rsidRPr="0078362B" w14:paraId="70E56A00" w14:textId="77777777" w:rsidTr="00AD3A0A">
        <w:trPr>
          <w:trHeight w:val="20"/>
        </w:trPr>
        <w:tc>
          <w:tcPr>
            <w:tcW w:w="3762" w:type="dxa"/>
          </w:tcPr>
          <w:p w14:paraId="4928F84E" w14:textId="77777777" w:rsidR="00936B67" w:rsidRPr="0078362B" w:rsidRDefault="00936B67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3CA9F7A" w14:textId="77777777" w:rsidR="00936B67" w:rsidRPr="0078362B" w:rsidRDefault="00936B67" w:rsidP="00437FE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F54EEAD" w14:textId="77777777" w:rsidR="00936B67" w:rsidRPr="0078362B" w:rsidRDefault="00936B67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8553725" w14:textId="77777777" w:rsidR="00936B67" w:rsidRPr="0078362B" w:rsidRDefault="00936B67" w:rsidP="00437FE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831472E" w14:textId="77777777" w:rsidR="00936B67" w:rsidRPr="0078362B" w:rsidRDefault="00936B67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5848727" w14:textId="77777777" w:rsidR="00936B67" w:rsidRPr="0078362B" w:rsidRDefault="00936B67" w:rsidP="00437FE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41BC08" w14:textId="77777777" w:rsidR="00936B67" w:rsidRPr="0078362B" w:rsidRDefault="00936B67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CD76915" w14:textId="77777777" w:rsidR="00936B67" w:rsidRPr="0078362B" w:rsidRDefault="00936B67" w:rsidP="00437FE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EE70CDE" w14:textId="77777777" w:rsidR="00936B67" w:rsidRPr="0078362B" w:rsidRDefault="00936B67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36B67" w:rsidRPr="0078362B" w14:paraId="0A01FDAA" w14:textId="77777777" w:rsidTr="00AD3A0A">
        <w:trPr>
          <w:trHeight w:val="20"/>
        </w:trPr>
        <w:tc>
          <w:tcPr>
            <w:tcW w:w="3762" w:type="dxa"/>
          </w:tcPr>
          <w:p w14:paraId="2C207B89" w14:textId="77777777" w:rsidR="00936B67" w:rsidRPr="0078362B" w:rsidRDefault="00936B67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5300238" w14:textId="77777777" w:rsidR="00936B67" w:rsidRPr="0078362B" w:rsidRDefault="00936B67" w:rsidP="00437FE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D21B2C" w14:textId="09E069BC" w:rsidR="00936B67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B3C88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3C88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0695881" w14:textId="77777777" w:rsidR="00936B67" w:rsidRPr="0078362B" w:rsidRDefault="00936B67" w:rsidP="00437FE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750775" w14:textId="51CEDAD7" w:rsidR="00936B67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36B67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36B67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8ABEEFF" w14:textId="77777777" w:rsidR="00936B67" w:rsidRPr="0078362B" w:rsidRDefault="00936B67" w:rsidP="00437FE4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6FC57CC" w14:textId="43EA329E" w:rsidR="00936B67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B3C88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B3C88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9C0F890" w14:textId="77777777" w:rsidR="00936B67" w:rsidRPr="0078362B" w:rsidRDefault="00936B67" w:rsidP="00437FE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0C82C7" w14:textId="6CBA111D" w:rsidR="00936B67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36B67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36B67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36B67" w:rsidRPr="0078362B" w14:paraId="4C0820B6" w14:textId="77777777" w:rsidTr="00AD3A0A">
        <w:trPr>
          <w:trHeight w:val="20"/>
        </w:trPr>
        <w:tc>
          <w:tcPr>
            <w:tcW w:w="3762" w:type="dxa"/>
          </w:tcPr>
          <w:p w14:paraId="096D0F6B" w14:textId="77777777" w:rsidR="00936B67" w:rsidRPr="0078362B" w:rsidRDefault="00936B67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7F5393D" w14:textId="77777777" w:rsidR="00936B67" w:rsidRPr="0078362B" w:rsidRDefault="00936B67" w:rsidP="00437FE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5A1A9EF" w14:textId="50D3D826" w:rsidR="00936B67" w:rsidRPr="0078362B" w:rsidRDefault="00FA46D0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14:paraId="36010852" w14:textId="77777777" w:rsidR="00936B67" w:rsidRPr="0078362B" w:rsidRDefault="00936B67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0A90B1A" w14:textId="373F37E1" w:rsidR="00936B67" w:rsidRPr="0078362B" w:rsidRDefault="00FA46D0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14:paraId="501BD211" w14:textId="77777777" w:rsidR="00936B67" w:rsidRPr="0078362B" w:rsidRDefault="00936B67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656A60C" w14:textId="7A3B36A6" w:rsidR="00936B67" w:rsidRPr="0078362B" w:rsidRDefault="00FA46D0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14:paraId="552D0C53" w14:textId="77777777" w:rsidR="00936B67" w:rsidRPr="0078362B" w:rsidRDefault="00936B67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C3EB08F" w14:textId="10923225" w:rsidR="00936B67" w:rsidRPr="0078362B" w:rsidRDefault="00FA46D0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936B67" w:rsidRPr="0078362B" w14:paraId="7B4441DF" w14:textId="77777777" w:rsidTr="00AD3A0A">
        <w:trPr>
          <w:trHeight w:val="20"/>
        </w:trPr>
        <w:tc>
          <w:tcPr>
            <w:tcW w:w="3762" w:type="dxa"/>
          </w:tcPr>
          <w:p w14:paraId="6EDBB9E2" w14:textId="77777777" w:rsidR="00936B67" w:rsidRPr="0078362B" w:rsidRDefault="00936B67" w:rsidP="00437FE4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771626" w14:textId="77777777" w:rsidR="00936B67" w:rsidRPr="0078362B" w:rsidRDefault="00936B67" w:rsidP="00437FE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999A42B" w14:textId="77777777" w:rsidR="00936B67" w:rsidRPr="0078362B" w:rsidRDefault="00936B67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63BE2E8" w14:textId="77777777" w:rsidR="00936B67" w:rsidRPr="0078362B" w:rsidRDefault="00936B67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27CBD97" w14:textId="77777777" w:rsidR="00936B67" w:rsidRPr="0078362B" w:rsidRDefault="00936B67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682257F" w14:textId="77777777" w:rsidR="00936B67" w:rsidRPr="0078362B" w:rsidRDefault="00936B67" w:rsidP="00437FE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9E5323C" w14:textId="77777777" w:rsidR="00936B67" w:rsidRPr="0078362B" w:rsidRDefault="00936B67" w:rsidP="00437FE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8C4EB03" w14:textId="77777777" w:rsidR="00936B67" w:rsidRPr="0078362B" w:rsidRDefault="00936B67" w:rsidP="00437FE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57882F2" w14:textId="77777777" w:rsidR="00936B67" w:rsidRPr="0078362B" w:rsidRDefault="00936B67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36B67" w:rsidRPr="0078362B" w14:paraId="4FF3E8BB" w14:textId="77777777" w:rsidTr="008A68C2">
        <w:trPr>
          <w:trHeight w:val="20"/>
        </w:trPr>
        <w:tc>
          <w:tcPr>
            <w:tcW w:w="3762" w:type="dxa"/>
            <w:shd w:val="clear" w:color="auto" w:fill="auto"/>
          </w:tcPr>
          <w:p w14:paraId="049FFE8D" w14:textId="77777777" w:rsidR="00936B67" w:rsidRPr="0078362B" w:rsidRDefault="00936B67" w:rsidP="00437FE4">
            <w:pPr>
              <w:spacing w:line="320" w:lineRule="exact"/>
              <w:ind w:left="158" w:hanging="1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</w:t>
            </w:r>
            <w:r w:rsidR="007D664B"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ที่ยังไม่ได้ใช้</w:t>
            </w:r>
          </w:p>
        </w:tc>
        <w:tc>
          <w:tcPr>
            <w:tcW w:w="90" w:type="dxa"/>
            <w:shd w:val="clear" w:color="auto" w:fill="auto"/>
          </w:tcPr>
          <w:p w14:paraId="08F5287D" w14:textId="77777777" w:rsidR="00936B67" w:rsidRPr="0078362B" w:rsidRDefault="00936B67" w:rsidP="00437FE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1EFEE7" w14:textId="57DF0D23" w:rsidR="00936B67" w:rsidRPr="0078362B" w:rsidRDefault="00FA46D0" w:rsidP="00437FE4">
            <w:pPr>
              <w:tabs>
                <w:tab w:val="decimal" w:pos="108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B77B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8B77B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  <w:r w:rsidR="008B77B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90" w:type="dxa"/>
            <w:shd w:val="clear" w:color="auto" w:fill="auto"/>
          </w:tcPr>
          <w:p w14:paraId="0025C64E" w14:textId="77777777" w:rsidR="00936B67" w:rsidRPr="0078362B" w:rsidRDefault="00936B67" w:rsidP="00437FE4">
            <w:pPr>
              <w:spacing w:line="320" w:lineRule="exact"/>
              <w:ind w:left="-66" w:right="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353E68" w14:textId="391DC1BF" w:rsidR="00936B67" w:rsidRPr="0078362B" w:rsidRDefault="00FA46D0" w:rsidP="00437FE4">
            <w:pPr>
              <w:tabs>
                <w:tab w:val="decimal" w:pos="99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F6CB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="000F6CB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  <w:r w:rsidR="000F6CB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</w:p>
        </w:tc>
        <w:tc>
          <w:tcPr>
            <w:tcW w:w="90" w:type="dxa"/>
            <w:shd w:val="clear" w:color="auto" w:fill="auto"/>
          </w:tcPr>
          <w:p w14:paraId="49A7EBBB" w14:textId="77777777" w:rsidR="00936B67" w:rsidRPr="0078362B" w:rsidRDefault="00936B67" w:rsidP="00437FE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0B45E4" w14:textId="0B9BB922" w:rsidR="00936B67" w:rsidRPr="0078362B" w:rsidRDefault="00FA46D0" w:rsidP="00437FE4">
            <w:pPr>
              <w:tabs>
                <w:tab w:val="decimal" w:pos="108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959</w:t>
            </w:r>
            <w:r w:rsidR="008B77B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 w:rsidR="008B77B0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14:paraId="2D851751" w14:textId="77777777" w:rsidR="00936B67" w:rsidRPr="0078362B" w:rsidRDefault="00936B67" w:rsidP="00437FE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DC4FF2" w14:textId="31482F0F" w:rsidR="00936B67" w:rsidRPr="0078362B" w:rsidRDefault="00FA46D0" w:rsidP="00437FE4">
            <w:pPr>
              <w:tabs>
                <w:tab w:val="decimal" w:pos="1080"/>
              </w:tabs>
              <w:spacing w:line="320" w:lineRule="exact"/>
              <w:ind w:left="-66" w:right="-10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</w:p>
        </w:tc>
      </w:tr>
    </w:tbl>
    <w:p w14:paraId="5B342466" w14:textId="77777777" w:rsidR="00A81F59" w:rsidRPr="0078362B" w:rsidRDefault="00A81F59" w:rsidP="00437FE4">
      <w:pPr>
        <w:tabs>
          <w:tab w:val="left" w:pos="709"/>
        </w:tabs>
        <w:spacing w:before="240"/>
        <w:ind w:left="533"/>
        <w:jc w:val="thaiDistribute"/>
        <w:rPr>
          <w:rFonts w:asciiTheme="majorBidi" w:hAnsiTheme="majorBidi" w:cstheme="majorBidi"/>
          <w:snapToGrid w:val="0"/>
          <w:spacing w:val="-6"/>
          <w:cs/>
          <w:lang w:val="en-US"/>
        </w:rPr>
      </w:pP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อย่างไรก็ตาม</w:t>
      </w:r>
      <w:r w:rsidR="00864D85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134B32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กลุ่มบริษัท</w:t>
      </w:r>
      <w:r w:rsidR="00474255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และบริษัท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ไม่ได้บันทึกสินทรัพย์ภาษีเงินได้รอการตัดบัญชี</w:t>
      </w:r>
      <w:r w:rsidR="00864D85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สำหรับผล</w:t>
      </w:r>
      <w:r w:rsidR="007B634F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แตก</w:t>
      </w:r>
      <w:r w:rsidR="00864D85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ต่างชั่วคราวที่เกิดจาก</w:t>
      </w:r>
      <w:r w:rsidR="007D664B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ขาดทุน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ทางภาษี</w:t>
      </w:r>
      <w:r w:rsidR="007D664B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ที่ยังไม่ได้ใช้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เนื่องจากผู้บริหาร</w:t>
      </w:r>
      <w:r w:rsidR="00FF7276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ของ</w:t>
      </w:r>
      <w:r w:rsidR="00134B32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กลุ่มบริษัท</w:t>
      </w:r>
      <w:r w:rsidR="00474255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และบริษัท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พิจารณาแล้วเห็นว่ายังมีความไม่แน่นอนว่าจะสามารถใ</w:t>
      </w:r>
      <w:r w:rsidR="007D664B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ช้ประโยชน์ทางภาษีสำหรับผลขาดทุน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ทางภาษี</w:t>
      </w:r>
      <w:r w:rsidR="007D664B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ที่ยังไม่ได้ใช้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ดังกล่าวในอนาคต</w:t>
      </w:r>
    </w:p>
    <w:p w14:paraId="7A654E6B" w14:textId="39B97897" w:rsidR="00453945" w:rsidRPr="0078362B" w:rsidRDefault="00453945" w:rsidP="00437FE4">
      <w:pPr>
        <w:spacing w:before="240"/>
        <w:ind w:firstLine="533"/>
        <w:jc w:val="both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spacing w:val="4"/>
          <w:cs/>
        </w:rPr>
        <w:t>ภาษีเงินได้ที่รับรู้ในกำไรขาดทุน</w:t>
      </w:r>
      <w:r w:rsidRPr="0078362B">
        <w:rPr>
          <w:rFonts w:asciiTheme="majorBidi" w:hAnsiTheme="majorBidi" w:cstheme="majorBidi"/>
          <w:spacing w:val="4"/>
          <w:cs/>
          <w:lang w:val="en-US"/>
        </w:rPr>
        <w:t>สำหรับ</w:t>
      </w:r>
      <w:r w:rsidR="004B57CC" w:rsidRPr="0078362B">
        <w:rPr>
          <w:rFonts w:asciiTheme="majorBidi" w:hAnsiTheme="majorBidi" w:cstheme="majorBidi"/>
          <w:spacing w:val="4"/>
          <w:cs/>
          <w:lang w:val="en-US"/>
        </w:rPr>
        <w:t>ปี</w:t>
      </w:r>
      <w:r w:rsidRPr="0078362B">
        <w:rPr>
          <w:rFonts w:asciiTheme="majorBidi" w:hAnsiTheme="majorBidi" w:cstheme="majorBidi"/>
          <w:spacing w:val="4"/>
          <w:cs/>
        </w:rPr>
        <w:t xml:space="preserve">สิ้นสุดวันที่ </w:t>
      </w:r>
      <w:r w:rsidR="00FA46D0" w:rsidRPr="00FA46D0">
        <w:rPr>
          <w:rFonts w:asciiTheme="majorBidi" w:hAnsiTheme="majorBidi" w:cstheme="majorBidi"/>
          <w:spacing w:val="4"/>
          <w:lang w:val="en-US"/>
        </w:rPr>
        <w:t>31</w:t>
      </w:r>
      <w:r w:rsidRPr="0078362B">
        <w:rPr>
          <w:rFonts w:asciiTheme="majorBidi" w:hAnsiTheme="majorBidi" w:cstheme="majorBidi"/>
          <w:spacing w:val="4"/>
          <w:lang w:val="en-US"/>
        </w:rPr>
        <w:t xml:space="preserve"> </w:t>
      </w:r>
      <w:r w:rsidR="004B57CC" w:rsidRPr="0078362B">
        <w:rPr>
          <w:rFonts w:asciiTheme="majorBidi" w:hAnsiTheme="majorBidi" w:cstheme="majorBidi"/>
          <w:spacing w:val="4"/>
          <w:cs/>
          <w:lang w:val="en-US"/>
        </w:rPr>
        <w:t>ธันวาคม</w:t>
      </w:r>
      <w:r w:rsidRPr="0078362B">
        <w:rPr>
          <w:rFonts w:asciiTheme="majorBidi" w:hAnsiTheme="majorBidi" w:cstheme="majorBidi"/>
          <w:cs/>
          <w:lang w:val="en-US"/>
        </w:rPr>
        <w:t xml:space="preserve"> </w:t>
      </w:r>
      <w:r w:rsidRPr="0078362B">
        <w:rPr>
          <w:rFonts w:asciiTheme="majorBidi" w:hAnsiTheme="majorBidi" w:cstheme="majorBidi"/>
          <w:cs/>
        </w:rPr>
        <w:t>ประกอบด้วย</w:t>
      </w:r>
    </w:p>
    <w:p w14:paraId="1B7E5842" w14:textId="77777777" w:rsidR="00E062C7" w:rsidRPr="0078362B" w:rsidRDefault="00E062C7" w:rsidP="00437FE4">
      <w:pPr>
        <w:pStyle w:val="Header"/>
        <w:tabs>
          <w:tab w:val="clear" w:pos="4153"/>
          <w:tab w:val="clear" w:pos="8306"/>
          <w:tab w:val="left" w:pos="5760"/>
        </w:tabs>
        <w:overflowPunct/>
        <w:autoSpaceDE/>
        <w:autoSpaceDN/>
        <w:adjustRightInd/>
        <w:ind w:left="346" w:right="-29" w:firstLine="18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78362B">
        <w:rPr>
          <w:rFonts w:asciiTheme="majorBidi" w:hAnsiTheme="majorBidi" w:cstheme="majorBidi"/>
          <w:b/>
          <w:bCs/>
          <w:sz w:val="22"/>
          <w:szCs w:val="22"/>
          <w:cs/>
        </w:rPr>
        <w:t>(หน่วย : 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990"/>
        <w:gridCol w:w="270"/>
        <w:gridCol w:w="990"/>
        <w:gridCol w:w="270"/>
        <w:gridCol w:w="990"/>
      </w:tblGrid>
      <w:tr w:rsidR="00E062C7" w:rsidRPr="0078362B" w14:paraId="54BC251C" w14:textId="77777777" w:rsidTr="003C55A6">
        <w:trPr>
          <w:cantSplit/>
        </w:trPr>
        <w:tc>
          <w:tcPr>
            <w:tcW w:w="4050" w:type="dxa"/>
            <w:tcBorders>
              <w:left w:val="nil"/>
              <w:right w:val="nil"/>
            </w:tcBorders>
          </w:tcPr>
          <w:p w14:paraId="590C9957" w14:textId="77777777" w:rsidR="00E062C7" w:rsidRPr="0078362B" w:rsidRDefault="00E062C7" w:rsidP="00437FE4">
            <w:pPr>
              <w:spacing w:line="300" w:lineRule="exact"/>
              <w:ind w:left="4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536395BE" w14:textId="77777777" w:rsidR="00E062C7" w:rsidRPr="0078362B" w:rsidRDefault="00E062C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746C85" w14:textId="77777777" w:rsidR="00E062C7" w:rsidRPr="0078362B" w:rsidRDefault="00E062C7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437403A2" w14:textId="77777777" w:rsidR="00E062C7" w:rsidRPr="0078362B" w:rsidRDefault="00E062C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062C7" w:rsidRPr="0078362B" w14:paraId="5C65A7CF" w14:textId="77777777" w:rsidTr="008A68C2"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E8730B" w14:textId="77777777" w:rsidR="00E062C7" w:rsidRPr="0078362B" w:rsidRDefault="00E062C7" w:rsidP="00437FE4">
            <w:pPr>
              <w:spacing w:line="300" w:lineRule="exact"/>
              <w:ind w:left="4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0925EF7" w14:textId="0C5E0E71" w:rsidR="00E062C7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51E7C6" w14:textId="77777777" w:rsidR="00E062C7" w:rsidRPr="0078362B" w:rsidRDefault="00E062C7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33559B2" w14:textId="75B7E6D6" w:rsidR="00E062C7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BEBA93" w14:textId="77777777" w:rsidR="00E062C7" w:rsidRPr="0078362B" w:rsidRDefault="00E062C7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0085E61" w14:textId="7847AD13" w:rsidR="00E062C7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196E36" w14:textId="77777777" w:rsidR="00E062C7" w:rsidRPr="0078362B" w:rsidRDefault="00E062C7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6A6144C" w14:textId="34BE4D86" w:rsidR="00E062C7" w:rsidRPr="0078362B" w:rsidRDefault="00FA46D0" w:rsidP="00437FE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317006" w:rsidRPr="0078362B" w14:paraId="7E3E8A50" w14:textId="77777777" w:rsidTr="008A68C2"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E3A84F" w14:textId="77777777" w:rsidR="00317006" w:rsidRPr="0078362B" w:rsidRDefault="00317006" w:rsidP="00437FE4">
            <w:pPr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ภาษีเงินได้ใน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ปัจจุบัน</w:t>
            </w:r>
            <w:r w:rsidR="006607DA"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2BCBF0F" w14:textId="67522250" w:rsidR="00317006" w:rsidRPr="0078362B" w:rsidRDefault="00FA46D0" w:rsidP="00437FE4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32A7E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583</w:t>
            </w:r>
            <w:r w:rsidR="00932A7E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FA6C8F" w14:textId="77777777" w:rsidR="00317006" w:rsidRPr="0078362B" w:rsidRDefault="00317006" w:rsidP="00437FE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B234FB6" w14:textId="08719309" w:rsidR="00317006" w:rsidRPr="0078362B" w:rsidRDefault="00FA46D0" w:rsidP="00437FE4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31700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B5E7EF" w14:textId="77777777" w:rsidR="00317006" w:rsidRPr="0078362B" w:rsidRDefault="00317006" w:rsidP="00437FE4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18FAE78" w14:textId="77777777" w:rsidR="00317006" w:rsidRPr="0078362B" w:rsidRDefault="00932A7E" w:rsidP="00437FE4">
            <w:pPr>
              <w:spacing w:line="300" w:lineRule="exac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24E1C7" w14:textId="77777777" w:rsidR="00317006" w:rsidRPr="0078362B" w:rsidRDefault="00317006" w:rsidP="00437FE4">
            <w:pPr>
              <w:tabs>
                <w:tab w:val="decimal" w:pos="96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1F63AE8" w14:textId="77777777" w:rsidR="00317006" w:rsidRPr="0078362B" w:rsidRDefault="00317006" w:rsidP="00437FE4">
            <w:pPr>
              <w:spacing w:line="300" w:lineRule="exact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E66E6" w:rsidRPr="0078362B" w14:paraId="747AC58A" w14:textId="77777777" w:rsidTr="008A68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D240F" w14:textId="77777777" w:rsidR="00FE66E6" w:rsidRPr="0078362B" w:rsidRDefault="00FE66E6" w:rsidP="00437FE4">
            <w:pPr>
              <w:spacing w:line="300" w:lineRule="exact"/>
              <w:ind w:left="-24" w:right="-103" w:hanging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ภาษีเงินได้รอการตัดบัญชีที่เกี่ยวข้องกับผลแตกต่างชั่วคราว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D3D2C" w14:textId="4EA0F465" w:rsidR="00FE66E6" w:rsidRPr="0078362B" w:rsidRDefault="00FA46D0" w:rsidP="00437FE4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FE66E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  <w:r w:rsidR="00FE66E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D0A622" w14:textId="77777777" w:rsidR="00FE66E6" w:rsidRPr="0078362B" w:rsidRDefault="00FE66E6" w:rsidP="00437FE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26ECD" w14:textId="492A3F0E" w:rsidR="00FE66E6" w:rsidRPr="0078362B" w:rsidRDefault="00FE66E6" w:rsidP="00437FE4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E1591B" w14:textId="77777777" w:rsidR="00FE66E6" w:rsidRPr="0078362B" w:rsidRDefault="00FE66E6" w:rsidP="00437FE4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44836" w14:textId="38AA3B93" w:rsidR="00FE66E6" w:rsidRPr="0078362B" w:rsidRDefault="00FE66E6" w:rsidP="00437FE4">
            <w:pPr>
              <w:spacing w:line="300" w:lineRule="exact"/>
              <w:ind w:left="-206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30C93" w14:textId="77777777" w:rsidR="00FE66E6" w:rsidRPr="0078362B" w:rsidRDefault="00FE66E6" w:rsidP="00437FE4">
            <w:pPr>
              <w:tabs>
                <w:tab w:val="decimal" w:pos="96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6056C" w14:textId="1BFCDA30" w:rsidR="00FE66E6" w:rsidRPr="0078362B" w:rsidRDefault="00FE66E6" w:rsidP="00437FE4">
            <w:pPr>
              <w:spacing w:line="300" w:lineRule="exact"/>
              <w:ind w:left="-206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E66E6" w:rsidRPr="0078362B" w14:paraId="34ACA795" w14:textId="77777777" w:rsidTr="008A68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94003" w14:textId="77777777" w:rsidR="00FE66E6" w:rsidRPr="0078362B" w:rsidRDefault="00FE66E6" w:rsidP="00437FE4">
            <w:pPr>
              <w:spacing w:line="300" w:lineRule="exact"/>
              <w:ind w:left="252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ภาษีเงินได้ที่แสดงในงบกำไรขาดทุนและ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1976C1" w14:textId="77777777" w:rsidR="00FE66E6" w:rsidRPr="0078362B" w:rsidRDefault="00FE66E6" w:rsidP="00437FE4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ED7E6A" w14:textId="77777777" w:rsidR="00FE66E6" w:rsidRPr="0078362B" w:rsidRDefault="00FE66E6" w:rsidP="00437FE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177A1B" w14:textId="77777777" w:rsidR="00FE66E6" w:rsidRPr="0078362B" w:rsidRDefault="00FE66E6" w:rsidP="00437FE4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4303A" w14:textId="77777777" w:rsidR="00FE66E6" w:rsidRPr="0078362B" w:rsidRDefault="00FE66E6" w:rsidP="00437FE4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AB19C8" w14:textId="77777777" w:rsidR="00FE66E6" w:rsidRPr="0078362B" w:rsidRDefault="00FE66E6" w:rsidP="00437FE4">
            <w:pPr>
              <w:spacing w:line="300" w:lineRule="exact"/>
              <w:ind w:left="-206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08D91D" w14:textId="77777777" w:rsidR="00FE66E6" w:rsidRPr="0078362B" w:rsidRDefault="00FE66E6" w:rsidP="00437FE4">
            <w:pPr>
              <w:tabs>
                <w:tab w:val="decimal" w:pos="96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7DDDA3" w14:textId="77777777" w:rsidR="00FE66E6" w:rsidRPr="0078362B" w:rsidRDefault="00FE66E6" w:rsidP="00437FE4">
            <w:pPr>
              <w:spacing w:line="300" w:lineRule="exact"/>
              <w:ind w:left="-206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FE66E6" w:rsidRPr="0078362B" w14:paraId="30A18889" w14:textId="77777777" w:rsidTr="008A68C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5D226" w14:textId="77777777" w:rsidR="00FE66E6" w:rsidRPr="0078362B" w:rsidRDefault="00FE66E6" w:rsidP="00437FE4">
            <w:pPr>
              <w:spacing w:line="300" w:lineRule="exact"/>
              <w:ind w:left="1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BDF89" w14:textId="35D1319B" w:rsidR="00FE66E6" w:rsidRPr="0078362B" w:rsidRDefault="00FA46D0" w:rsidP="00437FE4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FE66E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706</w:t>
            </w:r>
            <w:r w:rsidR="00FE66E6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3B5B8B" w14:textId="77777777" w:rsidR="00FE66E6" w:rsidRPr="0078362B" w:rsidRDefault="00FE66E6" w:rsidP="00437FE4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33B5FF" w14:textId="12EB87FB" w:rsidR="00FE66E6" w:rsidRPr="0078362B" w:rsidRDefault="00FE66E6" w:rsidP="00437FE4">
            <w:pPr>
              <w:tabs>
                <w:tab w:val="decimal" w:pos="774"/>
              </w:tabs>
              <w:spacing w:line="300" w:lineRule="exact"/>
              <w:ind w:left="-66" w:right="-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D9AA97" w14:textId="77777777" w:rsidR="00FE66E6" w:rsidRPr="0078362B" w:rsidRDefault="00FE66E6" w:rsidP="00437FE4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722A1C" w14:textId="550024F4" w:rsidR="00FE66E6" w:rsidRPr="0078362B" w:rsidRDefault="00FE66E6" w:rsidP="00437FE4">
            <w:pPr>
              <w:spacing w:line="300" w:lineRule="exact"/>
              <w:ind w:left="-206" w:right="-3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C66A69" w14:textId="77777777" w:rsidR="00FE66E6" w:rsidRPr="0078362B" w:rsidRDefault="00FE66E6" w:rsidP="00437FE4">
            <w:pPr>
              <w:tabs>
                <w:tab w:val="decimal" w:pos="96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ED09E5" w14:textId="35573C48" w:rsidR="00FE66E6" w:rsidRPr="0078362B" w:rsidRDefault="00FE66E6" w:rsidP="00437FE4">
            <w:pPr>
              <w:spacing w:line="300" w:lineRule="exact"/>
              <w:ind w:left="-206" w:right="-3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</w:tbl>
    <w:p w14:paraId="3FFFAA4A" w14:textId="77777777" w:rsidR="009B4BE8" w:rsidRPr="0078362B" w:rsidRDefault="009B4BE8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cs/>
        </w:rPr>
      </w:pPr>
      <w:r w:rsidRPr="0078362B">
        <w:rPr>
          <w:rFonts w:asciiTheme="majorBidi" w:hAnsiTheme="majorBidi" w:cstheme="majorBidi"/>
          <w:spacing w:val="-6"/>
          <w:cs/>
        </w:rPr>
        <w:br w:type="page"/>
      </w:r>
    </w:p>
    <w:p w14:paraId="4E34AD67" w14:textId="60FF3222" w:rsidR="00946BBC" w:rsidRPr="0078362B" w:rsidRDefault="006D2092" w:rsidP="00437FE4">
      <w:pPr>
        <w:spacing w:before="240"/>
        <w:ind w:left="54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6"/>
          <w:cs/>
        </w:rPr>
        <w:lastRenderedPageBreak/>
        <w:t>ภาษีเงินได้ที่รับรู้ใน</w:t>
      </w:r>
      <w:r w:rsidR="000C0AFD" w:rsidRPr="0078362B">
        <w:rPr>
          <w:rFonts w:asciiTheme="majorBidi" w:hAnsiTheme="majorBidi" w:cstheme="majorBidi"/>
          <w:spacing w:val="-6"/>
          <w:cs/>
        </w:rPr>
        <w:t>กำไรขาดทุนเบ็ดเสร็จอื่น</w:t>
      </w:r>
      <w:r w:rsidR="00C367B8" w:rsidRPr="0078362B">
        <w:rPr>
          <w:rFonts w:asciiTheme="majorBidi" w:hAnsiTheme="majorBidi" w:cstheme="majorBidi"/>
          <w:spacing w:val="-6"/>
          <w:cs/>
          <w:lang w:val="en-US"/>
        </w:rPr>
        <w:t>สำหรับ</w:t>
      </w:r>
      <w:r w:rsidR="004B57CC" w:rsidRPr="0078362B">
        <w:rPr>
          <w:rFonts w:asciiTheme="majorBidi" w:hAnsiTheme="majorBidi" w:cstheme="majorBidi"/>
          <w:spacing w:val="-6"/>
          <w:cs/>
          <w:lang w:val="en-US"/>
        </w:rPr>
        <w:t>ปี</w:t>
      </w:r>
      <w:r w:rsidR="00946BBC" w:rsidRPr="0078362B">
        <w:rPr>
          <w:rFonts w:asciiTheme="majorBidi" w:hAnsiTheme="majorBidi" w:cstheme="majorBidi"/>
          <w:spacing w:val="-6"/>
          <w:cs/>
        </w:rPr>
        <w:t>สิ้นสุดวันที่</w:t>
      </w:r>
      <w:r w:rsidR="00946BBC" w:rsidRPr="0078362B">
        <w:rPr>
          <w:rFonts w:asciiTheme="majorBidi" w:hAnsiTheme="majorBidi" w:cstheme="majorBidi"/>
          <w:spacing w:val="-6"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pacing w:val="-6"/>
          <w:lang w:val="en-US"/>
        </w:rPr>
        <w:t>31</w:t>
      </w:r>
      <w:r w:rsidR="00946BBC" w:rsidRPr="0078362B">
        <w:rPr>
          <w:rFonts w:asciiTheme="majorBidi" w:hAnsiTheme="majorBidi" w:cstheme="majorBidi"/>
          <w:spacing w:val="-6"/>
          <w:lang w:val="en-US"/>
        </w:rPr>
        <w:t xml:space="preserve"> </w:t>
      </w:r>
      <w:r w:rsidR="004B57CC" w:rsidRPr="0078362B">
        <w:rPr>
          <w:rFonts w:asciiTheme="majorBidi" w:hAnsiTheme="majorBidi" w:cstheme="majorBidi"/>
          <w:spacing w:val="-6"/>
          <w:cs/>
          <w:lang w:val="en-US"/>
        </w:rPr>
        <w:t>ธันวาคม</w:t>
      </w:r>
      <w:r w:rsidR="00946BBC" w:rsidRPr="0078362B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946BBC" w:rsidRPr="0078362B">
        <w:rPr>
          <w:rFonts w:asciiTheme="majorBidi" w:hAnsiTheme="majorBidi" w:cstheme="majorBidi"/>
          <w:cs/>
        </w:rPr>
        <w:t>ประกอบด้วย</w:t>
      </w:r>
    </w:p>
    <w:p w14:paraId="55ED1E0F" w14:textId="77777777" w:rsidR="00AF2447" w:rsidRPr="0078362B" w:rsidRDefault="004B57CC" w:rsidP="00437FE4">
      <w:pPr>
        <w:ind w:right="-25" w:firstLine="720"/>
        <w:jc w:val="right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  <w:r w:rsidRPr="0078362B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AF2447" w:rsidRPr="0078362B">
        <w:rPr>
          <w:rFonts w:asciiTheme="majorBidi" w:hAnsiTheme="majorBidi" w:cstheme="majorBidi"/>
          <w:b/>
          <w:bCs/>
          <w:sz w:val="22"/>
          <w:szCs w:val="22"/>
          <w:cs/>
        </w:rPr>
        <w:t>(หน่วย : 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900"/>
        <w:gridCol w:w="90"/>
        <w:gridCol w:w="1080"/>
        <w:gridCol w:w="90"/>
        <w:gridCol w:w="990"/>
        <w:gridCol w:w="90"/>
        <w:gridCol w:w="900"/>
        <w:gridCol w:w="90"/>
        <w:gridCol w:w="1080"/>
        <w:gridCol w:w="90"/>
        <w:gridCol w:w="990"/>
      </w:tblGrid>
      <w:tr w:rsidR="00AF2447" w:rsidRPr="0078362B" w14:paraId="6246EB88" w14:textId="77777777" w:rsidTr="003C55A6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04A716E5" w14:textId="77777777" w:rsidR="00AF2447" w:rsidRPr="0078362B" w:rsidRDefault="00AF2447" w:rsidP="00437FE4">
            <w:pPr>
              <w:spacing w:line="280" w:lineRule="exact"/>
              <w:ind w:lef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14:paraId="192602D2" w14:textId="77777777" w:rsidR="00AF2447" w:rsidRPr="0078362B" w:rsidRDefault="00AF2447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F2447" w:rsidRPr="0078362B" w14:paraId="1FB4BB42" w14:textId="77777777" w:rsidTr="003C55A6">
        <w:tc>
          <w:tcPr>
            <w:tcW w:w="2322" w:type="dxa"/>
            <w:tcBorders>
              <w:left w:val="nil"/>
              <w:right w:val="nil"/>
            </w:tcBorders>
          </w:tcPr>
          <w:p w14:paraId="55C6B7EA" w14:textId="77777777" w:rsidR="00AF2447" w:rsidRPr="0078362B" w:rsidRDefault="00AF2447" w:rsidP="00437FE4">
            <w:pPr>
              <w:spacing w:line="280" w:lineRule="exact"/>
              <w:ind w:lef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14:paraId="438A8158" w14:textId="532578AC" w:rsidR="00AF2447" w:rsidRPr="0078362B" w:rsidRDefault="00FA46D0" w:rsidP="00437FE4">
            <w:pPr>
              <w:spacing w:line="28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90F80B" w14:textId="77777777" w:rsidR="00AF2447" w:rsidRPr="0078362B" w:rsidRDefault="00AF2447" w:rsidP="00437FE4">
            <w:pPr>
              <w:spacing w:line="28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14:paraId="5B888720" w14:textId="2F6B883D" w:rsidR="00AF2447" w:rsidRPr="0078362B" w:rsidRDefault="00FA46D0" w:rsidP="00437FE4">
            <w:pPr>
              <w:spacing w:line="28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AF2447" w:rsidRPr="0078362B" w14:paraId="13AB7D2B" w14:textId="77777777" w:rsidTr="003C55A6">
        <w:tc>
          <w:tcPr>
            <w:tcW w:w="2322" w:type="dxa"/>
            <w:tcBorders>
              <w:left w:val="nil"/>
              <w:right w:val="nil"/>
            </w:tcBorders>
          </w:tcPr>
          <w:p w14:paraId="73808447" w14:textId="77777777" w:rsidR="00AF2447" w:rsidRPr="0078362B" w:rsidRDefault="00AF2447" w:rsidP="00437FE4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45F8591" w14:textId="77777777" w:rsidR="00AF2447" w:rsidRPr="0078362B" w:rsidRDefault="00AF2447" w:rsidP="00437FE4">
            <w:pPr>
              <w:spacing w:line="280" w:lineRule="exact"/>
              <w:ind w:left="-173" w:right="-9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93C332" w14:textId="77777777" w:rsidR="00AF2447" w:rsidRPr="0078362B" w:rsidRDefault="00AF2447" w:rsidP="00437FE4">
            <w:pPr>
              <w:tabs>
                <w:tab w:val="decimal" w:pos="97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B445DB" w14:textId="77777777" w:rsidR="00AF2447" w:rsidRPr="0078362B" w:rsidRDefault="00AF2447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E8C397" w14:textId="77777777" w:rsidR="00AF2447" w:rsidRPr="0078362B" w:rsidRDefault="00AF2447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4A45A4F" w14:textId="77777777" w:rsidR="00AF2447" w:rsidRPr="0078362B" w:rsidRDefault="00AF2447" w:rsidP="00437FE4">
            <w:pPr>
              <w:spacing w:line="280" w:lineRule="exact"/>
              <w:ind w:left="-108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297C77" w14:textId="77777777" w:rsidR="00AF2447" w:rsidRPr="0078362B" w:rsidRDefault="00AF2447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98AD10" w14:textId="77777777" w:rsidR="00AF2447" w:rsidRPr="0078362B" w:rsidRDefault="00AF2447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33EB66" w14:textId="77777777" w:rsidR="00AF2447" w:rsidRPr="0078362B" w:rsidRDefault="00AF2447" w:rsidP="00437FE4">
            <w:pPr>
              <w:tabs>
                <w:tab w:val="decimal" w:pos="97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DA5E75" w14:textId="77777777" w:rsidR="00AF2447" w:rsidRPr="0078362B" w:rsidRDefault="00AF2447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665D09" w14:textId="77777777" w:rsidR="00AF2447" w:rsidRPr="0078362B" w:rsidRDefault="00AF2447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60BF465" w14:textId="77777777" w:rsidR="00AF2447" w:rsidRPr="0078362B" w:rsidRDefault="00AF2447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</w:tr>
      <w:tr w:rsidR="00AF2447" w:rsidRPr="0078362B" w14:paraId="61690075" w14:textId="77777777" w:rsidTr="003C55A6">
        <w:tc>
          <w:tcPr>
            <w:tcW w:w="2322" w:type="dxa"/>
            <w:tcBorders>
              <w:left w:val="nil"/>
              <w:right w:val="nil"/>
            </w:tcBorders>
          </w:tcPr>
          <w:p w14:paraId="34ED901F" w14:textId="77777777" w:rsidR="00AF2447" w:rsidRPr="0078362B" w:rsidRDefault="00AF2447" w:rsidP="00437FE4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8BEC344" w14:textId="77777777" w:rsidR="00AF2447" w:rsidRPr="0078362B" w:rsidRDefault="00AF2447" w:rsidP="00437FE4">
            <w:pPr>
              <w:spacing w:line="280" w:lineRule="exact"/>
              <w:ind w:left="-173" w:right="-9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55BE8C" w14:textId="77777777" w:rsidR="00AF2447" w:rsidRPr="0078362B" w:rsidRDefault="00AF2447" w:rsidP="00437FE4">
            <w:pPr>
              <w:tabs>
                <w:tab w:val="decimal" w:pos="97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7BFF91" w14:textId="77777777" w:rsidR="00AF2447" w:rsidRPr="0078362B" w:rsidRDefault="00AF2447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081712" w14:textId="77777777" w:rsidR="00AF2447" w:rsidRPr="0078362B" w:rsidRDefault="00AF2447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269EC9F" w14:textId="77777777" w:rsidR="00AF2447" w:rsidRPr="0078362B" w:rsidRDefault="00AF2447" w:rsidP="00437FE4">
            <w:pPr>
              <w:spacing w:line="280" w:lineRule="exact"/>
              <w:ind w:left="-108" w:hanging="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A77CDC" w14:textId="77777777" w:rsidR="00AF2447" w:rsidRPr="0078362B" w:rsidRDefault="00AF2447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86DC961" w14:textId="77777777" w:rsidR="00AF2447" w:rsidRPr="0078362B" w:rsidRDefault="00AF2447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D376B1" w14:textId="77777777" w:rsidR="00AF2447" w:rsidRPr="0078362B" w:rsidRDefault="00AF2447" w:rsidP="00437FE4">
            <w:pPr>
              <w:tabs>
                <w:tab w:val="decimal" w:pos="97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7D1FDF" w14:textId="77777777" w:rsidR="00AF2447" w:rsidRPr="0078362B" w:rsidRDefault="00AF2447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3C70FF" w14:textId="77777777" w:rsidR="00AF2447" w:rsidRPr="0078362B" w:rsidRDefault="00AF2447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9C7CF4F" w14:textId="77777777" w:rsidR="00AF2447" w:rsidRPr="0078362B" w:rsidRDefault="00AF2447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ภาษี</w:t>
            </w:r>
          </w:p>
        </w:tc>
      </w:tr>
      <w:tr w:rsidR="00AF2447" w:rsidRPr="0078362B" w14:paraId="292A542A" w14:textId="77777777" w:rsidTr="00684D28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384E3" w14:textId="77777777" w:rsidR="00AF2447" w:rsidRPr="0078362B" w:rsidRDefault="00AF2447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ขาดทุนจากการปรับมูลค่า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D4DC005" w14:textId="77777777" w:rsidR="00AF2447" w:rsidRPr="0078362B" w:rsidRDefault="00AF2447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ACC6B91" w14:textId="77777777" w:rsidR="00AF2447" w:rsidRPr="0078362B" w:rsidRDefault="00AF2447" w:rsidP="00437FE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F4754F1" w14:textId="77777777" w:rsidR="00AF2447" w:rsidRPr="0078362B" w:rsidRDefault="00AF2447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E929563" w14:textId="77777777" w:rsidR="00AF2447" w:rsidRPr="0078362B" w:rsidRDefault="00AF2447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879F047" w14:textId="77777777" w:rsidR="00AF2447" w:rsidRPr="0078362B" w:rsidRDefault="00AF2447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9038A44" w14:textId="77777777" w:rsidR="00AF2447" w:rsidRPr="0078362B" w:rsidRDefault="00AF2447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7DC2E91" w14:textId="77777777" w:rsidR="00AF2447" w:rsidRPr="0078362B" w:rsidRDefault="00AF2447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4F33EAD" w14:textId="77777777" w:rsidR="00AF2447" w:rsidRPr="0078362B" w:rsidRDefault="00AF2447" w:rsidP="00437FE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2B8500F" w14:textId="77777777" w:rsidR="00AF2447" w:rsidRPr="0078362B" w:rsidRDefault="00AF2447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3E427CA" w14:textId="77777777" w:rsidR="00AF2447" w:rsidRPr="0078362B" w:rsidRDefault="00AF2447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2D75024" w14:textId="77777777" w:rsidR="00AF2447" w:rsidRPr="0078362B" w:rsidRDefault="00AF2447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317006" w:rsidRPr="0078362B" w14:paraId="6F67E50E" w14:textId="77777777" w:rsidTr="00684D28">
        <w:trPr>
          <w:trHeight w:val="14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B95FD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3E5F6BC" w14:textId="055C87E9" w:rsidR="00317006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8374C63" w14:textId="77777777" w:rsidR="00317006" w:rsidRPr="0078362B" w:rsidRDefault="00317006" w:rsidP="00437FE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C7A2D61" w14:textId="362FDA27" w:rsidR="00317006" w:rsidRPr="0078362B" w:rsidRDefault="00D234E2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281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62BE404" w14:textId="77777777" w:rsidR="00317006" w:rsidRPr="0078362B" w:rsidRDefault="00317006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CD73801" w14:textId="34AD168A" w:rsidR="00317006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78C744C" w14:textId="77777777" w:rsidR="00317006" w:rsidRPr="0078362B" w:rsidRDefault="00317006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2568438" w14:textId="6ABB22C4" w:rsidR="00317006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118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C1B0E72" w14:textId="77777777" w:rsidR="00317006" w:rsidRPr="0078362B" w:rsidRDefault="00317006" w:rsidP="00437FE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05E46F" w14:textId="00D62464" w:rsidR="00317006" w:rsidRPr="0078362B" w:rsidRDefault="00317006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023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656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E1958EE" w14:textId="77777777" w:rsidR="00317006" w:rsidRPr="0078362B" w:rsidRDefault="00317006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D757DCD" w14:textId="4CBB1511" w:rsidR="00317006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094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625</w:t>
            </w:r>
          </w:p>
        </w:tc>
      </w:tr>
      <w:tr w:rsidR="00317006" w:rsidRPr="0078362B" w14:paraId="54C48517" w14:textId="77777777" w:rsidTr="00684D28">
        <w:trPr>
          <w:trHeight w:val="216"/>
        </w:trPr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14:paraId="7FCB4424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ผลต่างของอัตราแลกเปลี่ยนจาก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2153C" w14:textId="77777777" w:rsidR="00317006" w:rsidRPr="0078362B" w:rsidRDefault="00317006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577E3" w14:textId="77777777" w:rsidR="00317006" w:rsidRPr="0078362B" w:rsidRDefault="00317006" w:rsidP="00437FE4">
            <w:pPr>
              <w:tabs>
                <w:tab w:val="decimal" w:pos="97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5182E" w14:textId="77777777" w:rsidR="00317006" w:rsidRPr="0078362B" w:rsidRDefault="00317006" w:rsidP="00437FE4">
            <w:pPr>
              <w:spacing w:line="28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D78F2" w14:textId="77777777" w:rsidR="00317006" w:rsidRPr="0078362B" w:rsidRDefault="00317006" w:rsidP="00437FE4">
            <w:pPr>
              <w:tabs>
                <w:tab w:val="decimal" w:pos="106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5CCC2" w14:textId="77777777" w:rsidR="00317006" w:rsidRPr="0078362B" w:rsidRDefault="00317006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5DCF73B" w14:textId="77777777" w:rsidR="00317006" w:rsidRPr="0078362B" w:rsidRDefault="00317006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57A95" w14:textId="77777777" w:rsidR="00317006" w:rsidRPr="0078362B" w:rsidRDefault="00317006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C9266" w14:textId="77777777" w:rsidR="00317006" w:rsidRPr="0078362B" w:rsidRDefault="00317006" w:rsidP="00437FE4">
            <w:pPr>
              <w:tabs>
                <w:tab w:val="decimal" w:pos="97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93EF4" w14:textId="77777777" w:rsidR="00317006" w:rsidRPr="0078362B" w:rsidRDefault="00317006" w:rsidP="00437FE4">
            <w:pPr>
              <w:spacing w:line="28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0DFB1" w14:textId="77777777" w:rsidR="00317006" w:rsidRPr="0078362B" w:rsidRDefault="00317006" w:rsidP="00437FE4">
            <w:pPr>
              <w:tabs>
                <w:tab w:val="decimal" w:pos="106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28D54" w14:textId="77777777" w:rsidR="00317006" w:rsidRPr="0078362B" w:rsidRDefault="00317006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17006" w:rsidRPr="0078362B" w14:paraId="36EAE679" w14:textId="77777777" w:rsidTr="00684D28"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14:paraId="12329854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การแปลงค่างบการเงินต่างประเทศ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A813E" w14:textId="2A23562A" w:rsidR="00317006" w:rsidRPr="0078362B" w:rsidRDefault="00D234E2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111</w:t>
            </w:r>
            <w:r w:rsidR="0093465E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  <w:r w:rsidR="0093465E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579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D003D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F0065" w14:textId="77777777" w:rsidR="00317006" w:rsidRPr="0078362B" w:rsidRDefault="00D234E2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F1389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D3761" w14:textId="107C9DF8" w:rsidR="00317006" w:rsidRPr="0078362B" w:rsidRDefault="0093465E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111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579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5323816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E9882" w14:textId="47D10727" w:rsidR="00317006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055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D7803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1DB31" w14:textId="77777777" w:rsidR="00317006" w:rsidRPr="0078362B" w:rsidRDefault="00317006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2B7F2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7B440" w14:textId="362DD40A" w:rsidR="00317006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055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737</w:t>
            </w:r>
          </w:p>
        </w:tc>
      </w:tr>
      <w:tr w:rsidR="00317006" w:rsidRPr="0078362B" w14:paraId="2940A3AB" w14:textId="77777777" w:rsidTr="00684D28"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14:paraId="6C988705" w14:textId="77777777" w:rsidR="00317006" w:rsidRPr="0078362B" w:rsidRDefault="00317006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ผลกำไรจากการวัดมูลค่าใหม่ของ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0CD91" w14:textId="77777777" w:rsidR="00317006" w:rsidRPr="0078362B" w:rsidRDefault="00317006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B0C2B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E94F4" w14:textId="77777777" w:rsidR="00317006" w:rsidRPr="0078362B" w:rsidRDefault="00317006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52B7B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1FB87" w14:textId="77777777" w:rsidR="00317006" w:rsidRPr="0078362B" w:rsidRDefault="00317006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A4B4ED3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BB3F7" w14:textId="77777777" w:rsidR="00317006" w:rsidRPr="0078362B" w:rsidRDefault="00317006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3F739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04683" w14:textId="77777777" w:rsidR="00317006" w:rsidRPr="0078362B" w:rsidRDefault="00317006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DCC5B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5A4D0" w14:textId="77777777" w:rsidR="00317006" w:rsidRPr="0078362B" w:rsidRDefault="00317006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317006" w:rsidRPr="0078362B" w14:paraId="3D4A3B3E" w14:textId="77777777" w:rsidTr="00684D28">
        <w:tc>
          <w:tcPr>
            <w:tcW w:w="2322" w:type="dxa"/>
            <w:tcBorders>
              <w:left w:val="nil"/>
              <w:right w:val="nil"/>
            </w:tcBorders>
            <w:shd w:val="clear" w:color="auto" w:fill="auto"/>
          </w:tcPr>
          <w:p w14:paraId="2FD3A460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5B4C4" w14:textId="4E6A3557" w:rsidR="00317006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93465E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673</w:t>
            </w:r>
            <w:r w:rsidR="0093465E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49E65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D3E57" w14:textId="58EFA309" w:rsidR="00317006" w:rsidRPr="0078362B" w:rsidRDefault="00D234E2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93465E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534</w:t>
            </w:r>
            <w:r w:rsidR="0093465E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704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D6B8B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38877" w14:textId="10CD8E04" w:rsidR="00317006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93465E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</w:t>
            </w:r>
            <w:r w:rsidR="0093465E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9771653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02081" w14:textId="4CCCBE8A" w:rsidR="00317006" w:rsidRPr="0078362B" w:rsidRDefault="00317006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402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875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BD119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19CEC" w14:textId="27463D12" w:rsidR="00317006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DF8DB" w14:textId="77777777" w:rsidR="00317006" w:rsidRPr="0078362B" w:rsidRDefault="00317006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0AB5A" w14:textId="188ADAA4" w:rsidR="00317006" w:rsidRPr="0078362B" w:rsidRDefault="00317006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322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300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317006" w:rsidRPr="0078362B" w14:paraId="7E37653F" w14:textId="77777777" w:rsidTr="00684D28"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CF7F0F" w14:textId="77777777" w:rsidR="00317006" w:rsidRPr="0078362B" w:rsidRDefault="00317006" w:rsidP="00437FE4">
            <w:pPr>
              <w:spacing w:line="280" w:lineRule="exact"/>
              <w:ind w:left="34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4A4282" w14:textId="75FC95A9" w:rsidR="00317006" w:rsidRPr="0078362B" w:rsidRDefault="00D234E2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</w:t>
            </w:r>
            <w:r w:rsidR="0093465E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  <w:r w:rsidR="0093465E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791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DE649D1" w14:textId="77777777" w:rsidR="00317006" w:rsidRPr="0078362B" w:rsidRDefault="00317006" w:rsidP="00437FE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AAD9E7" w14:textId="52ADD695" w:rsidR="00317006" w:rsidRPr="0078362B" w:rsidRDefault="00E45220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93465E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816</w:t>
            </w:r>
            <w:r w:rsidR="0093465E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37639E0" w14:textId="77777777" w:rsidR="00317006" w:rsidRPr="0078362B" w:rsidRDefault="00317006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9720BD" w14:textId="6D330BAD" w:rsidR="00317006" w:rsidRPr="0078362B" w:rsidRDefault="00D234E2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</w:t>
            </w:r>
            <w:r w:rsidR="00445BA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705</w:t>
            </w:r>
            <w:r w:rsidR="00445BA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349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5CFCEBF" w14:textId="77777777" w:rsidR="00317006" w:rsidRPr="0078362B" w:rsidRDefault="00317006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3B584B" w14:textId="7E85524C" w:rsidR="00317006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771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FB70619" w14:textId="77777777" w:rsidR="00317006" w:rsidRPr="0078362B" w:rsidRDefault="00317006" w:rsidP="00437FE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71A02E" w14:textId="5EC79529" w:rsidR="00317006" w:rsidRPr="0078362B" w:rsidRDefault="00317006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943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081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11B0044" w14:textId="77777777" w:rsidR="00317006" w:rsidRPr="0078362B" w:rsidRDefault="00317006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E61EC7" w14:textId="48CCF1A4" w:rsidR="00317006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144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828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062</w:t>
            </w:r>
          </w:p>
        </w:tc>
      </w:tr>
    </w:tbl>
    <w:p w14:paraId="2E34217E" w14:textId="77777777" w:rsidR="00453945" w:rsidRPr="0078362B" w:rsidRDefault="00AF2447" w:rsidP="00437FE4">
      <w:pPr>
        <w:spacing w:before="240"/>
        <w:ind w:right="-25" w:firstLine="720"/>
        <w:jc w:val="right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  <w:r w:rsidRPr="0078362B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453945" w:rsidRPr="0078362B">
        <w:rPr>
          <w:rFonts w:asciiTheme="majorBidi" w:hAnsiTheme="majorBidi" w:cstheme="majorBidi"/>
          <w:b/>
          <w:bCs/>
          <w:sz w:val="22"/>
          <w:szCs w:val="22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1080"/>
        <w:gridCol w:w="90"/>
        <w:gridCol w:w="990"/>
        <w:gridCol w:w="90"/>
        <w:gridCol w:w="900"/>
        <w:gridCol w:w="90"/>
        <w:gridCol w:w="1080"/>
        <w:gridCol w:w="90"/>
        <w:gridCol w:w="990"/>
      </w:tblGrid>
      <w:tr w:rsidR="00453945" w:rsidRPr="0078362B" w14:paraId="78ACC651" w14:textId="77777777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0F59F24" w14:textId="77777777" w:rsidR="00453945" w:rsidRPr="0078362B" w:rsidRDefault="00453945" w:rsidP="00437FE4">
            <w:pPr>
              <w:spacing w:line="280" w:lineRule="exact"/>
              <w:ind w:lef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0" w:type="dxa"/>
            <w:gridSpan w:val="11"/>
            <w:tcBorders>
              <w:top w:val="nil"/>
              <w:left w:val="nil"/>
              <w:right w:val="nil"/>
            </w:tcBorders>
          </w:tcPr>
          <w:p w14:paraId="09E6DCAE" w14:textId="77777777" w:rsidR="00453945" w:rsidRPr="0078362B" w:rsidRDefault="0045394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53945" w:rsidRPr="0078362B" w14:paraId="24BF1B6E" w14:textId="77777777" w:rsidTr="003C55A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740F9BB" w14:textId="77777777" w:rsidR="00453945" w:rsidRPr="0078362B" w:rsidRDefault="00453945" w:rsidP="00437FE4">
            <w:pPr>
              <w:spacing w:line="280" w:lineRule="exact"/>
              <w:ind w:lef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14:paraId="32B9286B" w14:textId="73A8BDED" w:rsidR="00453945" w:rsidRPr="0078362B" w:rsidRDefault="00FA46D0" w:rsidP="00437FE4">
            <w:pPr>
              <w:spacing w:line="28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504E2B" w14:textId="77777777" w:rsidR="00453945" w:rsidRPr="0078362B" w:rsidRDefault="00453945" w:rsidP="00437FE4">
            <w:pPr>
              <w:spacing w:line="28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14:paraId="17D36B11" w14:textId="154A353D" w:rsidR="00453945" w:rsidRPr="0078362B" w:rsidRDefault="00FA46D0" w:rsidP="00437FE4">
            <w:pPr>
              <w:spacing w:line="28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453945" w:rsidRPr="0078362B" w14:paraId="66ACC29E" w14:textId="77777777" w:rsidTr="003C55A6">
        <w:tc>
          <w:tcPr>
            <w:tcW w:w="2340" w:type="dxa"/>
            <w:tcBorders>
              <w:left w:val="nil"/>
              <w:right w:val="nil"/>
            </w:tcBorders>
          </w:tcPr>
          <w:p w14:paraId="528C23E6" w14:textId="77777777" w:rsidR="00453945" w:rsidRPr="0078362B" w:rsidRDefault="00453945" w:rsidP="00437FE4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4A1FB2" w14:textId="77777777" w:rsidR="00453945" w:rsidRPr="0078362B" w:rsidRDefault="00453945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AED424" w14:textId="77777777" w:rsidR="00453945" w:rsidRPr="0078362B" w:rsidRDefault="00453945" w:rsidP="00437FE4">
            <w:pPr>
              <w:tabs>
                <w:tab w:val="decimal" w:pos="97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0D592C" w14:textId="77777777" w:rsidR="00453945" w:rsidRPr="0078362B" w:rsidRDefault="00453945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22BCA2" w14:textId="77777777" w:rsidR="00453945" w:rsidRPr="0078362B" w:rsidRDefault="00453945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FAB6FE9" w14:textId="77777777" w:rsidR="00453945" w:rsidRPr="0078362B" w:rsidRDefault="00453945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F12E69" w14:textId="77777777" w:rsidR="00453945" w:rsidRPr="0078362B" w:rsidRDefault="00453945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8E5A26" w14:textId="77777777" w:rsidR="00453945" w:rsidRPr="0078362B" w:rsidRDefault="00453945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ก่อนภาษี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251BC8" w14:textId="77777777" w:rsidR="00453945" w:rsidRPr="0078362B" w:rsidRDefault="00453945" w:rsidP="00437FE4">
            <w:pPr>
              <w:tabs>
                <w:tab w:val="decimal" w:pos="97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A76F11" w14:textId="77777777" w:rsidR="00453945" w:rsidRPr="0078362B" w:rsidRDefault="00453945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(รายได้) ค่าใช้จ่าย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5CCDD8" w14:textId="77777777" w:rsidR="00453945" w:rsidRPr="0078362B" w:rsidRDefault="00453945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C51BC2B" w14:textId="77777777" w:rsidR="00453945" w:rsidRPr="0078362B" w:rsidRDefault="00453945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สุทธิจาก</w:t>
            </w:r>
          </w:p>
        </w:tc>
      </w:tr>
      <w:tr w:rsidR="00453945" w:rsidRPr="0078362B" w14:paraId="443D1832" w14:textId="77777777" w:rsidTr="003C55A6">
        <w:tc>
          <w:tcPr>
            <w:tcW w:w="2340" w:type="dxa"/>
            <w:tcBorders>
              <w:left w:val="nil"/>
              <w:right w:val="nil"/>
            </w:tcBorders>
          </w:tcPr>
          <w:p w14:paraId="0CB31120" w14:textId="77777777" w:rsidR="00453945" w:rsidRPr="0078362B" w:rsidRDefault="00453945" w:rsidP="00437FE4">
            <w:pPr>
              <w:tabs>
                <w:tab w:val="left" w:pos="270"/>
                <w:tab w:val="left" w:pos="360"/>
                <w:tab w:val="left" w:pos="450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A4B76A" w14:textId="77777777" w:rsidR="00453945" w:rsidRPr="0078362B" w:rsidRDefault="00453945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1D3F96" w14:textId="77777777" w:rsidR="00453945" w:rsidRPr="0078362B" w:rsidRDefault="00453945" w:rsidP="00437FE4">
            <w:pPr>
              <w:tabs>
                <w:tab w:val="decimal" w:pos="97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1D54C8" w14:textId="77777777" w:rsidR="00453945" w:rsidRPr="0078362B" w:rsidRDefault="00453945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4A36B9" w14:textId="77777777" w:rsidR="00453945" w:rsidRPr="0078362B" w:rsidRDefault="00453945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D224EA4" w14:textId="77777777" w:rsidR="00453945" w:rsidRPr="0078362B" w:rsidRDefault="00453945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2FD81A" w14:textId="77777777" w:rsidR="00453945" w:rsidRPr="0078362B" w:rsidRDefault="00453945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E820DDA" w14:textId="77777777" w:rsidR="00453945" w:rsidRPr="0078362B" w:rsidRDefault="00453945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5A24B5" w14:textId="77777777" w:rsidR="00453945" w:rsidRPr="0078362B" w:rsidRDefault="00453945" w:rsidP="00437FE4">
            <w:pPr>
              <w:tabs>
                <w:tab w:val="decimal" w:pos="97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3F1CA7" w14:textId="77777777" w:rsidR="00453945" w:rsidRPr="0078362B" w:rsidRDefault="00453945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3B17E5" w14:textId="77777777" w:rsidR="00453945" w:rsidRPr="0078362B" w:rsidRDefault="00453945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1109552" w14:textId="77777777" w:rsidR="00453945" w:rsidRPr="0078362B" w:rsidRDefault="00453945" w:rsidP="00437FE4">
            <w:pPr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ภาษี</w:t>
            </w:r>
          </w:p>
        </w:tc>
      </w:tr>
      <w:tr w:rsidR="00453945" w:rsidRPr="0078362B" w14:paraId="42BDBE69" w14:textId="77777777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76D612D9" w14:textId="77777777" w:rsidR="00453945" w:rsidRPr="0078362B" w:rsidRDefault="00453945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ขาดทุนจากการปรับมูลค่า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D9E0320" w14:textId="77777777" w:rsidR="00453945" w:rsidRPr="0078362B" w:rsidRDefault="00453945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EA9282" w14:textId="77777777" w:rsidR="00453945" w:rsidRPr="0078362B" w:rsidRDefault="00453945" w:rsidP="00437FE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033B54" w14:textId="77777777" w:rsidR="00453945" w:rsidRPr="0078362B" w:rsidRDefault="00453945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07BE8A" w14:textId="77777777" w:rsidR="00453945" w:rsidRPr="0078362B" w:rsidRDefault="00453945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6258760" w14:textId="77777777" w:rsidR="00453945" w:rsidRPr="0078362B" w:rsidRDefault="00453945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C76683" w14:textId="77777777" w:rsidR="00453945" w:rsidRPr="0078362B" w:rsidRDefault="00453945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B47426" w14:textId="77777777" w:rsidR="00453945" w:rsidRPr="0078362B" w:rsidRDefault="00453945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D8B75D" w14:textId="77777777" w:rsidR="00453945" w:rsidRPr="0078362B" w:rsidRDefault="00453945" w:rsidP="00437FE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FF314B" w14:textId="77777777" w:rsidR="00453945" w:rsidRPr="0078362B" w:rsidRDefault="00453945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12E12A" w14:textId="77777777" w:rsidR="00453945" w:rsidRPr="0078362B" w:rsidRDefault="00453945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554D6B6" w14:textId="77777777" w:rsidR="00453945" w:rsidRPr="0078362B" w:rsidRDefault="00453945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D234E2" w:rsidRPr="0078362B" w14:paraId="761B39F6" w14:textId="77777777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043EA820" w14:textId="77777777" w:rsidR="00D234E2" w:rsidRPr="0078362B" w:rsidRDefault="00D234E2" w:rsidP="00437FE4">
            <w:pPr>
              <w:spacing w:line="280" w:lineRule="exact"/>
              <w:ind w:firstLine="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C48F44" w14:textId="3386494E" w:rsidR="00D234E2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B91404" w14:textId="77777777" w:rsidR="00D234E2" w:rsidRPr="0078362B" w:rsidRDefault="00D234E2" w:rsidP="00437FE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41E872" w14:textId="28FC91CC" w:rsidR="00D234E2" w:rsidRPr="0078362B" w:rsidRDefault="00D234E2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281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854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7F3528" w14:textId="77777777" w:rsidR="00D234E2" w:rsidRPr="0078362B" w:rsidRDefault="00D234E2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6270DE9" w14:textId="2B817F02" w:rsidR="00D234E2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4D56F9" w14:textId="77777777" w:rsidR="00D234E2" w:rsidRPr="0078362B" w:rsidRDefault="00D234E2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90E5231" w14:textId="441FFFBB" w:rsidR="00D234E2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118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74036E" w14:textId="77777777" w:rsidR="00D234E2" w:rsidRPr="0078362B" w:rsidRDefault="00D234E2" w:rsidP="00437FE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B486CD" w14:textId="64D80A0C" w:rsidR="00D234E2" w:rsidRPr="0078362B" w:rsidRDefault="00D234E2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023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656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A43944" w14:textId="77777777" w:rsidR="00D234E2" w:rsidRPr="0078362B" w:rsidRDefault="00D234E2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D35DAE4" w14:textId="22F40F61" w:rsidR="00D234E2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094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625</w:t>
            </w:r>
          </w:p>
        </w:tc>
      </w:tr>
      <w:tr w:rsidR="006607DA" w:rsidRPr="0078362B" w14:paraId="2387710D" w14:textId="77777777" w:rsidTr="003C55A6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0D8B8A1B" w14:textId="77777777" w:rsidR="006607DA" w:rsidRPr="0078362B" w:rsidRDefault="006607DA" w:rsidP="00437FE4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ผลกำไรจากการวัดมูลค่าใหม่ของ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3DEB7A" w14:textId="77777777" w:rsidR="006607DA" w:rsidRPr="0078362B" w:rsidRDefault="006607DA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7F6D9B" w14:textId="77777777" w:rsidR="006607DA" w:rsidRPr="0078362B" w:rsidRDefault="006607DA" w:rsidP="00437FE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9C9552" w14:textId="77777777" w:rsidR="006607DA" w:rsidRPr="0078362B" w:rsidRDefault="006607DA" w:rsidP="00437FE4">
            <w:pPr>
              <w:spacing w:line="280" w:lineRule="exact"/>
              <w:ind w:left="-142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19459A" w14:textId="77777777" w:rsidR="006607DA" w:rsidRPr="0078362B" w:rsidRDefault="006607DA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090047B" w14:textId="77777777" w:rsidR="006607DA" w:rsidRPr="0078362B" w:rsidRDefault="006607DA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08ACDD" w14:textId="77777777" w:rsidR="006607DA" w:rsidRPr="0078362B" w:rsidRDefault="006607DA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DC6D62" w14:textId="77777777" w:rsidR="006607DA" w:rsidRPr="0078362B" w:rsidRDefault="006607DA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5D0CF0" w14:textId="77777777" w:rsidR="006607DA" w:rsidRPr="0078362B" w:rsidRDefault="006607DA" w:rsidP="00437FE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C61FD7" w14:textId="77777777" w:rsidR="006607DA" w:rsidRPr="0078362B" w:rsidRDefault="006607DA" w:rsidP="00437FE4">
            <w:pPr>
              <w:spacing w:line="280" w:lineRule="exact"/>
              <w:ind w:left="-142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C04DFA" w14:textId="77777777" w:rsidR="006607DA" w:rsidRPr="0078362B" w:rsidRDefault="006607DA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7C459C" w14:textId="77777777" w:rsidR="006607DA" w:rsidRPr="0078362B" w:rsidRDefault="006607DA" w:rsidP="00437FE4">
            <w:pPr>
              <w:spacing w:line="280" w:lineRule="exact"/>
              <w:ind w:left="-142"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6607DA" w:rsidRPr="0078362B" w14:paraId="10109D00" w14:textId="77777777" w:rsidTr="00655F0B"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1E08D179" w14:textId="77777777" w:rsidR="006607DA" w:rsidRPr="0078362B" w:rsidRDefault="006607DA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58C8F3" w14:textId="41F51CB4" w:rsidR="006607DA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6607DA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325</w:t>
            </w:r>
            <w:r w:rsidR="006607DA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02202BF" w14:textId="77777777" w:rsidR="006607DA" w:rsidRPr="0078362B" w:rsidRDefault="006607DA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D02585" w14:textId="4F80904F" w:rsidR="006607DA" w:rsidRPr="0078362B" w:rsidRDefault="006607DA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465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144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33C0168" w14:textId="77777777" w:rsidR="006607DA" w:rsidRPr="0078362B" w:rsidRDefault="006607DA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0EE56D" w14:textId="289945A3" w:rsidR="006607DA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6607DA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860</w:t>
            </w:r>
            <w:r w:rsidR="006607DA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8436A1" w14:textId="77777777" w:rsidR="006607DA" w:rsidRPr="0078362B" w:rsidRDefault="006607DA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308286" w14:textId="7E6433B2" w:rsidR="006607DA" w:rsidRPr="0078362B" w:rsidRDefault="006607DA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402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875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50C25D3" w14:textId="77777777" w:rsidR="006607DA" w:rsidRPr="0078362B" w:rsidRDefault="006607DA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13CCA6" w14:textId="1EBD8578" w:rsidR="006607DA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</w:t>
            </w:r>
            <w:r w:rsidR="006607DA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89EAA3D" w14:textId="77777777" w:rsidR="006607DA" w:rsidRPr="0078362B" w:rsidRDefault="006607DA" w:rsidP="00437FE4">
            <w:pPr>
              <w:spacing w:line="280" w:lineRule="exact"/>
              <w:ind w:firstLine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F5A6E5" w14:textId="28E8502D" w:rsidR="006607DA" w:rsidRPr="0078362B" w:rsidRDefault="006607DA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322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300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317006" w:rsidRPr="0078362B" w14:paraId="5CBC572A" w14:textId="77777777" w:rsidTr="003C55A6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863BB80" w14:textId="77777777" w:rsidR="00317006" w:rsidRPr="0078362B" w:rsidRDefault="00317006" w:rsidP="00437FE4">
            <w:pPr>
              <w:spacing w:line="280" w:lineRule="exact"/>
              <w:ind w:left="34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D07AC" w14:textId="5F8C68C1" w:rsidR="00317006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734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BC3A15" w14:textId="77777777" w:rsidR="00317006" w:rsidRPr="0078362B" w:rsidRDefault="00317006" w:rsidP="00437FE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D2759" w14:textId="77B37E94" w:rsidR="00317006" w:rsidRPr="0078362B" w:rsidRDefault="00E45220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746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AB5480" w14:textId="77777777" w:rsidR="00317006" w:rsidRPr="0078362B" w:rsidRDefault="00317006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D5A42B" w14:textId="0C933185" w:rsidR="00317006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987</w:t>
            </w:r>
            <w:r w:rsidR="00D234E2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07CE27" w14:textId="77777777" w:rsidR="00317006" w:rsidRPr="0078362B" w:rsidRDefault="00317006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7C816A" w14:textId="4622F9E8" w:rsidR="00317006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715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7D91C7" w14:textId="77777777" w:rsidR="00317006" w:rsidRPr="0078362B" w:rsidRDefault="00317006" w:rsidP="00437FE4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4E6A11" w14:textId="690603C4" w:rsidR="00317006" w:rsidRPr="0078362B" w:rsidRDefault="00317006" w:rsidP="00437FE4">
            <w:pPr>
              <w:spacing w:line="280" w:lineRule="exact"/>
              <w:ind w:left="-142" w:right="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943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081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47E1CB" w14:textId="77777777" w:rsidR="00317006" w:rsidRPr="0078362B" w:rsidRDefault="00317006" w:rsidP="00437FE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E1DDC" w14:textId="3111B1C7" w:rsidR="00317006" w:rsidRPr="0078362B" w:rsidRDefault="00FA46D0" w:rsidP="00437FE4">
            <w:pPr>
              <w:spacing w:line="280" w:lineRule="exact"/>
              <w:ind w:left="-142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772</w:t>
            </w:r>
            <w:r w:rsidR="0031700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325</w:t>
            </w:r>
          </w:p>
        </w:tc>
      </w:tr>
    </w:tbl>
    <w:p w14:paraId="4068C2B8" w14:textId="14DF29C4" w:rsidR="005137EF" w:rsidRPr="0078362B" w:rsidRDefault="005137EF" w:rsidP="00437FE4">
      <w:pPr>
        <w:spacing w:before="240"/>
        <w:ind w:left="547"/>
        <w:jc w:val="thaiDistribute"/>
        <w:rPr>
          <w:rFonts w:asciiTheme="majorBidi" w:hAnsiTheme="majorBidi" w:cstheme="majorBidi"/>
          <w:lang w:val="en-US" w:eastAsia="x-none"/>
        </w:rPr>
      </w:pPr>
      <w:r w:rsidRPr="0078362B">
        <w:rPr>
          <w:rFonts w:asciiTheme="majorBidi" w:hAnsiTheme="majorBidi" w:cstheme="majorBidi"/>
          <w:spacing w:val="-6"/>
          <w:cs/>
        </w:rPr>
        <w:t>รายการ</w:t>
      </w:r>
      <w:r w:rsidRPr="0078362B">
        <w:rPr>
          <w:rFonts w:asciiTheme="majorBidi" w:hAnsiTheme="majorBidi" w:cstheme="majorBidi"/>
          <w:cs/>
          <w:lang w:val="en-US"/>
        </w:rPr>
        <w:t>กระทบยอดจำนวนเงินระหว่างภาษีเงินได้กับผลคูณของกำไรสุทธิทางบัญชีกับอัตราภาษีที่ใช้</w:t>
      </w:r>
      <w:r w:rsidRPr="0078362B">
        <w:rPr>
          <w:rFonts w:asciiTheme="majorBidi" w:hAnsiTheme="majorBidi" w:cstheme="majorBidi"/>
          <w:cs/>
        </w:rPr>
        <w:t>สำหรับ</w:t>
      </w:r>
      <w:r w:rsidR="004B57CC" w:rsidRPr="0078362B">
        <w:rPr>
          <w:rFonts w:asciiTheme="majorBidi" w:hAnsiTheme="majorBidi" w:cstheme="majorBidi"/>
          <w:cs/>
        </w:rPr>
        <w:t>ปี</w:t>
      </w:r>
      <w:r w:rsidRPr="0078362B">
        <w:rPr>
          <w:rFonts w:asciiTheme="majorBidi" w:hAnsiTheme="majorBidi" w:cstheme="majorBidi"/>
          <w:cs/>
        </w:rPr>
        <w:t xml:space="preserve">สิ้นสุดวันที่ </w:t>
      </w:r>
      <w:r w:rsidR="00FA46D0" w:rsidRPr="00FA46D0">
        <w:rPr>
          <w:rFonts w:asciiTheme="majorBidi" w:hAnsiTheme="majorBidi" w:cstheme="majorBidi"/>
          <w:lang w:val="en-US"/>
        </w:rPr>
        <w:t>31</w:t>
      </w:r>
      <w:r w:rsidRPr="0078362B">
        <w:rPr>
          <w:rFonts w:asciiTheme="majorBidi" w:hAnsiTheme="majorBidi" w:cstheme="majorBidi"/>
          <w:cs/>
        </w:rPr>
        <w:t xml:space="preserve"> </w:t>
      </w:r>
      <w:r w:rsidR="004B57CC" w:rsidRPr="0078362B">
        <w:rPr>
          <w:rFonts w:asciiTheme="majorBidi" w:hAnsiTheme="majorBidi" w:cstheme="majorBidi"/>
          <w:cs/>
        </w:rPr>
        <w:t>ธันวาคม</w:t>
      </w:r>
      <w:r w:rsidRPr="0078362B">
        <w:rPr>
          <w:rFonts w:asciiTheme="majorBidi" w:hAnsiTheme="majorBidi" w:cstheme="majorBidi"/>
          <w:cs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>สามารถแสดงได้ดังนี้</w:t>
      </w: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752D28" w:rsidRPr="0078362B" w14:paraId="62567B2F" w14:textId="77777777" w:rsidTr="00AD163E">
        <w:tc>
          <w:tcPr>
            <w:tcW w:w="5154" w:type="dxa"/>
            <w:tcBorders>
              <w:top w:val="nil"/>
              <w:left w:val="nil"/>
              <w:right w:val="nil"/>
            </w:tcBorders>
          </w:tcPr>
          <w:p w14:paraId="0E02EC3B" w14:textId="77777777" w:rsidR="00752D28" w:rsidRPr="0078362B" w:rsidRDefault="00752D28" w:rsidP="00437FE4">
            <w:pPr>
              <w:spacing w:line="320" w:lineRule="exact"/>
              <w:ind w:lef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14:paraId="212D4FAE" w14:textId="77777777" w:rsidR="00752D28" w:rsidRPr="0078362B" w:rsidRDefault="00752D28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52D28" w:rsidRPr="0078362B" w14:paraId="76651711" w14:textId="77777777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2AC0A406" w14:textId="77777777" w:rsidR="00752D28" w:rsidRPr="0078362B" w:rsidRDefault="00752D28" w:rsidP="00437FE4">
            <w:pPr>
              <w:spacing w:line="320" w:lineRule="exact"/>
              <w:ind w:lef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3B614DE0" w14:textId="5780C6F0" w:rsidR="00752D28" w:rsidRPr="0078362B" w:rsidRDefault="00FA46D0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56018" w14:textId="77777777" w:rsidR="00752D28" w:rsidRPr="0078362B" w:rsidRDefault="00752D28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46744AC4" w14:textId="3F800E85" w:rsidR="00752D28" w:rsidRPr="0078362B" w:rsidRDefault="00FA46D0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752D28" w:rsidRPr="0078362B" w14:paraId="3DB17312" w14:textId="77777777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1F32ED86" w14:textId="77777777" w:rsidR="00752D28" w:rsidRPr="0078362B" w:rsidRDefault="00752D28" w:rsidP="00437FE4">
            <w:pPr>
              <w:spacing w:line="320" w:lineRule="exact"/>
              <w:ind w:lef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FCEFB60" w14:textId="77777777" w:rsidR="00752D28" w:rsidRPr="0078362B" w:rsidRDefault="00752D28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8E9FF0" w14:textId="77777777" w:rsidR="00752D28" w:rsidRPr="0078362B" w:rsidRDefault="00752D28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49AA302" w14:textId="77777777" w:rsidR="00752D28" w:rsidRPr="0078362B" w:rsidRDefault="00752D28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6C8859" w14:textId="77777777" w:rsidR="00752D28" w:rsidRPr="0078362B" w:rsidRDefault="00752D28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DB7ABA7" w14:textId="77777777" w:rsidR="00752D28" w:rsidRPr="0078362B" w:rsidRDefault="00752D28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41001B" w14:textId="77777777" w:rsidR="00752D28" w:rsidRPr="0078362B" w:rsidRDefault="00752D28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AADEEDD" w14:textId="77777777" w:rsidR="00752D28" w:rsidRPr="0078362B" w:rsidRDefault="00752D28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</w:tr>
      <w:tr w:rsidR="00752D28" w:rsidRPr="0078362B" w14:paraId="5EDA61C9" w14:textId="77777777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5B984AC3" w14:textId="77777777" w:rsidR="00752D28" w:rsidRPr="0078362B" w:rsidRDefault="00752D28" w:rsidP="00437FE4">
            <w:pPr>
              <w:spacing w:line="320" w:lineRule="exact"/>
              <w:ind w:lef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C78F0C7" w14:textId="77777777" w:rsidR="00752D28" w:rsidRPr="0078362B" w:rsidRDefault="00752D28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BA0F9C" w14:textId="77777777" w:rsidR="00752D28" w:rsidRPr="0078362B" w:rsidRDefault="00752D28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F59D53" w14:textId="77777777" w:rsidR="00752D28" w:rsidRPr="0078362B" w:rsidRDefault="00752D28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A16832" w14:textId="77777777" w:rsidR="00752D28" w:rsidRPr="0078362B" w:rsidRDefault="00752D28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A27277F" w14:textId="77777777" w:rsidR="00752D28" w:rsidRPr="0078362B" w:rsidRDefault="00752D28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230B2E" w14:textId="77777777" w:rsidR="00752D28" w:rsidRPr="0078362B" w:rsidRDefault="00752D28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A70A798" w14:textId="77777777" w:rsidR="00752D28" w:rsidRPr="0078362B" w:rsidRDefault="00752D28" w:rsidP="00437FE4">
            <w:pPr>
              <w:spacing w:line="32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807FE7" w:rsidRPr="0078362B" w14:paraId="13826ED3" w14:textId="77777777" w:rsidTr="00684D28">
        <w:tc>
          <w:tcPr>
            <w:tcW w:w="5154" w:type="dxa"/>
            <w:tcBorders>
              <w:left w:val="nil"/>
              <w:right w:val="nil"/>
            </w:tcBorders>
          </w:tcPr>
          <w:p w14:paraId="7AE6479D" w14:textId="77777777" w:rsidR="00807FE7" w:rsidRPr="0078362B" w:rsidRDefault="00807FE7" w:rsidP="00437FE4">
            <w:pPr>
              <w:spacing w:line="320" w:lineRule="exact"/>
              <w:ind w:left="47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564BF1" w14:textId="2B5DA4E8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390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785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699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CAC4AC5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8BD48E6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A27785" w14:textId="77777777" w:rsidR="00807FE7" w:rsidRPr="0078362B" w:rsidRDefault="00807FE7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23D00C99" w14:textId="13696F1B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542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439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8016FB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FFE8D5F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07FE7" w:rsidRPr="0078362B" w14:paraId="7732E117" w14:textId="77777777" w:rsidTr="00684D28">
        <w:tc>
          <w:tcPr>
            <w:tcW w:w="5154" w:type="dxa"/>
            <w:tcBorders>
              <w:left w:val="nil"/>
              <w:right w:val="nil"/>
            </w:tcBorders>
          </w:tcPr>
          <w:p w14:paraId="0DE24B21" w14:textId="77777777" w:rsidR="00807FE7" w:rsidRPr="0078362B" w:rsidRDefault="00807FE7" w:rsidP="00437FE4">
            <w:pPr>
              <w:spacing w:line="320" w:lineRule="exact"/>
              <w:ind w:left="4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รายได้ภาษีเงินได้คำนวณในอัตรา ณ วันที่ในรายงาน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D68E67D" w14:textId="76CC308E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157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140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C5F1768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711F45A" w14:textId="4E81B94A" w:rsidR="00807FE7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="00807FE7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D81F66" w14:textId="77777777" w:rsidR="00807FE7" w:rsidRPr="0078362B" w:rsidRDefault="00807FE7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1C396BD1" w14:textId="62A3074C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553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E9E9A5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5B54C09" w14:textId="6FFE467B" w:rsidR="00807FE7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="00807FE7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</w:tr>
      <w:tr w:rsidR="00807FE7" w:rsidRPr="0078362B" w14:paraId="40A2700E" w14:textId="77777777" w:rsidTr="00684D28">
        <w:trPr>
          <w:trHeight w:val="297"/>
        </w:trPr>
        <w:tc>
          <w:tcPr>
            <w:tcW w:w="5154" w:type="dxa"/>
            <w:tcBorders>
              <w:left w:val="nil"/>
              <w:right w:val="nil"/>
            </w:tcBorders>
          </w:tcPr>
          <w:p w14:paraId="75F217CD" w14:textId="77777777" w:rsidR="00807FE7" w:rsidRPr="0078362B" w:rsidRDefault="00807FE7" w:rsidP="00437FE4">
            <w:pPr>
              <w:spacing w:line="320" w:lineRule="exact"/>
              <w:ind w:left="474"/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ภาษีเงินได้ของบริษัทย่อยในต่างประเทศซึ่งคำนวณจากฐานรายได้</w:t>
            </w:r>
            <w:r w:rsidRPr="0078362B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3881BC4" w14:textId="16982DC0" w:rsidR="00807FE7" w:rsidRPr="0078362B" w:rsidRDefault="00FA46D0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807FE7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583</w:t>
            </w:r>
            <w:r w:rsidR="00807FE7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79E17A0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6FD44C6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4405EB" w14:textId="77777777" w:rsidR="00807FE7" w:rsidRPr="0078362B" w:rsidRDefault="00807FE7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5A3E5BB" w14:textId="42E5F13E" w:rsidR="00807FE7" w:rsidRPr="0078362B" w:rsidRDefault="00FA46D0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807FE7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B11D36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4BA7835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07FE7" w:rsidRPr="0078362B" w14:paraId="4FD025A4" w14:textId="77777777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32B1AB05" w14:textId="77777777" w:rsidR="00807FE7" w:rsidRPr="0078362B" w:rsidRDefault="00807FE7" w:rsidP="00437FE4">
            <w:pPr>
              <w:tabs>
                <w:tab w:val="left" w:pos="831"/>
              </w:tabs>
              <w:spacing w:line="320" w:lineRule="exact"/>
              <w:ind w:left="4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4FAA1CD" w14:textId="72D4585F" w:rsidR="00807FE7" w:rsidRPr="0078362B" w:rsidRDefault="00FA46D0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642</w:t>
            </w:r>
            <w:r w:rsidR="00807FE7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E1E1E25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4776820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E28909" w14:textId="77777777" w:rsidR="00807FE7" w:rsidRPr="0078362B" w:rsidRDefault="00807FE7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4B01050" w14:textId="445537BF" w:rsidR="00807FE7" w:rsidRPr="0078362B" w:rsidRDefault="00FA46D0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847</w:t>
            </w:r>
            <w:r w:rsidR="00807FE7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6E9212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9E6A18A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07FE7" w:rsidRPr="0078362B" w14:paraId="61EADC99" w14:textId="77777777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7F40DDBD" w14:textId="77777777" w:rsidR="00807FE7" w:rsidRPr="0078362B" w:rsidRDefault="00807FE7" w:rsidP="00437FE4">
            <w:pPr>
              <w:tabs>
                <w:tab w:val="left" w:pos="831"/>
              </w:tabs>
              <w:spacing w:line="320" w:lineRule="exact"/>
              <w:ind w:left="4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ผลกระทบทางภาษีของรายได้ที่ได้รับยกเว้นทางภาษี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687A1B4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C5374F2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8BA39D0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48A87E" w14:textId="77777777" w:rsidR="00807FE7" w:rsidRPr="0078362B" w:rsidRDefault="00807FE7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D74D201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A916E0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2DF7726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07FE7" w:rsidRPr="0078362B" w14:paraId="301B528A" w14:textId="77777777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A1DB3B9" w14:textId="77777777" w:rsidR="00807FE7" w:rsidRPr="0078362B" w:rsidRDefault="00807FE7" w:rsidP="00437FE4">
            <w:pPr>
              <w:spacing w:line="320" w:lineRule="exact"/>
              <w:ind w:left="648" w:firstLine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  <w:r w:rsidRPr="0078362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ค่าใช้จ่าย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ที่หักได้เพิ่มขึ้น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0848764" w14:textId="3BA25B1A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501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74AD03B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C235D85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C79B59" w14:textId="77777777" w:rsidR="00807FE7" w:rsidRPr="0078362B" w:rsidRDefault="00807FE7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B9F6B9E" w14:textId="2FC70828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763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316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F04E68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6FCECF6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07FE7" w:rsidRPr="0078362B" w14:paraId="0D9BCE47" w14:textId="77777777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233A4250" w14:textId="77777777" w:rsidR="00807FE7" w:rsidRPr="0078362B" w:rsidRDefault="00807FE7" w:rsidP="00437FE4">
            <w:pPr>
              <w:spacing w:line="320" w:lineRule="exact"/>
              <w:ind w:left="648" w:hanging="174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ผลกระทบของขาดทุนทางภาษีที่คาดว่าจะไม่ได้ใช้และผลประโยชน์ของ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ECA29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B6E4B3C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148E316" w14:textId="77777777" w:rsidR="00807FE7" w:rsidRPr="0078362B" w:rsidRDefault="00807FE7" w:rsidP="00437FE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3C95DE" w14:textId="77777777" w:rsidR="00807FE7" w:rsidRPr="0078362B" w:rsidRDefault="00807FE7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E1515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8B7949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2B890E7" w14:textId="77777777" w:rsidR="00807FE7" w:rsidRPr="0078362B" w:rsidRDefault="00807FE7" w:rsidP="00437FE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07FE7" w:rsidRPr="0078362B" w14:paraId="1A528BEA" w14:textId="77777777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2D4543E6" w14:textId="77777777" w:rsidR="00807FE7" w:rsidRPr="0078362B" w:rsidRDefault="00807FE7" w:rsidP="00437FE4">
            <w:pPr>
              <w:spacing w:line="320" w:lineRule="exact"/>
              <w:ind w:left="648" w:firstLine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A9AAE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A1CF408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3CAA32F" w14:textId="77777777" w:rsidR="00807FE7" w:rsidRPr="0078362B" w:rsidRDefault="00807FE7" w:rsidP="00437FE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E31877" w14:textId="77777777" w:rsidR="00807FE7" w:rsidRPr="0078362B" w:rsidRDefault="00807FE7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E77A1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B032A0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5932DD8" w14:textId="77777777" w:rsidR="00807FE7" w:rsidRPr="0078362B" w:rsidRDefault="00807FE7" w:rsidP="00437FE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07FE7" w:rsidRPr="0078362B" w14:paraId="449E6E2D" w14:textId="77777777" w:rsidTr="003267F9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6BCE5EAE" w14:textId="77777777" w:rsidR="00807FE7" w:rsidRPr="0078362B" w:rsidRDefault="00807FE7" w:rsidP="00437FE4">
            <w:pPr>
              <w:spacing w:line="320" w:lineRule="exact"/>
              <w:ind w:left="648" w:firstLine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32EC5" w14:textId="0729AC49" w:rsidR="00807FE7" w:rsidRPr="0078362B" w:rsidRDefault="00FA46D0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</w:t>
            </w:r>
            <w:r w:rsidR="00FE66E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016</w:t>
            </w:r>
            <w:r w:rsidR="00FE66E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5F63B9E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25A0680" w14:textId="77777777" w:rsidR="00807FE7" w:rsidRPr="0078362B" w:rsidRDefault="00807FE7" w:rsidP="00437FE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B817C5" w14:textId="77777777" w:rsidR="00807FE7" w:rsidRPr="0078362B" w:rsidRDefault="00807FE7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4AE0B" w14:textId="676BD21A" w:rsidR="00807FE7" w:rsidRPr="0078362B" w:rsidRDefault="00FA46D0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109</w:t>
            </w:r>
            <w:r w:rsidR="00807FE7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  <w:r w:rsidR="00807FE7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45AECB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A4F7093" w14:textId="77777777" w:rsidR="00807FE7" w:rsidRPr="0078362B" w:rsidRDefault="00807FE7" w:rsidP="00437FE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07FE7" w:rsidRPr="0078362B" w14:paraId="36FF4BC1" w14:textId="77777777" w:rsidTr="003267F9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CF585B9" w14:textId="7DDE573C" w:rsidR="00807FE7" w:rsidRPr="0078362B" w:rsidRDefault="00807FE7" w:rsidP="00437FE4">
            <w:pPr>
              <w:spacing w:line="320" w:lineRule="exact"/>
              <w:ind w:left="4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ภาษีเงินได้รอการตัดบัญชีเกี่ยว</w:t>
            </w:r>
            <w:r w:rsidR="006B4C7C"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ข้อง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กับผลแตกต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่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างชั่วคราว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7C7B9" w14:textId="315641AB" w:rsidR="00807FE7" w:rsidRPr="0078362B" w:rsidRDefault="00FA46D0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="00FE66E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="00FE66E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555E2EB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AEF1B9F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right="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03A330" w14:textId="77777777" w:rsidR="00807FE7" w:rsidRPr="0078362B" w:rsidRDefault="00807FE7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84F2B" w14:textId="2DB4DF8B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371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832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21D94C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9A06B0" w14:textId="77777777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right="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AE6D59" w:rsidRPr="0078362B" w14:paraId="6D78DDEE" w14:textId="77777777" w:rsidTr="003267F9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7B09FF54" w14:textId="77777777" w:rsidR="00AE6D59" w:rsidRPr="0078362B" w:rsidRDefault="00AE6D59" w:rsidP="00437FE4">
            <w:pPr>
              <w:spacing w:line="320" w:lineRule="exact"/>
              <w:ind w:left="4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ภาษีเงินได้ที่แสดงในงบกำไรขาดทุนและกำไรขาดทุน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954003" w14:textId="77777777" w:rsidR="00AE6D59" w:rsidRPr="0078362B" w:rsidRDefault="00AE6D59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DC58EB9" w14:textId="77777777" w:rsidR="00AE6D59" w:rsidRPr="0078362B" w:rsidRDefault="00AE6D59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F015508" w14:textId="77777777" w:rsidR="00AE6D59" w:rsidRPr="0078362B" w:rsidRDefault="00AE6D59" w:rsidP="00437FE4">
            <w:pPr>
              <w:tabs>
                <w:tab w:val="decimal" w:pos="882"/>
              </w:tabs>
              <w:spacing w:line="320" w:lineRule="exact"/>
              <w:ind w:right="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27D745" w14:textId="77777777" w:rsidR="00AE6D59" w:rsidRPr="0078362B" w:rsidRDefault="00AE6D59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7A30DB" w14:textId="77777777" w:rsidR="00AE6D59" w:rsidRPr="0078362B" w:rsidRDefault="00AE6D59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B123A4" w14:textId="77777777" w:rsidR="00AE6D59" w:rsidRPr="0078362B" w:rsidRDefault="00AE6D59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8B11B80" w14:textId="77777777" w:rsidR="00AE6D59" w:rsidRPr="0078362B" w:rsidRDefault="00AE6D59" w:rsidP="00437FE4">
            <w:pPr>
              <w:tabs>
                <w:tab w:val="decimal" w:pos="882"/>
              </w:tabs>
              <w:spacing w:line="320" w:lineRule="exact"/>
              <w:ind w:right="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07FE7" w:rsidRPr="0078362B" w14:paraId="54BB0F1C" w14:textId="77777777" w:rsidTr="003267F9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50E6EAE5" w14:textId="77777777" w:rsidR="00807FE7" w:rsidRPr="0078362B" w:rsidRDefault="00807FE7" w:rsidP="00437FE4">
            <w:pPr>
              <w:spacing w:line="320" w:lineRule="exact"/>
              <w:ind w:left="648" w:firstLine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เบ็ดเสร็จ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CE41B6" w14:textId="3E499608" w:rsidR="00807FE7" w:rsidRPr="0078362B" w:rsidRDefault="00FA46D0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="00807FE7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706</w:t>
            </w:r>
            <w:r w:rsidR="00FE66E6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4BBB9E3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0D6F9FB" w14:textId="6F348376" w:rsidR="00807FE7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  <w:r w:rsidR="00807FE7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40D4B8" w14:textId="77777777" w:rsidR="00807FE7" w:rsidRPr="0078362B" w:rsidRDefault="00807FE7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2D7C13" w14:textId="2C2BA091" w:rsidR="00807FE7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344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685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FDB30E" w14:textId="77777777" w:rsidR="00807FE7" w:rsidRPr="0078362B" w:rsidRDefault="00807FE7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ACAE4DE" w14:textId="54D3A423" w:rsidR="00807FE7" w:rsidRPr="0078362B" w:rsidRDefault="00807FE7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</w:tbl>
    <w:p w14:paraId="273F85C2" w14:textId="77777777" w:rsidR="000A33C7" w:rsidRPr="0078362B" w:rsidRDefault="000A33C7" w:rsidP="00437FE4">
      <w:pPr>
        <w:ind w:left="547" w:hanging="7"/>
        <w:jc w:val="thaiDistribute"/>
        <w:rPr>
          <w:rFonts w:asciiTheme="majorBidi" w:eastAsia="Calibri" w:hAnsiTheme="majorBidi" w:cstheme="majorBidi"/>
          <w:spacing w:val="-8"/>
          <w:sz w:val="2"/>
          <w:szCs w:val="2"/>
          <w:cs/>
        </w:rPr>
      </w:pPr>
    </w:p>
    <w:p w14:paraId="4AFB1C1F" w14:textId="77777777" w:rsidR="009B4BE8" w:rsidRPr="0078362B" w:rsidRDefault="009B4BE8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cs/>
          <w:lang w:val="en-US" w:eastAsia="x-none"/>
        </w:rPr>
      </w:pPr>
      <w:r w:rsidRPr="0078362B">
        <w:rPr>
          <w:rFonts w:asciiTheme="majorBidi" w:hAnsiTheme="majorBidi" w:cstheme="majorBidi"/>
          <w:sz w:val="24"/>
          <w:szCs w:val="24"/>
          <w:cs/>
          <w:lang w:val="en-US"/>
        </w:rPr>
        <w:br w:type="page"/>
      </w:r>
    </w:p>
    <w:p w14:paraId="1E72B764" w14:textId="77777777" w:rsidR="00752D28" w:rsidRPr="0078362B" w:rsidRDefault="00752D28" w:rsidP="00437FE4">
      <w:pPr>
        <w:pStyle w:val="Header"/>
        <w:tabs>
          <w:tab w:val="clear" w:pos="4153"/>
          <w:tab w:val="clear" w:pos="8306"/>
        </w:tabs>
        <w:overflowPunct/>
        <w:autoSpaceDE/>
        <w:autoSpaceDN/>
        <w:adjustRightInd/>
        <w:ind w:left="547" w:right="-205"/>
        <w:jc w:val="right"/>
        <w:textAlignment w:val="auto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9384" w:type="dxa"/>
        <w:tblInd w:w="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4"/>
        <w:gridCol w:w="990"/>
        <w:gridCol w:w="90"/>
        <w:gridCol w:w="990"/>
        <w:gridCol w:w="90"/>
        <w:gridCol w:w="990"/>
        <w:gridCol w:w="90"/>
        <w:gridCol w:w="990"/>
      </w:tblGrid>
      <w:tr w:rsidR="00752D28" w:rsidRPr="0078362B" w14:paraId="5F68445C" w14:textId="77777777" w:rsidTr="00AD163E">
        <w:tc>
          <w:tcPr>
            <w:tcW w:w="5154" w:type="dxa"/>
            <w:tcBorders>
              <w:top w:val="nil"/>
              <w:left w:val="nil"/>
              <w:right w:val="nil"/>
            </w:tcBorders>
          </w:tcPr>
          <w:p w14:paraId="31F240E9" w14:textId="77777777" w:rsidR="00752D28" w:rsidRPr="0078362B" w:rsidRDefault="00752D28" w:rsidP="00437FE4">
            <w:pPr>
              <w:spacing w:line="300" w:lineRule="exact"/>
              <w:ind w:lef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14:paraId="35B0EC5C" w14:textId="77777777" w:rsidR="00752D28" w:rsidRPr="0078362B" w:rsidRDefault="00752D28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52D28" w:rsidRPr="0078362B" w14:paraId="1213869F" w14:textId="77777777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3E136D71" w14:textId="77777777" w:rsidR="00752D28" w:rsidRPr="0078362B" w:rsidRDefault="00752D28" w:rsidP="00437FE4">
            <w:pPr>
              <w:spacing w:line="300" w:lineRule="exact"/>
              <w:ind w:lef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0A5A50BC" w14:textId="57D7C5FF" w:rsidR="00752D28" w:rsidRPr="0078362B" w:rsidRDefault="00FA46D0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D7F71E" w14:textId="77777777" w:rsidR="00752D28" w:rsidRPr="0078362B" w:rsidRDefault="00752D28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</w:tcPr>
          <w:p w14:paraId="093003EE" w14:textId="52B2824D" w:rsidR="00752D28" w:rsidRPr="0078362B" w:rsidRDefault="00FA46D0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752D28" w:rsidRPr="0078362B" w14:paraId="47FD6E23" w14:textId="77777777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12204E57" w14:textId="77777777" w:rsidR="00752D28" w:rsidRPr="0078362B" w:rsidRDefault="00752D28" w:rsidP="00437FE4">
            <w:pPr>
              <w:spacing w:line="300" w:lineRule="exact"/>
              <w:ind w:lef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C6A2B81" w14:textId="77777777" w:rsidR="00752D28" w:rsidRPr="0078362B" w:rsidRDefault="00752D28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13F425" w14:textId="77777777" w:rsidR="00752D28" w:rsidRPr="0078362B" w:rsidRDefault="00752D28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889E1B7" w14:textId="77777777" w:rsidR="00752D28" w:rsidRPr="0078362B" w:rsidRDefault="00752D28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A5251E" w14:textId="77777777" w:rsidR="00752D28" w:rsidRPr="0078362B" w:rsidRDefault="00752D28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68D9823" w14:textId="77777777" w:rsidR="00752D28" w:rsidRPr="0078362B" w:rsidRDefault="00752D28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123EF1" w14:textId="77777777" w:rsidR="00752D28" w:rsidRPr="0078362B" w:rsidRDefault="00752D28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405A7A6" w14:textId="77777777" w:rsidR="00752D28" w:rsidRPr="0078362B" w:rsidRDefault="00752D28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</w:tr>
      <w:tr w:rsidR="00752D28" w:rsidRPr="0078362B" w14:paraId="094588CC" w14:textId="77777777" w:rsidTr="00AD163E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6076FE98" w14:textId="77777777" w:rsidR="00752D28" w:rsidRPr="0078362B" w:rsidRDefault="00752D28" w:rsidP="00437FE4">
            <w:pPr>
              <w:spacing w:line="300" w:lineRule="exact"/>
              <w:ind w:lef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011EACE" w14:textId="77777777" w:rsidR="00752D28" w:rsidRPr="0078362B" w:rsidRDefault="00752D28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69B5A7" w14:textId="77777777" w:rsidR="00752D28" w:rsidRPr="0078362B" w:rsidRDefault="00752D28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6AB930" w14:textId="77777777" w:rsidR="00752D28" w:rsidRPr="0078362B" w:rsidRDefault="00752D28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4F2108" w14:textId="77777777" w:rsidR="00752D28" w:rsidRPr="0078362B" w:rsidRDefault="00752D28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FB30B65" w14:textId="77777777" w:rsidR="00752D28" w:rsidRPr="0078362B" w:rsidRDefault="00752D28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C8F337" w14:textId="77777777" w:rsidR="00752D28" w:rsidRPr="0078362B" w:rsidRDefault="00752D28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2275070" w14:textId="77777777" w:rsidR="00752D28" w:rsidRPr="0078362B" w:rsidRDefault="00752D28" w:rsidP="00437FE4">
            <w:pPr>
              <w:spacing w:line="300" w:lineRule="exact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0B77C1" w:rsidRPr="0078362B" w14:paraId="7A5E06B2" w14:textId="77777777" w:rsidTr="00684D28">
        <w:tc>
          <w:tcPr>
            <w:tcW w:w="5154" w:type="dxa"/>
            <w:tcBorders>
              <w:left w:val="nil"/>
              <w:right w:val="nil"/>
            </w:tcBorders>
          </w:tcPr>
          <w:p w14:paraId="4B9D9EC0" w14:textId="77777777" w:rsidR="000B77C1" w:rsidRPr="0078362B" w:rsidRDefault="00807FE7" w:rsidP="00437FE4">
            <w:pPr>
              <w:spacing w:line="320" w:lineRule="exact"/>
              <w:ind w:left="47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="000B77C1"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DFFEC4" w14:textId="6C8BB566" w:rsidR="000B77C1" w:rsidRPr="0078362B" w:rsidRDefault="0007790F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527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569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671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43DAF4C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D7AC776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42ACF8" w14:textId="77777777" w:rsidR="000B77C1" w:rsidRPr="0078362B" w:rsidRDefault="000B77C1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2AF27B4A" w14:textId="51739C59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231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937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797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708D84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FF1CD4D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B77C1" w:rsidRPr="0078362B" w14:paraId="5ABB9C83" w14:textId="77777777" w:rsidTr="00684D28">
        <w:trPr>
          <w:trHeight w:val="195"/>
        </w:trPr>
        <w:tc>
          <w:tcPr>
            <w:tcW w:w="5154" w:type="dxa"/>
            <w:tcBorders>
              <w:left w:val="nil"/>
              <w:right w:val="nil"/>
            </w:tcBorders>
          </w:tcPr>
          <w:p w14:paraId="0433C118" w14:textId="77777777" w:rsidR="000B77C1" w:rsidRPr="0078362B" w:rsidRDefault="000B77C1" w:rsidP="00437FE4">
            <w:pPr>
              <w:spacing w:line="320" w:lineRule="exact"/>
              <w:ind w:left="4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รายได้ภาษีเงินได้คำนวณในอัตรา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ณ วันที่ในรายงาน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08374E2" w14:textId="08AE1567" w:rsidR="000B77C1" w:rsidRPr="0078362B" w:rsidRDefault="0007790F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513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934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E27E0A9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AE29613" w14:textId="3CFFD121" w:rsidR="000B77C1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="0007790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A43936" w14:textId="77777777" w:rsidR="000B77C1" w:rsidRPr="0078362B" w:rsidRDefault="000B77C1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4338C15" w14:textId="215588DE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387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559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91D5B3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DC00639" w14:textId="46212C5C" w:rsidR="000B77C1" w:rsidRPr="0078362B" w:rsidRDefault="00FA46D0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="000B77C1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</w:tr>
      <w:tr w:rsidR="000B77C1" w:rsidRPr="0078362B" w14:paraId="2553982D" w14:textId="77777777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6A702554" w14:textId="77777777" w:rsidR="000B77C1" w:rsidRPr="0078362B" w:rsidRDefault="000B77C1" w:rsidP="00437FE4">
            <w:pPr>
              <w:spacing w:line="320" w:lineRule="exact"/>
              <w:ind w:left="474"/>
              <w:rPr>
                <w:rFonts w:asciiTheme="majorBidi" w:hAnsiTheme="majorBidi" w:cstheme="majorBidi"/>
                <w:sz w:val="22"/>
                <w:szCs w:val="22"/>
                <w:cs/>
                <w:lang w:val="en-US" w:eastAsia="en-AU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ผลกระทบทางภาษีของค่าใช้จ่ายที่ไม่สามารถนำมาหักภาษีได้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B54FC40" w14:textId="208FA9F7" w:rsidR="000B77C1" w:rsidRPr="0078362B" w:rsidRDefault="00FA46D0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401</w:t>
            </w:r>
            <w:r w:rsidR="00807FE7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65E234E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47D2B25" w14:textId="77777777" w:rsidR="000B77C1" w:rsidRPr="0078362B" w:rsidRDefault="000B77C1" w:rsidP="00437FE4">
            <w:pPr>
              <w:spacing w:line="320" w:lineRule="exact"/>
              <w:ind w:left="-94" w:right="-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ED130A" w14:textId="77777777" w:rsidR="000B77C1" w:rsidRPr="0078362B" w:rsidRDefault="000B77C1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200565B" w14:textId="2E10F090" w:rsidR="000B77C1" w:rsidRPr="0078362B" w:rsidRDefault="00FA46D0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661</w:t>
            </w:r>
            <w:r w:rsidR="000B77C1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FD8DDD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73848F4" w14:textId="77777777" w:rsidR="000B77C1" w:rsidRPr="0078362B" w:rsidRDefault="000B77C1" w:rsidP="00437FE4">
            <w:pPr>
              <w:spacing w:line="320" w:lineRule="exact"/>
              <w:ind w:left="-94" w:right="-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B77C1" w:rsidRPr="0078362B" w14:paraId="36AF96F1" w14:textId="77777777" w:rsidTr="002A74F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1301C088" w14:textId="77777777" w:rsidR="000B77C1" w:rsidRPr="0078362B" w:rsidRDefault="000B77C1" w:rsidP="00437FE4">
            <w:pPr>
              <w:tabs>
                <w:tab w:val="left" w:pos="831"/>
              </w:tabs>
              <w:spacing w:line="320" w:lineRule="exact"/>
              <w:ind w:left="4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ผลกระทบทางภาษีของรายได้ที่ได้รับยกเว้นทางภาษี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543CE23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547FF69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61E5229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42C1C5" w14:textId="77777777" w:rsidR="000B77C1" w:rsidRPr="0078362B" w:rsidRDefault="000B77C1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01051FF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267CA6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888E469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B77C1" w:rsidRPr="0078362B" w14:paraId="530AD7C4" w14:textId="77777777" w:rsidTr="002A74FD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93E6CB4" w14:textId="77777777" w:rsidR="000B77C1" w:rsidRPr="0078362B" w:rsidRDefault="000B77C1" w:rsidP="00437FE4">
            <w:pPr>
              <w:spacing w:line="320" w:lineRule="exact"/>
              <w:ind w:left="648" w:firstLine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  <w:r w:rsidRPr="0078362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ค่าใช้จ่าย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ที่หักได้เพิ่มขึ้น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ADCDE01" w14:textId="21BB0B74" w:rsidR="000B77C1" w:rsidRPr="0078362B" w:rsidRDefault="00807FE7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322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63D9113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2F34F08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2BCA8A" w14:textId="77777777" w:rsidR="000B77C1" w:rsidRPr="0078362B" w:rsidRDefault="000B77C1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A05C170" w14:textId="351F1814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283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DAAD18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52F4F88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B77C1" w:rsidRPr="0078362B" w14:paraId="2BEC4A2F" w14:textId="77777777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62045F5B" w14:textId="77777777" w:rsidR="000B77C1" w:rsidRPr="0078362B" w:rsidRDefault="000B77C1" w:rsidP="00437FE4">
            <w:pPr>
              <w:spacing w:line="320" w:lineRule="exact"/>
              <w:ind w:left="648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ผลกระทบของขาดทุนทางภาษีที่คาดว่าจะไม่ได้ใช้และผลประโยชน์ของ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B0823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4041DFF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CFFC66E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6C6178" w14:textId="77777777" w:rsidR="000B77C1" w:rsidRPr="0078362B" w:rsidRDefault="000B77C1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42DEE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C2EE89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C45C6E6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B77C1" w:rsidRPr="0078362B" w14:paraId="421DAF58" w14:textId="77777777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22E6C4BE" w14:textId="77777777" w:rsidR="000B77C1" w:rsidRPr="0078362B" w:rsidRDefault="000B77C1" w:rsidP="00437FE4">
            <w:pPr>
              <w:spacing w:line="320" w:lineRule="exact"/>
              <w:ind w:left="648" w:firstLine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6746F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A7D7DC6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B4ED84A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CC7408" w14:textId="77777777" w:rsidR="000B77C1" w:rsidRPr="0078362B" w:rsidRDefault="000B77C1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C5F5B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32D0B1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C7CFDB3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B77C1" w:rsidRPr="0078362B" w14:paraId="6C81E3B6" w14:textId="77777777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07DC8B5A" w14:textId="77777777" w:rsidR="000B77C1" w:rsidRPr="0078362B" w:rsidRDefault="000B77C1" w:rsidP="00437FE4">
            <w:pPr>
              <w:spacing w:line="320" w:lineRule="exact"/>
              <w:ind w:left="648" w:firstLine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เงินได้ในงวดปัจจุบัน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AC101" w14:textId="19B99F8E" w:rsidR="000B77C1" w:rsidRPr="0078362B" w:rsidRDefault="00FA46D0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105</w:t>
            </w:r>
            <w:r w:rsidR="00807FE7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 w:rsidR="00807FE7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D2B1DE1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A260466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8397B8" w14:textId="77777777" w:rsidR="000B77C1" w:rsidRPr="0078362B" w:rsidRDefault="000B77C1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03F70" w14:textId="61682ADC" w:rsidR="000B77C1" w:rsidRPr="0078362B" w:rsidRDefault="00FA46D0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</w:t>
            </w:r>
            <w:r w:rsidR="000B77C1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009</w:t>
            </w:r>
            <w:r w:rsidR="000B77C1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6EA47A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0A8884D" w14:textId="77777777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0B77C1" w:rsidRPr="0078362B" w14:paraId="60D6CE40" w14:textId="77777777" w:rsidTr="00684D28">
        <w:tc>
          <w:tcPr>
            <w:tcW w:w="5154" w:type="dxa"/>
            <w:tcBorders>
              <w:left w:val="nil"/>
              <w:bottom w:val="nil"/>
              <w:right w:val="nil"/>
            </w:tcBorders>
          </w:tcPr>
          <w:p w14:paraId="4E09B2FB" w14:textId="77777777" w:rsidR="000B77C1" w:rsidRPr="0078362B" w:rsidRDefault="000B77C1" w:rsidP="00437FE4">
            <w:pPr>
              <w:spacing w:line="320" w:lineRule="exact"/>
              <w:ind w:left="648" w:hanging="174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ภาษีเงินได้รอการตัดบัญชีเกี่ยว</w:t>
            </w:r>
            <w:r w:rsidR="003244D8"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ข้อง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กับผลแตกต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่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างชั่วคราว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41661" w14:textId="029C9A94" w:rsidR="000B77C1" w:rsidRPr="0078362B" w:rsidRDefault="0032665F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792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7B8738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1FF2C1D" w14:textId="77777777" w:rsidR="000B77C1" w:rsidRPr="0078362B" w:rsidRDefault="000B77C1" w:rsidP="00437FE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4C13ED" w14:textId="77777777" w:rsidR="000B77C1" w:rsidRPr="0078362B" w:rsidRDefault="000B77C1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53834" w14:textId="156E2B24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371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832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69E9D9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53D0433" w14:textId="77777777" w:rsidR="000B77C1" w:rsidRPr="0078362B" w:rsidRDefault="000B77C1" w:rsidP="00437FE4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B77C1" w:rsidRPr="0078362B" w14:paraId="31AD7F6D" w14:textId="77777777" w:rsidTr="00684D2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2BB35028" w14:textId="77777777" w:rsidR="000B77C1" w:rsidRPr="0078362B" w:rsidRDefault="000B77C1" w:rsidP="00437FE4">
            <w:pPr>
              <w:spacing w:line="320" w:lineRule="exact"/>
              <w:ind w:left="4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รายได้ภาษีเงินได้ที่แสดงในงบกำไรขาดทุนและกำไรขาดทุน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16DF62" w14:textId="35FF757D" w:rsidR="000B77C1" w:rsidRPr="0078362B" w:rsidRDefault="004A3AE8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868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792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D8465B5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B3E7F95" w14:textId="59C1AE5D" w:rsidR="000B77C1" w:rsidRPr="0078362B" w:rsidRDefault="004A3AE8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7B16520" w14:textId="77777777" w:rsidR="000B77C1" w:rsidRPr="0078362B" w:rsidRDefault="000B77C1" w:rsidP="00437FE4">
            <w:pPr>
              <w:tabs>
                <w:tab w:val="decimal" w:pos="106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8148FA" w14:textId="2F058BCA" w:rsidR="000B77C1" w:rsidRPr="0078362B" w:rsidRDefault="000B77C1" w:rsidP="00437FE4">
            <w:pPr>
              <w:tabs>
                <w:tab w:val="decimal" w:pos="882"/>
              </w:tabs>
              <w:spacing w:line="320" w:lineRule="exact"/>
              <w:ind w:left="-94" w:right="-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371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832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D97C2F" w14:textId="77777777" w:rsidR="000B77C1" w:rsidRPr="0078362B" w:rsidRDefault="000B77C1" w:rsidP="00437FE4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77DD6FC" w14:textId="3A849D86" w:rsidR="000B77C1" w:rsidRPr="0078362B" w:rsidRDefault="000B77C1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</w:tbl>
    <w:p w14:paraId="67FE586E" w14:textId="16C1FFB0" w:rsidR="00014436" w:rsidRPr="0078362B" w:rsidRDefault="00DE1FDB" w:rsidP="00437FE4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napToGrid w:val="0"/>
          <w:lang w:val="en-US"/>
        </w:rPr>
      </w:pPr>
      <w:r w:rsidRPr="0078362B">
        <w:rPr>
          <w:rFonts w:asciiTheme="majorBidi" w:eastAsia="Calibri" w:hAnsiTheme="majorBidi" w:cstheme="majorBidi"/>
          <w:spacing w:val="-8"/>
          <w:cs/>
        </w:rPr>
        <w:t>กลุ่มบริษัท</w:t>
      </w:r>
      <w:r w:rsidRPr="0078362B">
        <w:rPr>
          <w:rFonts w:asciiTheme="majorBidi" w:hAnsiTheme="majorBidi" w:cstheme="majorBidi"/>
          <w:cs/>
          <w:lang w:val="en-US"/>
        </w:rPr>
        <w:t>และบริษัท</w:t>
      </w:r>
      <w:r w:rsidRPr="0078362B">
        <w:rPr>
          <w:rFonts w:asciiTheme="majorBidi" w:hAnsiTheme="majorBidi" w:cstheme="majorBidi"/>
          <w:spacing w:val="-8"/>
          <w:cs/>
        </w:rPr>
        <w:t xml:space="preserve">ใช้อัตราภาษีเงินได้ร้อยละ </w:t>
      </w:r>
      <w:r w:rsidR="00FA46D0" w:rsidRPr="00FA46D0">
        <w:rPr>
          <w:rFonts w:asciiTheme="majorBidi" w:hAnsiTheme="majorBidi" w:cstheme="majorBidi"/>
          <w:spacing w:val="-8"/>
          <w:lang w:val="en-US"/>
        </w:rPr>
        <w:t>20</w:t>
      </w:r>
      <w:r w:rsidRPr="0078362B">
        <w:rPr>
          <w:rFonts w:asciiTheme="majorBidi" w:hAnsiTheme="majorBidi" w:cstheme="majorBidi"/>
          <w:spacing w:val="-8"/>
          <w:cs/>
        </w:rPr>
        <w:t xml:space="preserve"> ในการคำนวณภาษีเงินได้และภาษีเงินได้</w:t>
      </w:r>
      <w:r w:rsidRPr="0078362B">
        <w:rPr>
          <w:rFonts w:asciiTheme="majorBidi" w:hAnsiTheme="majorBidi" w:cstheme="majorBidi"/>
          <w:spacing w:val="-6"/>
          <w:cs/>
        </w:rPr>
        <w:t xml:space="preserve">รอการตัดบัญชี </w:t>
      </w:r>
      <w:r w:rsidRPr="0078362B">
        <w:rPr>
          <w:rFonts w:asciiTheme="majorBidi" w:hAnsiTheme="majorBidi" w:cstheme="majorBidi"/>
          <w:cs/>
        </w:rPr>
        <w:t>สำหรับ</w:t>
      </w:r>
      <w:r w:rsidR="004B57CC" w:rsidRPr="0078362B">
        <w:rPr>
          <w:rFonts w:asciiTheme="majorBidi" w:hAnsiTheme="majorBidi" w:cstheme="majorBidi"/>
          <w:cs/>
        </w:rPr>
        <w:t>ปี</w:t>
      </w:r>
      <w:r w:rsidRPr="0078362B">
        <w:rPr>
          <w:rFonts w:asciiTheme="majorBidi" w:hAnsiTheme="majorBidi" w:cstheme="majorBidi"/>
          <w:cs/>
        </w:rPr>
        <w:t xml:space="preserve">สิ้นสุดวันที่ </w:t>
      </w:r>
      <w:r w:rsidR="00FA46D0" w:rsidRPr="00FA46D0">
        <w:rPr>
          <w:rFonts w:asciiTheme="majorBidi" w:hAnsiTheme="majorBidi" w:cstheme="majorBidi"/>
          <w:lang w:val="en-US"/>
        </w:rPr>
        <w:t>31</w:t>
      </w:r>
      <w:r w:rsidR="004B57CC" w:rsidRPr="0078362B">
        <w:rPr>
          <w:rFonts w:asciiTheme="majorBidi" w:hAnsiTheme="majorBidi" w:cstheme="majorBidi"/>
          <w:lang w:val="en-US"/>
        </w:rPr>
        <w:t xml:space="preserve"> </w:t>
      </w:r>
      <w:r w:rsidR="004B57CC" w:rsidRPr="0078362B">
        <w:rPr>
          <w:rFonts w:asciiTheme="majorBidi" w:hAnsiTheme="majorBidi" w:cstheme="majorBidi"/>
          <w:cs/>
          <w:lang w:val="en-US"/>
        </w:rPr>
        <w:t>ธันวาคม</w:t>
      </w:r>
      <w:r w:rsidRPr="0078362B">
        <w:rPr>
          <w:rFonts w:asciiTheme="majorBidi" w:hAnsiTheme="majorBidi" w:cstheme="majorBidi"/>
          <w:cs/>
        </w:rPr>
        <w:t xml:space="preserve"> </w:t>
      </w:r>
      <w:r w:rsidR="00FA46D0" w:rsidRPr="00FA46D0">
        <w:rPr>
          <w:rFonts w:asciiTheme="majorBidi" w:hAnsiTheme="majorBidi" w:cstheme="majorBidi"/>
          <w:lang w:val="en-US"/>
        </w:rPr>
        <w:t>2562</w:t>
      </w:r>
      <w:r w:rsidRPr="0078362B">
        <w:rPr>
          <w:rFonts w:asciiTheme="majorBidi" w:hAnsiTheme="majorBidi" w:cstheme="majorBidi"/>
          <w:cs/>
        </w:rPr>
        <w:t xml:space="preserve"> และ </w:t>
      </w:r>
      <w:r w:rsidR="00FA46D0" w:rsidRPr="00FA46D0">
        <w:rPr>
          <w:rFonts w:asciiTheme="majorBidi" w:hAnsiTheme="majorBidi" w:cstheme="majorBidi"/>
          <w:lang w:val="en-US"/>
        </w:rPr>
        <w:t>2561</w:t>
      </w:r>
    </w:p>
    <w:p w14:paraId="23935A04" w14:textId="21B42424" w:rsidR="009720B8" w:rsidRPr="0078362B" w:rsidRDefault="00FA46D0" w:rsidP="0078362B">
      <w:pPr>
        <w:spacing w:before="360"/>
        <w:ind w:left="547" w:hanging="547"/>
        <w:rPr>
          <w:rFonts w:asciiTheme="majorBidi" w:hAnsiTheme="majorBidi" w:cstheme="majorBidi"/>
          <w:b/>
          <w:bCs/>
          <w:cs/>
        </w:rPr>
      </w:pPr>
      <w:r w:rsidRPr="00FA46D0">
        <w:rPr>
          <w:rFonts w:asciiTheme="majorBidi" w:hAnsiTheme="majorBidi" w:cstheme="majorBidi"/>
          <w:b/>
          <w:bCs/>
          <w:snapToGrid w:val="0"/>
          <w:lang w:val="en-US"/>
        </w:rPr>
        <w:t>16</w:t>
      </w:r>
      <w:r w:rsidR="009720B8" w:rsidRPr="0078362B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9720B8" w:rsidRPr="0078362B">
        <w:rPr>
          <w:rFonts w:asciiTheme="majorBidi" w:hAnsiTheme="majorBidi" w:cstheme="majorBidi"/>
          <w:b/>
          <w:bCs/>
          <w:snapToGrid w:val="0"/>
          <w:cs/>
          <w:lang w:val="en-US"/>
        </w:rPr>
        <w:tab/>
      </w:r>
      <w:r w:rsidR="009720B8" w:rsidRPr="0078362B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EA4FB1" w:rsidRPr="0078362B">
        <w:rPr>
          <w:rFonts w:asciiTheme="majorBidi" w:hAnsiTheme="majorBidi" w:cstheme="majorBidi"/>
          <w:b/>
          <w:bCs/>
          <w:cs/>
        </w:rPr>
        <w:t>หมุนเวียน</w:t>
      </w:r>
      <w:r w:rsidR="009720B8" w:rsidRPr="0078362B">
        <w:rPr>
          <w:rFonts w:asciiTheme="majorBidi" w:hAnsiTheme="majorBidi" w:cstheme="majorBidi"/>
          <w:b/>
          <w:bCs/>
          <w:cs/>
        </w:rPr>
        <w:t>อื่น</w:t>
      </w:r>
    </w:p>
    <w:p w14:paraId="66F10E10" w14:textId="77777777" w:rsidR="00D45E8C" w:rsidRPr="0078362B" w:rsidRDefault="009720B8" w:rsidP="00437FE4">
      <w:pPr>
        <w:pStyle w:val="Header"/>
        <w:tabs>
          <w:tab w:val="clear" w:pos="4153"/>
          <w:tab w:val="clear" w:pos="8306"/>
        </w:tabs>
        <w:ind w:left="547"/>
        <w:rPr>
          <w:rFonts w:asciiTheme="majorBidi" w:hAnsiTheme="majorBidi" w:cstheme="majorBidi"/>
          <w:szCs w:val="32"/>
          <w:lang w:val="en-US"/>
        </w:rPr>
      </w:pPr>
      <w:r w:rsidRPr="0078362B">
        <w:rPr>
          <w:rFonts w:asciiTheme="majorBidi" w:hAnsiTheme="majorBidi" w:cstheme="majorBidi"/>
          <w:szCs w:val="32"/>
          <w:cs/>
          <w:lang w:val="en-US"/>
        </w:rPr>
        <w:t>เจ้าหนี้การค้าและเจ้าหนี้</w:t>
      </w:r>
      <w:r w:rsidR="00EA4FB1" w:rsidRPr="0078362B">
        <w:rPr>
          <w:rFonts w:asciiTheme="majorBidi" w:hAnsiTheme="majorBidi" w:cstheme="majorBidi"/>
          <w:szCs w:val="32"/>
          <w:cs/>
          <w:lang w:val="en-US"/>
        </w:rPr>
        <w:t>หมุนเวียน</w:t>
      </w:r>
      <w:r w:rsidRPr="0078362B">
        <w:rPr>
          <w:rFonts w:asciiTheme="majorBidi" w:hAnsiTheme="majorBidi" w:cstheme="majorBidi"/>
          <w:szCs w:val="32"/>
          <w:cs/>
          <w:lang w:val="en-US"/>
        </w:rPr>
        <w:t>อื่น ประกอบด้วย</w:t>
      </w:r>
      <w:r w:rsidR="00A269E8" w:rsidRPr="0078362B">
        <w:rPr>
          <w:rFonts w:asciiTheme="majorBidi" w:hAnsiTheme="majorBidi" w:cstheme="majorBidi"/>
          <w:szCs w:val="32"/>
          <w:lang w:val="en-US"/>
        </w:rPr>
        <w:t xml:space="preserve"> </w:t>
      </w:r>
    </w:p>
    <w:p w14:paraId="48B56802" w14:textId="77777777" w:rsidR="00F97633" w:rsidRPr="0078362B" w:rsidRDefault="00F97633" w:rsidP="001F5F83">
      <w:pPr>
        <w:pStyle w:val="Header"/>
        <w:tabs>
          <w:tab w:val="clear" w:pos="4153"/>
          <w:tab w:val="clear" w:pos="8306"/>
        </w:tabs>
        <w:ind w:left="7920" w:right="-295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24"/>
          <w:szCs w:val="24"/>
          <w:cs/>
        </w:rPr>
        <w:t>(หน่วย : บาท)</w:t>
      </w:r>
    </w:p>
    <w:tbl>
      <w:tblPr>
        <w:tblW w:w="919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1165"/>
        <w:gridCol w:w="89"/>
        <w:gridCol w:w="1149"/>
        <w:gridCol w:w="108"/>
        <w:gridCol w:w="1145"/>
        <w:gridCol w:w="97"/>
        <w:gridCol w:w="1145"/>
      </w:tblGrid>
      <w:tr w:rsidR="000B7153" w:rsidRPr="0078362B" w14:paraId="1D0FCBF9" w14:textId="77777777" w:rsidTr="001F5F83">
        <w:trPr>
          <w:trHeight w:val="180"/>
        </w:trPr>
        <w:tc>
          <w:tcPr>
            <w:tcW w:w="4293" w:type="dxa"/>
          </w:tcPr>
          <w:p w14:paraId="7263F9A7" w14:textId="77777777" w:rsidR="000B7153" w:rsidRPr="0078362B" w:rsidRDefault="000B7153" w:rsidP="00437FE4">
            <w:pPr>
              <w:spacing w:line="300" w:lineRule="exact"/>
              <w:ind w:left="458" w:right="-25" w:firstLine="9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3"/>
          </w:tcPr>
          <w:p w14:paraId="006D6F36" w14:textId="77777777" w:rsidR="000B7153" w:rsidRPr="0078362B" w:rsidRDefault="000B7153" w:rsidP="00437FE4">
            <w:pPr>
              <w:spacing w:line="30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015021B2" w14:textId="77777777" w:rsidR="000B7153" w:rsidRPr="0078362B" w:rsidRDefault="000B7153" w:rsidP="00437FE4">
            <w:pPr>
              <w:spacing w:line="30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7" w:type="dxa"/>
            <w:gridSpan w:val="3"/>
          </w:tcPr>
          <w:p w14:paraId="7A294A2E" w14:textId="77777777" w:rsidR="000B7153" w:rsidRPr="0078362B" w:rsidRDefault="000B7153" w:rsidP="00437FE4">
            <w:pPr>
              <w:spacing w:line="30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7153" w:rsidRPr="0078362B" w14:paraId="2CC9E6B4" w14:textId="77777777" w:rsidTr="001F5F83">
        <w:tc>
          <w:tcPr>
            <w:tcW w:w="4293" w:type="dxa"/>
          </w:tcPr>
          <w:p w14:paraId="0210C0FD" w14:textId="77777777" w:rsidR="000B7153" w:rsidRPr="0078362B" w:rsidRDefault="000B7153" w:rsidP="00437FE4">
            <w:pPr>
              <w:spacing w:line="300" w:lineRule="exact"/>
              <w:ind w:left="458" w:right="-25" w:firstLine="98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5" w:type="dxa"/>
          </w:tcPr>
          <w:p w14:paraId="57C85FDB" w14:textId="77777777" w:rsidR="000B7153" w:rsidRPr="0078362B" w:rsidRDefault="000B7153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14:paraId="3D124C5F" w14:textId="77777777" w:rsidR="000B7153" w:rsidRPr="0078362B" w:rsidRDefault="000B7153" w:rsidP="00437FE4">
            <w:pPr>
              <w:spacing w:line="30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9" w:type="dxa"/>
          </w:tcPr>
          <w:p w14:paraId="0208B401" w14:textId="77777777" w:rsidR="000B7153" w:rsidRPr="0078362B" w:rsidRDefault="000B7153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14:paraId="22EE3586" w14:textId="77777777" w:rsidR="000B7153" w:rsidRPr="0078362B" w:rsidRDefault="000B7153" w:rsidP="00437FE4">
            <w:pPr>
              <w:spacing w:line="30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5" w:type="dxa"/>
          </w:tcPr>
          <w:p w14:paraId="27882123" w14:textId="77777777" w:rsidR="000B7153" w:rsidRPr="0078362B" w:rsidRDefault="000B7153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7" w:type="dxa"/>
          </w:tcPr>
          <w:p w14:paraId="2C6C02D3" w14:textId="77777777" w:rsidR="000B7153" w:rsidRPr="0078362B" w:rsidRDefault="000B7153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5" w:type="dxa"/>
          </w:tcPr>
          <w:p w14:paraId="46B51A97" w14:textId="77777777" w:rsidR="000B7153" w:rsidRPr="0078362B" w:rsidRDefault="000B7153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0B7153" w:rsidRPr="0078362B" w14:paraId="165511B5" w14:textId="77777777" w:rsidTr="001F5F83">
        <w:tc>
          <w:tcPr>
            <w:tcW w:w="4293" w:type="dxa"/>
          </w:tcPr>
          <w:p w14:paraId="58A444AE" w14:textId="77777777" w:rsidR="000B7153" w:rsidRPr="0078362B" w:rsidRDefault="000B7153" w:rsidP="00437FE4">
            <w:pPr>
              <w:spacing w:line="300" w:lineRule="exact"/>
              <w:ind w:left="458" w:right="-25" w:firstLine="9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0EBB761" w14:textId="7B30F59B" w:rsidR="000B7153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B7153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7153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9" w:type="dxa"/>
          </w:tcPr>
          <w:p w14:paraId="5DE6DADB" w14:textId="77777777" w:rsidR="000B7153" w:rsidRPr="0078362B" w:rsidRDefault="000B7153" w:rsidP="00437FE4">
            <w:pPr>
              <w:spacing w:line="30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9" w:type="dxa"/>
          </w:tcPr>
          <w:p w14:paraId="7C66DC7F" w14:textId="7E6842AA" w:rsidR="000B7153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B7153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7153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14:paraId="1125E548" w14:textId="77777777" w:rsidR="000B7153" w:rsidRPr="0078362B" w:rsidRDefault="000B7153" w:rsidP="00437FE4">
            <w:pPr>
              <w:spacing w:line="30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5" w:type="dxa"/>
          </w:tcPr>
          <w:p w14:paraId="75D9B96B" w14:textId="24DCD45C" w:rsidR="000B7153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B7153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7153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7" w:type="dxa"/>
          </w:tcPr>
          <w:p w14:paraId="3CAB3BE7" w14:textId="77777777" w:rsidR="000B7153" w:rsidRPr="0078362B" w:rsidRDefault="000B7153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5" w:type="dxa"/>
          </w:tcPr>
          <w:p w14:paraId="1025D47A" w14:textId="0B83CD8C" w:rsidR="000B7153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0B7153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7153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0B7153" w:rsidRPr="0078362B" w14:paraId="4A7840E8" w14:textId="77777777" w:rsidTr="001F5F83">
        <w:tc>
          <w:tcPr>
            <w:tcW w:w="4293" w:type="dxa"/>
          </w:tcPr>
          <w:p w14:paraId="589507DF" w14:textId="77777777" w:rsidR="000B7153" w:rsidRPr="0078362B" w:rsidRDefault="000B7153" w:rsidP="00437FE4">
            <w:pPr>
              <w:spacing w:line="300" w:lineRule="exact"/>
              <w:ind w:left="458" w:right="-25" w:firstLine="9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85BDBE9" w14:textId="759323DA" w:rsidR="000B7153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89" w:type="dxa"/>
          </w:tcPr>
          <w:p w14:paraId="27107B0C" w14:textId="77777777" w:rsidR="000B7153" w:rsidRPr="0078362B" w:rsidRDefault="000B7153" w:rsidP="00437FE4">
            <w:pPr>
              <w:spacing w:line="300" w:lineRule="exact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9" w:type="dxa"/>
          </w:tcPr>
          <w:p w14:paraId="3E4D496F" w14:textId="502DB7E8" w:rsidR="000B7153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8" w:type="dxa"/>
          </w:tcPr>
          <w:p w14:paraId="36070B81" w14:textId="77777777" w:rsidR="000B7153" w:rsidRPr="0078362B" w:rsidRDefault="000B7153" w:rsidP="00437FE4">
            <w:pPr>
              <w:spacing w:line="300" w:lineRule="exact"/>
              <w:ind w:left="-9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5" w:type="dxa"/>
          </w:tcPr>
          <w:p w14:paraId="47512815" w14:textId="485EBC9E" w:rsidR="000B7153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7" w:type="dxa"/>
          </w:tcPr>
          <w:p w14:paraId="0F7B8DC4" w14:textId="77777777" w:rsidR="000B7153" w:rsidRPr="0078362B" w:rsidRDefault="000B7153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5" w:type="dxa"/>
          </w:tcPr>
          <w:p w14:paraId="11FA4D68" w14:textId="69AF870C" w:rsidR="000B7153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0B7153" w:rsidRPr="0078362B" w14:paraId="7EFE0AE5" w14:textId="77777777" w:rsidTr="001F5F83">
        <w:tc>
          <w:tcPr>
            <w:tcW w:w="4293" w:type="dxa"/>
          </w:tcPr>
          <w:p w14:paraId="025EF1FB" w14:textId="77777777" w:rsidR="000B7153" w:rsidRPr="0078362B" w:rsidRDefault="000B7153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65" w:type="dxa"/>
          </w:tcPr>
          <w:p w14:paraId="0F75DAAA" w14:textId="77777777" w:rsidR="000B7153" w:rsidRPr="0078362B" w:rsidRDefault="000B7153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9" w:type="dxa"/>
          </w:tcPr>
          <w:p w14:paraId="3752733E" w14:textId="77777777" w:rsidR="000B7153" w:rsidRPr="0078362B" w:rsidRDefault="000B7153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</w:tcPr>
          <w:p w14:paraId="711BE6F0" w14:textId="77777777" w:rsidR="000B7153" w:rsidRPr="0078362B" w:rsidRDefault="000B7153" w:rsidP="00437FE4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</w:tcPr>
          <w:p w14:paraId="56778816" w14:textId="77777777" w:rsidR="000B7153" w:rsidRPr="0078362B" w:rsidRDefault="000B7153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</w:tcPr>
          <w:p w14:paraId="42AC9A6B" w14:textId="77777777" w:rsidR="000B7153" w:rsidRPr="0078362B" w:rsidRDefault="000B7153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97" w:type="dxa"/>
          </w:tcPr>
          <w:p w14:paraId="72ACE052" w14:textId="77777777" w:rsidR="000B7153" w:rsidRPr="0078362B" w:rsidRDefault="000B7153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</w:tcPr>
          <w:p w14:paraId="6D26A7BE" w14:textId="77777777" w:rsidR="000B7153" w:rsidRPr="0078362B" w:rsidRDefault="000B7153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</w:tr>
      <w:tr w:rsidR="00D01EC5" w:rsidRPr="0078362B" w14:paraId="4006AF0E" w14:textId="77777777" w:rsidTr="001F5F83">
        <w:tc>
          <w:tcPr>
            <w:tcW w:w="4293" w:type="dxa"/>
          </w:tcPr>
          <w:p w14:paraId="72F50287" w14:textId="14285DDD" w:rsidR="00D01EC5" w:rsidRPr="0078362B" w:rsidRDefault="00D01EC5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เจ้าหนี้ค่าก่อสร้าง</w:t>
            </w:r>
            <w:r w:rsidRPr="0078362B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A9054F" w:rsidRPr="0078362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836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5" w:type="dxa"/>
            <w:vAlign w:val="center"/>
          </w:tcPr>
          <w:p w14:paraId="3C6EE151" w14:textId="70C97999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093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315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073</w:t>
            </w:r>
          </w:p>
        </w:tc>
        <w:tc>
          <w:tcPr>
            <w:tcW w:w="89" w:type="dxa"/>
            <w:vAlign w:val="center"/>
          </w:tcPr>
          <w:p w14:paraId="04C6A60A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53DC774B" w14:textId="77777777" w:rsidR="00D01EC5" w:rsidRPr="0078362B" w:rsidRDefault="00D01EC5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4BD951C9" w14:textId="77777777" w:rsidR="00D01EC5" w:rsidRPr="0078362B" w:rsidRDefault="00D01EC5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center"/>
          </w:tcPr>
          <w:p w14:paraId="6B23682E" w14:textId="77777777" w:rsidR="00D01EC5" w:rsidRPr="0078362B" w:rsidRDefault="00D01EC5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48609696" w14:textId="77777777" w:rsidR="00D01EC5" w:rsidRPr="0078362B" w:rsidRDefault="00D01EC5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center"/>
          </w:tcPr>
          <w:p w14:paraId="3C7DC54B" w14:textId="77777777" w:rsidR="00D01EC5" w:rsidRPr="0078362B" w:rsidRDefault="00D01EC5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D01EC5" w:rsidRPr="0078362B" w14:paraId="63DD0289" w14:textId="77777777" w:rsidTr="001F5F83">
        <w:tc>
          <w:tcPr>
            <w:tcW w:w="4293" w:type="dxa"/>
          </w:tcPr>
          <w:p w14:paraId="5B7679A3" w14:textId="77777777" w:rsidR="00D01EC5" w:rsidRPr="0078362B" w:rsidRDefault="00D01EC5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เจ้าหนี้การค้าในประเทศ</w:t>
            </w:r>
          </w:p>
        </w:tc>
        <w:tc>
          <w:tcPr>
            <w:tcW w:w="1165" w:type="dxa"/>
            <w:vAlign w:val="center"/>
          </w:tcPr>
          <w:p w14:paraId="6B253BFA" w14:textId="7C1EE4FE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020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881</w:t>
            </w:r>
          </w:p>
        </w:tc>
        <w:tc>
          <w:tcPr>
            <w:tcW w:w="89" w:type="dxa"/>
            <w:vAlign w:val="center"/>
          </w:tcPr>
          <w:p w14:paraId="0E7AD6E4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1992A00E" w14:textId="6D22CAC6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438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355</w:t>
            </w:r>
          </w:p>
        </w:tc>
        <w:tc>
          <w:tcPr>
            <w:tcW w:w="108" w:type="dxa"/>
            <w:vAlign w:val="center"/>
          </w:tcPr>
          <w:p w14:paraId="2912E78B" w14:textId="77777777" w:rsidR="00D01EC5" w:rsidRPr="0078362B" w:rsidRDefault="00D01EC5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center"/>
          </w:tcPr>
          <w:p w14:paraId="55498AA6" w14:textId="64A6DEDC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678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070</w:t>
            </w:r>
          </w:p>
        </w:tc>
        <w:tc>
          <w:tcPr>
            <w:tcW w:w="97" w:type="dxa"/>
            <w:vAlign w:val="center"/>
          </w:tcPr>
          <w:p w14:paraId="0158E344" w14:textId="77777777" w:rsidR="00D01EC5" w:rsidRPr="0078362B" w:rsidRDefault="00D01EC5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center"/>
          </w:tcPr>
          <w:p w14:paraId="4A135CD4" w14:textId="4BCB09B7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735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036</w:t>
            </w:r>
          </w:p>
        </w:tc>
      </w:tr>
      <w:tr w:rsidR="00D01EC5" w:rsidRPr="0078362B" w14:paraId="2A08F944" w14:textId="77777777" w:rsidTr="001F5F83">
        <w:tc>
          <w:tcPr>
            <w:tcW w:w="4293" w:type="dxa"/>
          </w:tcPr>
          <w:p w14:paraId="30B73F0D" w14:textId="77777777" w:rsidR="00D01EC5" w:rsidRPr="0078362B" w:rsidRDefault="00D01EC5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เจ้าหนี้การค้าต่างประเทศ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00FAA42D" w14:textId="0FE054FA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657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525</w:t>
            </w:r>
          </w:p>
        </w:tc>
        <w:tc>
          <w:tcPr>
            <w:tcW w:w="89" w:type="dxa"/>
            <w:vAlign w:val="center"/>
          </w:tcPr>
          <w:p w14:paraId="2A790CA5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00E6D590" w14:textId="5F7AEFBC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932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871</w:t>
            </w:r>
          </w:p>
        </w:tc>
        <w:tc>
          <w:tcPr>
            <w:tcW w:w="108" w:type="dxa"/>
            <w:vAlign w:val="center"/>
          </w:tcPr>
          <w:p w14:paraId="329B9618" w14:textId="77777777" w:rsidR="00D01EC5" w:rsidRPr="0078362B" w:rsidRDefault="00D01EC5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15D9EF53" w14:textId="44459419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733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400</w:t>
            </w:r>
          </w:p>
        </w:tc>
        <w:tc>
          <w:tcPr>
            <w:tcW w:w="97" w:type="dxa"/>
            <w:vAlign w:val="center"/>
          </w:tcPr>
          <w:p w14:paraId="64BF0D41" w14:textId="77777777" w:rsidR="00D01EC5" w:rsidRPr="0078362B" w:rsidRDefault="00D01EC5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106C691B" w14:textId="4CAC6FE5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241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047</w:t>
            </w:r>
          </w:p>
        </w:tc>
      </w:tr>
      <w:tr w:rsidR="00D01EC5" w:rsidRPr="0078362B" w14:paraId="7B4BC982" w14:textId="77777777" w:rsidTr="001F5F83">
        <w:tc>
          <w:tcPr>
            <w:tcW w:w="4293" w:type="dxa"/>
          </w:tcPr>
          <w:p w14:paraId="354F71FB" w14:textId="77777777" w:rsidR="00D01EC5" w:rsidRPr="0078362B" w:rsidRDefault="00D01EC5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center"/>
          </w:tcPr>
          <w:p w14:paraId="43D48093" w14:textId="1693B9CD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143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993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479</w:t>
            </w:r>
          </w:p>
        </w:tc>
        <w:tc>
          <w:tcPr>
            <w:tcW w:w="89" w:type="dxa"/>
            <w:vAlign w:val="center"/>
          </w:tcPr>
          <w:p w14:paraId="4A5571CD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4AFB9C9D" w14:textId="3B078E2A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371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226</w:t>
            </w:r>
          </w:p>
        </w:tc>
        <w:tc>
          <w:tcPr>
            <w:tcW w:w="108" w:type="dxa"/>
            <w:vAlign w:val="center"/>
          </w:tcPr>
          <w:p w14:paraId="31B41664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center"/>
          </w:tcPr>
          <w:p w14:paraId="64CBCE9F" w14:textId="2492BEEC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411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470</w:t>
            </w:r>
          </w:p>
        </w:tc>
        <w:tc>
          <w:tcPr>
            <w:tcW w:w="97" w:type="dxa"/>
            <w:vAlign w:val="center"/>
          </w:tcPr>
          <w:p w14:paraId="79C290DC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center"/>
          </w:tcPr>
          <w:p w14:paraId="383C45BA" w14:textId="4052AEF2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976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083</w:t>
            </w:r>
          </w:p>
        </w:tc>
      </w:tr>
      <w:tr w:rsidR="000B7153" w:rsidRPr="0078362B" w14:paraId="3D2FCBFA" w14:textId="77777777" w:rsidTr="001F5F83">
        <w:trPr>
          <w:trHeight w:val="207"/>
        </w:trPr>
        <w:tc>
          <w:tcPr>
            <w:tcW w:w="4293" w:type="dxa"/>
          </w:tcPr>
          <w:p w14:paraId="257E715F" w14:textId="77777777" w:rsidR="000B7153" w:rsidRPr="0078362B" w:rsidRDefault="000B7153" w:rsidP="001F5F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180" w:right="-95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65" w:type="dxa"/>
            <w:vAlign w:val="center"/>
          </w:tcPr>
          <w:p w14:paraId="7ED007C6" w14:textId="77777777" w:rsidR="000B7153" w:rsidRPr="0078362B" w:rsidRDefault="000B7153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9" w:type="dxa"/>
            <w:vAlign w:val="center"/>
          </w:tcPr>
          <w:p w14:paraId="0DC734F6" w14:textId="77777777" w:rsidR="000B7153" w:rsidRPr="0078362B" w:rsidRDefault="000B7153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2E4788ED" w14:textId="77777777" w:rsidR="000B7153" w:rsidRPr="0078362B" w:rsidRDefault="000B7153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  <w:vAlign w:val="center"/>
          </w:tcPr>
          <w:p w14:paraId="095CB17C" w14:textId="77777777" w:rsidR="000B7153" w:rsidRPr="0078362B" w:rsidRDefault="000B7153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center"/>
          </w:tcPr>
          <w:p w14:paraId="44119D2A" w14:textId="77777777" w:rsidR="000B7153" w:rsidRPr="0078362B" w:rsidRDefault="000B7153" w:rsidP="00437FE4">
            <w:pPr>
              <w:tabs>
                <w:tab w:val="decimal" w:pos="990"/>
                <w:tab w:val="decimal" w:pos="1053"/>
              </w:tabs>
              <w:spacing w:line="300" w:lineRule="exact"/>
              <w:ind w:right="-18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" w:type="dxa"/>
            <w:vAlign w:val="center"/>
          </w:tcPr>
          <w:p w14:paraId="72C73A28" w14:textId="77777777" w:rsidR="000B7153" w:rsidRPr="0078362B" w:rsidRDefault="000B7153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center"/>
          </w:tcPr>
          <w:p w14:paraId="600F11EE" w14:textId="77777777" w:rsidR="000B7153" w:rsidRPr="0078362B" w:rsidRDefault="000B7153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</w:tr>
      <w:tr w:rsidR="007D5606" w:rsidRPr="0078362B" w14:paraId="7579B8AC" w14:textId="77777777" w:rsidTr="001F5F83">
        <w:trPr>
          <w:trHeight w:val="279"/>
        </w:trPr>
        <w:tc>
          <w:tcPr>
            <w:tcW w:w="4293" w:type="dxa"/>
          </w:tcPr>
          <w:p w14:paraId="6DB0FA9A" w14:textId="6C6BCBD0" w:rsidR="007D5606" w:rsidRPr="0078362B" w:rsidRDefault="007D5606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เจ้าหนี้อื่น </w:t>
            </w:r>
            <w:r w:rsidR="00A269E8" w:rsidRPr="0078362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บริษัทที่เกี่ยวข้องกัน</w:t>
            </w:r>
            <w:r w:rsidRPr="0078362B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A9054F" w:rsidRPr="0078362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8362B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398ADC68" w14:textId="77777777" w:rsidR="007D5606" w:rsidRPr="0078362B" w:rsidRDefault="00294F6C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9" w:type="dxa"/>
            <w:vAlign w:val="center"/>
          </w:tcPr>
          <w:p w14:paraId="1F36625E" w14:textId="77777777" w:rsidR="007D5606" w:rsidRPr="0078362B" w:rsidRDefault="007D5606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046868CC" w14:textId="77777777" w:rsidR="007D5606" w:rsidRPr="0078362B" w:rsidRDefault="007D5606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" w:type="dxa"/>
            <w:vAlign w:val="center"/>
          </w:tcPr>
          <w:p w14:paraId="348919E0" w14:textId="77777777" w:rsidR="007D5606" w:rsidRPr="0078362B" w:rsidRDefault="007D5606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0AB26FF5" w14:textId="2E434417" w:rsidR="007D5606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136</w:t>
            </w:r>
            <w:r w:rsidR="00D00A1C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431</w:t>
            </w:r>
          </w:p>
        </w:tc>
        <w:tc>
          <w:tcPr>
            <w:tcW w:w="97" w:type="dxa"/>
            <w:vAlign w:val="center"/>
          </w:tcPr>
          <w:p w14:paraId="7A7DCBB6" w14:textId="77777777" w:rsidR="007D5606" w:rsidRPr="0078362B" w:rsidRDefault="007D5606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46FD10C9" w14:textId="12298ADA" w:rsidR="007D5606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607</w:t>
            </w:r>
            <w:r w:rsidR="007D5606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063</w:t>
            </w:r>
          </w:p>
        </w:tc>
      </w:tr>
      <w:tr w:rsidR="00D01EC5" w:rsidRPr="0078362B" w14:paraId="70FC9B12" w14:textId="77777777" w:rsidTr="001F5F83">
        <w:trPr>
          <w:trHeight w:val="180"/>
        </w:trPr>
        <w:tc>
          <w:tcPr>
            <w:tcW w:w="4293" w:type="dxa"/>
          </w:tcPr>
          <w:p w14:paraId="59AE8D87" w14:textId="77777777" w:rsidR="00D01EC5" w:rsidRPr="0078362B" w:rsidRDefault="00D01EC5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  <w:r w:rsidRPr="0078362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65" w:type="dxa"/>
            <w:vAlign w:val="center"/>
          </w:tcPr>
          <w:p w14:paraId="18785561" w14:textId="216B3EE9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908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478</w:t>
            </w:r>
          </w:p>
        </w:tc>
        <w:tc>
          <w:tcPr>
            <w:tcW w:w="89" w:type="dxa"/>
            <w:vAlign w:val="center"/>
          </w:tcPr>
          <w:p w14:paraId="5B701BD7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76E8EA62" w14:textId="109E6F95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443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809</w:t>
            </w:r>
          </w:p>
        </w:tc>
        <w:tc>
          <w:tcPr>
            <w:tcW w:w="108" w:type="dxa"/>
            <w:vAlign w:val="center"/>
          </w:tcPr>
          <w:p w14:paraId="6074A54A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75F5F31A" w14:textId="4CA3BAD9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121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686</w:t>
            </w:r>
          </w:p>
        </w:tc>
        <w:tc>
          <w:tcPr>
            <w:tcW w:w="97" w:type="dxa"/>
            <w:vAlign w:val="center"/>
          </w:tcPr>
          <w:p w14:paraId="777C29DF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715F52E9" w14:textId="011728C6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955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785</w:t>
            </w:r>
          </w:p>
        </w:tc>
      </w:tr>
      <w:tr w:rsidR="00D01EC5" w:rsidRPr="0078362B" w14:paraId="520849D0" w14:textId="77777777" w:rsidTr="001F5F83">
        <w:trPr>
          <w:trHeight w:val="171"/>
        </w:trPr>
        <w:tc>
          <w:tcPr>
            <w:tcW w:w="4293" w:type="dxa"/>
          </w:tcPr>
          <w:p w14:paraId="25D5E712" w14:textId="77777777" w:rsidR="00D01EC5" w:rsidRPr="0078362B" w:rsidRDefault="00D01EC5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 xml:space="preserve">เจ้าหนี้ </w:t>
            </w: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 xml:space="preserve"> นิติบุคคลอาคารชุด</w:t>
            </w:r>
          </w:p>
        </w:tc>
        <w:tc>
          <w:tcPr>
            <w:tcW w:w="1165" w:type="dxa"/>
            <w:vAlign w:val="center"/>
          </w:tcPr>
          <w:p w14:paraId="1A0E55D0" w14:textId="6345DBE6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308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052</w:t>
            </w:r>
          </w:p>
        </w:tc>
        <w:tc>
          <w:tcPr>
            <w:tcW w:w="89" w:type="dxa"/>
            <w:vAlign w:val="center"/>
          </w:tcPr>
          <w:p w14:paraId="32FECFD9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74789604" w14:textId="6C5B8308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308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356</w:t>
            </w:r>
          </w:p>
        </w:tc>
        <w:tc>
          <w:tcPr>
            <w:tcW w:w="108" w:type="dxa"/>
            <w:vAlign w:val="center"/>
          </w:tcPr>
          <w:p w14:paraId="511FFDA8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5352E694" w14:textId="690680D1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308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052</w:t>
            </w:r>
          </w:p>
        </w:tc>
        <w:tc>
          <w:tcPr>
            <w:tcW w:w="97" w:type="dxa"/>
            <w:vAlign w:val="center"/>
          </w:tcPr>
          <w:p w14:paraId="2E649FB9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65503B85" w14:textId="4E264DDD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308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356</w:t>
            </w:r>
          </w:p>
        </w:tc>
      </w:tr>
      <w:tr w:rsidR="00D01EC5" w:rsidRPr="0078362B" w14:paraId="1B046C6F" w14:textId="77777777" w:rsidTr="001F5F83">
        <w:trPr>
          <w:trHeight w:val="162"/>
        </w:trPr>
        <w:tc>
          <w:tcPr>
            <w:tcW w:w="4293" w:type="dxa"/>
          </w:tcPr>
          <w:p w14:paraId="23048B01" w14:textId="77777777" w:rsidR="00D01EC5" w:rsidRPr="0078362B" w:rsidRDefault="00D01EC5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1165" w:type="dxa"/>
            <w:vAlign w:val="center"/>
          </w:tcPr>
          <w:p w14:paraId="0055620F" w14:textId="117379E3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709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103</w:t>
            </w:r>
          </w:p>
        </w:tc>
        <w:tc>
          <w:tcPr>
            <w:tcW w:w="89" w:type="dxa"/>
            <w:vAlign w:val="center"/>
          </w:tcPr>
          <w:p w14:paraId="669F91DE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12ABE93D" w14:textId="634DA5DA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846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782</w:t>
            </w:r>
          </w:p>
        </w:tc>
        <w:tc>
          <w:tcPr>
            <w:tcW w:w="108" w:type="dxa"/>
            <w:vAlign w:val="center"/>
          </w:tcPr>
          <w:p w14:paraId="681F8720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1C8FB8C9" w14:textId="24A0333E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335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948</w:t>
            </w:r>
          </w:p>
        </w:tc>
        <w:tc>
          <w:tcPr>
            <w:tcW w:w="97" w:type="dxa"/>
            <w:vAlign w:val="center"/>
          </w:tcPr>
          <w:p w14:paraId="50B0A88C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243EDF2C" w14:textId="1B11A46A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280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375</w:t>
            </w:r>
          </w:p>
        </w:tc>
      </w:tr>
      <w:tr w:rsidR="00D01EC5" w:rsidRPr="0078362B" w14:paraId="61169C59" w14:textId="77777777" w:rsidTr="001F5F83">
        <w:trPr>
          <w:trHeight w:val="243"/>
        </w:trPr>
        <w:tc>
          <w:tcPr>
            <w:tcW w:w="4293" w:type="dxa"/>
          </w:tcPr>
          <w:p w14:paraId="13C0A2D0" w14:textId="77777777" w:rsidR="00D01EC5" w:rsidRPr="0078362B" w:rsidRDefault="00D01EC5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ภาษีหัก ณ ที่จ่ายค้างจ่าย</w:t>
            </w:r>
          </w:p>
        </w:tc>
        <w:tc>
          <w:tcPr>
            <w:tcW w:w="1165" w:type="dxa"/>
            <w:vAlign w:val="center"/>
          </w:tcPr>
          <w:p w14:paraId="6032B9C9" w14:textId="3A126B25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784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208</w:t>
            </w:r>
          </w:p>
        </w:tc>
        <w:tc>
          <w:tcPr>
            <w:tcW w:w="89" w:type="dxa"/>
            <w:vAlign w:val="center"/>
          </w:tcPr>
          <w:p w14:paraId="150E4504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5F7A5AA1" w14:textId="321C911F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185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177</w:t>
            </w:r>
          </w:p>
        </w:tc>
        <w:tc>
          <w:tcPr>
            <w:tcW w:w="108" w:type="dxa"/>
            <w:vAlign w:val="center"/>
          </w:tcPr>
          <w:p w14:paraId="73F3CAD2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6AB8CF8D" w14:textId="2A1AF92E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10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205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563</w:t>
            </w:r>
          </w:p>
        </w:tc>
        <w:tc>
          <w:tcPr>
            <w:tcW w:w="97" w:type="dxa"/>
            <w:vAlign w:val="center"/>
          </w:tcPr>
          <w:p w14:paraId="4EFF3867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30239BA3" w14:textId="281CAEFB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374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356</w:t>
            </w:r>
          </w:p>
        </w:tc>
      </w:tr>
      <w:tr w:rsidR="00D01EC5" w:rsidRPr="0078362B" w14:paraId="5E770CF2" w14:textId="77777777" w:rsidTr="001F5F83">
        <w:trPr>
          <w:trHeight w:val="144"/>
        </w:trPr>
        <w:tc>
          <w:tcPr>
            <w:tcW w:w="4293" w:type="dxa"/>
          </w:tcPr>
          <w:p w14:paraId="3B78DDE5" w14:textId="77777777" w:rsidR="00D01EC5" w:rsidRPr="0078362B" w:rsidRDefault="00D01EC5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ต้นทุนโครงการค้างจ่าย</w:t>
            </w:r>
          </w:p>
        </w:tc>
        <w:tc>
          <w:tcPr>
            <w:tcW w:w="1165" w:type="dxa"/>
            <w:vAlign w:val="center"/>
          </w:tcPr>
          <w:p w14:paraId="26E572AF" w14:textId="5BF3DAF1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293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985</w:t>
            </w:r>
          </w:p>
        </w:tc>
        <w:tc>
          <w:tcPr>
            <w:tcW w:w="89" w:type="dxa"/>
            <w:vAlign w:val="center"/>
          </w:tcPr>
          <w:p w14:paraId="4B6D6AE8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3FAB1D20" w14:textId="77777777" w:rsidR="00D01EC5" w:rsidRPr="0078362B" w:rsidRDefault="00D01EC5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22891C1C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01081C97" w14:textId="77777777" w:rsidR="00D01EC5" w:rsidRPr="0078362B" w:rsidRDefault="00D01EC5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2F3D8C19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67345A3F" w14:textId="77777777" w:rsidR="00D01EC5" w:rsidRPr="0078362B" w:rsidRDefault="00D01EC5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D01EC5" w:rsidRPr="0078362B" w14:paraId="5398FCE4" w14:textId="77777777" w:rsidTr="001F5F83">
        <w:trPr>
          <w:trHeight w:val="216"/>
        </w:trPr>
        <w:tc>
          <w:tcPr>
            <w:tcW w:w="4293" w:type="dxa"/>
          </w:tcPr>
          <w:p w14:paraId="18389135" w14:textId="77777777" w:rsidR="00D01EC5" w:rsidRPr="0078362B" w:rsidRDefault="00D01EC5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65" w:type="dxa"/>
            <w:vAlign w:val="center"/>
          </w:tcPr>
          <w:p w14:paraId="4D276A4E" w14:textId="40343AC6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123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620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361</w:t>
            </w:r>
          </w:p>
        </w:tc>
        <w:tc>
          <w:tcPr>
            <w:tcW w:w="89" w:type="dxa"/>
            <w:vAlign w:val="center"/>
          </w:tcPr>
          <w:p w14:paraId="7C261A2F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5CC773D6" w14:textId="233C58E1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77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984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153</w:t>
            </w:r>
          </w:p>
        </w:tc>
        <w:tc>
          <w:tcPr>
            <w:tcW w:w="108" w:type="dxa"/>
            <w:vAlign w:val="center"/>
          </w:tcPr>
          <w:p w14:paraId="6AB3AED5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0A471645" w14:textId="0A19C061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31</w:t>
            </w:r>
            <w:r w:rsidR="00807FE7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573</w:t>
            </w:r>
            <w:r w:rsidR="00807FE7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674</w:t>
            </w:r>
          </w:p>
        </w:tc>
        <w:tc>
          <w:tcPr>
            <w:tcW w:w="97" w:type="dxa"/>
            <w:vAlign w:val="center"/>
          </w:tcPr>
          <w:p w14:paraId="642E1654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571B765F" w14:textId="07F781B0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989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631</w:t>
            </w:r>
          </w:p>
        </w:tc>
      </w:tr>
      <w:tr w:rsidR="00D01EC5" w:rsidRPr="0078362B" w14:paraId="162222E5" w14:textId="77777777" w:rsidTr="001F5F83">
        <w:trPr>
          <w:trHeight w:val="216"/>
        </w:trPr>
        <w:tc>
          <w:tcPr>
            <w:tcW w:w="4293" w:type="dxa"/>
          </w:tcPr>
          <w:p w14:paraId="2F2AA3A0" w14:textId="77777777" w:rsidR="00D01EC5" w:rsidRPr="0078362B" w:rsidRDefault="00D01EC5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65" w:type="dxa"/>
            <w:vAlign w:val="center"/>
          </w:tcPr>
          <w:p w14:paraId="11D40114" w14:textId="7FF6E112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265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167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089</w:t>
            </w:r>
          </w:p>
        </w:tc>
        <w:tc>
          <w:tcPr>
            <w:tcW w:w="89" w:type="dxa"/>
            <w:vAlign w:val="center"/>
          </w:tcPr>
          <w:p w14:paraId="0D3A087A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0663EA3E" w14:textId="4D5C61B3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121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626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152</w:t>
            </w:r>
          </w:p>
        </w:tc>
        <w:tc>
          <w:tcPr>
            <w:tcW w:w="108" w:type="dxa"/>
            <w:vAlign w:val="center"/>
          </w:tcPr>
          <w:p w14:paraId="421E0FA9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164B96A5" w14:textId="4B683E0B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18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502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080</w:t>
            </w:r>
          </w:p>
        </w:tc>
        <w:tc>
          <w:tcPr>
            <w:tcW w:w="97" w:type="dxa"/>
            <w:vAlign w:val="center"/>
          </w:tcPr>
          <w:p w14:paraId="6CDF0005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4210B5FB" w14:textId="07D37337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850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684</w:t>
            </w:r>
          </w:p>
        </w:tc>
      </w:tr>
      <w:tr w:rsidR="00294F6C" w:rsidRPr="0078362B" w14:paraId="70A92777" w14:textId="77777777" w:rsidTr="001F5F83">
        <w:trPr>
          <w:trHeight w:val="261"/>
        </w:trPr>
        <w:tc>
          <w:tcPr>
            <w:tcW w:w="4293" w:type="dxa"/>
          </w:tcPr>
          <w:p w14:paraId="6AF8526A" w14:textId="1E4C1112" w:rsidR="00294F6C" w:rsidRPr="0078362B" w:rsidRDefault="00A269E8" w:rsidP="001F5F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 w:right="-4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  <w:r w:rsidRPr="0078362B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294F6C"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  <w:r w:rsidR="00294F6C" w:rsidRPr="0078362B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294F6C"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ดูหมายเหตุข้อ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A9054F" w:rsidRPr="0078362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94F6C" w:rsidRPr="007836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5" w:type="dxa"/>
            <w:vAlign w:val="center"/>
          </w:tcPr>
          <w:p w14:paraId="3D6137B1" w14:textId="77777777" w:rsidR="00294F6C" w:rsidRPr="0078362B" w:rsidRDefault="00D00A1C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9" w:type="dxa"/>
            <w:vAlign w:val="center"/>
          </w:tcPr>
          <w:p w14:paraId="55A246AF" w14:textId="77777777" w:rsidR="00294F6C" w:rsidRPr="0078362B" w:rsidRDefault="00294F6C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0A5CC3FE" w14:textId="77777777" w:rsidR="00294F6C" w:rsidRPr="0078362B" w:rsidRDefault="00294F6C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23D79BF3" w14:textId="77777777" w:rsidR="00294F6C" w:rsidRPr="0078362B" w:rsidRDefault="00294F6C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41036BE0" w14:textId="3A18B9F3" w:rsidR="00294F6C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21</w:t>
            </w:r>
            <w:r w:rsidR="00294F6C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97" w:type="dxa"/>
            <w:vAlign w:val="center"/>
          </w:tcPr>
          <w:p w14:paraId="3B4E4498" w14:textId="77777777" w:rsidR="00294F6C" w:rsidRPr="0078362B" w:rsidRDefault="00294F6C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567F6742" w14:textId="77777777" w:rsidR="00294F6C" w:rsidRPr="0078362B" w:rsidRDefault="00294F6C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7D5606" w:rsidRPr="0078362B" w14:paraId="1306800F" w14:textId="77777777" w:rsidTr="001F5F83">
        <w:trPr>
          <w:trHeight w:val="261"/>
        </w:trPr>
        <w:tc>
          <w:tcPr>
            <w:tcW w:w="4293" w:type="dxa"/>
          </w:tcPr>
          <w:p w14:paraId="245BEDED" w14:textId="77777777" w:rsidR="007D5606" w:rsidRPr="0078362B" w:rsidRDefault="007D5606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ผลงาน</w:t>
            </w:r>
          </w:p>
        </w:tc>
        <w:tc>
          <w:tcPr>
            <w:tcW w:w="1165" w:type="dxa"/>
            <w:vAlign w:val="center"/>
          </w:tcPr>
          <w:p w14:paraId="75C373F0" w14:textId="55873B69" w:rsidR="007D5606" w:rsidRPr="0078362B" w:rsidRDefault="00FA46D0" w:rsidP="00437FE4">
            <w:pPr>
              <w:spacing w:line="300" w:lineRule="exact"/>
              <w:ind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417</w:t>
            </w:r>
            <w:r w:rsidR="00D00A1C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772</w:t>
            </w:r>
            <w:r w:rsidR="00D00A1C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110</w:t>
            </w:r>
          </w:p>
        </w:tc>
        <w:tc>
          <w:tcPr>
            <w:tcW w:w="89" w:type="dxa"/>
            <w:vAlign w:val="center"/>
          </w:tcPr>
          <w:p w14:paraId="6643AC08" w14:textId="77777777" w:rsidR="007D5606" w:rsidRPr="0078362B" w:rsidRDefault="007D5606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center"/>
          </w:tcPr>
          <w:p w14:paraId="4D2B93D6" w14:textId="6298429C" w:rsidR="007D5606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398</w:t>
            </w:r>
            <w:r w:rsidR="007D5606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271</w:t>
            </w:r>
            <w:r w:rsidR="007D5606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613</w:t>
            </w:r>
          </w:p>
        </w:tc>
        <w:tc>
          <w:tcPr>
            <w:tcW w:w="108" w:type="dxa"/>
            <w:vAlign w:val="center"/>
          </w:tcPr>
          <w:p w14:paraId="1BD345EC" w14:textId="77777777" w:rsidR="007D5606" w:rsidRPr="0078362B" w:rsidRDefault="007D5606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132E25A9" w14:textId="6BAF0EC8" w:rsidR="007D5606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</w:t>
            </w:r>
            <w:r w:rsidR="00D00A1C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220</w:t>
            </w:r>
            <w:r w:rsidR="00D00A1C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197</w:t>
            </w:r>
          </w:p>
        </w:tc>
        <w:tc>
          <w:tcPr>
            <w:tcW w:w="97" w:type="dxa"/>
            <w:vAlign w:val="center"/>
          </w:tcPr>
          <w:p w14:paraId="6C677D56" w14:textId="77777777" w:rsidR="007D5606" w:rsidRPr="0078362B" w:rsidRDefault="007D5606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59404E3E" w14:textId="12BBA9C7" w:rsidR="007D5606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7D5606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224</w:t>
            </w:r>
            <w:r w:rsidR="007D5606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913</w:t>
            </w:r>
          </w:p>
        </w:tc>
      </w:tr>
      <w:tr w:rsidR="00D01EC5" w:rsidRPr="0078362B" w14:paraId="1F967A78" w14:textId="77777777" w:rsidTr="001F5F83">
        <w:tc>
          <w:tcPr>
            <w:tcW w:w="4293" w:type="dxa"/>
          </w:tcPr>
          <w:p w14:paraId="7B6B89A0" w14:textId="77777777" w:rsidR="00D01EC5" w:rsidRPr="0078362B" w:rsidRDefault="00D01EC5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อื่น ๆ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678BB895" w14:textId="59F08D5E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  <w:r w:rsidR="0011377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832</w:t>
            </w:r>
            <w:r w:rsidR="0011377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722</w:t>
            </w:r>
          </w:p>
        </w:tc>
        <w:tc>
          <w:tcPr>
            <w:tcW w:w="89" w:type="dxa"/>
            <w:vAlign w:val="center"/>
          </w:tcPr>
          <w:p w14:paraId="763516E6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6DBC6F89" w14:textId="3D5504D2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665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899</w:t>
            </w:r>
          </w:p>
        </w:tc>
        <w:tc>
          <w:tcPr>
            <w:tcW w:w="108" w:type="dxa"/>
            <w:vAlign w:val="center"/>
          </w:tcPr>
          <w:p w14:paraId="710FCFE1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06A6E759" w14:textId="15EC47BA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556</w:t>
            </w:r>
            <w:r w:rsidR="00D01EC5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607</w:t>
            </w:r>
          </w:p>
        </w:tc>
        <w:tc>
          <w:tcPr>
            <w:tcW w:w="97" w:type="dxa"/>
            <w:vAlign w:val="center"/>
          </w:tcPr>
          <w:p w14:paraId="4C05F781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14:paraId="1BF4F638" w14:textId="776D41C0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970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244</w:t>
            </w:r>
          </w:p>
        </w:tc>
      </w:tr>
      <w:tr w:rsidR="00D01EC5" w:rsidRPr="0078362B" w14:paraId="010D7EA5" w14:textId="77777777" w:rsidTr="001F5F83">
        <w:tc>
          <w:tcPr>
            <w:tcW w:w="4293" w:type="dxa"/>
          </w:tcPr>
          <w:p w14:paraId="6AE502F1" w14:textId="77777777" w:rsidR="00D01EC5" w:rsidRPr="0078362B" w:rsidRDefault="00D01EC5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AEBDFA" w14:textId="181676BA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044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389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587</w:t>
            </w:r>
          </w:p>
        </w:tc>
        <w:tc>
          <w:tcPr>
            <w:tcW w:w="89" w:type="dxa"/>
            <w:vAlign w:val="center"/>
          </w:tcPr>
          <w:p w14:paraId="40BB0559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C905F7" w14:textId="02C1CC39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717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703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167</w:t>
            </w:r>
          </w:p>
        </w:tc>
        <w:tc>
          <w:tcPr>
            <w:tcW w:w="108" w:type="dxa"/>
            <w:vAlign w:val="center"/>
          </w:tcPr>
          <w:p w14:paraId="77F6BE60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F26D6C" w14:textId="092D7637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88</w:t>
            </w:r>
            <w:r w:rsidR="00807FE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392</w:t>
            </w:r>
            <w:r w:rsidR="00807FE7" w:rsidRPr="0078362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708</w:t>
            </w:r>
          </w:p>
        </w:tc>
        <w:tc>
          <w:tcPr>
            <w:tcW w:w="97" w:type="dxa"/>
            <w:vAlign w:val="center"/>
          </w:tcPr>
          <w:p w14:paraId="225CAE83" w14:textId="77777777" w:rsidR="00D01EC5" w:rsidRPr="0078362B" w:rsidRDefault="00D01EC5" w:rsidP="00437FE4">
            <w:pPr>
              <w:tabs>
                <w:tab w:val="decimal" w:pos="961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9FAF1B" w14:textId="5A8C417B" w:rsidR="00D01EC5" w:rsidRPr="0078362B" w:rsidRDefault="00FA46D0" w:rsidP="00437FE4">
            <w:pPr>
              <w:spacing w:line="30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537</w:t>
            </w:r>
            <w:r w:rsidR="00D01EC5" w:rsidRPr="0078362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490</w:t>
            </w:r>
          </w:p>
        </w:tc>
      </w:tr>
    </w:tbl>
    <w:p w14:paraId="7DC03FA1" w14:textId="77777777" w:rsidR="00A269E8" w:rsidRPr="0078362B" w:rsidRDefault="00A269E8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78362B">
        <w:rPr>
          <w:rFonts w:asciiTheme="majorBidi" w:hAnsiTheme="majorBidi" w:cstheme="majorBidi"/>
          <w:b/>
          <w:bCs/>
          <w:lang w:val="en-US"/>
        </w:rPr>
        <w:br w:type="page"/>
      </w:r>
    </w:p>
    <w:p w14:paraId="5355EC77" w14:textId="0294E1A1" w:rsidR="004A0186" w:rsidRPr="0078362B" w:rsidRDefault="00FA46D0" w:rsidP="00437FE4">
      <w:pPr>
        <w:spacing w:before="280"/>
        <w:ind w:left="547" w:hanging="547"/>
        <w:rPr>
          <w:rFonts w:asciiTheme="majorBidi" w:hAnsiTheme="majorBidi" w:cstheme="majorBidi"/>
          <w:spacing w:val="2"/>
          <w:lang w:val="en-US"/>
        </w:rPr>
      </w:pPr>
      <w:r w:rsidRPr="00FA46D0">
        <w:rPr>
          <w:rFonts w:asciiTheme="majorBidi" w:hAnsiTheme="majorBidi" w:cstheme="majorBidi"/>
          <w:b/>
          <w:bCs/>
          <w:lang w:val="en-US"/>
        </w:rPr>
        <w:lastRenderedPageBreak/>
        <w:t>17</w:t>
      </w:r>
      <w:r w:rsidR="004A0186" w:rsidRPr="0078362B">
        <w:rPr>
          <w:rFonts w:asciiTheme="majorBidi" w:hAnsiTheme="majorBidi" w:cstheme="majorBidi"/>
          <w:b/>
          <w:bCs/>
          <w:lang w:val="en-US"/>
        </w:rPr>
        <w:t xml:space="preserve">. </w:t>
      </w:r>
      <w:r w:rsidR="004A0186" w:rsidRPr="0078362B">
        <w:rPr>
          <w:rFonts w:asciiTheme="majorBidi" w:hAnsiTheme="majorBidi" w:cstheme="majorBidi"/>
          <w:b/>
          <w:bCs/>
          <w:cs/>
          <w:lang w:val="en-US"/>
        </w:rPr>
        <w:tab/>
        <w:t>ตั๋วแลกเงิน</w:t>
      </w:r>
    </w:p>
    <w:p w14:paraId="225D62AE" w14:textId="77777777" w:rsidR="004A0186" w:rsidRPr="0078362B" w:rsidRDefault="004A0186" w:rsidP="00437FE4">
      <w:pPr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>ตั๋วแลกเงิน ประกอบด้วย</w:t>
      </w:r>
    </w:p>
    <w:p w14:paraId="739F71B1" w14:textId="77777777" w:rsidR="004A0186" w:rsidRPr="0078362B" w:rsidRDefault="004A0186" w:rsidP="00437FE4">
      <w:pPr>
        <w:ind w:left="547" w:hanging="547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1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87"/>
        <w:gridCol w:w="1296"/>
        <w:gridCol w:w="243"/>
        <w:gridCol w:w="1287"/>
      </w:tblGrid>
      <w:tr w:rsidR="004A0186" w:rsidRPr="0078362B" w14:paraId="79919CEF" w14:textId="77777777" w:rsidTr="00437FE4">
        <w:trPr>
          <w:cantSplit/>
        </w:trPr>
        <w:tc>
          <w:tcPr>
            <w:tcW w:w="5787" w:type="dxa"/>
            <w:shd w:val="clear" w:color="auto" w:fill="auto"/>
          </w:tcPr>
          <w:p w14:paraId="46D99441" w14:textId="77777777" w:rsidR="004A0186" w:rsidRPr="0078362B" w:rsidRDefault="004A0186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  <w:shd w:val="clear" w:color="auto" w:fill="auto"/>
          </w:tcPr>
          <w:p w14:paraId="24194C52" w14:textId="77777777" w:rsidR="004A0186" w:rsidRPr="0078362B" w:rsidRDefault="004A0186" w:rsidP="00437FE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4A0186" w:rsidRPr="0078362B" w14:paraId="1A6C93BD" w14:textId="77777777" w:rsidTr="00437FE4">
        <w:trPr>
          <w:cantSplit/>
        </w:trPr>
        <w:tc>
          <w:tcPr>
            <w:tcW w:w="5787" w:type="dxa"/>
            <w:shd w:val="clear" w:color="auto" w:fill="auto"/>
          </w:tcPr>
          <w:p w14:paraId="623E7109" w14:textId="77777777" w:rsidR="004A0186" w:rsidRPr="0078362B" w:rsidRDefault="004A0186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26" w:type="dxa"/>
            <w:gridSpan w:val="3"/>
            <w:shd w:val="clear" w:color="auto" w:fill="auto"/>
          </w:tcPr>
          <w:p w14:paraId="10835BFC" w14:textId="77777777" w:rsidR="004A0186" w:rsidRPr="0078362B" w:rsidRDefault="004A0186" w:rsidP="00437FE4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A0186" w:rsidRPr="0078362B" w14:paraId="656E4470" w14:textId="77777777" w:rsidTr="00437FE4">
        <w:trPr>
          <w:cantSplit/>
        </w:trPr>
        <w:tc>
          <w:tcPr>
            <w:tcW w:w="5787" w:type="dxa"/>
            <w:shd w:val="clear" w:color="auto" w:fill="auto"/>
          </w:tcPr>
          <w:p w14:paraId="526C6E2F" w14:textId="77777777" w:rsidR="004A0186" w:rsidRPr="0078362B" w:rsidRDefault="004A0186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</w:tcPr>
          <w:p w14:paraId="24CBE794" w14:textId="77777777" w:rsidR="004A0186" w:rsidRPr="0078362B" w:rsidRDefault="004A0186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43" w:type="dxa"/>
            <w:shd w:val="clear" w:color="auto" w:fill="auto"/>
          </w:tcPr>
          <w:p w14:paraId="3D7FDED3" w14:textId="77777777" w:rsidR="004A0186" w:rsidRPr="0078362B" w:rsidRDefault="004A0186" w:rsidP="00437FE4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6D94181F" w14:textId="77777777" w:rsidR="004A0186" w:rsidRPr="0078362B" w:rsidRDefault="004A0186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A0186" w:rsidRPr="0078362B" w14:paraId="20436CCB" w14:textId="77777777" w:rsidTr="00437FE4">
        <w:trPr>
          <w:cantSplit/>
        </w:trPr>
        <w:tc>
          <w:tcPr>
            <w:tcW w:w="5787" w:type="dxa"/>
            <w:shd w:val="clear" w:color="auto" w:fill="auto"/>
          </w:tcPr>
          <w:p w14:paraId="52445B2C" w14:textId="77777777" w:rsidR="004A0186" w:rsidRPr="0078362B" w:rsidRDefault="004A0186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</w:tcPr>
          <w:p w14:paraId="236A82B3" w14:textId="0BA2D6E8" w:rsidR="004A018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B57CC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B57CC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3" w:type="dxa"/>
            <w:shd w:val="clear" w:color="auto" w:fill="auto"/>
          </w:tcPr>
          <w:p w14:paraId="4824CD17" w14:textId="77777777" w:rsidR="004A0186" w:rsidRPr="0078362B" w:rsidRDefault="004A0186" w:rsidP="00437FE4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46DCD0CF" w14:textId="0EF2423C" w:rsidR="004A018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A0186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A0186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A0186" w:rsidRPr="0078362B" w14:paraId="48254212" w14:textId="77777777" w:rsidTr="00437FE4">
        <w:trPr>
          <w:cantSplit/>
        </w:trPr>
        <w:tc>
          <w:tcPr>
            <w:tcW w:w="5787" w:type="dxa"/>
            <w:shd w:val="clear" w:color="auto" w:fill="auto"/>
          </w:tcPr>
          <w:p w14:paraId="55B1682F" w14:textId="77777777" w:rsidR="004A0186" w:rsidRPr="0078362B" w:rsidRDefault="004A0186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</w:tcPr>
          <w:p w14:paraId="11F6B502" w14:textId="4A4F5861" w:rsidR="004A018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43" w:type="dxa"/>
            <w:shd w:val="clear" w:color="auto" w:fill="auto"/>
          </w:tcPr>
          <w:p w14:paraId="408AD0B6" w14:textId="77777777" w:rsidR="004A0186" w:rsidRPr="0078362B" w:rsidRDefault="004A0186" w:rsidP="00437FE4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2875BECB" w14:textId="17217526" w:rsidR="004A018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206B94" w:rsidRPr="0078362B" w14:paraId="169DE5C2" w14:textId="77777777" w:rsidTr="00437FE4">
        <w:trPr>
          <w:cantSplit/>
        </w:trPr>
        <w:tc>
          <w:tcPr>
            <w:tcW w:w="5787" w:type="dxa"/>
            <w:shd w:val="clear" w:color="auto" w:fill="auto"/>
          </w:tcPr>
          <w:p w14:paraId="58647B96" w14:textId="77777777" w:rsidR="00206B94" w:rsidRPr="0078362B" w:rsidRDefault="00206B94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ตั๋วแลกเงิน </w:t>
            </w:r>
          </w:p>
        </w:tc>
        <w:tc>
          <w:tcPr>
            <w:tcW w:w="1296" w:type="dxa"/>
            <w:shd w:val="clear" w:color="auto" w:fill="auto"/>
          </w:tcPr>
          <w:p w14:paraId="21E61B89" w14:textId="3C72810D" w:rsidR="00206B94" w:rsidRPr="0078362B" w:rsidRDefault="00FA46D0" w:rsidP="00437FE4">
            <w:pPr>
              <w:spacing w:line="360" w:lineRule="exact"/>
              <w:ind w:hanging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395</w:t>
            </w:r>
            <w:r w:rsidR="00206B94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206B94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3" w:type="dxa"/>
            <w:shd w:val="clear" w:color="auto" w:fill="auto"/>
          </w:tcPr>
          <w:p w14:paraId="13BB1BC8" w14:textId="77777777" w:rsidR="00206B94" w:rsidRPr="0078362B" w:rsidRDefault="00206B94" w:rsidP="00437FE4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0C25864D" w14:textId="51641062" w:rsidR="00206B94" w:rsidRPr="0078362B" w:rsidRDefault="00FA46D0" w:rsidP="00437FE4">
            <w:pPr>
              <w:spacing w:line="360" w:lineRule="exact"/>
              <w:ind w:hanging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444</w:t>
            </w:r>
            <w:r w:rsidR="00206B94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206B94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206B94" w:rsidRPr="0078362B" w14:paraId="03458596" w14:textId="77777777" w:rsidTr="00437FE4">
        <w:trPr>
          <w:cantSplit/>
        </w:trPr>
        <w:tc>
          <w:tcPr>
            <w:tcW w:w="5787" w:type="dxa"/>
            <w:shd w:val="clear" w:color="auto" w:fill="auto"/>
          </w:tcPr>
          <w:p w14:paraId="4283F647" w14:textId="77777777" w:rsidR="00206B94" w:rsidRPr="0078362B" w:rsidRDefault="00206B94" w:rsidP="00437FE4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ค่าใช้จ่ายทางตรงในการออกตั๋วแลกเงินรอตัดจ่าย</w:t>
            </w:r>
          </w:p>
        </w:tc>
        <w:tc>
          <w:tcPr>
            <w:tcW w:w="1296" w:type="dxa"/>
            <w:shd w:val="clear" w:color="auto" w:fill="auto"/>
          </w:tcPr>
          <w:p w14:paraId="5B8BE17A" w14:textId="405614DA" w:rsidR="00206B94" w:rsidRPr="0078362B" w:rsidRDefault="00206B94" w:rsidP="00437FE4">
            <w:pPr>
              <w:tabs>
                <w:tab w:val="decimal" w:pos="1071"/>
              </w:tabs>
              <w:spacing w:line="360" w:lineRule="exact"/>
              <w:ind w:right="-513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236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667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055DD70" w14:textId="77777777" w:rsidR="00206B94" w:rsidRPr="0078362B" w:rsidRDefault="00206B94" w:rsidP="00437FE4">
            <w:pPr>
              <w:spacing w:line="360" w:lineRule="exact"/>
              <w:ind w:right="-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14:paraId="191CDC8B" w14:textId="62E1957F" w:rsidR="00206B94" w:rsidRPr="0078362B" w:rsidRDefault="00206B94" w:rsidP="00437FE4">
            <w:pPr>
              <w:tabs>
                <w:tab w:val="decimal" w:pos="1062"/>
              </w:tabs>
              <w:spacing w:line="360" w:lineRule="exact"/>
              <w:ind w:right="-513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414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206B94" w:rsidRPr="0078362B" w14:paraId="2661960C" w14:textId="77777777" w:rsidTr="00437FE4">
        <w:trPr>
          <w:cantSplit/>
        </w:trPr>
        <w:tc>
          <w:tcPr>
            <w:tcW w:w="5787" w:type="dxa"/>
            <w:shd w:val="clear" w:color="auto" w:fill="auto"/>
          </w:tcPr>
          <w:p w14:paraId="1D226ABD" w14:textId="77777777" w:rsidR="00206B94" w:rsidRPr="0078362B" w:rsidRDefault="00206B94" w:rsidP="00437FE4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65A4AF" w14:textId="16FF2FF3" w:rsidR="00206B94" w:rsidRPr="0078362B" w:rsidRDefault="00206B94" w:rsidP="00437FE4">
            <w:pPr>
              <w:tabs>
                <w:tab w:val="decimal" w:pos="1071"/>
              </w:tabs>
              <w:spacing w:line="360" w:lineRule="exact"/>
              <w:ind w:right="-513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770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446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26BBE1D" w14:textId="77777777" w:rsidR="00206B94" w:rsidRPr="0078362B" w:rsidRDefault="00206B94" w:rsidP="00437FE4">
            <w:pPr>
              <w:spacing w:line="360" w:lineRule="exact"/>
              <w:ind w:right="-6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2A6957FF" w14:textId="6030E802" w:rsidR="00206B94" w:rsidRPr="0078362B" w:rsidRDefault="00206B94" w:rsidP="00437FE4">
            <w:pPr>
              <w:tabs>
                <w:tab w:val="decimal" w:pos="1062"/>
              </w:tabs>
              <w:spacing w:line="360" w:lineRule="exact"/>
              <w:ind w:right="-513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904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206B94" w:rsidRPr="0078362B" w14:paraId="44628DB5" w14:textId="77777777" w:rsidTr="00437FE4">
        <w:trPr>
          <w:cantSplit/>
        </w:trPr>
        <w:tc>
          <w:tcPr>
            <w:tcW w:w="5787" w:type="dxa"/>
            <w:shd w:val="clear" w:color="auto" w:fill="auto"/>
          </w:tcPr>
          <w:p w14:paraId="08C61DFC" w14:textId="77777777" w:rsidR="00206B94" w:rsidRPr="0078362B" w:rsidRDefault="00206B94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2" w:hanging="10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รวมตั๋วแลกเงิน</w:t>
            </w:r>
            <w:r w:rsidR="00A269E8" w:rsidRPr="0078362B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8F4EF" w14:textId="5857B22A" w:rsidR="00206B94" w:rsidRPr="0078362B" w:rsidRDefault="00FA46D0" w:rsidP="00437FE4">
            <w:pPr>
              <w:spacing w:line="360" w:lineRule="exact"/>
              <w:ind w:hanging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380</w:t>
            </w:r>
            <w:r w:rsidR="00206B94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992</w:t>
            </w:r>
            <w:r w:rsidR="00206B94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887</w:t>
            </w:r>
          </w:p>
        </w:tc>
        <w:tc>
          <w:tcPr>
            <w:tcW w:w="243" w:type="dxa"/>
            <w:shd w:val="clear" w:color="auto" w:fill="auto"/>
          </w:tcPr>
          <w:p w14:paraId="42594AFE" w14:textId="77777777" w:rsidR="00206B94" w:rsidRPr="0078362B" w:rsidRDefault="00206B94" w:rsidP="00437FE4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EC7C3" w14:textId="48592CA6" w:rsidR="00206B94" w:rsidRPr="0078362B" w:rsidRDefault="00FA46D0" w:rsidP="00437FE4">
            <w:pPr>
              <w:spacing w:line="360" w:lineRule="exact"/>
              <w:ind w:hanging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437</w:t>
            </w:r>
            <w:r w:rsidR="00206B94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071</w:t>
            </w:r>
            <w:r w:rsidR="00206B94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705</w:t>
            </w:r>
          </w:p>
        </w:tc>
      </w:tr>
    </w:tbl>
    <w:p w14:paraId="13E33AFD" w14:textId="09E85919" w:rsidR="00D57525" w:rsidRPr="0078362B" w:rsidRDefault="00CC11C8" w:rsidP="00437FE4">
      <w:pPr>
        <w:spacing w:before="240"/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 xml:space="preserve">ที่ประชุมคณะกรรมการครั้งที่ </w:t>
      </w:r>
      <w:r w:rsidR="00FA46D0" w:rsidRPr="00FA46D0">
        <w:rPr>
          <w:rFonts w:asciiTheme="majorBidi" w:hAnsiTheme="majorBidi" w:cstheme="majorBidi"/>
          <w:lang w:val="en-US"/>
        </w:rPr>
        <w:t>2</w:t>
      </w:r>
      <w:r w:rsidRPr="0078362B">
        <w:rPr>
          <w:rFonts w:asciiTheme="majorBidi" w:hAnsiTheme="majorBidi" w:cstheme="majorBidi"/>
          <w:cs/>
          <w:lang w:val="en-US"/>
        </w:rPr>
        <w:t>/</w:t>
      </w:r>
      <w:r w:rsidR="00FA46D0" w:rsidRPr="00FA46D0">
        <w:rPr>
          <w:rFonts w:asciiTheme="majorBidi" w:hAnsiTheme="majorBidi" w:cstheme="majorBidi"/>
          <w:lang w:val="en-US"/>
        </w:rPr>
        <w:t>2557</w:t>
      </w:r>
      <w:r w:rsidRPr="0078362B">
        <w:rPr>
          <w:rFonts w:asciiTheme="majorBidi" w:hAnsiTheme="majorBidi" w:cstheme="majorBidi"/>
          <w:cs/>
          <w:lang w:val="en-US"/>
        </w:rPr>
        <w:t xml:space="preserve"> ของบริษัท เมื่อวันที่ </w:t>
      </w:r>
      <w:r w:rsidR="00FA46D0" w:rsidRPr="00FA46D0">
        <w:rPr>
          <w:rFonts w:asciiTheme="majorBidi" w:hAnsiTheme="majorBidi" w:cstheme="majorBidi"/>
          <w:lang w:val="en-US"/>
        </w:rPr>
        <w:t>17</w:t>
      </w:r>
      <w:r w:rsidRPr="0078362B">
        <w:rPr>
          <w:rFonts w:asciiTheme="majorBidi" w:hAnsiTheme="majorBidi" w:cstheme="majorBidi"/>
          <w:cs/>
          <w:lang w:val="en-US"/>
        </w:rPr>
        <w:t xml:space="preserve"> มกราคม </w:t>
      </w:r>
      <w:r w:rsidR="00FA46D0" w:rsidRPr="00FA46D0">
        <w:rPr>
          <w:rFonts w:asciiTheme="majorBidi" w:hAnsiTheme="majorBidi" w:cstheme="majorBidi"/>
          <w:lang w:val="en-US"/>
        </w:rPr>
        <w:t>2557</w:t>
      </w:r>
      <w:r w:rsidRPr="0078362B">
        <w:rPr>
          <w:rFonts w:asciiTheme="majorBidi" w:hAnsiTheme="majorBidi" w:cstheme="majorBidi"/>
          <w:cs/>
          <w:lang w:val="en-US"/>
        </w:rPr>
        <w:t xml:space="preserve"> ได้มีมติอนุมัติให้</w:t>
      </w:r>
      <w:r w:rsidR="0020091C" w:rsidRPr="0078362B">
        <w:rPr>
          <w:rFonts w:asciiTheme="majorBidi" w:hAnsiTheme="majorBidi" w:cstheme="majorBidi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FA46D0" w:rsidRPr="00FA46D0">
        <w:rPr>
          <w:rFonts w:asciiTheme="majorBidi" w:hAnsiTheme="majorBidi" w:cstheme="majorBidi"/>
          <w:lang w:val="en-US"/>
        </w:rPr>
        <w:t>650</w:t>
      </w:r>
      <w:r w:rsidR="0020091C" w:rsidRPr="0078362B">
        <w:rPr>
          <w:rFonts w:asciiTheme="majorBidi" w:hAnsiTheme="majorBidi" w:cstheme="majorBidi"/>
          <w:cs/>
          <w:lang w:val="en-US"/>
        </w:rPr>
        <w:t xml:space="preserve"> ล้านบาทเป็น </w:t>
      </w:r>
      <w:r w:rsidR="00FA46D0" w:rsidRPr="00FA46D0">
        <w:rPr>
          <w:rFonts w:asciiTheme="majorBidi" w:hAnsiTheme="majorBidi" w:cstheme="majorBidi"/>
          <w:lang w:val="en-US"/>
        </w:rPr>
        <w:t>1</w:t>
      </w:r>
      <w:r w:rsidR="0020091C" w:rsidRPr="0078362B">
        <w:rPr>
          <w:rFonts w:asciiTheme="majorBidi" w:hAnsiTheme="majorBidi" w:cstheme="majorBidi"/>
          <w:lang w:val="en-US"/>
        </w:rPr>
        <w:t>,</w:t>
      </w:r>
      <w:r w:rsidR="00FA46D0" w:rsidRPr="00FA46D0">
        <w:rPr>
          <w:rFonts w:asciiTheme="majorBidi" w:hAnsiTheme="majorBidi" w:cstheme="majorBidi"/>
          <w:lang w:val="en-US"/>
        </w:rPr>
        <w:t>000</w:t>
      </w:r>
      <w:r w:rsidR="0020091C" w:rsidRPr="0078362B">
        <w:rPr>
          <w:rFonts w:asciiTheme="majorBidi" w:hAnsiTheme="majorBidi" w:cstheme="majorBidi"/>
          <w:cs/>
          <w:lang w:val="en-US"/>
        </w:rPr>
        <w:t xml:space="preserve"> ล้านบาท ให้แก่บุคคลในวงจำกัดไม่เกิน </w:t>
      </w:r>
      <w:r w:rsidR="00FA46D0" w:rsidRPr="00FA46D0">
        <w:rPr>
          <w:rFonts w:asciiTheme="majorBidi" w:hAnsiTheme="majorBidi" w:cstheme="majorBidi"/>
          <w:lang w:val="en-US"/>
        </w:rPr>
        <w:t>10</w:t>
      </w:r>
      <w:r w:rsidR="0020091C" w:rsidRPr="0078362B">
        <w:rPr>
          <w:rFonts w:asciiTheme="majorBidi" w:hAnsiTheme="majorBidi" w:cstheme="majorBidi"/>
          <w:cs/>
          <w:lang w:val="en-US"/>
        </w:rPr>
        <w:t xml:space="preserve"> ฉบับ โดยมีอัตราดอกเบี้ยไม่เกินร้อยละ </w:t>
      </w:r>
      <w:r w:rsidR="00FA46D0" w:rsidRPr="00FA46D0">
        <w:rPr>
          <w:rFonts w:asciiTheme="majorBidi" w:hAnsiTheme="majorBidi" w:cstheme="majorBidi"/>
          <w:lang w:val="en-US"/>
        </w:rPr>
        <w:t>12</w:t>
      </w:r>
      <w:r w:rsidR="0020091C" w:rsidRPr="0078362B">
        <w:rPr>
          <w:rFonts w:asciiTheme="majorBidi" w:hAnsiTheme="majorBidi" w:cstheme="majorBidi"/>
          <w:cs/>
          <w:lang w:val="en-US"/>
        </w:rPr>
        <w:t xml:space="preserve"> ต่อปี เพื่อเสริมสภาพคล่องทางการเงินของบริษัทในการขยายธุรกิจและลงทุนในโครงการใหม่</w:t>
      </w:r>
      <w:r w:rsidR="004A0186" w:rsidRPr="0078362B">
        <w:rPr>
          <w:rFonts w:asciiTheme="majorBidi" w:hAnsiTheme="majorBidi" w:cstheme="majorBidi"/>
          <w:cs/>
          <w:lang w:val="en-US"/>
        </w:rPr>
        <w:t xml:space="preserve"> </w:t>
      </w:r>
      <w:r w:rsidR="0020091C" w:rsidRPr="0078362B">
        <w:rPr>
          <w:rFonts w:asciiTheme="majorBidi" w:hAnsiTheme="majorBidi" w:cstheme="majorBidi"/>
          <w:cs/>
          <w:lang w:val="en-US"/>
        </w:rPr>
        <w:t>ๆ โดยมอบอำนาจให้ประธานเจ้าหน้าที่บริหารหรือบุคคลที่ประธานเจ้าหน้าที่บริหารมอบหมายดำเนินการใด</w:t>
      </w:r>
      <w:r w:rsidR="004A0186" w:rsidRPr="0078362B">
        <w:rPr>
          <w:rFonts w:asciiTheme="majorBidi" w:hAnsiTheme="majorBidi" w:cstheme="majorBidi"/>
          <w:cs/>
          <w:lang w:val="en-US"/>
        </w:rPr>
        <w:t xml:space="preserve"> </w:t>
      </w:r>
      <w:r w:rsidR="0020091C" w:rsidRPr="0078362B">
        <w:rPr>
          <w:rFonts w:asciiTheme="majorBidi" w:hAnsiTheme="majorBidi" w:cstheme="majorBidi"/>
          <w:cs/>
          <w:lang w:val="en-US"/>
        </w:rPr>
        <w:t>ๆ ที่เกี่ยวข้องกับการออกตั๋วแลกเงิน</w:t>
      </w:r>
      <w:r w:rsidR="00D57525" w:rsidRPr="0078362B">
        <w:rPr>
          <w:rFonts w:asciiTheme="majorBidi" w:hAnsiTheme="majorBidi" w:cstheme="majorBidi"/>
          <w:cs/>
          <w:lang w:val="en-US"/>
        </w:rPr>
        <w:t>ของบริษัท</w:t>
      </w:r>
    </w:p>
    <w:p w14:paraId="0F5AB469" w14:textId="0639E6F1" w:rsidR="00482280" w:rsidRPr="0078362B" w:rsidRDefault="00482280" w:rsidP="00437FE4">
      <w:pPr>
        <w:spacing w:before="240"/>
        <w:ind w:left="547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spacing w:val="4"/>
          <w:cs/>
          <w:lang w:val="en-US"/>
        </w:rPr>
        <w:t xml:space="preserve">ต่อมา ที่ประชุมคณะกรรมการครั้งที่ </w:t>
      </w:r>
      <w:r w:rsidR="00FA46D0" w:rsidRPr="00FA46D0">
        <w:rPr>
          <w:rFonts w:asciiTheme="majorBidi" w:hAnsiTheme="majorBidi" w:cstheme="majorBidi"/>
          <w:spacing w:val="4"/>
          <w:lang w:val="en-US"/>
        </w:rPr>
        <w:t>3</w:t>
      </w:r>
      <w:r w:rsidRPr="0078362B">
        <w:rPr>
          <w:rFonts w:asciiTheme="majorBidi" w:hAnsiTheme="majorBidi" w:cstheme="majorBidi"/>
          <w:spacing w:val="4"/>
          <w:lang w:val="en-US"/>
        </w:rPr>
        <w:t>/</w:t>
      </w:r>
      <w:r w:rsidR="00FA46D0" w:rsidRPr="00FA46D0">
        <w:rPr>
          <w:rFonts w:asciiTheme="majorBidi" w:hAnsiTheme="majorBidi" w:cstheme="majorBidi"/>
          <w:spacing w:val="4"/>
          <w:lang w:val="en-US"/>
        </w:rPr>
        <w:t>2558</w:t>
      </w:r>
      <w:r w:rsidRPr="0078362B">
        <w:rPr>
          <w:rFonts w:asciiTheme="majorBidi" w:hAnsiTheme="majorBidi" w:cstheme="majorBidi"/>
          <w:spacing w:val="4"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4"/>
          <w:cs/>
          <w:lang w:val="en-US"/>
        </w:rPr>
        <w:t xml:space="preserve">ของบริษัท เมื่อวันที่ </w:t>
      </w:r>
      <w:r w:rsidR="00FA46D0" w:rsidRPr="00FA46D0">
        <w:rPr>
          <w:rFonts w:asciiTheme="majorBidi" w:hAnsiTheme="majorBidi" w:cstheme="majorBidi"/>
          <w:spacing w:val="4"/>
          <w:lang w:val="en-US"/>
        </w:rPr>
        <w:t>16</w:t>
      </w:r>
      <w:r w:rsidRPr="0078362B">
        <w:rPr>
          <w:rFonts w:asciiTheme="majorBidi" w:hAnsiTheme="majorBidi" w:cstheme="majorBidi"/>
          <w:spacing w:val="4"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4"/>
          <w:cs/>
          <w:lang w:val="en-US"/>
        </w:rPr>
        <w:t xml:space="preserve">มีนาคม </w:t>
      </w:r>
      <w:r w:rsidR="00FA46D0" w:rsidRPr="00FA46D0">
        <w:rPr>
          <w:rFonts w:asciiTheme="majorBidi" w:hAnsiTheme="majorBidi" w:cstheme="majorBidi"/>
          <w:spacing w:val="4"/>
          <w:lang w:val="en-US"/>
        </w:rPr>
        <w:t>2558</w:t>
      </w:r>
      <w:r w:rsidRPr="0078362B">
        <w:rPr>
          <w:rFonts w:asciiTheme="majorBidi" w:hAnsiTheme="majorBidi" w:cstheme="majorBidi"/>
          <w:spacing w:val="4"/>
          <w:cs/>
          <w:lang w:val="en-US"/>
        </w:rPr>
        <w:t xml:space="preserve"> ได้มีมติอนุมัติให้</w:t>
      </w:r>
      <w:r w:rsidRPr="0078362B">
        <w:rPr>
          <w:rFonts w:asciiTheme="majorBidi" w:hAnsiTheme="majorBidi" w:cstheme="majorBidi"/>
          <w:spacing w:val="-4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1</w:t>
      </w:r>
      <w:r w:rsidRPr="0078362B">
        <w:rPr>
          <w:rFonts w:asciiTheme="majorBidi" w:hAnsiTheme="majorBidi" w:cstheme="majorBidi"/>
          <w:spacing w:val="-4"/>
          <w:lang w:val="en-US"/>
        </w:rPr>
        <w:t>,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000</w:t>
      </w:r>
      <w:r w:rsidRPr="0078362B">
        <w:rPr>
          <w:rFonts w:asciiTheme="majorBidi" w:hAnsiTheme="majorBidi" w:cstheme="majorBidi"/>
          <w:spacing w:val="-4"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="004A0186" w:rsidRPr="0078362B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-4"/>
          <w:cs/>
          <w:lang w:val="en-US"/>
        </w:rPr>
        <w:t xml:space="preserve">เป็น 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1</w:t>
      </w:r>
      <w:r w:rsidRPr="0078362B">
        <w:rPr>
          <w:rFonts w:asciiTheme="majorBidi" w:hAnsiTheme="majorBidi" w:cstheme="majorBidi"/>
          <w:spacing w:val="-4"/>
          <w:lang w:val="en-US"/>
        </w:rPr>
        <w:t>,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500</w:t>
      </w:r>
      <w:r w:rsidRPr="0078362B">
        <w:rPr>
          <w:rFonts w:asciiTheme="majorBidi" w:hAnsiTheme="majorBidi" w:cstheme="majorBidi"/>
          <w:spacing w:val="-4"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78362B">
        <w:rPr>
          <w:rFonts w:asciiTheme="majorBidi" w:hAnsiTheme="majorBidi" w:cstheme="majorBidi"/>
          <w:cs/>
          <w:lang w:val="en-US"/>
        </w:rPr>
        <w:t xml:space="preserve"> เสนอขายกรณีทั่วไปหรือกรณีวงจำกัดประเภทผู้ลงทุนรายใหญ่และ</w:t>
      </w:r>
      <w:r w:rsidRPr="0078362B">
        <w:rPr>
          <w:rFonts w:asciiTheme="majorBidi" w:hAnsiTheme="majorBidi" w:cstheme="majorBidi"/>
          <w:lang w:val="en-US"/>
        </w:rPr>
        <w:t>/</w:t>
      </w:r>
      <w:r w:rsidRPr="0078362B">
        <w:rPr>
          <w:rFonts w:asciiTheme="majorBidi" w:hAnsiTheme="majorBidi" w:cstheme="majorBidi"/>
          <w:cs/>
          <w:lang w:val="en-US"/>
        </w:rPr>
        <w:t xml:space="preserve">หรือผู้ลงทุนสถาบัน โดยไม่จำกัดจำนวนฉบับ หรือกรณีวงจำกัด ณ ขณะใดขณะหนึ่งไม่เกิน </w:t>
      </w:r>
      <w:r w:rsidR="00FA46D0" w:rsidRPr="00FA46D0">
        <w:rPr>
          <w:rFonts w:asciiTheme="majorBidi" w:hAnsiTheme="majorBidi" w:cstheme="majorBidi"/>
          <w:lang w:val="en-US"/>
        </w:rPr>
        <w:t>10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>ฉบับ</w:t>
      </w:r>
    </w:p>
    <w:p w14:paraId="25C7D1F9" w14:textId="1097499F" w:rsidR="00774EC8" w:rsidRPr="0078362B" w:rsidRDefault="00200368" w:rsidP="00437FE4">
      <w:pPr>
        <w:spacing w:before="240" w:after="120"/>
        <w:ind w:left="54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ณ วันที่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31</w:t>
      </w:r>
      <w:r w:rsidRPr="0078362B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4B57CC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ธั</w:t>
      </w:r>
      <w:r w:rsidR="0039041B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น</w:t>
      </w:r>
      <w:r w:rsidR="004B57CC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วาคม</w:t>
      </w:r>
      <w:r w:rsidR="00263141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2562</w:t>
      </w:r>
      <w:r w:rsidR="00522651" w:rsidRPr="0078362B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DE7D71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และ</w:t>
      </w:r>
      <w:r w:rsidR="00605333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2561</w:t>
      </w:r>
      <w:r w:rsidRPr="0078362B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4"/>
          <w:cs/>
        </w:rPr>
        <w:t>บริษัทออกและเสนอขายตั๋วแลกเงินระยะสั้น</w:t>
      </w:r>
      <w:r w:rsidRPr="0078362B">
        <w:rPr>
          <w:rFonts w:asciiTheme="majorBidi" w:hAnsiTheme="majorBidi" w:cstheme="majorBidi"/>
          <w:snapToGrid w:val="0"/>
          <w:spacing w:val="6"/>
          <w:cs/>
        </w:rPr>
        <w:t>ให้แก่นักลงทุน</w:t>
      </w:r>
      <w:r w:rsidRPr="0078362B">
        <w:rPr>
          <w:rFonts w:asciiTheme="majorBidi" w:hAnsiTheme="majorBidi" w:cstheme="majorBidi"/>
          <w:snapToGrid w:val="0"/>
          <w:cs/>
        </w:rPr>
        <w:t>ในวงจำกัด โดยออกตั๋วแลกเงินชนิดระบุชื่อผู้ถือ ประเภทไม่ด้อยสิทธิและไม่มีประกัน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ดังนี้</w:t>
      </w:r>
    </w:p>
    <w:tbl>
      <w:tblPr>
        <w:tblW w:w="87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50"/>
        <w:gridCol w:w="1530"/>
        <w:gridCol w:w="2070"/>
      </w:tblGrid>
      <w:tr w:rsidR="00F162AF" w:rsidRPr="0078362B" w14:paraId="47E6B152" w14:textId="77777777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CF0F46" w14:textId="77777777" w:rsidR="00F162AF" w:rsidRPr="0078362B" w:rsidRDefault="00F162AF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pacing w:val="-6"/>
                <w:cs/>
                <w:lang w:val="en-US"/>
              </w:rPr>
              <w:br w:type="page"/>
            </w: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9FE1F" w14:textId="77777777" w:rsidR="00F162AF" w:rsidRPr="0078362B" w:rsidRDefault="00F162AF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647C1" w:rsidRPr="0078362B" w14:paraId="4D66AFA7" w14:textId="77777777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2D6A42" w14:textId="77777777" w:rsidR="009647C1" w:rsidRPr="0078362B" w:rsidRDefault="009647C1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24D28" w14:textId="152E8E03" w:rsidR="009647C1" w:rsidRPr="0078362B" w:rsidRDefault="00C539E9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7D0C7C" w:rsidRPr="0078362B" w14:paraId="5AFC9C79" w14:textId="77777777" w:rsidTr="009647C1">
        <w:trPr>
          <w:trHeight w:val="144"/>
        </w:trPr>
        <w:tc>
          <w:tcPr>
            <w:tcW w:w="22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776D7561" w14:textId="77777777" w:rsidR="007D0C7C" w:rsidRPr="0078362B" w:rsidRDefault="007D0C7C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CFC21" w14:textId="77777777" w:rsidR="007D0C7C" w:rsidRPr="0078362B" w:rsidRDefault="007D0C7C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15B6C" w14:textId="77777777" w:rsidR="007D0C7C" w:rsidRPr="0078362B" w:rsidRDefault="007D0C7C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</w:t>
            </w:r>
            <w:r w:rsidR="00DE7D71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D2B7B" w14:textId="77777777" w:rsidR="007D0C7C" w:rsidRPr="0078362B" w:rsidRDefault="007D0C7C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9E115" w14:textId="77777777" w:rsidR="007D0C7C" w:rsidRPr="0078362B" w:rsidRDefault="007D0C7C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D0C7C" w:rsidRPr="0078362B" w14:paraId="265E6E03" w14:textId="77777777" w:rsidTr="009647C1">
        <w:trPr>
          <w:trHeight w:val="144"/>
        </w:trPr>
        <w:tc>
          <w:tcPr>
            <w:tcW w:w="22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0BB07D" w14:textId="77777777" w:rsidR="007D0C7C" w:rsidRPr="0078362B" w:rsidRDefault="007D0C7C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E7FC7" w14:textId="77777777" w:rsidR="007D0C7C" w:rsidRPr="0078362B" w:rsidRDefault="007D0C7C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F8E35E" w14:textId="77777777" w:rsidR="007D0C7C" w:rsidRPr="0078362B" w:rsidRDefault="00DE7D71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73A1C" w14:textId="77777777" w:rsidR="007D0C7C" w:rsidRPr="0078362B" w:rsidRDefault="007D0C7C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CF70D" w14:textId="77777777" w:rsidR="007D0C7C" w:rsidRPr="0078362B" w:rsidRDefault="007D0C7C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D0C7C" w:rsidRPr="0078362B" w14:paraId="674196EB" w14:textId="77777777" w:rsidTr="009647C1">
        <w:trPr>
          <w:trHeight w:val="144"/>
        </w:trPr>
        <w:tc>
          <w:tcPr>
            <w:tcW w:w="22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FAF3D17" w14:textId="77777777" w:rsidR="007D0C7C" w:rsidRPr="0078362B" w:rsidRDefault="007D0C7C" w:rsidP="00437FE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75739" w14:textId="77777777" w:rsidR="007D0C7C" w:rsidRPr="0078362B" w:rsidRDefault="007D0C7C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6A0492" w14:textId="77777777" w:rsidR="007D0C7C" w:rsidRPr="0078362B" w:rsidRDefault="007D0C7C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E06DE" w14:textId="77777777" w:rsidR="007D0C7C" w:rsidRPr="0078362B" w:rsidRDefault="007D0C7C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A4479" w14:textId="77777777" w:rsidR="007D0C7C" w:rsidRPr="0078362B" w:rsidRDefault="007D0C7C" w:rsidP="00437FE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06B94" w:rsidRPr="0078362B" w14:paraId="6625BFE3" w14:textId="77777777" w:rsidTr="00D57525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7A1B7" w14:textId="5646E8F5" w:rsidR="00206B94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206B94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6B94"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  <w:r w:rsidR="00206B94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3DC59" w14:textId="338B0F73" w:rsidR="00206B94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  <w:r w:rsidR="00206B94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206B94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90744" w14:textId="76304B6E" w:rsidR="00206B94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06B94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206B94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06B94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899BD" w14:textId="183355BF" w:rsidR="00206B94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="00206B94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EBFEE" w14:textId="4026FEEC" w:rsidR="00206B94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06B94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6B94"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  <w:r w:rsidR="00206B94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</w:tr>
      <w:tr w:rsidR="00206B94" w:rsidRPr="0078362B" w14:paraId="13D63D78" w14:textId="77777777" w:rsidTr="00D57525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F4AAB" w14:textId="4F3BF355" w:rsidR="00206B94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206B94"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พฤศจิกายน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06ED9" w14:textId="77777777" w:rsidR="00206B94" w:rsidRPr="0078362B" w:rsidRDefault="00206B94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91D72" w14:textId="77777777" w:rsidR="00206B94" w:rsidRPr="0078362B" w:rsidRDefault="00206B94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B9B78" w14:textId="77777777" w:rsidR="00206B94" w:rsidRPr="0078362B" w:rsidRDefault="00206B94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82A94" w14:textId="523150A7" w:rsidR="00206B94" w:rsidRPr="0078362B" w:rsidRDefault="00FA46D0" w:rsidP="00F4239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206B94"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F4239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สิงหาคม</w:t>
            </w:r>
            <w:r w:rsidR="00206B94"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D57525" w:rsidRPr="0078362B" w14:paraId="15F66F3C" w14:textId="77777777" w:rsidTr="009647C1">
        <w:trPr>
          <w:trHeight w:val="14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0E5EF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1C449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5402C7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B7976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F96BC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2A160878" w14:textId="77777777" w:rsidR="009B4BE8" w:rsidRPr="0078362B" w:rsidRDefault="009B4BE8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br w:type="page"/>
      </w:r>
    </w:p>
    <w:tbl>
      <w:tblPr>
        <w:tblW w:w="873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50"/>
        <w:gridCol w:w="1530"/>
        <w:gridCol w:w="2070"/>
      </w:tblGrid>
      <w:tr w:rsidR="00D57525" w:rsidRPr="0078362B" w14:paraId="62558C52" w14:textId="77777777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4FBBDC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pacing w:val="-6"/>
                <w:cs/>
                <w:lang w:val="en-US"/>
              </w:rPr>
              <w:lastRenderedPageBreak/>
              <w:br w:type="page"/>
            </w: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6BFB6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57525" w:rsidRPr="0078362B" w14:paraId="185A5BBC" w14:textId="77777777" w:rsidTr="00597447">
        <w:trPr>
          <w:trHeight w:val="60"/>
        </w:trPr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F51284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3F493" w14:textId="36F907C3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7525" w:rsidRPr="0078362B" w14:paraId="521CDC16" w14:textId="77777777" w:rsidTr="00597447">
        <w:trPr>
          <w:trHeight w:val="60"/>
        </w:trPr>
        <w:tc>
          <w:tcPr>
            <w:tcW w:w="22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5D7DF4D8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วันที่ออกตั๋วแลกเงิน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6E021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12DC7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5F253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E3B7B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D57525" w:rsidRPr="0078362B" w14:paraId="0E50629E" w14:textId="77777777" w:rsidTr="00597447">
        <w:trPr>
          <w:trHeight w:val="60"/>
        </w:trPr>
        <w:tc>
          <w:tcPr>
            <w:tcW w:w="22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8342251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54D99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4ECE0F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3E95F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CA5C5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D57525" w:rsidRPr="0078362B" w14:paraId="4DB9C802" w14:textId="77777777" w:rsidTr="00597447">
        <w:trPr>
          <w:trHeight w:val="60"/>
        </w:trPr>
        <w:tc>
          <w:tcPr>
            <w:tcW w:w="22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CE3F807" w14:textId="77777777" w:rsidR="00D57525" w:rsidRPr="0078362B" w:rsidRDefault="00D57525" w:rsidP="00437FE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EF9F7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B82EE8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C3A45" w14:textId="77777777" w:rsidR="00D57525" w:rsidRPr="0078362B" w:rsidRDefault="00D57525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4478D" w14:textId="77777777" w:rsidR="00D57525" w:rsidRPr="0078362B" w:rsidRDefault="00D57525" w:rsidP="00437FE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B77C1" w:rsidRPr="0078362B" w14:paraId="5D9C3406" w14:textId="77777777" w:rsidTr="002776E2">
        <w:trPr>
          <w:trHeight w:val="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AE21F" w14:textId="74DE2D1B" w:rsidR="000B77C1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1A098" w14:textId="538A9AB4" w:rsidR="000B77C1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7ABF42" w14:textId="6DB8E7F4" w:rsidR="000B77C1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83139" w14:textId="40F8B26C" w:rsidR="000B77C1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54747" w14:textId="2DABB397" w:rsidR="000B77C1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</w:p>
        </w:tc>
      </w:tr>
      <w:tr w:rsidR="000B77C1" w:rsidRPr="0078362B" w14:paraId="67F95597" w14:textId="77777777" w:rsidTr="002776E2">
        <w:trPr>
          <w:trHeight w:val="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4C416" w14:textId="3A78AEAA" w:rsidR="000B77C1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6E24" w14:textId="77777777" w:rsidR="000B77C1" w:rsidRPr="0078362B" w:rsidRDefault="000B77C1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850F01" w14:textId="77777777" w:rsidR="000B77C1" w:rsidRPr="0078362B" w:rsidRDefault="000B77C1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D6E7B" w14:textId="77777777" w:rsidR="000B77C1" w:rsidRPr="0078362B" w:rsidRDefault="000B77C1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44BB7" w14:textId="49ABF533" w:rsidR="000B77C1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</w:tbl>
    <w:p w14:paraId="63555ED7" w14:textId="77777777" w:rsidR="00AF2447" w:rsidRPr="0078362B" w:rsidRDefault="00AF2447" w:rsidP="00437FE4">
      <w:pPr>
        <w:snapToGrid w:val="0"/>
        <w:spacing w:before="240"/>
        <w:ind w:left="547"/>
        <w:jc w:val="thaiDistribute"/>
        <w:rPr>
          <w:rFonts w:asciiTheme="majorBidi" w:hAnsiTheme="majorBidi" w:cstheme="majorBidi"/>
          <w:snapToGrid w:val="0"/>
          <w:cs/>
        </w:rPr>
      </w:pPr>
      <w:r w:rsidRPr="0078362B">
        <w:rPr>
          <w:rFonts w:asciiTheme="majorBidi" w:hAnsiTheme="majorBidi" w:cstheme="majorBidi"/>
          <w:snapToGrid w:val="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ู้</w:t>
      </w:r>
      <w:r w:rsidRPr="0078362B">
        <w:rPr>
          <w:rFonts w:asciiTheme="majorBidi" w:hAnsiTheme="majorBidi" w:cstheme="majorBidi"/>
          <w:snapToGrid w:val="0"/>
          <w:cs/>
        </w:rPr>
        <w:t>ดอกเบี้ยจ่ายล่วงหน้าเป็นต้นทุนทางการเงินตามระยะเวลาของตั๋วแลกเงิน</w:t>
      </w:r>
    </w:p>
    <w:p w14:paraId="5D2447E7" w14:textId="7B5C26F7" w:rsidR="006F34D2" w:rsidRPr="0078362B" w:rsidRDefault="00FA46D0" w:rsidP="00437FE4">
      <w:pPr>
        <w:spacing w:before="360"/>
        <w:ind w:left="547" w:hanging="547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b/>
          <w:bCs/>
          <w:lang w:val="en-US"/>
        </w:rPr>
        <w:t>18</w:t>
      </w:r>
      <w:r w:rsidR="00397CE8" w:rsidRPr="0078362B">
        <w:rPr>
          <w:rFonts w:asciiTheme="majorBidi" w:hAnsiTheme="majorBidi" w:cstheme="majorBidi"/>
          <w:b/>
          <w:bCs/>
          <w:lang w:val="en-US"/>
        </w:rPr>
        <w:t>.</w:t>
      </w:r>
      <w:r w:rsidR="00397CE8" w:rsidRPr="0078362B">
        <w:rPr>
          <w:rFonts w:asciiTheme="majorBidi" w:hAnsiTheme="majorBidi" w:cstheme="majorBidi"/>
          <w:b/>
          <w:bCs/>
          <w:lang w:val="en-US"/>
        </w:rPr>
        <w:tab/>
      </w:r>
      <w:r w:rsidR="00D45E8C" w:rsidRPr="0078362B">
        <w:rPr>
          <w:rFonts w:asciiTheme="majorBidi" w:hAnsiTheme="majorBidi" w:cstheme="majorBidi"/>
          <w:b/>
          <w:bCs/>
          <w:cs/>
          <w:lang w:val="en-US"/>
        </w:rPr>
        <w:t>เงินกู้ยืมระยะยาว</w:t>
      </w:r>
    </w:p>
    <w:p w14:paraId="53E7550A" w14:textId="77777777" w:rsidR="006F34D2" w:rsidRPr="0078362B" w:rsidRDefault="006F34D2" w:rsidP="00437FE4">
      <w:pPr>
        <w:pStyle w:val="BodyTextIndent"/>
        <w:ind w:left="547" w:firstLine="0"/>
        <w:jc w:val="left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snapToGrid w:val="0"/>
          <w:cs/>
          <w:lang w:val="en-US"/>
        </w:rPr>
        <w:t>เงินกู้ยืมระยะยาว ประกอบด้วย</w:t>
      </w:r>
    </w:p>
    <w:p w14:paraId="6CB63E97" w14:textId="77777777" w:rsidR="006F34D2" w:rsidRPr="0078362B" w:rsidRDefault="006F34D2" w:rsidP="00437FE4">
      <w:pPr>
        <w:ind w:left="547" w:right="-25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0"/>
        <w:gridCol w:w="1440"/>
        <w:gridCol w:w="90"/>
        <w:gridCol w:w="1440"/>
      </w:tblGrid>
      <w:tr w:rsidR="00085743" w:rsidRPr="0078362B" w14:paraId="668E02FC" w14:textId="77777777" w:rsidTr="00085743">
        <w:tc>
          <w:tcPr>
            <w:tcW w:w="5400" w:type="dxa"/>
          </w:tcPr>
          <w:p w14:paraId="268C1E85" w14:textId="77777777" w:rsidR="00085743" w:rsidRPr="0078362B" w:rsidRDefault="00085743" w:rsidP="00437FE4">
            <w:pPr>
              <w:spacing w:line="40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4"/>
          </w:tcPr>
          <w:p w14:paraId="687B8AF0" w14:textId="77777777" w:rsidR="00085743" w:rsidRPr="0078362B" w:rsidRDefault="00085743" w:rsidP="00437FE4">
            <w:pPr>
              <w:spacing w:line="40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85743" w:rsidRPr="0078362B" w14:paraId="4AA4F53C" w14:textId="77777777" w:rsidTr="00085743">
        <w:tc>
          <w:tcPr>
            <w:tcW w:w="5400" w:type="dxa"/>
          </w:tcPr>
          <w:p w14:paraId="711569AA" w14:textId="77777777" w:rsidR="00085743" w:rsidRPr="0078362B" w:rsidRDefault="00085743" w:rsidP="00437FE4">
            <w:pPr>
              <w:spacing w:line="40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D83A314" w14:textId="77777777" w:rsidR="00085743" w:rsidRPr="0078362B" w:rsidRDefault="00085743" w:rsidP="00437FE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1E142E14" w14:textId="77777777" w:rsidR="00085743" w:rsidRPr="0078362B" w:rsidRDefault="00085743" w:rsidP="00437FE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73879C1" w14:textId="77777777" w:rsidR="00085743" w:rsidRPr="0078362B" w:rsidRDefault="00085743" w:rsidP="00437FE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CA39557" w14:textId="77777777" w:rsidR="00085743" w:rsidRPr="0078362B" w:rsidRDefault="00085743" w:rsidP="00437FE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85743" w:rsidRPr="0078362B" w14:paraId="1752B807" w14:textId="77777777" w:rsidTr="00085743">
        <w:tc>
          <w:tcPr>
            <w:tcW w:w="5400" w:type="dxa"/>
          </w:tcPr>
          <w:p w14:paraId="3560D557" w14:textId="77777777" w:rsidR="00085743" w:rsidRPr="0078362B" w:rsidRDefault="00085743" w:rsidP="00437FE4">
            <w:pPr>
              <w:spacing w:line="40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EE53C93" w14:textId="77777777" w:rsidR="00085743" w:rsidRPr="0078362B" w:rsidRDefault="00085743" w:rsidP="00437FE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1B51C8AB" w14:textId="6B16E2DB" w:rsidR="00085743" w:rsidRPr="0078362B" w:rsidRDefault="00FA46D0" w:rsidP="00437FE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85743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85743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B8C05DD" w14:textId="77777777" w:rsidR="00085743" w:rsidRPr="0078362B" w:rsidRDefault="00085743" w:rsidP="00437FE4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5C9BC8A" w14:textId="5E3F19D3" w:rsidR="00085743" w:rsidRPr="0078362B" w:rsidRDefault="00FA46D0" w:rsidP="00437FE4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85743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85743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85743" w:rsidRPr="0078362B" w14:paraId="764511F2" w14:textId="77777777" w:rsidTr="00085743">
        <w:tc>
          <w:tcPr>
            <w:tcW w:w="5400" w:type="dxa"/>
          </w:tcPr>
          <w:p w14:paraId="5B6A995E" w14:textId="77777777" w:rsidR="00085743" w:rsidRPr="0078362B" w:rsidRDefault="00085743" w:rsidP="00437FE4">
            <w:pPr>
              <w:spacing w:line="40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38A872A" w14:textId="77777777" w:rsidR="00085743" w:rsidRPr="0078362B" w:rsidRDefault="00085743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4700BD6" w14:textId="151C1431" w:rsidR="00085743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2982BF59" w14:textId="77777777" w:rsidR="00085743" w:rsidRPr="0078362B" w:rsidRDefault="00085743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7F3926D" w14:textId="25E7FBEC" w:rsidR="00085743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85743" w:rsidRPr="0078362B" w14:paraId="3559EA27" w14:textId="77777777" w:rsidTr="00085743">
        <w:tc>
          <w:tcPr>
            <w:tcW w:w="5400" w:type="dxa"/>
          </w:tcPr>
          <w:p w14:paraId="52CE7383" w14:textId="279CDF55" w:rsidR="00085743" w:rsidRPr="0078362B" w:rsidRDefault="00085743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firstLine="24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  <w:t xml:space="preserve">เงินกู้ยืมระยะยาว (ดูหมายเหตุข้อ </w:t>
            </w:r>
            <w:r w:rsidR="00FA46D0" w:rsidRPr="00FA46D0">
              <w:rPr>
                <w:rFonts w:asciiTheme="majorBidi" w:hAnsiTheme="majorBidi" w:cstheme="majorBidi"/>
                <w:snapToGrid w:val="0"/>
                <w:szCs w:val="28"/>
              </w:rPr>
              <w:t>18</w:t>
            </w:r>
            <w:r w:rsidRPr="0078362B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FA46D0" w:rsidRPr="00FA46D0">
              <w:rPr>
                <w:rFonts w:asciiTheme="majorBidi" w:hAnsiTheme="majorBidi" w:cstheme="majorBidi"/>
                <w:snapToGrid w:val="0"/>
                <w:szCs w:val="28"/>
              </w:rPr>
              <w:t>1</w:t>
            </w:r>
            <w:r w:rsidRPr="0078362B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5325981" w14:textId="77777777" w:rsidR="00085743" w:rsidRPr="0078362B" w:rsidRDefault="00085743" w:rsidP="00437FE4">
            <w:pPr>
              <w:spacing w:line="400" w:lineRule="exac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A09FCE" w14:textId="4721D3FC" w:rsidR="00085743" w:rsidRPr="0078362B" w:rsidRDefault="00FA46D0" w:rsidP="00437FE4">
            <w:pPr>
              <w:spacing w:line="40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374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237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507</w:t>
            </w:r>
          </w:p>
        </w:tc>
        <w:tc>
          <w:tcPr>
            <w:tcW w:w="90" w:type="dxa"/>
          </w:tcPr>
          <w:p w14:paraId="381F5191" w14:textId="77777777" w:rsidR="00085743" w:rsidRPr="0078362B" w:rsidRDefault="00085743" w:rsidP="00437FE4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488F634" w14:textId="746C9665" w:rsidR="00085743" w:rsidRPr="0078362B" w:rsidRDefault="00FA46D0" w:rsidP="00437FE4">
            <w:pPr>
              <w:spacing w:line="40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582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466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827</w:t>
            </w:r>
          </w:p>
        </w:tc>
      </w:tr>
      <w:tr w:rsidR="00085743" w:rsidRPr="0078362B" w14:paraId="4068E9B7" w14:textId="77777777" w:rsidTr="00085743">
        <w:tc>
          <w:tcPr>
            <w:tcW w:w="5400" w:type="dxa"/>
          </w:tcPr>
          <w:p w14:paraId="5578BC06" w14:textId="77777777" w:rsidR="00085743" w:rsidRPr="0078362B" w:rsidRDefault="00085743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  <w:lang w:val="th-TH"/>
              </w:rPr>
              <w:t>หัก</w:t>
            </w: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  <w:t xml:space="preserve"> </w:t>
            </w:r>
            <w:r w:rsidR="003244D8" w:rsidRPr="0078362B"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  <w:t>ส่วนของ</w:t>
            </w: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80" w:type="dxa"/>
            <w:vAlign w:val="bottom"/>
          </w:tcPr>
          <w:p w14:paraId="13D21490" w14:textId="77777777" w:rsidR="00085743" w:rsidRPr="0078362B" w:rsidRDefault="00085743" w:rsidP="00437FE4">
            <w:pPr>
              <w:spacing w:line="400" w:lineRule="exac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B9EBE" w14:textId="2788D520" w:rsidR="00085743" w:rsidRPr="0078362B" w:rsidRDefault="00085743" w:rsidP="00437FE4">
            <w:pPr>
              <w:tabs>
                <w:tab w:val="decimal" w:pos="1344"/>
              </w:tabs>
              <w:spacing w:line="360" w:lineRule="exact"/>
              <w:ind w:right="-513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374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237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507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4B5D556" w14:textId="77777777" w:rsidR="00085743" w:rsidRPr="0078362B" w:rsidRDefault="00085743" w:rsidP="00437FE4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616E3" w14:textId="77777777" w:rsidR="00085743" w:rsidRPr="0078362B" w:rsidRDefault="00085743" w:rsidP="00437FE4">
            <w:pPr>
              <w:spacing w:line="400" w:lineRule="exact"/>
              <w:ind w:right="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085743" w:rsidRPr="0078362B" w14:paraId="65E4CD52" w14:textId="77777777" w:rsidTr="00085743">
        <w:tc>
          <w:tcPr>
            <w:tcW w:w="5400" w:type="dxa"/>
          </w:tcPr>
          <w:p w14:paraId="13DAF703" w14:textId="77777777" w:rsidR="00085743" w:rsidRPr="0078362B" w:rsidRDefault="00085743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firstLine="24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  <w:t>เงินกู้ยืมระยะยาว</w:t>
            </w:r>
          </w:p>
        </w:tc>
        <w:tc>
          <w:tcPr>
            <w:tcW w:w="180" w:type="dxa"/>
            <w:vAlign w:val="bottom"/>
          </w:tcPr>
          <w:p w14:paraId="5242E649" w14:textId="77777777" w:rsidR="00085743" w:rsidRPr="0078362B" w:rsidRDefault="00085743" w:rsidP="00437FE4">
            <w:pPr>
              <w:spacing w:line="400" w:lineRule="exac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96133" w14:textId="77777777" w:rsidR="00085743" w:rsidRPr="0078362B" w:rsidRDefault="00085743" w:rsidP="00437FE4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062C3D6" w14:textId="77777777" w:rsidR="00085743" w:rsidRPr="0078362B" w:rsidRDefault="00085743" w:rsidP="00437FE4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FFA835" w14:textId="13817A90" w:rsidR="00085743" w:rsidRPr="0078362B" w:rsidRDefault="00FA46D0" w:rsidP="00437FE4">
            <w:pPr>
              <w:spacing w:line="40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582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466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827</w:t>
            </w:r>
          </w:p>
        </w:tc>
      </w:tr>
      <w:tr w:rsidR="00085743" w:rsidRPr="0078362B" w14:paraId="50E959B2" w14:textId="77777777" w:rsidTr="00085743">
        <w:tc>
          <w:tcPr>
            <w:tcW w:w="5400" w:type="dxa"/>
          </w:tcPr>
          <w:p w14:paraId="15A5BB5A" w14:textId="7B90244B" w:rsidR="00085743" w:rsidRPr="0078362B" w:rsidRDefault="00085743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firstLine="24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  <w:t xml:space="preserve">เงินกู้ยืมระยะยาวจากสถาบันการเงินต่างประเทศ (ดูหมายเหตุข้อ </w:t>
            </w:r>
            <w:r w:rsidR="00FA46D0" w:rsidRPr="00FA46D0">
              <w:rPr>
                <w:rFonts w:asciiTheme="majorBidi" w:hAnsiTheme="majorBidi" w:cstheme="majorBidi"/>
                <w:snapToGrid w:val="0"/>
                <w:szCs w:val="28"/>
              </w:rPr>
              <w:t>18</w:t>
            </w:r>
            <w:r w:rsidRPr="0078362B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FA46D0" w:rsidRPr="00FA46D0">
              <w:rPr>
                <w:rFonts w:asciiTheme="majorBidi" w:hAnsiTheme="majorBidi" w:cstheme="majorBidi"/>
                <w:snapToGrid w:val="0"/>
                <w:szCs w:val="28"/>
              </w:rPr>
              <w:t>2</w:t>
            </w:r>
            <w:r w:rsidRPr="0078362B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2112924" w14:textId="77777777" w:rsidR="00085743" w:rsidRPr="0078362B" w:rsidRDefault="00085743" w:rsidP="00437FE4">
            <w:pPr>
              <w:spacing w:line="400" w:lineRule="exac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63FB75" w14:textId="72955F99" w:rsidR="00085743" w:rsidRPr="0078362B" w:rsidRDefault="00FA46D0" w:rsidP="00437FE4">
            <w:pPr>
              <w:spacing w:line="40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358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288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071</w:t>
            </w:r>
          </w:p>
        </w:tc>
        <w:tc>
          <w:tcPr>
            <w:tcW w:w="90" w:type="dxa"/>
          </w:tcPr>
          <w:p w14:paraId="11B285E2" w14:textId="77777777" w:rsidR="00085743" w:rsidRPr="0078362B" w:rsidRDefault="00085743" w:rsidP="00437FE4">
            <w:pPr>
              <w:tabs>
                <w:tab w:val="decimal" w:pos="842"/>
              </w:tabs>
              <w:spacing w:line="4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C6E26E" w14:textId="3D0E26F0" w:rsidR="00085743" w:rsidRPr="0078362B" w:rsidRDefault="00FA46D0" w:rsidP="00437FE4">
            <w:pPr>
              <w:spacing w:line="40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371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614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002</w:t>
            </w:r>
          </w:p>
        </w:tc>
      </w:tr>
      <w:tr w:rsidR="00085743" w:rsidRPr="0078362B" w14:paraId="5A0D15B3" w14:textId="77777777" w:rsidTr="00085743">
        <w:tc>
          <w:tcPr>
            <w:tcW w:w="5400" w:type="dxa"/>
          </w:tcPr>
          <w:p w14:paraId="2322E34C" w14:textId="77777777" w:rsidR="00085743" w:rsidRPr="0078362B" w:rsidRDefault="00085743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400" w:lineRule="exact"/>
              <w:ind w:left="450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80" w:type="dxa"/>
            <w:vAlign w:val="bottom"/>
          </w:tcPr>
          <w:p w14:paraId="0C76A817" w14:textId="77777777" w:rsidR="00085743" w:rsidRPr="0078362B" w:rsidRDefault="00085743" w:rsidP="00437FE4">
            <w:pPr>
              <w:spacing w:line="400" w:lineRule="exac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B26CA" w14:textId="5E6EFB07" w:rsidR="00085743" w:rsidRPr="0078362B" w:rsidRDefault="00FA46D0" w:rsidP="00437FE4">
            <w:pPr>
              <w:spacing w:line="40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358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288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071</w:t>
            </w:r>
          </w:p>
        </w:tc>
        <w:tc>
          <w:tcPr>
            <w:tcW w:w="90" w:type="dxa"/>
          </w:tcPr>
          <w:p w14:paraId="0FABE236" w14:textId="77777777" w:rsidR="00085743" w:rsidRPr="0078362B" w:rsidRDefault="00085743" w:rsidP="00437FE4">
            <w:pPr>
              <w:tabs>
                <w:tab w:val="decimal" w:pos="842"/>
              </w:tabs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1E864" w14:textId="3071F56E" w:rsidR="00085743" w:rsidRPr="0078362B" w:rsidRDefault="00FA46D0" w:rsidP="00437FE4">
            <w:pPr>
              <w:spacing w:line="40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954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080</w:t>
            </w:r>
            <w:r w:rsidR="0008574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829</w:t>
            </w:r>
          </w:p>
        </w:tc>
      </w:tr>
    </w:tbl>
    <w:p w14:paraId="430657E8" w14:textId="445BD8B3" w:rsidR="00A66612" w:rsidRPr="0078362B" w:rsidRDefault="00FA46D0" w:rsidP="00437FE4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FA46D0">
        <w:rPr>
          <w:rFonts w:asciiTheme="majorBidi" w:hAnsiTheme="majorBidi" w:cstheme="majorBidi"/>
          <w:snapToGrid w:val="0"/>
          <w:lang w:val="en-US"/>
        </w:rPr>
        <w:t>18</w:t>
      </w:r>
      <w:r w:rsidR="00522651" w:rsidRPr="0078362B">
        <w:rPr>
          <w:rFonts w:asciiTheme="majorBidi" w:hAnsiTheme="majorBidi" w:cstheme="majorBidi"/>
          <w:snapToGrid w:val="0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522651" w:rsidRPr="0078362B">
        <w:rPr>
          <w:rFonts w:asciiTheme="majorBidi" w:hAnsiTheme="majorBidi" w:cstheme="majorBidi"/>
          <w:snapToGrid w:val="0"/>
          <w:cs/>
          <w:lang w:val="en-US"/>
        </w:rPr>
        <w:tab/>
      </w:r>
      <w:r w:rsidR="00482280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เมื่อวันที่ </w:t>
      </w:r>
      <w:r w:rsidRPr="00FA46D0">
        <w:rPr>
          <w:rFonts w:asciiTheme="majorBidi" w:hAnsiTheme="majorBidi" w:cstheme="majorBidi"/>
          <w:snapToGrid w:val="0"/>
          <w:spacing w:val="-10"/>
          <w:lang w:val="en-US"/>
        </w:rPr>
        <w:t>26</w:t>
      </w:r>
      <w:r w:rsidR="00482280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สิงหาคม </w:t>
      </w:r>
      <w:r w:rsidRPr="00FA46D0">
        <w:rPr>
          <w:rFonts w:asciiTheme="majorBidi" w:hAnsiTheme="majorBidi" w:cstheme="majorBidi"/>
          <w:snapToGrid w:val="0"/>
          <w:spacing w:val="-10"/>
          <w:lang w:val="en-US"/>
        </w:rPr>
        <w:t>2559</w:t>
      </w:r>
      <w:r w:rsidR="00482280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บริษัท แลนด์มาร์ค โฮล</w:t>
      </w:r>
      <w:proofErr w:type="spellStart"/>
      <w:r w:rsidR="00482280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>ดิ้งส์</w:t>
      </w:r>
      <w:proofErr w:type="spellEnd"/>
      <w:r w:rsidR="00482280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จำกัด (“บริษัทย่อย”) (“ผู้ว่าจ้าง”) ได้ทำสัญญา</w:t>
      </w:r>
      <w:r w:rsidR="00392EA9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ก่อสร้างโครงการ</w:t>
      </w:r>
      <w:r w:rsidR="00482280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เจ้าพระยา เอสเตท กับบริษัท บีซีอีจี ไทย อินเตอร์เนชั่น</w:t>
      </w:r>
      <w:proofErr w:type="spellStart"/>
      <w:r w:rsidR="00482280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แน</w:t>
      </w:r>
      <w:proofErr w:type="spellEnd"/>
      <w:r w:rsidR="00482280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ล จำกัด (“ผู้รับจ้าง”) </w:t>
      </w:r>
      <w:r w:rsidR="00482280" w:rsidRPr="0078362B">
        <w:rPr>
          <w:rFonts w:asciiTheme="majorBidi" w:hAnsiTheme="majorBidi" w:cstheme="majorBidi"/>
          <w:snapToGrid w:val="0"/>
          <w:spacing w:val="2"/>
          <w:cs/>
          <w:lang w:val="en-US"/>
        </w:rPr>
        <w:t>ซึ่งตามสัญญาดังกล่าวผู้รับจ้างมีสิทธิในการโอนสิทธิเรียกร้องในหนี้ค่าก่อสร้างให้กับธนาคาร</w:t>
      </w:r>
      <w:r w:rsidR="00482280" w:rsidRPr="0078362B">
        <w:rPr>
          <w:rFonts w:asciiTheme="majorBidi" w:hAnsiTheme="majorBidi" w:cstheme="majorBidi"/>
          <w:snapToGrid w:val="0"/>
          <w:cs/>
          <w:lang w:val="en-US"/>
        </w:rPr>
        <w:t>ในต่างประเทศแห่งหนึ่งที่ได้ให้การสนับสนุนทางการเงิ</w:t>
      </w:r>
      <w:r w:rsidR="00FE4ACF" w:rsidRPr="0078362B">
        <w:rPr>
          <w:rFonts w:asciiTheme="majorBidi" w:hAnsiTheme="majorBidi" w:cstheme="majorBidi"/>
          <w:snapToGrid w:val="0"/>
          <w:cs/>
          <w:lang w:val="en-US"/>
        </w:rPr>
        <w:t>นในโครงการนี้ นอกจากนั้นตามสัญญาดังกล่าว</w:t>
      </w:r>
      <w:r w:rsidR="006F34D2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6F34D2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บริษัทย่อยจะจ่ายชำระเงินให้แก่ผู้รับจ้างและ/หรือธนาคาร</w:t>
      </w:r>
      <w:r w:rsidR="00064A7C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ใน</w:t>
      </w:r>
      <w:r w:rsidR="006F34D2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ต่างประเทศแห่งหนึ่งตามคำสั่งของ</w:t>
      </w:r>
      <w:r w:rsidR="006F34D2" w:rsidRPr="0078362B">
        <w:rPr>
          <w:rFonts w:asciiTheme="majorBidi" w:hAnsiTheme="majorBidi" w:cstheme="majorBidi"/>
          <w:snapToGrid w:val="0"/>
          <w:cs/>
          <w:lang w:val="en-US"/>
        </w:rPr>
        <w:t>ผู้รับ</w:t>
      </w:r>
      <w:r w:rsidR="006F34D2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จ้างทั้งจำนวนเมื่อครบกำหนดชำระในวันที่</w:t>
      </w:r>
      <w:r w:rsidR="006F34D2"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Pr="00FA46D0">
        <w:rPr>
          <w:rFonts w:asciiTheme="majorBidi" w:hAnsiTheme="majorBidi" w:cstheme="majorBidi"/>
          <w:snapToGrid w:val="0"/>
          <w:lang w:val="en-US"/>
        </w:rPr>
        <w:t>20</w:t>
      </w:r>
      <w:r w:rsidR="006F34D2" w:rsidRPr="0078362B">
        <w:rPr>
          <w:rFonts w:asciiTheme="majorBidi" w:hAnsiTheme="majorBidi" w:cstheme="majorBidi"/>
          <w:snapToGrid w:val="0"/>
          <w:cs/>
          <w:lang w:val="en-US"/>
        </w:rPr>
        <w:t xml:space="preserve"> กันยายน </w:t>
      </w:r>
      <w:r w:rsidRPr="00FA46D0">
        <w:rPr>
          <w:rFonts w:asciiTheme="majorBidi" w:hAnsiTheme="majorBidi" w:cstheme="majorBidi"/>
          <w:snapToGrid w:val="0"/>
          <w:lang w:val="en-US"/>
        </w:rPr>
        <w:t>2563</w:t>
      </w:r>
      <w:r w:rsidR="006F34D2" w:rsidRPr="0078362B">
        <w:rPr>
          <w:rFonts w:asciiTheme="majorBidi" w:hAnsiTheme="majorBidi" w:cstheme="majorBidi"/>
          <w:snapToGrid w:val="0"/>
          <w:cs/>
          <w:lang w:val="en-US"/>
        </w:rPr>
        <w:t xml:space="preserve"> ทั้งนี้บริษัทย่อย</w:t>
      </w:r>
      <w:r w:rsidR="006F34D2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จะเป็นผู้รับผิดชอบภาระดอกเบี้ยตามที่ตกลงกันในสัญญา</w:t>
      </w:r>
      <w:r w:rsidR="006F34D2"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6F34D2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และเพื่อเป็นหลักประกันให้กับผู้รับจ้าง</w:t>
      </w:r>
      <w:r w:rsidR="006F34D2" w:rsidRPr="0078362B">
        <w:rPr>
          <w:rFonts w:asciiTheme="majorBidi" w:hAnsiTheme="majorBidi" w:cstheme="majorBidi"/>
          <w:snapToGrid w:val="0"/>
          <w:cs/>
          <w:lang w:val="en-US"/>
        </w:rPr>
        <w:t xml:space="preserve"> บริษัทย่อยได้วางหลักประกันต่อผู้รับจ้าง โดยมีรายละเอียดของหลักประกันดังนี้</w:t>
      </w:r>
    </w:p>
    <w:p w14:paraId="65673DFD" w14:textId="77777777" w:rsidR="00A66612" w:rsidRPr="0078362B" w:rsidRDefault="00A66612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  <w:lang w:val="en-US" w:eastAsia="x-none"/>
        </w:rPr>
      </w:pPr>
      <w:r w:rsidRPr="0078362B">
        <w:rPr>
          <w:rFonts w:asciiTheme="majorBidi" w:hAnsiTheme="majorBidi" w:cstheme="majorBidi"/>
          <w:snapToGrid w:val="0"/>
          <w:cs/>
          <w:lang w:val="en-US"/>
        </w:rPr>
        <w:br w:type="page"/>
      </w:r>
    </w:p>
    <w:p w14:paraId="44C20387" w14:textId="77777777" w:rsidR="006F34D2" w:rsidRPr="0078362B" w:rsidRDefault="006F34D2" w:rsidP="00437FE4">
      <w:pPr>
        <w:pStyle w:val="BodyTextIndent"/>
        <w:numPr>
          <w:ilvl w:val="0"/>
          <w:numId w:val="18"/>
        </w:numPr>
        <w:spacing w:before="120"/>
        <w:ind w:left="1440" w:hanging="274"/>
        <w:jc w:val="left"/>
        <w:rPr>
          <w:rFonts w:asciiTheme="majorBidi" w:hAnsiTheme="majorBidi" w:cstheme="majorBidi"/>
          <w:snapToGrid w:val="0"/>
          <w:cs/>
        </w:rPr>
      </w:pPr>
      <w:r w:rsidRPr="0078362B">
        <w:rPr>
          <w:rFonts w:asciiTheme="majorBidi" w:hAnsiTheme="majorBidi" w:cstheme="majorBidi"/>
          <w:snapToGrid w:val="0"/>
          <w:cs/>
        </w:rPr>
        <w:lastRenderedPageBreak/>
        <w:t>จำนำหุ้นในบริษัท แลนด์มาร์ค โฮล</w:t>
      </w:r>
      <w:proofErr w:type="spellStart"/>
      <w:r w:rsidRPr="0078362B">
        <w:rPr>
          <w:rFonts w:asciiTheme="majorBidi" w:hAnsiTheme="majorBidi" w:cstheme="majorBidi"/>
          <w:snapToGrid w:val="0"/>
          <w:cs/>
        </w:rPr>
        <w:t>ดิ้งส์</w:t>
      </w:r>
      <w:proofErr w:type="spellEnd"/>
      <w:r w:rsidRPr="0078362B">
        <w:rPr>
          <w:rFonts w:asciiTheme="majorBidi" w:hAnsiTheme="majorBidi" w:cstheme="majorBidi"/>
          <w:snapToGrid w:val="0"/>
          <w:cs/>
        </w:rPr>
        <w:t xml:space="preserve"> จำกัด ทั้งจำนวน</w:t>
      </w:r>
    </w:p>
    <w:p w14:paraId="620E2C1B" w14:textId="77777777" w:rsidR="006F34D2" w:rsidRPr="0078362B" w:rsidRDefault="006F34D2" w:rsidP="00437FE4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Theme="majorBidi" w:hAnsiTheme="majorBidi" w:cstheme="majorBidi"/>
          <w:snapToGrid w:val="0"/>
          <w:cs/>
        </w:rPr>
      </w:pPr>
      <w:r w:rsidRPr="0078362B">
        <w:rPr>
          <w:rFonts w:asciiTheme="majorBidi" w:hAnsiTheme="majorBidi" w:cstheme="majorBidi"/>
          <w:snapToGrid w:val="0"/>
          <w:spacing w:val="-6"/>
          <w:cs/>
        </w:rPr>
        <w:t>สิทธิในการสวมสิทธิการเช่าที่ดิน และการจดจำนองสิ่งปลูกสร้างของโครงการ เจ้าพระยา เอสเตท</w:t>
      </w:r>
      <w:r w:rsidRPr="0078362B">
        <w:rPr>
          <w:rFonts w:asciiTheme="majorBidi" w:hAnsiTheme="majorBidi" w:cstheme="majorBidi"/>
          <w:snapToGrid w:val="0"/>
          <w:cs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6"/>
          <w:cs/>
        </w:rPr>
        <w:t>ภายใต้สัญญาหลักประกันแบบมีเงื่อนไข โดยการบังคับใช้สิทธิในการสวมสิทธิและการ</w:t>
      </w:r>
      <w:r w:rsidRPr="0078362B">
        <w:rPr>
          <w:rFonts w:asciiTheme="majorBidi" w:hAnsiTheme="majorBidi" w:cstheme="majorBidi"/>
          <w:snapToGrid w:val="0"/>
          <w:cs/>
        </w:rPr>
        <w:t>จดจำนองดังกล่าวจะดำเนินการได้ก็ต่อเมื่อปรากฏเหตุตามที่ระบุไว้ในสัญญา</w:t>
      </w:r>
    </w:p>
    <w:p w14:paraId="54BEEE62" w14:textId="0D04BB71" w:rsidR="006F34D2" w:rsidRPr="0078362B" w:rsidRDefault="006F34D2" w:rsidP="00437FE4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Theme="majorBidi" w:hAnsiTheme="majorBidi" w:cstheme="majorBidi"/>
          <w:snapToGrid w:val="0"/>
          <w:spacing w:val="-6"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snapToGrid w:val="0"/>
          <w:spacing w:val="-6"/>
          <w:cs/>
        </w:rPr>
        <w:t>บัญชีเงินฝากธนาคารที่ใช้เป็นหลักประกัน (</w:t>
      </w:r>
      <w:proofErr w:type="spellStart"/>
      <w:r w:rsidRPr="0078362B">
        <w:rPr>
          <w:rFonts w:asciiTheme="majorBidi" w:hAnsiTheme="majorBidi" w:cstheme="majorBidi"/>
          <w:snapToGrid w:val="0"/>
          <w:spacing w:val="-6"/>
          <w:cs/>
        </w:rPr>
        <w:t>Escrow</w:t>
      </w:r>
      <w:proofErr w:type="spellEnd"/>
      <w:r w:rsidRPr="0078362B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proofErr w:type="spellStart"/>
      <w:r w:rsidRPr="0078362B">
        <w:rPr>
          <w:rFonts w:asciiTheme="majorBidi" w:hAnsiTheme="majorBidi" w:cstheme="majorBidi"/>
          <w:snapToGrid w:val="0"/>
          <w:spacing w:val="-6"/>
          <w:cs/>
        </w:rPr>
        <w:t>Account</w:t>
      </w:r>
      <w:proofErr w:type="spellEnd"/>
      <w:r w:rsidRPr="0078362B">
        <w:rPr>
          <w:rFonts w:asciiTheme="majorBidi" w:hAnsiTheme="majorBidi" w:cstheme="majorBidi"/>
          <w:snapToGrid w:val="0"/>
          <w:spacing w:val="-6"/>
          <w:cs/>
        </w:rPr>
        <w:t xml:space="preserve">) ของบริษัทย่อย (ดูหมายเหตุข้อ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10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>)</w:t>
      </w:r>
    </w:p>
    <w:p w14:paraId="3BCC18FE" w14:textId="7D32FBA6" w:rsidR="0048769D" w:rsidRPr="0078362B" w:rsidRDefault="0048769D" w:rsidP="00437FE4">
      <w:pPr>
        <w:pStyle w:val="BodyTextIndent"/>
        <w:tabs>
          <w:tab w:val="left" w:pos="1170"/>
        </w:tabs>
        <w:spacing w:before="240"/>
        <w:ind w:left="1170" w:firstLine="0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ณ วันที่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31</w:t>
      </w:r>
      <w:r w:rsidRPr="0078362B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DE7D71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2562</w:t>
      </w:r>
      <w:r w:rsidR="003A622B" w:rsidRPr="0078362B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3A622B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2561</w:t>
      </w:r>
      <w:r w:rsidR="00DE7D71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บริษัทย่อยมียอดคงค้างสำหรับ</w:t>
      </w:r>
      <w:r w:rsidR="00392EA9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เจ้า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หนี้ค่าก่อสร้าง</w:t>
      </w:r>
      <w:r w:rsidR="00DE7D71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จำนวน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</w:t>
      </w:r>
      <w:r w:rsidR="00807FE7" w:rsidRPr="0078362B">
        <w:rPr>
          <w:rFonts w:asciiTheme="majorBidi" w:hAnsiTheme="majorBidi" w:cstheme="majorBidi"/>
          <w:snapToGrid w:val="0"/>
          <w:lang w:val="en-US"/>
        </w:rPr>
        <w:t>,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093</w:t>
      </w:r>
      <w:r w:rsidR="00807FE7" w:rsidRPr="0078362B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32</w:t>
      </w:r>
      <w:r w:rsidR="00146576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DE7D71" w:rsidRPr="0078362B">
        <w:rPr>
          <w:rFonts w:asciiTheme="majorBidi" w:hAnsiTheme="majorBidi" w:cstheme="majorBidi"/>
          <w:snapToGrid w:val="0"/>
          <w:cs/>
          <w:lang w:val="en-US"/>
        </w:rPr>
        <w:t>ล้านบาท</w:t>
      </w:r>
      <w:r w:rsidR="00085743" w:rsidRPr="0078362B">
        <w:rPr>
          <w:rFonts w:asciiTheme="majorBidi" w:hAnsiTheme="majorBidi" w:cstheme="majorBidi"/>
          <w:snapToGrid w:val="0"/>
          <w:cs/>
          <w:lang w:val="en-US"/>
        </w:rPr>
        <w:t xml:space="preserve"> (ดูหมายเหตุ ข้อ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16</w:t>
      </w:r>
      <w:r w:rsidR="00085743" w:rsidRPr="0078362B">
        <w:rPr>
          <w:rFonts w:asciiTheme="majorBidi" w:hAnsiTheme="majorBidi" w:cstheme="majorBidi"/>
          <w:snapToGrid w:val="0"/>
          <w:cs/>
          <w:lang w:val="en-US"/>
        </w:rPr>
        <w:t>)</w:t>
      </w:r>
      <w:r w:rsidR="00DE7D71" w:rsidRPr="0078362B">
        <w:rPr>
          <w:rFonts w:asciiTheme="majorBidi" w:hAnsiTheme="majorBidi" w:cstheme="majorBidi"/>
          <w:snapToGrid w:val="0"/>
          <w:cs/>
          <w:lang w:val="en-US"/>
        </w:rPr>
        <w:t xml:space="preserve"> และ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</w:t>
      </w:r>
      <w:r w:rsidR="00807FE7" w:rsidRPr="0078362B">
        <w:rPr>
          <w:rFonts w:asciiTheme="majorBidi" w:hAnsiTheme="majorBidi" w:cstheme="majorBidi"/>
          <w:snapToGrid w:val="0"/>
          <w:lang w:val="en-US"/>
        </w:rPr>
        <w:t>,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485</w:t>
      </w:r>
      <w:r w:rsidR="00807FE7" w:rsidRPr="0078362B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32</w:t>
      </w:r>
      <w:r w:rsidR="00146576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DE7D71" w:rsidRPr="0078362B">
        <w:rPr>
          <w:rFonts w:asciiTheme="majorBidi" w:hAnsiTheme="majorBidi" w:cstheme="majorBidi"/>
          <w:snapToGrid w:val="0"/>
          <w:cs/>
          <w:lang w:val="en-US"/>
        </w:rPr>
        <w:t xml:space="preserve">ล้านบาท ตามลำดับ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และเงินกู้ยืมระยะยาวตามสัญญาก่อสร้าง</w:t>
      </w:r>
      <w:r w:rsidR="00392EA9" w:rsidRPr="0078362B">
        <w:rPr>
          <w:rFonts w:asciiTheme="majorBidi" w:hAnsiTheme="majorBidi" w:cstheme="majorBidi"/>
          <w:snapToGrid w:val="0"/>
          <w:cs/>
          <w:lang w:val="en-US"/>
        </w:rPr>
        <w:t>ดังกล่าว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จำนวน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11</w:t>
      </w:r>
      <w:r w:rsidR="00807FE7" w:rsidRPr="0078362B">
        <w:rPr>
          <w:rFonts w:asciiTheme="majorBidi" w:hAnsiTheme="majorBidi" w:cstheme="majorBidi"/>
          <w:snapToGrid w:val="0"/>
          <w:spacing w:val="4"/>
          <w:lang w:val="en-US"/>
        </w:rPr>
        <w:t>,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374</w:t>
      </w:r>
      <w:r w:rsidR="00807FE7" w:rsidRPr="0078362B">
        <w:rPr>
          <w:rFonts w:asciiTheme="majorBidi" w:hAnsiTheme="majorBidi" w:cstheme="majorBidi"/>
          <w:snapToGrid w:val="0"/>
          <w:spacing w:val="4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24</w:t>
      </w:r>
      <w:r w:rsidR="00146576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ล้านบาท และ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8</w:t>
      </w:r>
      <w:r w:rsidR="00807FE7" w:rsidRPr="0078362B">
        <w:rPr>
          <w:rFonts w:asciiTheme="majorBidi" w:hAnsiTheme="majorBidi" w:cstheme="majorBidi"/>
          <w:snapToGrid w:val="0"/>
          <w:spacing w:val="4"/>
          <w:lang w:val="en-US"/>
        </w:rPr>
        <w:t>,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582</w:t>
      </w:r>
      <w:r w:rsidR="00807FE7" w:rsidRPr="0078362B">
        <w:rPr>
          <w:rFonts w:asciiTheme="majorBidi" w:hAnsiTheme="majorBidi" w:cstheme="majorBidi"/>
          <w:snapToGrid w:val="0"/>
          <w:spacing w:val="4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47</w:t>
      </w:r>
      <w:r w:rsidR="00146576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ล้านบาท ตามลำดับ</w:t>
      </w:r>
      <w:r w:rsidR="008A111D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8A111D" w:rsidRPr="0078362B">
        <w:rPr>
          <w:rFonts w:asciiTheme="majorBidi" w:hAnsiTheme="majorBidi" w:cstheme="majorBidi"/>
          <w:snapToGrid w:val="0"/>
          <w:cs/>
          <w:lang w:val="en-US"/>
        </w:rPr>
        <w:t>โดยมีการคิดดอกเบี้ยตามอัตราที่ตกลงกัน</w:t>
      </w:r>
    </w:p>
    <w:p w14:paraId="1FE797A0" w14:textId="2EE6DD86" w:rsidR="009B4BE8" w:rsidRPr="0078362B" w:rsidRDefault="00FA46D0" w:rsidP="00437FE4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FA46D0">
        <w:rPr>
          <w:rFonts w:asciiTheme="majorBidi" w:hAnsiTheme="majorBidi" w:cstheme="majorBidi"/>
          <w:snapToGrid w:val="0"/>
          <w:lang w:val="en-US"/>
        </w:rPr>
        <w:t>18</w:t>
      </w:r>
      <w:r w:rsidR="006C52E2" w:rsidRPr="0078362B">
        <w:rPr>
          <w:rFonts w:asciiTheme="majorBidi" w:hAnsiTheme="majorBidi" w:cstheme="majorBidi"/>
          <w:snapToGrid w:val="0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2</w:t>
      </w:r>
      <w:r w:rsidR="006C52E2" w:rsidRPr="0078362B">
        <w:rPr>
          <w:rFonts w:asciiTheme="majorBidi" w:hAnsiTheme="majorBidi" w:cstheme="majorBidi"/>
          <w:snapToGrid w:val="0"/>
          <w:lang w:val="en-US"/>
        </w:rPr>
        <w:tab/>
      </w:r>
      <w:r w:rsidR="006C52E2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เมื่อวันที่ 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14</w:t>
      </w:r>
      <w:r w:rsidR="006C52E2" w:rsidRPr="0078362B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6C52E2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ตุลาคม 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2559</w:t>
      </w:r>
      <w:r w:rsidR="006C52E2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="006C52E2" w:rsidRPr="0078362B">
        <w:rPr>
          <w:rFonts w:asciiTheme="majorBidi" w:hAnsiTheme="majorBidi" w:cstheme="majorBidi"/>
          <w:snapToGrid w:val="0"/>
          <w:spacing w:val="4"/>
          <w:cs/>
        </w:rPr>
        <w:t>บริษัท ซีจียู</w:t>
      </w:r>
      <w:proofErr w:type="spellStart"/>
      <w:r w:rsidR="006C52E2" w:rsidRPr="0078362B">
        <w:rPr>
          <w:rFonts w:asciiTheme="majorBidi" w:hAnsiTheme="majorBidi" w:cstheme="majorBidi"/>
          <w:snapToGrid w:val="0"/>
          <w:spacing w:val="4"/>
          <w:cs/>
        </w:rPr>
        <w:t>เค</w:t>
      </w:r>
      <w:proofErr w:type="spellEnd"/>
      <w:r w:rsidR="006C52E2" w:rsidRPr="0078362B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1</w:t>
      </w:r>
      <w:r w:rsidR="006C52E2" w:rsidRPr="0078362B">
        <w:rPr>
          <w:rFonts w:asciiTheme="majorBidi" w:hAnsiTheme="majorBidi" w:cstheme="majorBidi"/>
          <w:snapToGrid w:val="0"/>
          <w:spacing w:val="4"/>
          <w:cs/>
        </w:rPr>
        <w:t xml:space="preserve"> จำกัด </w:t>
      </w:r>
      <w:r w:rsidR="006C52E2" w:rsidRPr="0078362B">
        <w:rPr>
          <w:rFonts w:asciiTheme="majorBidi" w:hAnsiTheme="majorBidi" w:cstheme="majorBidi"/>
          <w:snapToGrid w:val="0"/>
          <w:spacing w:val="4"/>
          <w:lang w:val="en-US"/>
        </w:rPr>
        <w:t>(“</w:t>
      </w:r>
      <w:r w:rsidR="006C52E2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บริษัทย่อย</w:t>
      </w:r>
      <w:r w:rsidR="006C52E2" w:rsidRPr="0078362B">
        <w:rPr>
          <w:rFonts w:asciiTheme="majorBidi" w:hAnsiTheme="majorBidi" w:cstheme="majorBidi"/>
          <w:snapToGrid w:val="0"/>
          <w:spacing w:val="4"/>
          <w:lang w:val="en-US"/>
        </w:rPr>
        <w:t xml:space="preserve">”) </w:t>
      </w:r>
      <w:r w:rsidR="006C52E2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ได้ทำสัญญาเงินกู้กับธนาคาร</w:t>
      </w:r>
      <w:r w:rsidR="00085743" w:rsidRPr="0078362B">
        <w:rPr>
          <w:rFonts w:asciiTheme="majorBidi" w:hAnsiTheme="majorBidi" w:cstheme="majorBidi"/>
          <w:snapToGrid w:val="0"/>
          <w:cs/>
          <w:lang w:val="en-US"/>
        </w:rPr>
        <w:t>ในต่างประเทศแห่งหนึ่งเป็น</w:t>
      </w:r>
      <w:r w:rsidR="006C52E2" w:rsidRPr="0078362B">
        <w:rPr>
          <w:rFonts w:asciiTheme="majorBidi" w:hAnsiTheme="majorBidi" w:cstheme="majorBidi"/>
          <w:snapToGrid w:val="0"/>
          <w:cs/>
          <w:lang w:val="en-US"/>
        </w:rPr>
        <w:t xml:space="preserve">จำนวน </w:t>
      </w:r>
      <w:r w:rsidRPr="00FA46D0">
        <w:rPr>
          <w:rFonts w:asciiTheme="majorBidi" w:hAnsiTheme="majorBidi" w:cstheme="majorBidi"/>
          <w:snapToGrid w:val="0"/>
          <w:lang w:val="en-US"/>
        </w:rPr>
        <w:t>9</w:t>
      </w:r>
      <w:r w:rsidR="006C52E2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6C52E2" w:rsidRPr="0078362B">
        <w:rPr>
          <w:rFonts w:asciiTheme="majorBidi" w:hAnsiTheme="majorBidi" w:cstheme="majorBidi"/>
          <w:snapToGrid w:val="0"/>
          <w:cs/>
          <w:lang w:val="en-US"/>
        </w:rPr>
        <w:t>ล้านปอนด์ส</w:t>
      </w:r>
      <w:proofErr w:type="spellStart"/>
      <w:r w:rsidR="006C52E2" w:rsidRPr="0078362B">
        <w:rPr>
          <w:rFonts w:asciiTheme="majorBidi" w:hAnsiTheme="majorBidi" w:cstheme="majorBidi"/>
          <w:snapToGrid w:val="0"/>
          <w:cs/>
          <w:lang w:val="en-US"/>
        </w:rPr>
        <w:t>เต</w:t>
      </w:r>
      <w:proofErr w:type="spellEnd"/>
      <w:r w:rsidR="006C52E2" w:rsidRPr="0078362B">
        <w:rPr>
          <w:rFonts w:asciiTheme="majorBidi" w:hAnsiTheme="majorBidi" w:cstheme="majorBidi"/>
          <w:snapToGrid w:val="0"/>
          <w:cs/>
          <w:lang w:val="en-US"/>
        </w:rPr>
        <w:t>อร์ลิง</w:t>
      </w:r>
      <w:r w:rsidR="0048769D"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6C52E2" w:rsidRPr="0078362B">
        <w:rPr>
          <w:rFonts w:asciiTheme="majorBidi" w:hAnsiTheme="majorBidi" w:cstheme="majorBidi"/>
          <w:snapToGrid w:val="0"/>
          <w:cs/>
          <w:lang w:val="en-US"/>
        </w:rPr>
        <w:t xml:space="preserve">เงินกู้ยืมดังกล่าวมีอัตราดอกเบี้ยเท่ากับ </w:t>
      </w:r>
      <w:r w:rsidR="006C52E2" w:rsidRPr="0078362B">
        <w:rPr>
          <w:rFonts w:asciiTheme="majorBidi" w:hAnsiTheme="majorBidi" w:cstheme="majorBidi"/>
          <w:snapToGrid w:val="0"/>
          <w:lang w:val="en-US"/>
        </w:rPr>
        <w:t>Base Rate</w:t>
      </w:r>
      <w:r w:rsidR="006C52E2"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6C52E2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บวกร้อยละ </w:t>
      </w:r>
      <w:r w:rsidRPr="00FA46D0">
        <w:rPr>
          <w:rFonts w:asciiTheme="majorBidi" w:hAnsiTheme="majorBidi" w:cstheme="majorBidi"/>
          <w:snapToGrid w:val="0"/>
          <w:spacing w:val="-10"/>
          <w:lang w:val="en-US"/>
        </w:rPr>
        <w:t>3</w:t>
      </w:r>
      <w:r w:rsidR="006C52E2" w:rsidRPr="0078362B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6C52E2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ต่อปี กำหนดชำระคืนเงินต้นทั้งหมดในวันที่ </w:t>
      </w:r>
      <w:r w:rsidRPr="00FA46D0">
        <w:rPr>
          <w:rFonts w:asciiTheme="majorBidi" w:hAnsiTheme="majorBidi" w:cstheme="majorBidi"/>
          <w:snapToGrid w:val="0"/>
          <w:spacing w:val="-10"/>
          <w:lang w:val="en-US"/>
        </w:rPr>
        <w:t>17</w:t>
      </w:r>
      <w:r w:rsidR="006C52E2" w:rsidRPr="0078362B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6C52E2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ตุลาคม </w:t>
      </w:r>
      <w:r w:rsidRPr="00FA46D0">
        <w:rPr>
          <w:rFonts w:asciiTheme="majorBidi" w:hAnsiTheme="majorBidi" w:cstheme="majorBidi"/>
          <w:snapToGrid w:val="0"/>
          <w:spacing w:val="-10"/>
          <w:lang w:val="en-US"/>
        </w:rPr>
        <w:t>2564</w:t>
      </w:r>
      <w:r w:rsidR="006C52E2" w:rsidRPr="0078362B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6C52E2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>โดยบริษัทย่อย</w:t>
      </w:r>
      <w:r w:rsidR="006C52E2" w:rsidRPr="0078362B">
        <w:rPr>
          <w:rFonts w:asciiTheme="majorBidi" w:hAnsiTheme="majorBidi" w:cstheme="majorBidi"/>
          <w:snapToGrid w:val="0"/>
          <w:cs/>
          <w:lang w:val="en-US"/>
        </w:rPr>
        <w:t>ได้จดจำนองที่ดินและอาคาร</w:t>
      </w:r>
      <w:r w:rsidR="009B4BE8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9B4BE8" w:rsidRPr="0078362B">
        <w:rPr>
          <w:rFonts w:asciiTheme="majorBidi" w:hAnsiTheme="majorBidi" w:cstheme="majorBidi"/>
          <w:snapToGrid w:val="0"/>
          <w:cs/>
          <w:lang w:val="en-US"/>
        </w:rPr>
        <w:t xml:space="preserve">ซึ่งมีมูลค่าตามบัญชี ณ วันที่ </w:t>
      </w:r>
      <w:r w:rsidRPr="00FA46D0">
        <w:rPr>
          <w:rFonts w:asciiTheme="majorBidi" w:hAnsiTheme="majorBidi" w:cstheme="majorBidi"/>
          <w:snapToGrid w:val="0"/>
          <w:lang w:val="en-US"/>
        </w:rPr>
        <w:t>31</w:t>
      </w:r>
      <w:r w:rsidR="009B4BE8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9B4BE8" w:rsidRPr="0078362B">
        <w:rPr>
          <w:rFonts w:asciiTheme="majorBidi" w:hAnsiTheme="majorBidi" w:cstheme="majorBidi"/>
          <w:snapToGrid w:val="0"/>
          <w:cs/>
          <w:lang w:val="en-US"/>
        </w:rPr>
        <w:t xml:space="preserve">ธันวาคม </w:t>
      </w:r>
      <w:r w:rsidRPr="00FA46D0">
        <w:rPr>
          <w:rFonts w:asciiTheme="majorBidi" w:hAnsiTheme="majorBidi" w:cstheme="majorBidi"/>
          <w:snapToGrid w:val="0"/>
          <w:lang w:val="en-US"/>
        </w:rPr>
        <w:t>2562</w:t>
      </w:r>
      <w:r w:rsidR="009B4BE8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9B4BE8" w:rsidRPr="0078362B">
        <w:rPr>
          <w:rFonts w:asciiTheme="majorBidi" w:hAnsiTheme="majorBidi" w:cstheme="majorBidi"/>
          <w:snapToGrid w:val="0"/>
          <w:cs/>
          <w:lang w:val="en-US"/>
        </w:rPr>
        <w:t xml:space="preserve">และ </w:t>
      </w:r>
      <w:r w:rsidRPr="00FA46D0">
        <w:rPr>
          <w:rFonts w:asciiTheme="majorBidi" w:hAnsiTheme="majorBidi" w:cstheme="majorBidi"/>
          <w:snapToGrid w:val="0"/>
          <w:lang w:val="en-US"/>
        </w:rPr>
        <w:t>2561</w:t>
      </w:r>
      <w:r w:rsidR="009B4BE8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9B4BE8" w:rsidRPr="0078362B">
        <w:rPr>
          <w:rFonts w:asciiTheme="majorBidi" w:hAnsiTheme="majorBidi" w:cstheme="majorBidi"/>
          <w:snapToGrid w:val="0"/>
          <w:cs/>
          <w:lang w:val="en-US"/>
        </w:rPr>
        <w:t xml:space="preserve">จำนวน </w:t>
      </w:r>
      <w:r w:rsidRPr="00FA46D0">
        <w:rPr>
          <w:rFonts w:asciiTheme="majorBidi" w:hAnsiTheme="majorBidi" w:cstheme="majorBidi"/>
          <w:snapToGrid w:val="0"/>
          <w:lang w:val="en-US"/>
        </w:rPr>
        <w:t>743</w:t>
      </w:r>
      <w:r w:rsidR="00807FE7" w:rsidRPr="0078362B">
        <w:rPr>
          <w:rFonts w:asciiTheme="majorBidi" w:hAnsiTheme="majorBidi" w:cstheme="majorBidi"/>
          <w:snapToGrid w:val="0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97</w:t>
      </w:r>
      <w:r w:rsidR="009B4BE8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9B4BE8" w:rsidRPr="0078362B">
        <w:rPr>
          <w:rFonts w:asciiTheme="majorBidi" w:hAnsiTheme="majorBidi" w:cstheme="majorBidi"/>
          <w:snapToGrid w:val="0"/>
          <w:cs/>
          <w:lang w:val="en-US"/>
        </w:rPr>
        <w:t xml:space="preserve">ล้านบาท และ </w:t>
      </w:r>
      <w:r w:rsidRPr="00FA46D0">
        <w:rPr>
          <w:rFonts w:asciiTheme="majorBidi" w:hAnsiTheme="majorBidi" w:cstheme="majorBidi"/>
          <w:snapToGrid w:val="0"/>
          <w:lang w:val="en-US"/>
        </w:rPr>
        <w:t>789</w:t>
      </w:r>
      <w:r w:rsidR="00807FE7" w:rsidRPr="0078362B">
        <w:rPr>
          <w:rFonts w:asciiTheme="majorBidi" w:hAnsiTheme="majorBidi" w:cstheme="majorBidi"/>
          <w:snapToGrid w:val="0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16</w:t>
      </w:r>
      <w:r w:rsidR="00807FE7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9B4BE8" w:rsidRPr="0078362B">
        <w:rPr>
          <w:rFonts w:asciiTheme="majorBidi" w:hAnsiTheme="majorBidi" w:cstheme="majorBidi"/>
          <w:snapToGrid w:val="0"/>
          <w:cs/>
          <w:lang w:val="en-US"/>
        </w:rPr>
        <w:t>ล้านบาท ตามลำดับ</w:t>
      </w:r>
      <w:r w:rsidR="0064725F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64725F" w:rsidRPr="0078362B">
        <w:rPr>
          <w:rFonts w:asciiTheme="majorBidi" w:hAnsiTheme="majorBidi" w:cstheme="majorBidi"/>
          <w:snapToGrid w:val="0"/>
          <w:cs/>
          <w:lang w:val="en-US"/>
        </w:rPr>
        <w:t xml:space="preserve">เพื่อเป็นหลักทรัพย์ค้ำประกันเงินกู้ยืมดังกล่าว (ดูหมายเหตุข้อ </w:t>
      </w:r>
      <w:r w:rsidRPr="00FA46D0">
        <w:rPr>
          <w:rFonts w:asciiTheme="majorBidi" w:hAnsiTheme="majorBidi" w:cstheme="majorBidi"/>
          <w:snapToGrid w:val="0"/>
          <w:lang w:val="en-US"/>
        </w:rPr>
        <w:t>12</w:t>
      </w:r>
      <w:r w:rsidR="0064725F" w:rsidRPr="0078362B">
        <w:rPr>
          <w:rFonts w:asciiTheme="majorBidi" w:hAnsiTheme="majorBidi" w:cstheme="majorBidi"/>
          <w:snapToGrid w:val="0"/>
          <w:lang w:val="en-US"/>
        </w:rPr>
        <w:t>)</w:t>
      </w:r>
    </w:p>
    <w:p w14:paraId="12B09651" w14:textId="012D9302" w:rsidR="00807FE7" w:rsidRPr="0078362B" w:rsidRDefault="00807FE7" w:rsidP="00437FE4">
      <w:pPr>
        <w:pStyle w:val="BodyTextIndent"/>
        <w:tabs>
          <w:tab w:val="left" w:pos="1170"/>
        </w:tabs>
        <w:spacing w:before="240"/>
        <w:ind w:left="1166" w:firstLine="4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78362B">
        <w:rPr>
          <w:rFonts w:asciiTheme="majorBidi" w:hAnsiTheme="majorBidi" w:cstheme="majorBidi"/>
          <w:snapToGrid w:val="0"/>
          <w:cs/>
        </w:rPr>
        <w:t xml:space="preserve">ต่อเมื่อวันที่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28</w:t>
      </w:r>
      <w:r w:rsidRPr="0078362B">
        <w:rPr>
          <w:rFonts w:asciiTheme="majorBidi" w:hAnsiTheme="majorBidi" w:cstheme="majorBidi"/>
          <w:snapToGrid w:val="0"/>
          <w:cs/>
        </w:rPr>
        <w:t xml:space="preserve"> สิงหาคม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2562</w:t>
      </w:r>
      <w:r w:rsidRPr="0078362B">
        <w:rPr>
          <w:rFonts w:asciiTheme="majorBidi" w:hAnsiTheme="majorBidi" w:cstheme="majorBidi"/>
          <w:snapToGrid w:val="0"/>
          <w:cs/>
        </w:rPr>
        <w:t xml:space="preserve"> บริษัทย่อยได้ทำสัญญาเพิ่มเติมกับสถาบันการเงินในต่างประเทศดังกล่าว โดยได้ตกลงให้นำเงินฝากธนาคารจำนวน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</w:t>
      </w:r>
      <w:r w:rsidRPr="0078362B">
        <w:rPr>
          <w:rFonts w:asciiTheme="majorBidi" w:hAnsiTheme="majorBidi" w:cstheme="majorBidi"/>
          <w:snapToGrid w:val="0"/>
          <w:cs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75</w:t>
      </w:r>
      <w:r w:rsidRPr="0078362B">
        <w:rPr>
          <w:rFonts w:asciiTheme="majorBidi" w:hAnsiTheme="majorBidi" w:cstheme="majorBidi"/>
          <w:snapToGrid w:val="0"/>
          <w:cs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4"/>
          <w:cs/>
        </w:rPr>
        <w:t>ล้านปอนด์ส</w:t>
      </w:r>
      <w:proofErr w:type="spellStart"/>
      <w:r w:rsidRPr="0078362B">
        <w:rPr>
          <w:rFonts w:asciiTheme="majorBidi" w:hAnsiTheme="majorBidi" w:cstheme="majorBidi"/>
          <w:snapToGrid w:val="0"/>
          <w:spacing w:val="-4"/>
          <w:cs/>
        </w:rPr>
        <w:t>เต</w:t>
      </w:r>
      <w:proofErr w:type="spellEnd"/>
      <w:r w:rsidRPr="0078362B">
        <w:rPr>
          <w:rFonts w:asciiTheme="majorBidi" w:hAnsiTheme="majorBidi" w:cstheme="majorBidi"/>
          <w:snapToGrid w:val="0"/>
          <w:spacing w:val="-4"/>
          <w:cs/>
        </w:rPr>
        <w:t xml:space="preserve">อร์ลิงไปเป็นหลักประกันการกู้ยืมเงิน ซึ่งได้แสดงไว้เป็นส่วนหนึ่งของเงินฝากธนาคารที่ใช้เป็นหลักประกันในงบแสดงฐานะการเงินรวม ณ วันที่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2562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จำนวน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68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54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</w:t>
      </w:r>
      <w:r w:rsidRPr="0078362B">
        <w:rPr>
          <w:rFonts w:asciiTheme="majorBidi" w:hAnsiTheme="majorBidi" w:cstheme="majorBidi"/>
          <w:snapToGrid w:val="0"/>
          <w:spacing w:val="-4"/>
          <w:cs/>
        </w:rPr>
        <w:t xml:space="preserve"> (ดูหมายเหตุข้อ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10</w:t>
      </w:r>
      <w:r w:rsidRPr="0078362B">
        <w:rPr>
          <w:rFonts w:asciiTheme="majorBidi" w:hAnsiTheme="majorBidi" w:cstheme="majorBidi"/>
          <w:snapToGrid w:val="0"/>
          <w:spacing w:val="-4"/>
          <w:cs/>
        </w:rPr>
        <w:t>)</w:t>
      </w:r>
    </w:p>
    <w:p w14:paraId="1B8355F4" w14:textId="013696BA" w:rsidR="00807FE7" w:rsidRPr="0078362B" w:rsidRDefault="00807FE7" w:rsidP="00437FE4">
      <w:pPr>
        <w:pStyle w:val="BodyTextIndent"/>
        <w:tabs>
          <w:tab w:val="left" w:pos="1170"/>
        </w:tabs>
        <w:spacing w:before="240"/>
        <w:ind w:left="1166" w:firstLine="4"/>
        <w:jc w:val="thaiDistribute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วันที่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2562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2561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บริษัทย่อยมียอดคงเหลือของเงินกู้ยืมจำนวน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358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29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371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61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ล้านบาท ตามลำดับ</w:t>
      </w:r>
    </w:p>
    <w:p w14:paraId="188531C8" w14:textId="77777777" w:rsidR="00871106" w:rsidRPr="0078362B" w:rsidRDefault="00871106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48D38BB7" w14:textId="26048FE4" w:rsidR="00522651" w:rsidRPr="0078362B" w:rsidRDefault="00FA46D0" w:rsidP="00437FE4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FA46D0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19</w:t>
      </w:r>
      <w:r w:rsidR="00522651" w:rsidRPr="0078362B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522651" w:rsidRPr="0078362B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522651" w:rsidRPr="0078362B">
        <w:rPr>
          <w:rFonts w:asciiTheme="majorBidi" w:hAnsiTheme="majorBidi" w:cstheme="majorBidi"/>
          <w:b/>
          <w:bCs/>
          <w:snapToGrid w:val="0"/>
          <w:cs/>
          <w:lang w:val="en-US"/>
        </w:rPr>
        <w:t>หุ้นกู้</w:t>
      </w:r>
      <w:r w:rsidR="00B8505C" w:rsidRPr="0078362B">
        <w:rPr>
          <w:rFonts w:asciiTheme="majorBidi" w:hAnsiTheme="majorBidi" w:cstheme="majorBidi"/>
          <w:b/>
          <w:bCs/>
          <w:snapToGrid w:val="0"/>
          <w:cs/>
          <w:lang w:val="en-US"/>
        </w:rPr>
        <w:t>ระยะยาว</w:t>
      </w:r>
    </w:p>
    <w:p w14:paraId="76A3BEF3" w14:textId="77777777" w:rsidR="00482280" w:rsidRPr="0078362B" w:rsidRDefault="00482280" w:rsidP="00437FE4">
      <w:pPr>
        <w:pStyle w:val="BodyTextIndent"/>
        <w:ind w:left="547" w:firstLine="0"/>
        <w:jc w:val="left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snapToGrid w:val="0"/>
          <w:cs/>
          <w:lang w:val="en-US"/>
        </w:rPr>
        <w:t>หุ้นกู้</w:t>
      </w:r>
      <w:r w:rsidR="00B8505C" w:rsidRPr="0078362B">
        <w:rPr>
          <w:rFonts w:asciiTheme="majorBidi" w:hAnsiTheme="majorBidi" w:cstheme="majorBidi"/>
          <w:snapToGrid w:val="0"/>
          <w:cs/>
          <w:lang w:val="en-US"/>
        </w:rPr>
        <w:t>ระยะยาว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ประกอบด้วย</w:t>
      </w:r>
    </w:p>
    <w:p w14:paraId="02E15775" w14:textId="77777777" w:rsidR="00522651" w:rsidRPr="0078362B" w:rsidRDefault="00522651" w:rsidP="00437FE4">
      <w:pPr>
        <w:ind w:left="547" w:hanging="547"/>
        <w:jc w:val="right"/>
        <w:rPr>
          <w:rFonts w:asciiTheme="majorBidi" w:hAnsiTheme="majorBidi" w:cstheme="majorBidi"/>
          <w:b/>
          <w:bCs/>
          <w:snapToGrid w:val="0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3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450"/>
        <w:gridCol w:w="90"/>
        <w:gridCol w:w="1170"/>
        <w:gridCol w:w="90"/>
        <w:gridCol w:w="1240"/>
        <w:gridCol w:w="90"/>
        <w:gridCol w:w="1208"/>
      </w:tblGrid>
      <w:tr w:rsidR="00522651" w:rsidRPr="0078362B" w14:paraId="1786859C" w14:textId="77777777" w:rsidTr="00437FE4">
        <w:tc>
          <w:tcPr>
            <w:tcW w:w="4500" w:type="dxa"/>
            <w:shd w:val="clear" w:color="auto" w:fill="auto"/>
          </w:tcPr>
          <w:p w14:paraId="19E4DBA1" w14:textId="77777777" w:rsidR="00522651" w:rsidRPr="0078362B" w:rsidRDefault="00522651" w:rsidP="00437FE4">
            <w:pPr>
              <w:spacing w:line="36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7BCA64D6" w14:textId="77777777" w:rsidR="00522651" w:rsidRPr="0078362B" w:rsidRDefault="00522651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E8B632D" w14:textId="77777777" w:rsidR="00522651" w:rsidRPr="0078362B" w:rsidRDefault="00522651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  <w:shd w:val="clear" w:color="auto" w:fill="auto"/>
          </w:tcPr>
          <w:p w14:paraId="64686B85" w14:textId="77777777" w:rsidR="009B4BE8" w:rsidRPr="0078362B" w:rsidRDefault="009B4BE8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 และ</w:t>
            </w:r>
          </w:p>
          <w:p w14:paraId="14F1B3AC" w14:textId="77777777" w:rsidR="00522651" w:rsidRPr="0078362B" w:rsidRDefault="00522651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651" w:rsidRPr="0078362B" w14:paraId="464BB9A3" w14:textId="77777777" w:rsidTr="00437FE4">
        <w:tc>
          <w:tcPr>
            <w:tcW w:w="4500" w:type="dxa"/>
            <w:shd w:val="clear" w:color="auto" w:fill="auto"/>
          </w:tcPr>
          <w:p w14:paraId="1EC06706" w14:textId="77777777" w:rsidR="00522651" w:rsidRPr="0078362B" w:rsidRDefault="00522651" w:rsidP="00437FE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563D113E" w14:textId="77777777" w:rsidR="00522651" w:rsidRPr="0078362B" w:rsidRDefault="00522651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CB5CF9" w14:textId="77777777" w:rsidR="00522651" w:rsidRPr="0078362B" w:rsidRDefault="00522651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BABA6A" w14:textId="77777777" w:rsidR="00522651" w:rsidRPr="0078362B" w:rsidRDefault="00522651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8E3506" w14:textId="77777777" w:rsidR="00522651" w:rsidRPr="0078362B" w:rsidRDefault="00522651" w:rsidP="00437FE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1794E9B8" w14:textId="77777777" w:rsidR="00522651" w:rsidRPr="0078362B" w:rsidRDefault="00522651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6D6F6B5" w14:textId="77777777" w:rsidR="00522651" w:rsidRPr="0078362B" w:rsidRDefault="00522651" w:rsidP="00437FE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3FC366CE" w14:textId="77777777" w:rsidR="00522651" w:rsidRPr="0078362B" w:rsidRDefault="00522651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2651" w:rsidRPr="0078362B" w14:paraId="2FDF146E" w14:textId="77777777" w:rsidTr="00437FE4">
        <w:tc>
          <w:tcPr>
            <w:tcW w:w="4500" w:type="dxa"/>
            <w:shd w:val="clear" w:color="auto" w:fill="auto"/>
          </w:tcPr>
          <w:p w14:paraId="621D8305" w14:textId="77777777" w:rsidR="00522651" w:rsidRPr="0078362B" w:rsidRDefault="00522651" w:rsidP="00437FE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21384ABC" w14:textId="77777777" w:rsidR="00522651" w:rsidRPr="0078362B" w:rsidRDefault="00522651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97C1B4" w14:textId="77777777" w:rsidR="00522651" w:rsidRPr="0078362B" w:rsidRDefault="00522651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EEBABB" w14:textId="77777777" w:rsidR="00522651" w:rsidRPr="0078362B" w:rsidRDefault="00522651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7E7571" w14:textId="77777777" w:rsidR="00522651" w:rsidRPr="0078362B" w:rsidRDefault="00522651" w:rsidP="00437FE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066C6445" w14:textId="0D0EC21E" w:rsidR="00522651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074F53FB" w14:textId="77777777" w:rsidR="00522651" w:rsidRPr="0078362B" w:rsidRDefault="00522651" w:rsidP="00437FE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09557E68" w14:textId="5FED43AF" w:rsidR="00522651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22651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2651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22651" w:rsidRPr="0078362B" w14:paraId="3D12579D" w14:textId="77777777" w:rsidTr="00437FE4">
        <w:tc>
          <w:tcPr>
            <w:tcW w:w="4500" w:type="dxa"/>
            <w:shd w:val="clear" w:color="auto" w:fill="auto"/>
          </w:tcPr>
          <w:p w14:paraId="1C1F7FBA" w14:textId="77777777" w:rsidR="00522651" w:rsidRPr="0078362B" w:rsidRDefault="00522651" w:rsidP="00437FE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7F73CC25" w14:textId="77777777" w:rsidR="00522651" w:rsidRPr="0078362B" w:rsidRDefault="00522651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6BB5E2" w14:textId="77777777" w:rsidR="00522651" w:rsidRPr="0078362B" w:rsidRDefault="00522651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2D5E1D" w14:textId="77777777" w:rsidR="00522651" w:rsidRPr="0078362B" w:rsidRDefault="00522651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807586" w14:textId="77777777" w:rsidR="00522651" w:rsidRPr="0078362B" w:rsidRDefault="00522651" w:rsidP="00437FE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35295A3D" w14:textId="6F46B8A2" w:rsidR="00522651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0E77B7B8" w14:textId="77777777" w:rsidR="00522651" w:rsidRPr="0078362B" w:rsidRDefault="00522651" w:rsidP="00437FE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21CFD45A" w14:textId="582F7FB2" w:rsidR="00522651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F566EE" w:rsidRPr="0078362B" w14:paraId="3AFCC67E" w14:textId="77777777" w:rsidTr="00437FE4">
        <w:tc>
          <w:tcPr>
            <w:tcW w:w="4500" w:type="dxa"/>
            <w:shd w:val="clear" w:color="auto" w:fill="auto"/>
          </w:tcPr>
          <w:p w14:paraId="03B7F07D" w14:textId="77777777" w:rsidR="00F566EE" w:rsidRPr="0078362B" w:rsidRDefault="00F566E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หุ้นกู้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4291A5B4" w14:textId="77777777" w:rsidR="00F566EE" w:rsidRPr="0078362B" w:rsidRDefault="00F566EE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8ED05E" w14:textId="77777777" w:rsidR="00F566EE" w:rsidRPr="0078362B" w:rsidRDefault="00F566E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DC8828" w14:textId="77777777" w:rsidR="00F566EE" w:rsidRPr="0078362B" w:rsidRDefault="00F566EE" w:rsidP="00437FE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60307D" w14:textId="77777777" w:rsidR="00F566EE" w:rsidRPr="0078362B" w:rsidRDefault="00F566E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130E99B" w14:textId="57BCCEA6" w:rsidR="00F566EE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4</w:t>
            </w:r>
            <w:r w:rsidR="00287D04" w:rsidRPr="0078362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213</w:t>
            </w:r>
            <w:r w:rsidR="00287D04" w:rsidRPr="0078362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400</w:t>
            </w:r>
            <w:r w:rsidR="00287D04" w:rsidRPr="0078362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C7E89A5" w14:textId="77777777" w:rsidR="00F566EE" w:rsidRPr="0078362B" w:rsidRDefault="00F566EE" w:rsidP="00437FE4">
            <w:pPr>
              <w:tabs>
                <w:tab w:val="decimal" w:pos="842"/>
              </w:tabs>
              <w:spacing w:line="36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D734A79" w14:textId="076EBB8B" w:rsidR="00F566EE" w:rsidRPr="0078362B" w:rsidRDefault="00FA46D0" w:rsidP="00437FE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3</w:t>
            </w:r>
            <w:r w:rsidR="00F566EE" w:rsidRPr="0078362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700</w:t>
            </w:r>
            <w:r w:rsidR="00F566EE" w:rsidRPr="0078362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000</w:t>
            </w:r>
            <w:r w:rsidR="00F566EE" w:rsidRPr="0078362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F566EE" w:rsidRPr="0078362B" w14:paraId="5C06596E" w14:textId="77777777" w:rsidTr="00437FE4">
        <w:tc>
          <w:tcPr>
            <w:tcW w:w="4500" w:type="dxa"/>
            <w:shd w:val="clear" w:color="auto" w:fill="auto"/>
          </w:tcPr>
          <w:p w14:paraId="0E57B501" w14:textId="77777777" w:rsidR="00F566EE" w:rsidRPr="0078362B" w:rsidRDefault="00F566E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  <w:r w:rsidRPr="0078362B">
              <w:rPr>
                <w:rFonts w:asciiTheme="majorBidi" w:hAnsiTheme="majorBidi" w:cstheme="majorBidi"/>
                <w:szCs w:val="28"/>
                <w:cs/>
              </w:rPr>
              <w:t>ค่าใช้จ่ายทางตรงในการออก</w:t>
            </w: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หุ้นกู้</w:t>
            </w:r>
            <w:r w:rsidRPr="0078362B">
              <w:rPr>
                <w:rFonts w:asciiTheme="majorBidi" w:hAnsiTheme="majorBidi" w:cstheme="majorBidi"/>
                <w:szCs w:val="28"/>
                <w:cs/>
              </w:rPr>
              <w:t>รอตัดจ่าย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55C7AA0C" w14:textId="77777777" w:rsidR="00F566EE" w:rsidRPr="0078362B" w:rsidRDefault="00F566EE" w:rsidP="00437FE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7D38186" w14:textId="77777777" w:rsidR="00F566EE" w:rsidRPr="0078362B" w:rsidRDefault="00F566E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1CD27D" w14:textId="77777777" w:rsidR="00F566EE" w:rsidRPr="0078362B" w:rsidRDefault="00F566EE" w:rsidP="00437FE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C3D2F6" w14:textId="77777777" w:rsidR="00F566EE" w:rsidRPr="0078362B" w:rsidRDefault="00F566E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10122" w14:textId="5D6BE331" w:rsidR="00F566EE" w:rsidRPr="0078362B" w:rsidRDefault="00287D04" w:rsidP="00437FE4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314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653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15400F" w14:textId="77777777" w:rsidR="00F566EE" w:rsidRPr="0078362B" w:rsidRDefault="00F566E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73699" w14:textId="52AF27DD" w:rsidR="00F566EE" w:rsidRPr="0078362B" w:rsidRDefault="00F566EE" w:rsidP="00437FE4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56</w:t>
            </w:r>
            <w:r w:rsidRPr="0078362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921</w:t>
            </w:r>
            <w:r w:rsidRPr="0078362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054</w:t>
            </w:r>
            <w:r w:rsidRPr="0078362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F566EE" w:rsidRPr="0078362B" w14:paraId="73CEEE7F" w14:textId="77777777" w:rsidTr="00437FE4">
        <w:tc>
          <w:tcPr>
            <w:tcW w:w="4500" w:type="dxa"/>
            <w:shd w:val="clear" w:color="auto" w:fill="auto"/>
          </w:tcPr>
          <w:p w14:paraId="7AA1C698" w14:textId="77777777" w:rsidR="00F566EE" w:rsidRPr="0078362B" w:rsidRDefault="00F566E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รวมหุ้นกู้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2B4CBC2B" w14:textId="77777777" w:rsidR="00F566EE" w:rsidRPr="0078362B" w:rsidRDefault="00F566EE" w:rsidP="00437FE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DB7658" w14:textId="77777777" w:rsidR="00F566EE" w:rsidRPr="0078362B" w:rsidRDefault="00F566E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7D4B4" w14:textId="77777777" w:rsidR="00F566EE" w:rsidRPr="0078362B" w:rsidRDefault="00F566EE" w:rsidP="00437FE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87C2D9" w14:textId="77777777" w:rsidR="00F566EE" w:rsidRPr="0078362B" w:rsidRDefault="00F566E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AE749" w14:textId="04BC67BC" w:rsidR="00F566EE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287D04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184</w:t>
            </w:r>
            <w:r w:rsidR="00287D04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085</w:t>
            </w:r>
            <w:r w:rsidR="00287D04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347</w:t>
            </w:r>
          </w:p>
        </w:tc>
        <w:tc>
          <w:tcPr>
            <w:tcW w:w="90" w:type="dxa"/>
            <w:shd w:val="clear" w:color="auto" w:fill="auto"/>
          </w:tcPr>
          <w:p w14:paraId="7E9796EF" w14:textId="77777777" w:rsidR="00F566EE" w:rsidRPr="0078362B" w:rsidRDefault="00F566E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6509A" w14:textId="2543AD80" w:rsidR="00F566EE" w:rsidRPr="0078362B" w:rsidRDefault="00FA46D0" w:rsidP="00437FE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566E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643</w:t>
            </w:r>
            <w:r w:rsidR="00F566E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078</w:t>
            </w:r>
            <w:r w:rsidR="00F566E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946</w:t>
            </w:r>
          </w:p>
        </w:tc>
      </w:tr>
      <w:tr w:rsidR="00F566EE" w:rsidRPr="0078362B" w14:paraId="28E690CB" w14:textId="77777777" w:rsidTr="00437FE4">
        <w:tc>
          <w:tcPr>
            <w:tcW w:w="4500" w:type="dxa"/>
            <w:shd w:val="clear" w:color="auto" w:fill="auto"/>
          </w:tcPr>
          <w:p w14:paraId="64A07412" w14:textId="77777777" w:rsidR="00F566EE" w:rsidRPr="0078362B" w:rsidRDefault="00F566E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ส่วนของหุ้นกู้ระยะยาวที่ถึงกำหนดชำระภายในหนึ่งปี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7A91D324" w14:textId="77777777" w:rsidR="00F566EE" w:rsidRPr="0078362B" w:rsidRDefault="00F566EE" w:rsidP="00437FE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5E0EE7" w14:textId="77777777" w:rsidR="00F566EE" w:rsidRPr="0078362B" w:rsidRDefault="00F566E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6E9373" w14:textId="77777777" w:rsidR="00F566EE" w:rsidRPr="0078362B" w:rsidRDefault="00F566EE" w:rsidP="00437FE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1B9351" w14:textId="77777777" w:rsidR="00F566EE" w:rsidRPr="0078362B" w:rsidRDefault="00F566E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3EF840A" w14:textId="012D78F0" w:rsidR="00F566EE" w:rsidRPr="0078362B" w:rsidRDefault="00287D04" w:rsidP="00437FE4">
            <w:pPr>
              <w:spacing w:line="360" w:lineRule="exact"/>
              <w:ind w:right="3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682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047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015</w:t>
            </w:r>
            <w:r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A91F9E" w14:textId="77777777" w:rsidR="00F566EE" w:rsidRPr="0078362B" w:rsidRDefault="00F566E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12EBBC6" w14:textId="77777777" w:rsidR="00F566EE" w:rsidRPr="0078362B" w:rsidRDefault="00F566EE" w:rsidP="00437FE4">
            <w:pPr>
              <w:spacing w:line="360" w:lineRule="exact"/>
              <w:ind w:right="9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566EE" w:rsidRPr="0078362B" w14:paraId="6CAAF077" w14:textId="77777777" w:rsidTr="00437FE4">
        <w:tc>
          <w:tcPr>
            <w:tcW w:w="4500" w:type="dxa"/>
            <w:shd w:val="clear" w:color="auto" w:fill="auto"/>
          </w:tcPr>
          <w:p w14:paraId="304D8AF2" w14:textId="77777777" w:rsidR="00F566EE" w:rsidRPr="0078362B" w:rsidRDefault="00F566E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หุ้นกู้ระยะยาว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29D83F88" w14:textId="77777777" w:rsidR="00F566EE" w:rsidRPr="0078362B" w:rsidRDefault="00F566EE" w:rsidP="00437FE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0A012C" w14:textId="77777777" w:rsidR="00F566EE" w:rsidRPr="0078362B" w:rsidRDefault="00F566E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DBDABC" w14:textId="77777777" w:rsidR="00F566EE" w:rsidRPr="0078362B" w:rsidRDefault="00F566EE" w:rsidP="00437FE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6351C3" w14:textId="77777777" w:rsidR="00F566EE" w:rsidRPr="0078362B" w:rsidRDefault="00F566E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47C29" w14:textId="39DCF6A2" w:rsidR="00F566EE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502</w:t>
            </w:r>
            <w:r w:rsidR="00287D04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038</w:t>
            </w:r>
            <w:r w:rsidR="00287D04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332</w:t>
            </w:r>
          </w:p>
        </w:tc>
        <w:tc>
          <w:tcPr>
            <w:tcW w:w="90" w:type="dxa"/>
            <w:shd w:val="clear" w:color="auto" w:fill="auto"/>
          </w:tcPr>
          <w:p w14:paraId="665BEDF6" w14:textId="77777777" w:rsidR="00F566EE" w:rsidRPr="0078362B" w:rsidRDefault="00F566E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C4D1A1" w14:textId="0169E80F" w:rsidR="00F566EE" w:rsidRPr="0078362B" w:rsidRDefault="00FA46D0" w:rsidP="00437FE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566E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643</w:t>
            </w:r>
            <w:r w:rsidR="00F566E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078</w:t>
            </w:r>
            <w:r w:rsidR="00F566E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946</w:t>
            </w:r>
          </w:p>
        </w:tc>
      </w:tr>
    </w:tbl>
    <w:p w14:paraId="74D8037B" w14:textId="77777777" w:rsidR="00482280" w:rsidRPr="0078362B" w:rsidRDefault="00482280" w:rsidP="00437FE4">
      <w:pPr>
        <w:pStyle w:val="BodyTextIndent"/>
        <w:tabs>
          <w:tab w:val="left" w:pos="1170"/>
        </w:tabs>
        <w:ind w:left="1166" w:hanging="619"/>
        <w:jc w:val="thaiDistribute"/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p w14:paraId="1E0A8870" w14:textId="108CB483" w:rsidR="00AD5EAD" w:rsidRPr="0078362B" w:rsidRDefault="00AD5EAD" w:rsidP="00437FE4">
      <w:pPr>
        <w:pStyle w:val="BodyTextIndent"/>
        <w:spacing w:before="240"/>
        <w:ind w:left="547" w:firstLine="0"/>
        <w:jc w:val="thaiDistribute"/>
        <w:rPr>
          <w:rFonts w:asciiTheme="majorBidi" w:hAnsiTheme="majorBidi" w:cstheme="majorBidi"/>
          <w:cs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FA46D0" w:rsidRPr="00FA46D0">
        <w:rPr>
          <w:rFonts w:asciiTheme="majorBidi" w:hAnsiTheme="majorBidi" w:cstheme="majorBidi"/>
          <w:lang w:val="en-US"/>
        </w:rPr>
        <w:t>27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 xml:space="preserve">เมษายน </w:t>
      </w:r>
      <w:r w:rsidR="00FA46D0" w:rsidRPr="00FA46D0">
        <w:rPr>
          <w:rFonts w:asciiTheme="majorBidi" w:hAnsiTheme="majorBidi" w:cstheme="majorBidi"/>
          <w:lang w:val="en-US"/>
        </w:rPr>
        <w:t>2560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>ที่ประชุมสามัญผู้ถือหุ้นมีมติให้บริษัทออกและเสนอขายหุ้นกู้โดยมูลค่ารวม</w:t>
      </w:r>
      <w:r w:rsidRPr="0078362B">
        <w:rPr>
          <w:rFonts w:asciiTheme="majorBidi" w:hAnsiTheme="majorBidi" w:cstheme="majorBidi"/>
          <w:spacing w:val="-6"/>
          <w:cs/>
          <w:lang w:val="en-US"/>
        </w:rPr>
        <w:t xml:space="preserve">ของหุ้นกู้ที่ยังไม่ไถ่ถอน ณ ขณะใดขณะหนึ่ง กำหนดไว้ไม่เกิน </w:t>
      </w:r>
      <w:r w:rsidR="00FA46D0" w:rsidRPr="00FA46D0">
        <w:rPr>
          <w:rFonts w:asciiTheme="majorBidi" w:hAnsiTheme="majorBidi" w:cstheme="majorBidi"/>
          <w:spacing w:val="-6"/>
          <w:lang w:val="en-US"/>
        </w:rPr>
        <w:t>5</w:t>
      </w:r>
      <w:r w:rsidRPr="0078362B">
        <w:rPr>
          <w:rFonts w:asciiTheme="majorBidi" w:hAnsiTheme="majorBidi" w:cstheme="majorBidi"/>
          <w:spacing w:val="-6"/>
          <w:lang w:val="en-US"/>
        </w:rPr>
        <w:t>,</w:t>
      </w:r>
      <w:r w:rsidR="00FA46D0" w:rsidRPr="00FA46D0">
        <w:rPr>
          <w:rFonts w:asciiTheme="majorBidi" w:hAnsiTheme="majorBidi" w:cstheme="majorBidi"/>
          <w:spacing w:val="-6"/>
          <w:lang w:val="en-US"/>
        </w:rPr>
        <w:t>000</w:t>
      </w:r>
      <w:r w:rsidRPr="0078362B">
        <w:rPr>
          <w:rFonts w:asciiTheme="majorBidi" w:hAnsiTheme="majorBidi" w:cstheme="majorBidi"/>
          <w:spacing w:val="-6"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-6"/>
          <w:cs/>
          <w:lang w:val="en-US"/>
        </w:rPr>
        <w:t>ล้านบาทโดยบริษัทได้ออกจำหน่าย</w:t>
      </w:r>
      <w:r w:rsidRPr="0078362B">
        <w:rPr>
          <w:rFonts w:asciiTheme="majorBidi" w:hAnsiTheme="majorBidi" w:cstheme="majorBidi"/>
          <w:cs/>
          <w:lang w:val="en-US"/>
        </w:rPr>
        <w:t>หุ้นกู้ระยะยาว ดังนี้</w:t>
      </w:r>
    </w:p>
    <w:p w14:paraId="1520E2D1" w14:textId="446D602D" w:rsidR="00AD5EAD" w:rsidRPr="008E0C1D" w:rsidRDefault="00FA46D0" w:rsidP="00437FE4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Theme="majorBidi" w:hAnsiTheme="majorBidi" w:cstheme="majorBidi"/>
          <w:snapToGrid w:val="0"/>
          <w:lang w:val="en-US"/>
        </w:rPr>
      </w:pPr>
      <w:r w:rsidRPr="00FA46D0">
        <w:rPr>
          <w:rFonts w:asciiTheme="majorBidi" w:hAnsiTheme="majorBidi" w:cstheme="majorBidi"/>
          <w:snapToGrid w:val="0"/>
          <w:lang w:val="en-US"/>
        </w:rPr>
        <w:t>19</w:t>
      </w:r>
      <w:r w:rsidR="00AD5EAD" w:rsidRPr="0078362B">
        <w:rPr>
          <w:rFonts w:asciiTheme="majorBidi" w:hAnsiTheme="majorBidi" w:cstheme="majorBidi"/>
          <w:snapToGrid w:val="0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AD5EAD" w:rsidRPr="0078362B">
        <w:rPr>
          <w:rFonts w:asciiTheme="majorBidi" w:hAnsiTheme="majorBidi" w:cstheme="majorBidi"/>
          <w:snapToGrid w:val="0"/>
          <w:lang w:val="en-US"/>
        </w:rPr>
        <w:tab/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เมื่อวันที่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21</w:t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มีนาคม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2561</w:t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2</w:t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ปี จำนวน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2</w:t>
      </w:r>
      <w:r w:rsidR="00AD5EAD" w:rsidRPr="0078362B">
        <w:rPr>
          <w:rFonts w:asciiTheme="majorBidi" w:hAnsiTheme="majorBidi" w:cstheme="majorBidi"/>
          <w:snapToGrid w:val="0"/>
          <w:spacing w:val="-6"/>
          <w:lang w:val="en-US"/>
        </w:rPr>
        <w:t>,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000</w:t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ล้านบาท ให้แก่นักลงทุน</w:t>
      </w:r>
      <w:r w:rsidR="00AD5EAD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AD5EAD" w:rsidRPr="0078362B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AD5EAD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มีหลักประกัน</w:t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และมีผู้แทนผู้ถือหุ้นกู้</w:t>
      </w:r>
      <w:r w:rsidR="00AD5EAD"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ซึ่งบริษัทมีสิทธิไถ่ถอนหุ้นกู้ก่อนครบกำหนด โดยมีอัตราดอกเบี้ยคงที่ร้อยละ</w:t>
      </w:r>
      <w:r w:rsidR="00AD5EAD" w:rsidRPr="0078362B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7</w:t>
      </w:r>
      <w:r w:rsidR="00AD5EAD" w:rsidRPr="0078362B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00</w:t>
      </w:r>
      <w:r w:rsidR="00AD5EAD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ต่อปี ชำระดอกเบี้ยทุก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AD5EAD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เดือน กำหนดจ่ายดอกเบี้ยงวดแรกในวันที่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21</w:t>
      </w:r>
      <w:r w:rsidR="00AD5EAD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มิถุนายน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2561</w:t>
      </w:r>
      <w:r w:rsidR="00AD5EAD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โดย     หุ้นกู้</w:t>
      </w:r>
      <w:r w:rsidR="00AD5EAD" w:rsidRPr="0078362B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ครบกำหนดชำระคืนในวันที่ </w:t>
      </w:r>
      <w:r w:rsidRPr="00FA46D0">
        <w:rPr>
          <w:rFonts w:asciiTheme="majorBidi" w:hAnsiTheme="majorBidi" w:cstheme="majorBidi"/>
          <w:snapToGrid w:val="0"/>
          <w:spacing w:val="2"/>
          <w:lang w:val="en-US"/>
        </w:rPr>
        <w:t>21</w:t>
      </w:r>
      <w:r w:rsidR="00AD5EAD" w:rsidRPr="0078362B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 มีนาคม </w:t>
      </w:r>
      <w:r w:rsidRPr="00FA46D0">
        <w:rPr>
          <w:rFonts w:asciiTheme="majorBidi" w:hAnsiTheme="majorBidi" w:cstheme="majorBidi"/>
          <w:snapToGrid w:val="0"/>
          <w:spacing w:val="2"/>
          <w:lang w:val="en-US"/>
        </w:rPr>
        <w:t>2563</w:t>
      </w:r>
      <w:r w:rsidR="00AD5EAD" w:rsidRPr="0078362B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 โดยบริษัทได้จดจำนองที่ดินบางส่วน</w:t>
      </w:r>
      <w:r w:rsidR="00AD5EAD" w:rsidRPr="0078362B">
        <w:rPr>
          <w:rFonts w:asciiTheme="majorBidi" w:hAnsiTheme="majorBidi" w:cstheme="majorBidi"/>
          <w:snapToGrid w:val="0"/>
          <w:cs/>
          <w:lang w:val="en-US"/>
        </w:rPr>
        <w:t>ซึ่งมีมูลค่า</w:t>
      </w:r>
      <w:r w:rsidR="00AD5EAD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ตามบัญชี ณ วันที่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="00AD5EAD"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7D77E4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ธันวาคม</w:t>
      </w:r>
      <w:r w:rsidR="00AD5EAD"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2562</w:t>
      </w:r>
      <w:r w:rsidR="00AD5EAD"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AD5EAD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และ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2561</w:t>
      </w:r>
      <w:r w:rsidR="00AD5EAD"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AD5EAD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จำนวน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3244D8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,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984</w:t>
      </w:r>
      <w:r w:rsidR="006579AA" w:rsidRPr="0078362B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32</w:t>
      </w:r>
      <w:r w:rsidR="007D77E4"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807FE7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</w:t>
      </w:r>
      <w:r w:rsidR="00E55094"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AD5EAD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รวมทั้ง</w:t>
      </w:r>
      <w:r w:rsidR="00AD5EAD" w:rsidRPr="0078362B">
        <w:rPr>
          <w:rFonts w:asciiTheme="majorBidi" w:hAnsiTheme="majorBidi" w:cstheme="majorBidi"/>
          <w:snapToGrid w:val="0"/>
          <w:cs/>
          <w:lang w:val="en-US"/>
        </w:rPr>
        <w:t>ส่วนควบ</w:t>
      </w:r>
      <w:r w:rsidR="00AD5EAD" w:rsidRPr="008E0C1D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และส่วนต่อเติมของอาคารและสิ่งปลูกสร้างที่จะถูกสร้างในอนาคตเพื่อเป็นหลักประกัน </w:t>
      </w:r>
      <w:r w:rsidR="008E0C1D" w:rsidRPr="008E0C1D">
        <w:rPr>
          <w:rFonts w:asciiTheme="majorBidi" w:hAnsiTheme="majorBidi" w:cstheme="majorBidi"/>
          <w:snapToGrid w:val="0"/>
          <w:spacing w:val="-6"/>
          <w:lang w:val="en-US"/>
        </w:rPr>
        <w:t>(</w:t>
      </w:r>
      <w:r w:rsidR="008E0C1D" w:rsidRPr="008E0C1D">
        <w:rPr>
          <w:rFonts w:asciiTheme="majorBidi" w:hAnsiTheme="majorBidi" w:cstheme="majorBidi"/>
          <w:snapToGrid w:val="0"/>
          <w:spacing w:val="-6"/>
          <w:cs/>
          <w:lang w:val="en-US"/>
        </w:rPr>
        <w:t>ดูหมายเหตุ</w:t>
      </w:r>
      <w:r w:rsidR="008E0C1D" w:rsidRPr="008E0C1D">
        <w:rPr>
          <w:rFonts w:asciiTheme="majorBidi" w:hAnsiTheme="majorBidi" w:cstheme="majorBidi"/>
          <w:snapToGrid w:val="0"/>
          <w:cs/>
          <w:lang w:val="en-US"/>
        </w:rPr>
        <w:t xml:space="preserve">ข้อ </w:t>
      </w:r>
      <w:r w:rsidRPr="00FA46D0">
        <w:rPr>
          <w:rFonts w:asciiTheme="majorBidi" w:hAnsiTheme="majorBidi" w:cstheme="majorBidi"/>
          <w:snapToGrid w:val="0"/>
          <w:lang w:val="en-US"/>
        </w:rPr>
        <w:t>8</w:t>
      </w:r>
      <w:r w:rsidR="008E0C1D" w:rsidRPr="008E0C1D">
        <w:rPr>
          <w:rFonts w:asciiTheme="majorBidi" w:hAnsiTheme="majorBidi" w:cstheme="majorBidi"/>
          <w:snapToGrid w:val="0"/>
          <w:lang w:val="en-US"/>
        </w:rPr>
        <w:t xml:space="preserve"> </w:t>
      </w:r>
      <w:r w:rsidR="008E0C1D" w:rsidRPr="008E0C1D">
        <w:rPr>
          <w:rFonts w:asciiTheme="majorBidi" w:hAnsiTheme="majorBidi" w:cstheme="majorBidi"/>
          <w:snapToGrid w:val="0"/>
          <w:cs/>
          <w:lang w:val="en-US"/>
        </w:rPr>
        <w:t>และข้อ</w:t>
      </w:r>
      <w:r w:rsidR="008E0C1D" w:rsidRPr="008E0C1D">
        <w:rPr>
          <w:rFonts w:asciiTheme="majorBidi" w:hAnsiTheme="majorBidi" w:cstheme="majorBidi"/>
          <w:snapToGrid w:val="0"/>
          <w:lang w:val="en-US"/>
        </w:rPr>
        <w:t xml:space="preserve"> </w:t>
      </w:r>
      <w:r w:rsidRPr="00FA46D0">
        <w:rPr>
          <w:rFonts w:asciiTheme="majorBidi" w:hAnsiTheme="majorBidi" w:cstheme="majorBidi"/>
          <w:snapToGrid w:val="0"/>
          <w:lang w:val="en-US"/>
        </w:rPr>
        <w:t>13</w:t>
      </w:r>
      <w:r w:rsidR="008E0C1D" w:rsidRPr="008E0C1D">
        <w:rPr>
          <w:rFonts w:asciiTheme="majorBidi" w:hAnsiTheme="majorBidi" w:cstheme="majorBidi"/>
          <w:snapToGrid w:val="0"/>
          <w:lang w:val="en-US"/>
        </w:rPr>
        <w:t xml:space="preserve">) </w:t>
      </w:r>
      <w:r w:rsidR="00AD5EAD" w:rsidRPr="008E0C1D">
        <w:rPr>
          <w:rFonts w:asciiTheme="majorBidi" w:hAnsiTheme="majorBidi" w:cstheme="majorBidi"/>
          <w:snapToGrid w:val="0"/>
          <w:cs/>
          <w:lang w:val="en-US"/>
        </w:rPr>
        <w:t xml:space="preserve">โดยมีวงเงินจำนองจำนวน </w:t>
      </w:r>
      <w:r w:rsidRPr="00FA46D0">
        <w:rPr>
          <w:rFonts w:asciiTheme="majorBidi" w:hAnsiTheme="majorBidi" w:cstheme="majorBidi"/>
          <w:snapToGrid w:val="0"/>
          <w:lang w:val="en-US"/>
        </w:rPr>
        <w:t>2</w:t>
      </w:r>
      <w:r w:rsidR="00AD5EAD" w:rsidRPr="008E0C1D">
        <w:rPr>
          <w:rFonts w:asciiTheme="majorBidi" w:hAnsiTheme="majorBidi" w:cstheme="majorBidi"/>
          <w:snapToGrid w:val="0"/>
          <w:lang w:val="en-US"/>
        </w:rPr>
        <w:t>,</w:t>
      </w:r>
      <w:r w:rsidRPr="00FA46D0">
        <w:rPr>
          <w:rFonts w:asciiTheme="majorBidi" w:hAnsiTheme="majorBidi" w:cstheme="majorBidi"/>
          <w:snapToGrid w:val="0"/>
          <w:lang w:val="en-US"/>
        </w:rPr>
        <w:t>000</w:t>
      </w:r>
      <w:r w:rsidR="00AD5EAD" w:rsidRPr="008E0C1D">
        <w:rPr>
          <w:rFonts w:asciiTheme="majorBidi" w:hAnsiTheme="majorBidi" w:cstheme="majorBidi"/>
          <w:snapToGrid w:val="0"/>
          <w:cs/>
          <w:lang w:val="en-US"/>
        </w:rPr>
        <w:t xml:space="preserve"> ล้านบาท นอกจา</w:t>
      </w:r>
      <w:r w:rsidR="008E0C1D" w:rsidRPr="008E0C1D">
        <w:rPr>
          <w:rFonts w:asciiTheme="majorBidi" w:hAnsiTheme="majorBidi" w:cstheme="majorBidi"/>
          <w:snapToGrid w:val="0"/>
          <w:cs/>
          <w:lang w:val="en-US"/>
        </w:rPr>
        <w:t>กนั้นบริษัทได้จำนำเงินลงทุน</w:t>
      </w:r>
      <w:r w:rsidR="008E0C1D" w:rsidRPr="008E0C1D">
        <w:rPr>
          <w:rFonts w:asciiTheme="majorBidi" w:hAnsiTheme="majorBidi" w:cstheme="majorBidi"/>
          <w:snapToGrid w:val="0"/>
          <w:spacing w:val="2"/>
          <w:cs/>
          <w:lang w:val="en-US"/>
        </w:rPr>
        <w:t>ใน</w:t>
      </w:r>
      <w:r w:rsidR="00AD5EAD" w:rsidRPr="008E0C1D">
        <w:rPr>
          <w:rFonts w:asciiTheme="majorBidi" w:hAnsiTheme="majorBidi" w:cstheme="majorBidi"/>
          <w:snapToGrid w:val="0"/>
          <w:spacing w:val="2"/>
          <w:cs/>
          <w:lang w:val="en-US"/>
        </w:rPr>
        <w:t>หุ้นสามัญบางส่วน และเงินลงทุนในหน่วย</w:t>
      </w:r>
      <w:proofErr w:type="spellStart"/>
      <w:r w:rsidR="00AD5EAD" w:rsidRPr="008E0C1D">
        <w:rPr>
          <w:rFonts w:asciiTheme="majorBidi" w:hAnsiTheme="majorBidi" w:cstheme="majorBidi"/>
          <w:snapToGrid w:val="0"/>
          <w:spacing w:val="2"/>
          <w:cs/>
          <w:lang w:val="en-US"/>
        </w:rPr>
        <w:t>ทรั</w:t>
      </w:r>
      <w:proofErr w:type="spellEnd"/>
      <w:r w:rsidR="00AD5EAD" w:rsidRPr="008E0C1D">
        <w:rPr>
          <w:rFonts w:asciiTheme="majorBidi" w:hAnsiTheme="majorBidi" w:cstheme="majorBidi"/>
          <w:snapToGrid w:val="0"/>
          <w:spacing w:val="2"/>
          <w:cs/>
          <w:lang w:val="en-US"/>
        </w:rPr>
        <w:t>สต์ทั้งหมดเพื่อเป็นหลักประกัน ซึ่งมีมูลค่า</w:t>
      </w:r>
      <w:r w:rsidR="00AD5EAD" w:rsidRPr="008E0C1D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ตามบัญชีรวม ณ วันที่ </w:t>
      </w:r>
      <w:r w:rsidRPr="00FA46D0">
        <w:rPr>
          <w:rFonts w:asciiTheme="majorBidi" w:hAnsiTheme="majorBidi" w:cstheme="majorBidi"/>
          <w:snapToGrid w:val="0"/>
          <w:spacing w:val="-2"/>
          <w:lang w:val="en-US"/>
        </w:rPr>
        <w:t>31</w:t>
      </w:r>
      <w:r w:rsidR="00AD5EAD" w:rsidRPr="008E0C1D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7D77E4" w:rsidRPr="008E0C1D">
        <w:rPr>
          <w:rFonts w:asciiTheme="majorBidi" w:hAnsiTheme="majorBidi" w:cstheme="majorBidi"/>
          <w:snapToGrid w:val="0"/>
          <w:spacing w:val="-2"/>
          <w:cs/>
          <w:lang w:val="en-US"/>
        </w:rPr>
        <w:t>ธันวาคม</w:t>
      </w:r>
      <w:r w:rsidR="00AD5EAD" w:rsidRPr="008E0C1D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Pr="00FA46D0">
        <w:rPr>
          <w:rFonts w:asciiTheme="majorBidi" w:hAnsiTheme="majorBidi" w:cstheme="majorBidi"/>
          <w:snapToGrid w:val="0"/>
          <w:spacing w:val="-2"/>
          <w:lang w:val="en-US"/>
        </w:rPr>
        <w:t>2562</w:t>
      </w:r>
      <w:r w:rsidR="00AD5EAD" w:rsidRPr="008E0C1D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871106" w:rsidRPr="008E0C1D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และ </w:t>
      </w:r>
      <w:r w:rsidRPr="00FA46D0">
        <w:rPr>
          <w:rFonts w:asciiTheme="majorBidi" w:hAnsiTheme="majorBidi" w:cstheme="majorBidi"/>
          <w:snapToGrid w:val="0"/>
          <w:spacing w:val="-2"/>
          <w:lang w:val="en-US"/>
        </w:rPr>
        <w:t>2561</w:t>
      </w:r>
      <w:r w:rsidR="00AD5EAD" w:rsidRPr="008E0C1D">
        <w:rPr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AD5EAD" w:rsidRPr="008E0C1D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จำนวน </w:t>
      </w:r>
      <w:r w:rsidRPr="00FA46D0">
        <w:rPr>
          <w:rFonts w:asciiTheme="majorBidi" w:hAnsiTheme="majorBidi" w:cstheme="majorBidi"/>
          <w:snapToGrid w:val="0"/>
          <w:spacing w:val="-2"/>
          <w:lang w:val="en-US"/>
        </w:rPr>
        <w:t>108</w:t>
      </w:r>
      <w:r w:rsidR="00AD5EAD" w:rsidRPr="008E0C1D">
        <w:rPr>
          <w:rFonts w:asciiTheme="majorBidi" w:hAnsiTheme="majorBidi" w:cstheme="majorBidi"/>
          <w:snapToGrid w:val="0"/>
          <w:spacing w:val="-2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spacing w:val="-2"/>
          <w:lang w:val="en-US"/>
        </w:rPr>
        <w:t>60</w:t>
      </w:r>
      <w:r w:rsidR="00AD5EAD" w:rsidRPr="008E0C1D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 ล้านบาท และ </w:t>
      </w:r>
      <w:r w:rsidRPr="00FA46D0">
        <w:rPr>
          <w:rFonts w:asciiTheme="majorBidi" w:hAnsiTheme="majorBidi" w:cstheme="majorBidi"/>
          <w:snapToGrid w:val="0"/>
          <w:spacing w:val="-2"/>
          <w:lang w:val="en-US"/>
        </w:rPr>
        <w:t>147</w:t>
      </w:r>
      <w:r w:rsidR="00AD5EAD" w:rsidRPr="008E0C1D">
        <w:rPr>
          <w:rFonts w:asciiTheme="majorBidi" w:hAnsiTheme="majorBidi" w:cstheme="majorBidi"/>
          <w:snapToGrid w:val="0"/>
          <w:spacing w:val="-2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spacing w:val="-2"/>
          <w:lang w:val="en-US"/>
        </w:rPr>
        <w:t>30</w:t>
      </w:r>
      <w:r w:rsidR="00AD5EAD" w:rsidRPr="008E0C1D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 ล้านบาท</w:t>
      </w:r>
      <w:r w:rsidR="00AD5EAD" w:rsidRPr="008E0C1D">
        <w:rPr>
          <w:rFonts w:asciiTheme="majorBidi" w:hAnsiTheme="majorBidi" w:cstheme="majorBidi"/>
          <w:snapToGrid w:val="0"/>
          <w:cs/>
          <w:lang w:val="en-US"/>
        </w:rPr>
        <w:t xml:space="preserve"> ตามลำดับ</w:t>
      </w:r>
      <w:r w:rsidR="00AD5EAD" w:rsidRPr="008E0C1D">
        <w:rPr>
          <w:rFonts w:asciiTheme="majorBidi" w:hAnsiTheme="majorBidi" w:cstheme="majorBidi"/>
          <w:snapToGrid w:val="0"/>
          <w:lang w:val="en-US"/>
        </w:rPr>
        <w:t xml:space="preserve"> (</w:t>
      </w:r>
      <w:r w:rsidR="00AD5EAD" w:rsidRPr="008E0C1D">
        <w:rPr>
          <w:rFonts w:asciiTheme="majorBidi" w:hAnsiTheme="majorBidi" w:cstheme="majorBidi"/>
          <w:snapToGrid w:val="0"/>
          <w:cs/>
          <w:lang w:val="en-US"/>
        </w:rPr>
        <w:t xml:space="preserve">ดูหมายเหตุข้อ </w:t>
      </w:r>
      <w:r w:rsidRPr="00FA46D0">
        <w:rPr>
          <w:rFonts w:asciiTheme="majorBidi" w:hAnsiTheme="majorBidi" w:cstheme="majorBidi"/>
          <w:snapToGrid w:val="0"/>
          <w:lang w:val="en-US"/>
        </w:rPr>
        <w:t>11</w:t>
      </w:r>
      <w:r w:rsidR="00AD5EAD" w:rsidRPr="008E0C1D">
        <w:rPr>
          <w:rFonts w:asciiTheme="majorBidi" w:hAnsiTheme="majorBidi" w:cstheme="majorBidi"/>
          <w:snapToGrid w:val="0"/>
          <w:lang w:val="en-US"/>
        </w:rPr>
        <w:t>)</w:t>
      </w:r>
    </w:p>
    <w:p w14:paraId="29AA3342" w14:textId="724F08F2" w:rsidR="00871106" w:rsidRPr="0078362B" w:rsidRDefault="00FA46D0" w:rsidP="00437FE4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FA46D0">
        <w:rPr>
          <w:rFonts w:asciiTheme="majorBidi" w:hAnsiTheme="majorBidi" w:cstheme="majorBidi"/>
          <w:snapToGrid w:val="0"/>
          <w:lang w:val="en-US"/>
        </w:rPr>
        <w:t>19</w:t>
      </w:r>
      <w:r w:rsidR="00871106" w:rsidRPr="0078362B">
        <w:rPr>
          <w:rFonts w:asciiTheme="majorBidi" w:hAnsiTheme="majorBidi" w:cstheme="majorBidi"/>
          <w:snapToGrid w:val="0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2</w:t>
      </w:r>
      <w:r w:rsidR="00871106" w:rsidRPr="0078362B">
        <w:rPr>
          <w:rFonts w:asciiTheme="majorBidi" w:hAnsiTheme="majorBidi" w:cstheme="majorBidi"/>
          <w:snapToGrid w:val="0"/>
          <w:lang w:val="en-US"/>
        </w:rPr>
        <w:tab/>
      </w:r>
      <w:r w:rsidR="00871106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เมื่อวันที่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25</w:t>
      </w:r>
      <w:r w:rsidR="00871106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มิถุนายน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2561</w:t>
      </w:r>
      <w:r w:rsidR="00871106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2</w:t>
      </w:r>
      <w:r w:rsidR="00871106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ปี จำนวน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="00871106" w:rsidRPr="0078362B">
        <w:rPr>
          <w:rFonts w:asciiTheme="majorBidi" w:hAnsiTheme="majorBidi" w:cstheme="majorBidi"/>
          <w:snapToGrid w:val="0"/>
          <w:spacing w:val="-6"/>
          <w:lang w:val="en-US"/>
        </w:rPr>
        <w:t>,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000</w:t>
      </w:r>
      <w:r w:rsidR="00871106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ล้านบาท ให้แก่นักลงทุน</w:t>
      </w:r>
      <w:r w:rsidR="00871106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871106" w:rsidRPr="0078362B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871106"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มีหลักประกัน</w:t>
      </w:r>
      <w:r w:rsidR="00871106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และมีผู้แทนผู้ถือหุ้นกู้</w:t>
      </w:r>
      <w:r w:rsidR="00871106" w:rsidRPr="0078362B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871106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ซึ่งบริษัทมีสิทธิไถ่ถอนหุ้นกู้ก่อนครบกำหนด โดยมีอัตราดอกเบี้ยคงที่</w:t>
      </w:r>
      <w:r w:rsidR="00871106"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871106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ร้อยละ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7</w:t>
      </w:r>
      <w:r w:rsidR="00871106" w:rsidRPr="0078362B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00</w:t>
      </w:r>
      <w:r w:rsidR="00871106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ต่อปี ชำระดอกเบี้ยทุก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871106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เดือน กำหนดจ่ายดอกเบี้ยงวดแรกในวันที่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25</w:t>
      </w:r>
      <w:r w:rsidR="00871106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กันยายน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2561</w:t>
      </w:r>
    </w:p>
    <w:p w14:paraId="017D41D3" w14:textId="77777777" w:rsidR="00871106" w:rsidRPr="0078362B" w:rsidRDefault="00871106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spacing w:val="-4"/>
          <w:lang w:val="en-US" w:eastAsia="x-none"/>
        </w:rPr>
      </w:pPr>
      <w:r w:rsidRPr="0078362B">
        <w:rPr>
          <w:rFonts w:asciiTheme="majorBidi" w:hAnsiTheme="majorBidi" w:cstheme="majorBidi"/>
          <w:snapToGrid w:val="0"/>
          <w:spacing w:val="-4"/>
          <w:lang w:val="en-US"/>
        </w:rPr>
        <w:br w:type="page"/>
      </w:r>
    </w:p>
    <w:p w14:paraId="3D52DCC5" w14:textId="4FFA2976" w:rsidR="00871106" w:rsidRPr="008E0C1D" w:rsidRDefault="00871106" w:rsidP="00437FE4">
      <w:pPr>
        <w:pStyle w:val="BodyTextIndent"/>
        <w:tabs>
          <w:tab w:val="left" w:pos="1170"/>
        </w:tabs>
        <w:spacing w:before="240"/>
        <w:ind w:left="1166" w:firstLine="4"/>
        <w:jc w:val="thaiDistribute"/>
        <w:rPr>
          <w:rFonts w:asciiTheme="majorBidi" w:hAnsiTheme="majorBidi" w:cstheme="majorBidi"/>
          <w:snapToGrid w:val="0"/>
          <w:lang w:val="en-US"/>
        </w:rPr>
      </w:pPr>
      <w:r w:rsidRPr="008E0C1D">
        <w:rPr>
          <w:rFonts w:asciiTheme="majorBidi" w:hAnsiTheme="majorBidi" w:cstheme="majorBidi"/>
          <w:snapToGrid w:val="0"/>
          <w:cs/>
          <w:lang w:val="en-US"/>
        </w:rPr>
        <w:lastRenderedPageBreak/>
        <w:t xml:space="preserve">โดยหุ้นกู้ครบกำหนดชำระคืนในวันที่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</w:t>
      </w:r>
      <w:r w:rsidRPr="008E0C1D">
        <w:rPr>
          <w:rFonts w:asciiTheme="majorBidi" w:hAnsiTheme="majorBidi" w:cstheme="majorBidi"/>
          <w:snapToGrid w:val="0"/>
          <w:cs/>
          <w:lang w:val="en-US"/>
        </w:rPr>
        <w:t xml:space="preserve"> มิถุนายน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2563</w:t>
      </w:r>
      <w:r w:rsidRPr="008E0C1D">
        <w:rPr>
          <w:rFonts w:asciiTheme="majorBidi" w:hAnsiTheme="majorBidi" w:cstheme="majorBidi"/>
          <w:snapToGrid w:val="0"/>
          <w:cs/>
          <w:lang w:val="en-US"/>
        </w:rPr>
        <w:t xml:space="preserve"> โดยบริษัทได้จดจำนองที่ดินบางส่วนซึ่งมีมูลค่าตามบัญชี ณ วันที่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31</w:t>
      </w:r>
      <w:r w:rsidRPr="008E0C1D">
        <w:rPr>
          <w:rFonts w:asciiTheme="majorBidi" w:hAnsiTheme="majorBidi" w:cstheme="majorBidi"/>
          <w:snapToGrid w:val="0"/>
          <w:lang w:val="en-US"/>
        </w:rPr>
        <w:t xml:space="preserve"> </w:t>
      </w:r>
      <w:r w:rsidRPr="008E0C1D">
        <w:rPr>
          <w:rFonts w:asciiTheme="majorBidi" w:hAnsiTheme="majorBidi" w:cstheme="majorBidi"/>
          <w:snapToGrid w:val="0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2562</w:t>
      </w:r>
      <w:r w:rsidRPr="008E0C1D">
        <w:rPr>
          <w:rFonts w:asciiTheme="majorBidi" w:hAnsiTheme="majorBidi" w:cstheme="majorBidi"/>
          <w:snapToGrid w:val="0"/>
          <w:lang w:val="en-US"/>
        </w:rPr>
        <w:t xml:space="preserve"> </w:t>
      </w:r>
      <w:r w:rsidRPr="008E0C1D">
        <w:rPr>
          <w:rFonts w:asciiTheme="majorBidi" w:hAnsiTheme="majorBidi" w:cstheme="majorBidi"/>
          <w:snapToGrid w:val="0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2561</w:t>
      </w:r>
      <w:r w:rsidRPr="008E0C1D">
        <w:rPr>
          <w:rFonts w:asciiTheme="majorBidi" w:hAnsiTheme="majorBidi" w:cstheme="majorBidi"/>
          <w:snapToGrid w:val="0"/>
          <w:lang w:val="en-US"/>
        </w:rPr>
        <w:t xml:space="preserve"> </w:t>
      </w:r>
      <w:r w:rsidRPr="008E0C1D">
        <w:rPr>
          <w:rFonts w:asciiTheme="majorBidi" w:hAnsiTheme="majorBidi" w:cstheme="majorBidi"/>
          <w:snapToGrid w:val="0"/>
          <w:cs/>
          <w:lang w:val="en-US"/>
        </w:rPr>
        <w:t xml:space="preserve">จำนวน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203</w:t>
      </w:r>
      <w:r w:rsidRPr="008E0C1D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38</w:t>
      </w:r>
      <w:r w:rsidRPr="008E0C1D">
        <w:rPr>
          <w:rFonts w:asciiTheme="majorBidi" w:hAnsiTheme="majorBidi" w:cstheme="majorBidi"/>
          <w:snapToGrid w:val="0"/>
          <w:lang w:val="en-US"/>
        </w:rPr>
        <w:t xml:space="preserve"> </w:t>
      </w:r>
      <w:r w:rsidRPr="008E0C1D">
        <w:rPr>
          <w:rFonts w:asciiTheme="majorBidi" w:hAnsiTheme="majorBidi" w:cstheme="majorBidi"/>
          <w:snapToGrid w:val="0"/>
          <w:cs/>
          <w:lang w:val="en-US"/>
        </w:rPr>
        <w:t>ล้านบาท</w:t>
      </w:r>
      <w:r w:rsidRPr="008E0C1D">
        <w:rPr>
          <w:rFonts w:asciiTheme="majorBidi" w:hAnsiTheme="majorBidi" w:cstheme="majorBidi"/>
          <w:snapToGrid w:val="0"/>
          <w:lang w:val="en-US"/>
        </w:rPr>
        <w:t xml:space="preserve"> </w:t>
      </w:r>
      <w:r w:rsidRPr="008E0C1D">
        <w:rPr>
          <w:rFonts w:asciiTheme="majorBidi" w:hAnsiTheme="majorBidi" w:cstheme="majorBidi"/>
          <w:snapToGrid w:val="0"/>
          <w:cs/>
          <w:lang w:val="en-US"/>
        </w:rPr>
        <w:t xml:space="preserve"> รวมทั้งส่วน</w:t>
      </w:r>
      <w:r w:rsidRPr="008E0C1D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ควบและส่วนต่อเติมของอาคารและสิ่งปลูกสร้างที่จะถูกสร้างในอนาคตเพื่อเป็นหลักประกัน </w:t>
      </w:r>
      <w:r w:rsidR="008E0C1D" w:rsidRPr="008E0C1D">
        <w:rPr>
          <w:rFonts w:asciiTheme="majorBidi" w:hAnsiTheme="majorBidi" w:cstheme="majorBidi"/>
          <w:snapToGrid w:val="0"/>
          <w:spacing w:val="-4"/>
          <w:lang w:val="en-US"/>
        </w:rPr>
        <w:t>(</w:t>
      </w:r>
      <w:r w:rsidR="008E0C1D" w:rsidRPr="008E0C1D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ดูหมายเหตุข้อ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13</w:t>
      </w:r>
      <w:r w:rsidR="008E0C1D" w:rsidRPr="008E0C1D">
        <w:rPr>
          <w:rFonts w:asciiTheme="majorBidi" w:hAnsiTheme="majorBidi" w:cstheme="majorBidi"/>
          <w:snapToGrid w:val="0"/>
          <w:spacing w:val="-4"/>
          <w:lang w:val="en-US"/>
        </w:rPr>
        <w:t>)</w:t>
      </w:r>
      <w:r w:rsidR="008E0C1D" w:rsidRPr="008E0C1D">
        <w:rPr>
          <w:rFonts w:asciiTheme="majorBidi" w:hAnsiTheme="majorBidi" w:cstheme="majorBidi" w:hint="cs"/>
          <w:snapToGrid w:val="0"/>
          <w:spacing w:val="-4"/>
          <w:cs/>
          <w:lang w:val="en-US"/>
        </w:rPr>
        <w:t xml:space="preserve"> </w:t>
      </w:r>
      <w:r w:rsidRPr="008E0C1D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โดยมีวงเงินจำนองจำนวน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8E0C1D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000</w:t>
      </w:r>
      <w:r w:rsidRPr="008E0C1D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นอกจากนั้นบริษัทได้จำนำเงินลงทุน</w:t>
      </w:r>
      <w:r w:rsidRPr="008E0C1D">
        <w:rPr>
          <w:rFonts w:asciiTheme="majorBidi" w:hAnsiTheme="majorBidi" w:cstheme="majorBidi"/>
          <w:snapToGrid w:val="0"/>
          <w:cs/>
          <w:lang w:val="en-US"/>
        </w:rPr>
        <w:t xml:space="preserve">ในหุ้นสามัญบางส่วนเพื่อเป็นหลักประกัน ซึ่งมีมูลค่าตามบัญชี ณ วันที่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31</w:t>
      </w:r>
      <w:r w:rsidRPr="008E0C1D">
        <w:rPr>
          <w:rFonts w:asciiTheme="majorBidi" w:hAnsiTheme="majorBidi" w:cstheme="majorBidi"/>
          <w:snapToGrid w:val="0"/>
          <w:lang w:val="en-US"/>
        </w:rPr>
        <w:t xml:space="preserve"> </w:t>
      </w:r>
      <w:r w:rsidRPr="008E0C1D">
        <w:rPr>
          <w:rFonts w:asciiTheme="majorBidi" w:hAnsiTheme="majorBidi" w:cstheme="majorBidi"/>
          <w:snapToGrid w:val="0"/>
          <w:cs/>
          <w:lang w:val="en-US"/>
        </w:rPr>
        <w:t>ธันวาคม</w:t>
      </w:r>
      <w:r w:rsidRPr="008E0C1D">
        <w:rPr>
          <w:rFonts w:asciiTheme="majorBidi" w:hAnsiTheme="majorBidi" w:cstheme="majorBidi"/>
          <w:snapToGrid w:val="0"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2562</w:t>
      </w:r>
      <w:r w:rsidRPr="008E0C1D">
        <w:rPr>
          <w:rFonts w:asciiTheme="majorBidi" w:hAnsiTheme="majorBidi" w:cstheme="majorBidi"/>
          <w:snapToGrid w:val="0"/>
          <w:lang w:val="en-US"/>
        </w:rPr>
        <w:t xml:space="preserve"> </w:t>
      </w:r>
      <w:r w:rsidRPr="008E0C1D">
        <w:rPr>
          <w:rFonts w:asciiTheme="majorBidi" w:hAnsiTheme="majorBidi" w:cstheme="majorBidi"/>
          <w:snapToGrid w:val="0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2561</w:t>
      </w:r>
      <w:r w:rsidRPr="008E0C1D">
        <w:rPr>
          <w:rFonts w:asciiTheme="majorBidi" w:hAnsiTheme="majorBidi" w:cstheme="majorBidi"/>
          <w:snapToGrid w:val="0"/>
          <w:lang w:val="en-US"/>
        </w:rPr>
        <w:t xml:space="preserve"> </w:t>
      </w:r>
      <w:r w:rsidRPr="008E0C1D">
        <w:rPr>
          <w:rFonts w:asciiTheme="majorBidi" w:hAnsiTheme="majorBidi" w:cstheme="majorBidi"/>
          <w:snapToGrid w:val="0"/>
          <w:cs/>
          <w:lang w:val="en-US"/>
        </w:rPr>
        <w:t>จำนวน</w:t>
      </w:r>
      <w:r w:rsidRPr="008E0C1D">
        <w:rPr>
          <w:rFonts w:asciiTheme="majorBidi" w:hAnsiTheme="majorBidi" w:cstheme="majorBidi"/>
          <w:snapToGrid w:val="0"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52</w:t>
      </w:r>
      <w:r w:rsidRPr="008E0C1D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65</w:t>
      </w:r>
      <w:r w:rsidRPr="008E0C1D">
        <w:rPr>
          <w:rFonts w:asciiTheme="majorBidi" w:hAnsiTheme="majorBidi" w:cstheme="majorBidi"/>
          <w:snapToGrid w:val="0"/>
          <w:lang w:val="en-US"/>
        </w:rPr>
        <w:t xml:space="preserve"> </w:t>
      </w:r>
      <w:r w:rsidRPr="008E0C1D">
        <w:rPr>
          <w:rFonts w:asciiTheme="majorBidi" w:hAnsiTheme="majorBidi" w:cstheme="majorBidi"/>
          <w:snapToGrid w:val="0"/>
          <w:cs/>
          <w:lang w:val="en-US"/>
        </w:rPr>
        <w:t>ล้านบาท และ</w:t>
      </w:r>
      <w:r w:rsidRPr="008E0C1D">
        <w:rPr>
          <w:rFonts w:asciiTheme="majorBidi" w:hAnsiTheme="majorBidi" w:cstheme="majorBidi"/>
          <w:snapToGrid w:val="0"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62</w:t>
      </w:r>
      <w:r w:rsidRPr="008E0C1D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40</w:t>
      </w:r>
      <w:r w:rsidRPr="008E0C1D">
        <w:rPr>
          <w:rFonts w:asciiTheme="majorBidi" w:hAnsiTheme="majorBidi" w:cstheme="majorBidi"/>
          <w:snapToGrid w:val="0"/>
          <w:cs/>
          <w:lang w:val="en-US"/>
        </w:rPr>
        <w:t xml:space="preserve"> ล้านบาท</w:t>
      </w:r>
      <w:r w:rsidRPr="008E0C1D">
        <w:rPr>
          <w:rFonts w:asciiTheme="majorBidi" w:hAnsiTheme="majorBidi" w:cstheme="majorBidi"/>
          <w:snapToGrid w:val="0"/>
          <w:lang w:val="en-US"/>
        </w:rPr>
        <w:t xml:space="preserve"> </w:t>
      </w:r>
      <w:r w:rsidRPr="008E0C1D">
        <w:rPr>
          <w:rFonts w:asciiTheme="majorBidi" w:hAnsiTheme="majorBidi" w:cstheme="majorBidi"/>
          <w:snapToGrid w:val="0"/>
          <w:cs/>
          <w:lang w:val="en-US"/>
        </w:rPr>
        <w:t xml:space="preserve">ตามลำดับ </w:t>
      </w:r>
      <w:r w:rsidRPr="008E0C1D">
        <w:rPr>
          <w:rFonts w:asciiTheme="majorBidi" w:hAnsiTheme="majorBidi" w:cstheme="majorBidi"/>
          <w:snapToGrid w:val="0"/>
          <w:lang w:val="en-US"/>
        </w:rPr>
        <w:t>(</w:t>
      </w:r>
      <w:r w:rsidRPr="008E0C1D">
        <w:rPr>
          <w:rFonts w:asciiTheme="majorBidi" w:hAnsiTheme="majorBidi" w:cstheme="majorBidi"/>
          <w:snapToGrid w:val="0"/>
          <w:cs/>
          <w:lang w:val="en-US"/>
        </w:rPr>
        <w:t xml:space="preserve">ดูหมายเหตุข้อ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11</w:t>
      </w:r>
      <w:r w:rsidRPr="008E0C1D">
        <w:rPr>
          <w:rFonts w:asciiTheme="majorBidi" w:hAnsiTheme="majorBidi" w:cstheme="majorBidi"/>
          <w:snapToGrid w:val="0"/>
          <w:lang w:val="en-US"/>
        </w:rPr>
        <w:t>)</w:t>
      </w:r>
    </w:p>
    <w:p w14:paraId="2EEC5659" w14:textId="43666D6D" w:rsidR="00312090" w:rsidRPr="0078362B" w:rsidRDefault="00FA46D0" w:rsidP="00437FE4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19</w:t>
      </w:r>
      <w:r w:rsidR="00AD5EAD" w:rsidRPr="0078362B">
        <w:rPr>
          <w:rFonts w:asciiTheme="majorBidi" w:hAnsiTheme="majorBidi" w:cstheme="majorBidi"/>
          <w:snapToGrid w:val="0"/>
          <w:spacing w:val="-6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3</w:t>
      </w:r>
      <w:r w:rsidR="00AD5EAD" w:rsidRPr="0078362B">
        <w:rPr>
          <w:rFonts w:asciiTheme="majorBidi" w:hAnsiTheme="majorBidi" w:cstheme="majorBidi"/>
          <w:snapToGrid w:val="0"/>
          <w:spacing w:val="-6"/>
          <w:lang w:val="en-US"/>
        </w:rPr>
        <w:tab/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เมื่อวันที่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19</w:t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ตุลาคม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2561</w:t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2</w:t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ปี จำนวน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700</w:t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ล้านบาท ให้แก่นักลงทุน</w:t>
      </w:r>
      <w:r w:rsidR="00AD5EAD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>สถาบัน และ/หรือผู้ลงทุนรายใหญ่</w:t>
      </w:r>
      <w:r w:rsidR="00AD5EAD" w:rsidRPr="0078362B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AD5EAD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>โดยเป็นหุ้นกู้ชนิดระบุชื่อผู้ถือ ประเภทไม่ด้อยสิทธิ ไม่มีหลักประกัน</w:t>
      </w:r>
      <w:r w:rsidR="00AD5EAD" w:rsidRPr="0078362B">
        <w:rPr>
          <w:rFonts w:asciiTheme="majorBidi" w:hAnsiTheme="majorBidi" w:cstheme="majorBidi"/>
          <w:snapToGrid w:val="0"/>
          <w:cs/>
          <w:lang w:val="en-US"/>
        </w:rPr>
        <w:t>และมีผู้แทน</w:t>
      </w:r>
      <w:r w:rsidR="00AD5EAD" w:rsidRPr="0078362B">
        <w:rPr>
          <w:rFonts w:asciiTheme="majorBidi" w:hAnsiTheme="majorBidi" w:cstheme="majorBidi"/>
          <w:snapToGrid w:val="0"/>
          <w:spacing w:val="2"/>
          <w:cs/>
          <w:lang w:val="en-US"/>
        </w:rPr>
        <w:t>ผู้ถือหุ้นกู้</w:t>
      </w:r>
      <w:r w:rsidR="00AD5EAD" w:rsidRPr="0078362B">
        <w:rPr>
          <w:rFonts w:asciiTheme="majorBidi" w:hAnsiTheme="majorBidi" w:cstheme="majorBidi"/>
          <w:snapToGrid w:val="0"/>
          <w:spacing w:val="2"/>
          <w:lang w:val="en-US"/>
        </w:rPr>
        <w:t xml:space="preserve"> </w:t>
      </w:r>
      <w:r w:rsidR="00AD5EAD" w:rsidRPr="0078362B">
        <w:rPr>
          <w:rFonts w:asciiTheme="majorBidi" w:hAnsiTheme="majorBidi" w:cstheme="majorBidi"/>
          <w:snapToGrid w:val="0"/>
          <w:spacing w:val="2"/>
          <w:cs/>
          <w:lang w:val="en-US"/>
        </w:rPr>
        <w:t>ซึ่งบริษัทมีสิทธิไถ่ถอนหุ้นกู้ก่อนครบกำหนด โดยมีอัตรา</w:t>
      </w:r>
      <w:r w:rsidR="00AD5EAD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ดอกเบี้ยคงที่ร้อยละ 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7</w:t>
      </w:r>
      <w:r w:rsidR="00AD5EAD" w:rsidRPr="0078362B">
        <w:rPr>
          <w:rFonts w:asciiTheme="majorBidi" w:hAnsiTheme="majorBidi" w:cstheme="majorBidi"/>
          <w:snapToGrid w:val="0"/>
          <w:spacing w:val="4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25</w:t>
      </w:r>
      <w:r w:rsidR="00AD5EAD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ต่อปี ชำระดอกเบี้ยทุก 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3</w:t>
      </w:r>
      <w:r w:rsidR="00AD5EAD" w:rsidRPr="0078362B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AD5EAD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เดือน กำหนดจ่ายดอกเบี้ยงวดแรกในวันที่ 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19</w:t>
      </w:r>
      <w:r w:rsidR="00AD5EAD" w:rsidRPr="0078362B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 มกราคม </w:t>
      </w:r>
      <w:r w:rsidRPr="00FA46D0">
        <w:rPr>
          <w:rFonts w:asciiTheme="majorBidi" w:hAnsiTheme="majorBidi" w:cstheme="majorBidi"/>
          <w:snapToGrid w:val="0"/>
          <w:spacing w:val="-2"/>
          <w:lang w:val="en-US"/>
        </w:rPr>
        <w:t>2562</w:t>
      </w:r>
      <w:r w:rsidR="00AD5EAD" w:rsidRPr="0078362B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 </w:t>
      </w:r>
      <w:r w:rsidR="00AD5EAD" w:rsidRPr="0078362B">
        <w:rPr>
          <w:rFonts w:asciiTheme="majorBidi" w:hAnsiTheme="majorBidi" w:cstheme="majorBidi"/>
          <w:snapToGrid w:val="0"/>
          <w:cs/>
          <w:lang w:val="en-US"/>
        </w:rPr>
        <w:t xml:space="preserve">โดยหุ้นกู้ครบกำหนดชำระคืนในวันที่ </w:t>
      </w:r>
      <w:r w:rsidRPr="00FA46D0">
        <w:rPr>
          <w:rFonts w:asciiTheme="majorBidi" w:hAnsiTheme="majorBidi" w:cstheme="majorBidi"/>
          <w:snapToGrid w:val="0"/>
          <w:lang w:val="en-US"/>
        </w:rPr>
        <w:t>19</w:t>
      </w:r>
      <w:r w:rsidR="00AD5EAD" w:rsidRPr="0078362B">
        <w:rPr>
          <w:rFonts w:asciiTheme="majorBidi" w:hAnsiTheme="majorBidi" w:cstheme="majorBidi"/>
          <w:snapToGrid w:val="0"/>
          <w:cs/>
          <w:lang w:val="en-US"/>
        </w:rPr>
        <w:t xml:space="preserve"> ตุลาคม </w:t>
      </w:r>
      <w:r w:rsidRPr="00FA46D0">
        <w:rPr>
          <w:rFonts w:asciiTheme="majorBidi" w:hAnsiTheme="majorBidi" w:cstheme="majorBidi"/>
          <w:snapToGrid w:val="0"/>
          <w:lang w:val="en-US"/>
        </w:rPr>
        <w:t>2563</w:t>
      </w:r>
      <w:r w:rsidR="00AD5EAD"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</w:p>
    <w:p w14:paraId="3BB95F09" w14:textId="23EA2124" w:rsidR="00AD5EAD" w:rsidRPr="0078362B" w:rsidRDefault="00FA46D0" w:rsidP="00437FE4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19</w:t>
      </w:r>
      <w:r w:rsidR="00AD5EAD" w:rsidRPr="0078362B">
        <w:rPr>
          <w:rFonts w:asciiTheme="majorBidi" w:hAnsiTheme="majorBidi" w:cstheme="majorBidi"/>
          <w:snapToGrid w:val="0"/>
          <w:spacing w:val="-6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4</w:t>
      </w:r>
      <w:r w:rsidR="00AD5EAD" w:rsidRPr="0078362B">
        <w:rPr>
          <w:rFonts w:asciiTheme="majorBidi" w:hAnsiTheme="majorBidi" w:cstheme="majorBidi"/>
          <w:snapToGrid w:val="0"/>
          <w:spacing w:val="-6"/>
          <w:lang w:val="en-US"/>
        </w:rPr>
        <w:tab/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เมื่อวันที่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6</w:t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กันยายน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2562</w:t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2</w:t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ปี จำนวน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513</w:t>
      </w:r>
      <w:r w:rsidR="00AD5EAD" w:rsidRPr="0078362B">
        <w:rPr>
          <w:rFonts w:asciiTheme="majorBidi" w:hAnsiTheme="majorBidi" w:cstheme="majorBidi"/>
          <w:snapToGrid w:val="0"/>
          <w:spacing w:val="-6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40</w:t>
      </w:r>
      <w:r w:rsidR="00AD5EAD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ล้านบาท ให้แก่นักลงทุน</w:t>
      </w:r>
      <w:r w:rsidR="00AD5EAD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>สถาบัน และ/หรือผู้ลงทุนรายใหญ่</w:t>
      </w:r>
      <w:r w:rsidR="00AD5EAD" w:rsidRPr="0078362B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AD5EAD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>โดยเป็นหุ้นกู้ชนิดระบุชื่อผู้ถือ ประเภทไม่ด้อยสิทธิ ไม่มีหลักประกัน</w:t>
      </w:r>
      <w:r w:rsidR="00AD5EAD" w:rsidRPr="0078362B">
        <w:rPr>
          <w:rFonts w:asciiTheme="majorBidi" w:hAnsiTheme="majorBidi" w:cstheme="majorBidi"/>
          <w:snapToGrid w:val="0"/>
          <w:cs/>
          <w:lang w:val="en-US"/>
        </w:rPr>
        <w:t>และมีผู้แทน</w:t>
      </w:r>
      <w:r w:rsidR="00AD5EAD" w:rsidRPr="0078362B">
        <w:rPr>
          <w:rFonts w:asciiTheme="majorBidi" w:hAnsiTheme="majorBidi" w:cstheme="majorBidi"/>
          <w:snapToGrid w:val="0"/>
          <w:spacing w:val="2"/>
          <w:cs/>
          <w:lang w:val="en-US"/>
        </w:rPr>
        <w:t>ผู้ถือหุ้นกู้</w:t>
      </w:r>
      <w:r w:rsidR="00AD5EAD" w:rsidRPr="0078362B">
        <w:rPr>
          <w:rFonts w:asciiTheme="majorBidi" w:hAnsiTheme="majorBidi" w:cstheme="majorBidi"/>
          <w:snapToGrid w:val="0"/>
          <w:spacing w:val="2"/>
          <w:lang w:val="en-US"/>
        </w:rPr>
        <w:t xml:space="preserve"> </w:t>
      </w:r>
      <w:r w:rsidR="00AD5EAD" w:rsidRPr="0078362B">
        <w:rPr>
          <w:rFonts w:asciiTheme="majorBidi" w:hAnsiTheme="majorBidi" w:cstheme="majorBidi"/>
          <w:snapToGrid w:val="0"/>
          <w:spacing w:val="2"/>
          <w:cs/>
          <w:lang w:val="en-US"/>
        </w:rPr>
        <w:t>ซึ่งบริษัทมีสิทธิไถ่ถอนหุ้นกู้ก่อนครบกำหนด โดยมีอัตรา</w:t>
      </w:r>
      <w:r w:rsidR="00AD5EAD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ดอกเบี้ยคงที่ร้อยละ 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7</w:t>
      </w:r>
      <w:r w:rsidR="00AD5EAD" w:rsidRPr="0078362B">
        <w:rPr>
          <w:rFonts w:asciiTheme="majorBidi" w:hAnsiTheme="majorBidi" w:cstheme="majorBidi"/>
          <w:snapToGrid w:val="0"/>
          <w:spacing w:val="4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25</w:t>
      </w:r>
      <w:r w:rsidR="00AD5EAD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ต่อปี ชำระดอกเบี้ยทุก 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3</w:t>
      </w:r>
      <w:r w:rsidR="00AD5EAD" w:rsidRPr="0078362B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AD5EAD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เดือน กำหนดจ่ายดอกเบี้ยงวดแรกในวันที่ 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6</w:t>
      </w:r>
      <w:r w:rsidR="00AD5EAD" w:rsidRPr="0078362B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 ธันวาคม </w:t>
      </w:r>
      <w:r w:rsidRPr="00FA46D0">
        <w:rPr>
          <w:rFonts w:asciiTheme="majorBidi" w:hAnsiTheme="majorBidi" w:cstheme="majorBidi"/>
          <w:snapToGrid w:val="0"/>
          <w:spacing w:val="-2"/>
          <w:lang w:val="en-US"/>
        </w:rPr>
        <w:t>2562</w:t>
      </w:r>
      <w:r w:rsidR="00AD5EAD" w:rsidRPr="0078362B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 </w:t>
      </w:r>
      <w:r w:rsidR="00AD5EAD" w:rsidRPr="0078362B">
        <w:rPr>
          <w:rFonts w:asciiTheme="majorBidi" w:hAnsiTheme="majorBidi" w:cstheme="majorBidi"/>
          <w:snapToGrid w:val="0"/>
          <w:cs/>
          <w:lang w:val="en-US"/>
        </w:rPr>
        <w:t xml:space="preserve">โดยหุ้นกู้ครบกำหนดชำระคืนในวันที่ 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6</w:t>
      </w:r>
      <w:r w:rsidR="00AD5EAD" w:rsidRPr="0078362B">
        <w:rPr>
          <w:rFonts w:asciiTheme="majorBidi" w:hAnsiTheme="majorBidi" w:cstheme="majorBidi"/>
          <w:snapToGrid w:val="0"/>
          <w:cs/>
          <w:lang w:val="en-US"/>
        </w:rPr>
        <w:t xml:space="preserve"> กันยายน </w:t>
      </w:r>
      <w:r w:rsidRPr="00FA46D0">
        <w:rPr>
          <w:rFonts w:asciiTheme="majorBidi" w:hAnsiTheme="majorBidi" w:cstheme="majorBidi"/>
          <w:snapToGrid w:val="0"/>
          <w:lang w:val="en-US"/>
        </w:rPr>
        <w:t>2564</w:t>
      </w:r>
      <w:r w:rsidR="00AD5EAD"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</w:p>
    <w:p w14:paraId="517FB9C8" w14:textId="52D054C6" w:rsidR="000C0AFD" w:rsidRPr="0078362B" w:rsidRDefault="00FA46D0" w:rsidP="00437FE4">
      <w:pPr>
        <w:spacing w:before="360"/>
        <w:ind w:left="547" w:hanging="547"/>
        <w:rPr>
          <w:rFonts w:asciiTheme="majorBidi" w:hAnsiTheme="majorBidi" w:cstheme="majorBidi"/>
          <w:b/>
          <w:bCs/>
          <w:cs/>
        </w:rPr>
      </w:pPr>
      <w:r w:rsidRPr="00FA46D0">
        <w:rPr>
          <w:rFonts w:asciiTheme="majorBidi" w:hAnsiTheme="majorBidi" w:cstheme="majorBidi"/>
          <w:b/>
          <w:bCs/>
          <w:lang w:val="en-US"/>
        </w:rPr>
        <w:t>20</w:t>
      </w:r>
      <w:r w:rsidR="00247EE2" w:rsidRPr="0078362B">
        <w:rPr>
          <w:rFonts w:asciiTheme="majorBidi" w:hAnsiTheme="majorBidi" w:cstheme="majorBidi"/>
          <w:b/>
          <w:bCs/>
          <w:lang w:val="en-US"/>
        </w:rPr>
        <w:t>.</w:t>
      </w:r>
      <w:r w:rsidR="00247EE2" w:rsidRPr="0078362B">
        <w:rPr>
          <w:rFonts w:asciiTheme="majorBidi" w:hAnsiTheme="majorBidi" w:cstheme="majorBidi"/>
          <w:b/>
          <w:bCs/>
          <w:lang w:val="en-US"/>
        </w:rPr>
        <w:tab/>
      </w:r>
      <w:r w:rsidR="00EA4FB1" w:rsidRPr="0078362B">
        <w:rPr>
          <w:rFonts w:asciiTheme="majorBidi" w:hAnsiTheme="majorBidi" w:cstheme="majorBidi"/>
          <w:b/>
          <w:bCs/>
          <w:cs/>
        </w:rPr>
        <w:t>ประมาณการหนี้สินสำหรับ</w:t>
      </w:r>
      <w:r w:rsidR="000C0AFD" w:rsidRPr="0078362B">
        <w:rPr>
          <w:rFonts w:asciiTheme="majorBidi" w:hAnsiTheme="majorBidi" w:cstheme="majorBidi"/>
          <w:b/>
          <w:bCs/>
          <w:cs/>
        </w:rPr>
        <w:t>ผลประโยชน์ของพนักงาน</w:t>
      </w:r>
    </w:p>
    <w:p w14:paraId="2C06FB82" w14:textId="77777777" w:rsidR="00065D4B" w:rsidRPr="0078362B" w:rsidRDefault="00474255" w:rsidP="00437FE4">
      <w:pPr>
        <w:spacing w:after="240"/>
        <w:ind w:left="547" w:hanging="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6"/>
          <w:cs/>
          <w:lang w:val="en-US"/>
        </w:rPr>
        <w:t>บริษัท</w:t>
      </w:r>
      <w:r w:rsidR="000C0AFD" w:rsidRPr="0078362B">
        <w:rPr>
          <w:rFonts w:asciiTheme="majorBidi" w:hAnsiTheme="majorBidi" w:cstheme="majorBidi"/>
          <w:spacing w:val="-6"/>
          <w:cs/>
        </w:rPr>
        <w:t>มีโครงการผลประโยชน์ของพนักงานหลังออกจากงานตามพระราชบัญญัติคุ้มครองแรงงาน ซึ่ง</w:t>
      </w:r>
      <w:proofErr w:type="spellStart"/>
      <w:r w:rsidR="000C0AFD" w:rsidRPr="0078362B">
        <w:rPr>
          <w:rFonts w:asciiTheme="majorBidi" w:hAnsiTheme="majorBidi" w:cstheme="majorBidi"/>
          <w:spacing w:val="-6"/>
          <w:cs/>
        </w:rPr>
        <w:t>จัดเป็น</w:t>
      </w:r>
      <w:proofErr w:type="spellEnd"/>
      <w:r w:rsidR="000C0AFD" w:rsidRPr="0078362B">
        <w:rPr>
          <w:rFonts w:asciiTheme="majorBidi" w:hAnsiTheme="majorBidi" w:cstheme="majorBidi"/>
          <w:cs/>
        </w:rPr>
        <w:t>โครงการผลปร</w:t>
      </w:r>
      <w:r w:rsidR="00065D4B" w:rsidRPr="0078362B">
        <w:rPr>
          <w:rFonts w:asciiTheme="majorBidi" w:hAnsiTheme="majorBidi" w:cstheme="majorBidi"/>
          <w:cs/>
        </w:rPr>
        <w:t>ะโยชน์เพื่อวัตถุประสงค์ดังกล่าว</w:t>
      </w:r>
    </w:p>
    <w:p w14:paraId="22EB7981" w14:textId="03C38631" w:rsidR="005F4D6D" w:rsidRPr="0078362B" w:rsidRDefault="005F4D6D" w:rsidP="00437FE4">
      <w:pPr>
        <w:spacing w:after="240"/>
        <w:ind w:left="547" w:hanging="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4"/>
          <w:cs/>
        </w:rPr>
        <w:t>ค่าใช้จ่ายที่บันทึกในกำไรขาดทุนตามโครงการผลประโยชน์ที่กำหนดไว้ สำหรับ</w:t>
      </w:r>
      <w:r w:rsidR="00C539E9" w:rsidRPr="0078362B">
        <w:rPr>
          <w:rFonts w:asciiTheme="majorBidi" w:hAnsiTheme="majorBidi" w:cstheme="majorBidi"/>
          <w:spacing w:val="-4"/>
          <w:cs/>
        </w:rPr>
        <w:t>ปี</w:t>
      </w:r>
      <w:r w:rsidRPr="0078362B">
        <w:rPr>
          <w:rFonts w:asciiTheme="majorBidi" w:hAnsiTheme="majorBidi" w:cstheme="majorBidi"/>
          <w:spacing w:val="-4"/>
          <w:cs/>
        </w:rPr>
        <w:t>สิ้นสุดวันที่</w:t>
      </w:r>
      <w:r w:rsidRPr="0078362B">
        <w:rPr>
          <w:rFonts w:asciiTheme="majorBidi" w:hAnsiTheme="majorBidi" w:cstheme="majorBidi"/>
          <w:cs/>
        </w:rPr>
        <w:t xml:space="preserve"> </w:t>
      </w:r>
      <w:r w:rsidR="00FA46D0" w:rsidRPr="00FA46D0">
        <w:rPr>
          <w:rFonts w:asciiTheme="majorBidi" w:hAnsiTheme="majorBidi" w:cstheme="majorBidi"/>
          <w:lang w:val="en-US"/>
        </w:rPr>
        <w:t>31</w:t>
      </w:r>
      <w:r w:rsidRPr="0078362B">
        <w:rPr>
          <w:rFonts w:asciiTheme="majorBidi" w:hAnsiTheme="majorBidi" w:cstheme="majorBidi"/>
          <w:cs/>
        </w:rPr>
        <w:t xml:space="preserve"> </w:t>
      </w:r>
      <w:r w:rsidR="00C539E9" w:rsidRPr="0078362B">
        <w:rPr>
          <w:rFonts w:asciiTheme="majorBidi" w:hAnsiTheme="majorBidi" w:cstheme="majorBidi"/>
          <w:cs/>
        </w:rPr>
        <w:t>ธันวาคม</w:t>
      </w:r>
      <w:r w:rsidRPr="0078362B">
        <w:rPr>
          <w:rFonts w:asciiTheme="majorBidi" w:hAnsiTheme="majorBidi" w:cstheme="majorBidi"/>
          <w:cs/>
        </w:rPr>
        <w:t xml:space="preserve"> มีดังนี้</w:t>
      </w:r>
    </w:p>
    <w:p w14:paraId="3EA10415" w14:textId="77777777" w:rsidR="001612E3" w:rsidRPr="0078362B" w:rsidRDefault="00C539E9" w:rsidP="00437FE4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612E3"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(หน่วย </w:t>
      </w:r>
      <w:r w:rsidR="001612E3" w:rsidRPr="0078362B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="001612E3"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EA6B76" w:rsidRPr="0078362B" w14:paraId="4E87E820" w14:textId="77777777" w:rsidTr="00437FE4">
        <w:tc>
          <w:tcPr>
            <w:tcW w:w="3690" w:type="dxa"/>
            <w:shd w:val="clear" w:color="auto" w:fill="auto"/>
          </w:tcPr>
          <w:p w14:paraId="422678A3" w14:textId="77777777" w:rsidR="00EA6B76" w:rsidRPr="0078362B" w:rsidRDefault="00EA6B76" w:rsidP="00437FE4">
            <w:pPr>
              <w:spacing w:line="36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8EEEB57" w14:textId="77777777" w:rsidR="00EA6B76" w:rsidRPr="0078362B" w:rsidRDefault="00EA6B76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60C7588C" w14:textId="77777777" w:rsidR="00EA6B76" w:rsidRPr="0078362B" w:rsidRDefault="00EA6B76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5A9CDAEF" w14:textId="77777777" w:rsidR="00EA6B76" w:rsidRPr="0078362B" w:rsidRDefault="00EA6B76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B76" w:rsidRPr="0078362B" w14:paraId="74A5386B" w14:textId="77777777" w:rsidTr="00437FE4">
        <w:tc>
          <w:tcPr>
            <w:tcW w:w="3690" w:type="dxa"/>
            <w:shd w:val="clear" w:color="auto" w:fill="auto"/>
          </w:tcPr>
          <w:p w14:paraId="4EE103A4" w14:textId="77777777" w:rsidR="00EA6B76" w:rsidRPr="0078362B" w:rsidRDefault="00EA6B76" w:rsidP="00437FE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5599A0" w14:textId="3AC1A064" w:rsidR="00EA6B7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53F349F1" w14:textId="77777777" w:rsidR="00EA6B76" w:rsidRPr="0078362B" w:rsidRDefault="00EA6B76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6892F2" w14:textId="09461660" w:rsidR="00EA6B7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41DA1313" w14:textId="77777777" w:rsidR="00EA6B76" w:rsidRPr="0078362B" w:rsidRDefault="00EA6B76" w:rsidP="00437FE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1A8C7A" w14:textId="6C579163" w:rsidR="00EA6B7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238C1697" w14:textId="77777777" w:rsidR="00EA6B76" w:rsidRPr="0078362B" w:rsidRDefault="00EA6B76" w:rsidP="00437FE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504B5268" w14:textId="796ED50F" w:rsidR="00EA6B7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B77C1" w:rsidRPr="0078362B" w14:paraId="20BEB2B1" w14:textId="77777777" w:rsidTr="00437FE4">
        <w:tc>
          <w:tcPr>
            <w:tcW w:w="3690" w:type="dxa"/>
            <w:shd w:val="clear" w:color="auto" w:fill="auto"/>
          </w:tcPr>
          <w:p w14:paraId="01725C82" w14:textId="77777777" w:rsidR="000B77C1" w:rsidRPr="0078362B" w:rsidRDefault="000B77C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538F9E" w14:textId="11D376C5" w:rsidR="000B77C1" w:rsidRPr="0078362B" w:rsidRDefault="00FA46D0" w:rsidP="00437FE4">
            <w:pPr>
              <w:spacing w:line="360" w:lineRule="exact"/>
              <w:ind w:right="3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CB5FBE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302</w:t>
            </w:r>
            <w:r w:rsidR="00CB5FBE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578</w:t>
            </w:r>
          </w:p>
        </w:tc>
        <w:tc>
          <w:tcPr>
            <w:tcW w:w="90" w:type="dxa"/>
            <w:shd w:val="clear" w:color="auto" w:fill="auto"/>
          </w:tcPr>
          <w:p w14:paraId="6FB95034" w14:textId="77777777" w:rsidR="000B77C1" w:rsidRPr="0078362B" w:rsidRDefault="000B77C1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46BBE3" w14:textId="4FA61587" w:rsidR="000B77C1" w:rsidRPr="0078362B" w:rsidRDefault="00FA46D0" w:rsidP="00437FE4">
            <w:pPr>
              <w:spacing w:line="360" w:lineRule="exact"/>
              <w:ind w:right="3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  <w:tc>
          <w:tcPr>
            <w:tcW w:w="90" w:type="dxa"/>
            <w:shd w:val="clear" w:color="auto" w:fill="auto"/>
          </w:tcPr>
          <w:p w14:paraId="3BA2BF5E" w14:textId="77777777" w:rsidR="000B77C1" w:rsidRPr="0078362B" w:rsidRDefault="000B77C1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94530F" w14:textId="33D590F6" w:rsidR="000B77C1" w:rsidRPr="0078362B" w:rsidRDefault="00FA46D0" w:rsidP="00437FE4">
            <w:pPr>
              <w:spacing w:line="360" w:lineRule="exact"/>
              <w:ind w:right="3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CE65D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318</w:t>
            </w:r>
            <w:r w:rsidR="00CE65DB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869</w:t>
            </w:r>
          </w:p>
        </w:tc>
        <w:tc>
          <w:tcPr>
            <w:tcW w:w="90" w:type="dxa"/>
            <w:shd w:val="clear" w:color="auto" w:fill="auto"/>
          </w:tcPr>
          <w:p w14:paraId="6E436573" w14:textId="77777777" w:rsidR="000B77C1" w:rsidRPr="0078362B" w:rsidRDefault="000B77C1" w:rsidP="00437FE4">
            <w:pPr>
              <w:tabs>
                <w:tab w:val="decimal" w:pos="842"/>
              </w:tabs>
              <w:spacing w:line="36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A97E87C" w14:textId="69FA0783" w:rsidR="000B77C1" w:rsidRPr="0078362B" w:rsidRDefault="00FA46D0" w:rsidP="00437FE4">
            <w:pPr>
              <w:spacing w:line="360" w:lineRule="exact"/>
              <w:ind w:right="36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</w:tr>
      <w:tr w:rsidR="000B77C1" w:rsidRPr="0078362B" w14:paraId="20C0AEE5" w14:textId="77777777" w:rsidTr="00437FE4">
        <w:tc>
          <w:tcPr>
            <w:tcW w:w="3690" w:type="dxa"/>
            <w:shd w:val="clear" w:color="auto" w:fill="auto"/>
          </w:tcPr>
          <w:p w14:paraId="4ED9FB61" w14:textId="77777777" w:rsidR="000B77C1" w:rsidRPr="0078362B" w:rsidRDefault="000B77C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8D923B" w14:textId="28C86AE5" w:rsidR="000B77C1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</w:t>
            </w:r>
          </w:p>
        </w:tc>
        <w:tc>
          <w:tcPr>
            <w:tcW w:w="90" w:type="dxa"/>
            <w:shd w:val="clear" w:color="auto" w:fill="auto"/>
          </w:tcPr>
          <w:p w14:paraId="212F9AAE" w14:textId="77777777" w:rsidR="000B77C1" w:rsidRPr="0078362B" w:rsidRDefault="000B77C1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4DD65C" w14:textId="26C0C652" w:rsidR="000B77C1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</w:p>
        </w:tc>
        <w:tc>
          <w:tcPr>
            <w:tcW w:w="90" w:type="dxa"/>
            <w:shd w:val="clear" w:color="auto" w:fill="auto"/>
          </w:tcPr>
          <w:p w14:paraId="57255665" w14:textId="77777777" w:rsidR="000B77C1" w:rsidRPr="0078362B" w:rsidRDefault="000B77C1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704BC3" w14:textId="0D7A9A38" w:rsidR="000B77C1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  <w:r w:rsidR="00C12879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</w:p>
        </w:tc>
        <w:tc>
          <w:tcPr>
            <w:tcW w:w="90" w:type="dxa"/>
            <w:shd w:val="clear" w:color="auto" w:fill="auto"/>
          </w:tcPr>
          <w:p w14:paraId="45176755" w14:textId="77777777" w:rsidR="000B77C1" w:rsidRPr="0078362B" w:rsidRDefault="000B77C1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DE40C82" w14:textId="715B389C" w:rsidR="000B77C1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</w:p>
        </w:tc>
      </w:tr>
      <w:tr w:rsidR="00085743" w:rsidRPr="0078362B" w14:paraId="36EBB831" w14:textId="77777777" w:rsidTr="00437FE4">
        <w:tc>
          <w:tcPr>
            <w:tcW w:w="3690" w:type="dxa"/>
            <w:shd w:val="clear" w:color="auto" w:fill="auto"/>
          </w:tcPr>
          <w:p w14:paraId="1B024E9A" w14:textId="77777777" w:rsidR="00085743" w:rsidRPr="0078362B" w:rsidRDefault="00085743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firstLine="24"/>
              <w:rPr>
                <w:rFonts w:asciiTheme="majorBidi" w:hAnsiTheme="majorBidi" w:cstheme="majorBidi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8E2164" w14:textId="177D918A" w:rsidR="00085743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61A3E30D" w14:textId="77777777" w:rsidR="00085743" w:rsidRPr="0078362B" w:rsidRDefault="00085743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4A4EE0" w14:textId="77777777" w:rsidR="00085743" w:rsidRPr="0078362B" w:rsidRDefault="00941D7B" w:rsidP="00437FE4">
            <w:pPr>
              <w:spacing w:line="36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C0C975" w14:textId="77777777" w:rsidR="00085743" w:rsidRPr="0078362B" w:rsidRDefault="00085743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FD5E6E" w14:textId="13540208" w:rsidR="00085743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  <w:tc>
          <w:tcPr>
            <w:tcW w:w="90" w:type="dxa"/>
            <w:shd w:val="clear" w:color="auto" w:fill="auto"/>
          </w:tcPr>
          <w:p w14:paraId="411C5C08" w14:textId="77777777" w:rsidR="00085743" w:rsidRPr="0078362B" w:rsidRDefault="00085743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8036FFA" w14:textId="77777777" w:rsidR="00085743" w:rsidRPr="0078362B" w:rsidRDefault="00941D7B" w:rsidP="00437FE4">
            <w:pPr>
              <w:spacing w:line="36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B77C1" w:rsidRPr="0078362B" w14:paraId="76B1BC94" w14:textId="77777777" w:rsidTr="00437FE4">
        <w:tc>
          <w:tcPr>
            <w:tcW w:w="3690" w:type="dxa"/>
            <w:shd w:val="clear" w:color="auto" w:fill="auto"/>
          </w:tcPr>
          <w:p w14:paraId="0C05F8B6" w14:textId="77777777" w:rsidR="000B77C1" w:rsidRPr="0078362B" w:rsidRDefault="000B77C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0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3077A" w14:textId="59B2BF0B" w:rsidR="000B77C1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CB5FBE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356</w:t>
            </w:r>
            <w:r w:rsidR="00CB5FBE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753</w:t>
            </w:r>
          </w:p>
        </w:tc>
        <w:tc>
          <w:tcPr>
            <w:tcW w:w="90" w:type="dxa"/>
            <w:shd w:val="clear" w:color="auto" w:fill="auto"/>
          </w:tcPr>
          <w:p w14:paraId="46E2B759" w14:textId="77777777" w:rsidR="000B77C1" w:rsidRPr="0078362B" w:rsidRDefault="000B77C1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0BDFB" w14:textId="4B884F2F" w:rsidR="000B77C1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0B77C1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088</w:t>
            </w:r>
            <w:r w:rsidR="000B77C1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671</w:t>
            </w:r>
          </w:p>
        </w:tc>
        <w:tc>
          <w:tcPr>
            <w:tcW w:w="90" w:type="dxa"/>
            <w:shd w:val="clear" w:color="auto" w:fill="auto"/>
          </w:tcPr>
          <w:p w14:paraId="6BA50831" w14:textId="77777777" w:rsidR="000B77C1" w:rsidRPr="0078362B" w:rsidRDefault="000B77C1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3840FB" w14:textId="3125D0FB" w:rsidR="000B77C1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C12879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343</w:t>
            </w:r>
            <w:r w:rsidR="00C12879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4A21AD6E" w14:textId="77777777" w:rsidR="000B77C1" w:rsidRPr="0078362B" w:rsidRDefault="000B77C1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074369" w14:textId="28286711" w:rsidR="000B77C1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0B77C1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859</w:t>
            </w:r>
            <w:r w:rsidR="000B77C1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158</w:t>
            </w:r>
          </w:p>
        </w:tc>
      </w:tr>
    </w:tbl>
    <w:p w14:paraId="1B9C64C4" w14:textId="77777777" w:rsidR="00871106" w:rsidRPr="0078362B" w:rsidRDefault="00871106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br w:type="page"/>
      </w:r>
    </w:p>
    <w:p w14:paraId="59D2755D" w14:textId="77777777" w:rsidR="001F2C2E" w:rsidRPr="0078362B" w:rsidRDefault="000C0AFD" w:rsidP="00437FE4">
      <w:pPr>
        <w:spacing w:before="240"/>
        <w:ind w:left="547" w:hanging="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lastRenderedPageBreak/>
        <w:t>การเปลี่ยนแปลงในมูลค่าปัจจุบันของ</w:t>
      </w:r>
      <w:r w:rsidR="00EA4FB1" w:rsidRPr="0078362B">
        <w:rPr>
          <w:rFonts w:asciiTheme="majorBidi" w:hAnsiTheme="majorBidi" w:cstheme="majorBidi"/>
          <w:cs/>
        </w:rPr>
        <w:t>ประมาณการหนี้สิน</w:t>
      </w:r>
      <w:r w:rsidRPr="0078362B">
        <w:rPr>
          <w:rFonts w:asciiTheme="majorBidi" w:hAnsiTheme="majorBidi" w:cstheme="majorBidi"/>
          <w:cs/>
        </w:rPr>
        <w:t>ตามโครงการผลประโยชน์ที่กำหนดไว้ มีดังนี้</w:t>
      </w:r>
    </w:p>
    <w:p w14:paraId="79ED5988" w14:textId="77777777" w:rsidR="000C0AFD" w:rsidRPr="0078362B" w:rsidRDefault="001F2C2E" w:rsidP="00437FE4">
      <w:pPr>
        <w:ind w:left="547"/>
        <w:jc w:val="right"/>
        <w:rPr>
          <w:rFonts w:asciiTheme="majorBidi" w:hAnsiTheme="majorBidi" w:cstheme="majorBidi"/>
          <w:sz w:val="26"/>
          <w:szCs w:val="26"/>
          <w:cs/>
        </w:rPr>
      </w:pPr>
      <w:r w:rsidRPr="0078362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(หน่วย </w:t>
      </w:r>
      <w:r w:rsidRPr="0078362B">
        <w:rPr>
          <w:rFonts w:asciiTheme="majorBidi" w:hAnsiTheme="majorBidi" w:cstheme="majorBidi"/>
          <w:b/>
          <w:bCs/>
          <w:sz w:val="26"/>
          <w:szCs w:val="26"/>
          <w:lang w:val="en-US"/>
        </w:rPr>
        <w:t>:</w:t>
      </w:r>
      <w:r w:rsidRPr="0078362B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170"/>
        <w:gridCol w:w="90"/>
        <w:gridCol w:w="1170"/>
        <w:gridCol w:w="90"/>
        <w:gridCol w:w="1208"/>
      </w:tblGrid>
      <w:tr w:rsidR="00EA6B76" w:rsidRPr="0078362B" w14:paraId="2461DDB7" w14:textId="77777777" w:rsidTr="00437FE4">
        <w:tc>
          <w:tcPr>
            <w:tcW w:w="3780" w:type="dxa"/>
            <w:shd w:val="clear" w:color="auto" w:fill="auto"/>
          </w:tcPr>
          <w:p w14:paraId="2190B410" w14:textId="77777777" w:rsidR="00EA6B76" w:rsidRPr="0078362B" w:rsidRDefault="00EA6B76" w:rsidP="00437FE4">
            <w:pPr>
              <w:spacing w:line="360" w:lineRule="exact"/>
              <w:ind w:left="1088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75894D1" w14:textId="77777777" w:rsidR="00EA6B76" w:rsidRPr="0078362B" w:rsidRDefault="00EA6B76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2C51E8F3" w14:textId="77777777" w:rsidR="00EA6B76" w:rsidRPr="0078362B" w:rsidRDefault="00EA6B76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5D626FA4" w14:textId="77777777" w:rsidR="00EA6B76" w:rsidRPr="0078362B" w:rsidRDefault="00EA6B76" w:rsidP="00437FE4">
            <w:pPr>
              <w:spacing w:line="36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6B76" w:rsidRPr="0078362B" w14:paraId="28A71EF6" w14:textId="77777777" w:rsidTr="00437FE4">
        <w:tc>
          <w:tcPr>
            <w:tcW w:w="3780" w:type="dxa"/>
            <w:shd w:val="clear" w:color="auto" w:fill="auto"/>
          </w:tcPr>
          <w:p w14:paraId="598387FA" w14:textId="77777777" w:rsidR="00EA6B76" w:rsidRPr="0078362B" w:rsidRDefault="00EA6B76" w:rsidP="00437FE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045B23" w14:textId="77777777" w:rsidR="00EA6B76" w:rsidRPr="0078362B" w:rsidRDefault="00EA6B76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2914FA" w14:textId="77777777" w:rsidR="00EA6B76" w:rsidRPr="0078362B" w:rsidRDefault="00EA6B76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166455" w14:textId="77777777" w:rsidR="00EA6B76" w:rsidRPr="0078362B" w:rsidRDefault="00EA6B76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D13DC7B" w14:textId="77777777" w:rsidR="00EA6B76" w:rsidRPr="0078362B" w:rsidRDefault="00EA6B76" w:rsidP="00437FE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FE3F16" w14:textId="77777777" w:rsidR="00EA6B76" w:rsidRPr="0078362B" w:rsidRDefault="00EA6B76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DC7181D" w14:textId="77777777" w:rsidR="00EA6B76" w:rsidRPr="0078362B" w:rsidRDefault="00EA6B76" w:rsidP="00437FE4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59F50AAB" w14:textId="77777777" w:rsidR="00EA6B76" w:rsidRPr="0078362B" w:rsidRDefault="00EA6B76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EA6B76" w:rsidRPr="0078362B" w14:paraId="3B0168B3" w14:textId="77777777" w:rsidTr="00437FE4">
        <w:tc>
          <w:tcPr>
            <w:tcW w:w="3780" w:type="dxa"/>
            <w:shd w:val="clear" w:color="auto" w:fill="auto"/>
          </w:tcPr>
          <w:p w14:paraId="2E5B78DE" w14:textId="77777777" w:rsidR="00EA6B76" w:rsidRPr="0078362B" w:rsidRDefault="00EA6B76" w:rsidP="00437FE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38AAA7" w14:textId="61CC254F" w:rsidR="00EA6B7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EA6B76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A6B76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46F77F84" w14:textId="77777777" w:rsidR="00EA6B76" w:rsidRPr="0078362B" w:rsidRDefault="00EA6B76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E3C34C" w14:textId="38B99DF8" w:rsidR="00EA6B7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EA6B76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A6B76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7FC7F400" w14:textId="77777777" w:rsidR="00EA6B76" w:rsidRPr="0078362B" w:rsidRDefault="00EA6B76" w:rsidP="00437FE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E8A973" w14:textId="1E33C158" w:rsidR="00EA6B7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EA6B76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A6B76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5CB96795" w14:textId="77777777" w:rsidR="00EA6B76" w:rsidRPr="0078362B" w:rsidRDefault="00EA6B76" w:rsidP="00437FE4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4FC7B1EB" w14:textId="385C4FCF" w:rsidR="00EA6B7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EA6B76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A6B76" w:rsidRPr="007836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A6B76" w:rsidRPr="0078362B" w14:paraId="2B57D802" w14:textId="77777777" w:rsidTr="00437FE4">
        <w:tc>
          <w:tcPr>
            <w:tcW w:w="3780" w:type="dxa"/>
            <w:shd w:val="clear" w:color="auto" w:fill="auto"/>
          </w:tcPr>
          <w:p w14:paraId="401A7D2F" w14:textId="77777777" w:rsidR="00EA6B76" w:rsidRPr="0078362B" w:rsidRDefault="00EA6B76" w:rsidP="00437FE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414BF7" w14:textId="37B34AE6" w:rsidR="00EA6B7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0B0C1F0C" w14:textId="77777777" w:rsidR="00EA6B76" w:rsidRPr="0078362B" w:rsidRDefault="00EA6B76" w:rsidP="00437FE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0FBA71" w14:textId="4D134565" w:rsidR="00EA6B7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55706BE6" w14:textId="77777777" w:rsidR="00EA6B76" w:rsidRPr="0078362B" w:rsidRDefault="00EA6B76" w:rsidP="00437FE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E8314B" w14:textId="5436328B" w:rsidR="00EA6B7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6AB7E2CF" w14:textId="77777777" w:rsidR="00EA6B76" w:rsidRPr="0078362B" w:rsidRDefault="00EA6B76" w:rsidP="00437FE4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2B8513DD" w14:textId="67B2151E" w:rsidR="00EA6B76" w:rsidRPr="0078362B" w:rsidRDefault="00FA46D0" w:rsidP="00437FE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0B77C1" w:rsidRPr="0078362B" w14:paraId="271AFE47" w14:textId="77777777" w:rsidTr="00437FE4">
        <w:tc>
          <w:tcPr>
            <w:tcW w:w="3780" w:type="dxa"/>
            <w:shd w:val="clear" w:color="auto" w:fill="auto"/>
          </w:tcPr>
          <w:p w14:paraId="64068C95" w14:textId="77777777" w:rsidR="000B77C1" w:rsidRPr="0078362B" w:rsidRDefault="000B77C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ยอดยกมาของประมาณการหนี้สินตามโครงการผลประโยชน์ที่กำหนดไว้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4C1162" w14:textId="27F7383F" w:rsidR="000B77C1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CB5FBE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499</w:t>
            </w:r>
            <w:r w:rsidR="00CB5FBE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592</w:t>
            </w:r>
          </w:p>
        </w:tc>
        <w:tc>
          <w:tcPr>
            <w:tcW w:w="90" w:type="dxa"/>
            <w:shd w:val="clear" w:color="auto" w:fill="auto"/>
          </w:tcPr>
          <w:p w14:paraId="0343D3F7" w14:textId="77777777" w:rsidR="000B77C1" w:rsidRPr="0078362B" w:rsidRDefault="000B77C1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276BC4" w14:textId="6D99B7C9" w:rsidR="000B77C1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0B77C1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813</w:t>
            </w:r>
            <w:r w:rsidR="000B77C1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796</w:t>
            </w:r>
          </w:p>
        </w:tc>
        <w:tc>
          <w:tcPr>
            <w:tcW w:w="90" w:type="dxa"/>
            <w:shd w:val="clear" w:color="auto" w:fill="auto"/>
          </w:tcPr>
          <w:p w14:paraId="6F5E3184" w14:textId="77777777" w:rsidR="000B77C1" w:rsidRPr="0078362B" w:rsidRDefault="000B77C1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9E9AB4" w14:textId="6FBE5590" w:rsidR="000B77C1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C12879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270</w:t>
            </w:r>
            <w:r w:rsidR="00C12879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079</w:t>
            </w:r>
          </w:p>
        </w:tc>
        <w:tc>
          <w:tcPr>
            <w:tcW w:w="90" w:type="dxa"/>
            <w:shd w:val="clear" w:color="auto" w:fill="auto"/>
          </w:tcPr>
          <w:p w14:paraId="5EA1A7B5" w14:textId="77777777" w:rsidR="000B77C1" w:rsidRPr="0078362B" w:rsidRDefault="000B77C1" w:rsidP="00437FE4">
            <w:pPr>
              <w:tabs>
                <w:tab w:val="decimal" w:pos="842"/>
              </w:tabs>
              <w:spacing w:line="36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AABAD0E" w14:textId="4230D96D" w:rsidR="000B77C1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0B77C1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813</w:t>
            </w:r>
            <w:r w:rsidR="000B77C1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796</w:t>
            </w:r>
          </w:p>
        </w:tc>
      </w:tr>
      <w:tr w:rsidR="00CB5FBE" w:rsidRPr="0078362B" w14:paraId="65DF549D" w14:textId="77777777" w:rsidTr="00437FE4">
        <w:tc>
          <w:tcPr>
            <w:tcW w:w="3780" w:type="dxa"/>
            <w:shd w:val="clear" w:color="auto" w:fill="auto"/>
          </w:tcPr>
          <w:p w14:paraId="5199BDF0" w14:textId="77777777" w:rsidR="00CB5FBE" w:rsidRPr="0078362B" w:rsidRDefault="00CB5FB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18795B" w14:textId="5D9734E5" w:rsidR="00CB5FBE" w:rsidRPr="0078362B" w:rsidRDefault="00FA46D0" w:rsidP="00437FE4">
            <w:pPr>
              <w:spacing w:line="360" w:lineRule="exact"/>
              <w:ind w:right="3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</w:t>
            </w:r>
            <w:r w:rsidR="00CE65DB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302</w:t>
            </w:r>
            <w:r w:rsidR="00CE65DB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578</w:t>
            </w:r>
          </w:p>
        </w:tc>
        <w:tc>
          <w:tcPr>
            <w:tcW w:w="90" w:type="dxa"/>
            <w:shd w:val="clear" w:color="auto" w:fill="auto"/>
          </w:tcPr>
          <w:p w14:paraId="4FF45161" w14:textId="77777777" w:rsidR="00CB5FBE" w:rsidRPr="0078362B" w:rsidRDefault="00CB5FB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E2CE5A" w14:textId="382D1AC7" w:rsidR="00CB5FBE" w:rsidRPr="0078362B" w:rsidRDefault="00FA46D0" w:rsidP="00437FE4">
            <w:pPr>
              <w:spacing w:line="360" w:lineRule="exact"/>
              <w:ind w:right="3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B5FBE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902</w:t>
            </w:r>
            <w:r w:rsidR="00CB5FBE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</w:p>
        </w:tc>
        <w:tc>
          <w:tcPr>
            <w:tcW w:w="90" w:type="dxa"/>
            <w:shd w:val="clear" w:color="auto" w:fill="auto"/>
          </w:tcPr>
          <w:p w14:paraId="1A1343EA" w14:textId="77777777" w:rsidR="00CB5FBE" w:rsidRPr="0078362B" w:rsidRDefault="00CB5FB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12D2A" w14:textId="18B0BE53" w:rsidR="00CB5FBE" w:rsidRPr="0078362B" w:rsidRDefault="00FA46D0" w:rsidP="00437FE4">
            <w:pPr>
              <w:spacing w:line="360" w:lineRule="exact"/>
              <w:ind w:right="3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2</w:t>
            </w:r>
            <w:r w:rsidR="00CE65DB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318</w:t>
            </w:r>
            <w:r w:rsidR="00CE65DB" w:rsidRPr="0078362B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  <w:t>869</w:t>
            </w:r>
          </w:p>
        </w:tc>
        <w:tc>
          <w:tcPr>
            <w:tcW w:w="90" w:type="dxa"/>
            <w:shd w:val="clear" w:color="auto" w:fill="auto"/>
          </w:tcPr>
          <w:p w14:paraId="43CE9733" w14:textId="77777777" w:rsidR="00CB5FBE" w:rsidRPr="0078362B" w:rsidRDefault="00CB5FBE" w:rsidP="00437FE4">
            <w:pPr>
              <w:tabs>
                <w:tab w:val="decimal" w:pos="842"/>
              </w:tabs>
              <w:spacing w:line="36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78B4B94" w14:textId="65461A0E" w:rsidR="00CB5FBE" w:rsidRPr="0078362B" w:rsidRDefault="00FA46D0" w:rsidP="00437FE4">
            <w:pPr>
              <w:spacing w:line="360" w:lineRule="exact"/>
              <w:ind w:right="36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B5FBE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673</w:t>
            </w:r>
            <w:r w:rsidR="00CB5FBE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</w:t>
            </w:r>
          </w:p>
        </w:tc>
      </w:tr>
      <w:tr w:rsidR="00CB5FBE" w:rsidRPr="0078362B" w14:paraId="77ED762A" w14:textId="77777777" w:rsidTr="00437FE4">
        <w:tc>
          <w:tcPr>
            <w:tcW w:w="3780" w:type="dxa"/>
            <w:shd w:val="clear" w:color="auto" w:fill="auto"/>
          </w:tcPr>
          <w:p w14:paraId="43BE01CC" w14:textId="77777777" w:rsidR="00CB5FBE" w:rsidRPr="0078362B" w:rsidRDefault="00CB5FBE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57C520" w14:textId="521339AC" w:rsidR="00CB5FBE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</w:t>
            </w:r>
            <w:r w:rsidR="00CB5FBE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958</w:t>
            </w:r>
          </w:p>
        </w:tc>
        <w:tc>
          <w:tcPr>
            <w:tcW w:w="90" w:type="dxa"/>
            <w:shd w:val="clear" w:color="auto" w:fill="auto"/>
          </w:tcPr>
          <w:p w14:paraId="21324A8C" w14:textId="77777777" w:rsidR="00CB5FBE" w:rsidRPr="0078362B" w:rsidRDefault="00CB5FB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62A252" w14:textId="4466D69A" w:rsidR="00CB5FBE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186</w:t>
            </w:r>
            <w:r w:rsidR="00CB5FBE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036</w:t>
            </w:r>
          </w:p>
        </w:tc>
        <w:tc>
          <w:tcPr>
            <w:tcW w:w="90" w:type="dxa"/>
            <w:shd w:val="clear" w:color="auto" w:fill="auto"/>
          </w:tcPr>
          <w:p w14:paraId="5FF9E5E0" w14:textId="77777777" w:rsidR="00CB5FBE" w:rsidRPr="0078362B" w:rsidRDefault="00CB5FB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F4A429" w14:textId="5FE841F9" w:rsidR="00CB5FBE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295</w:t>
            </w:r>
            <w:r w:rsidR="00CB5FBE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</w:p>
        </w:tc>
        <w:tc>
          <w:tcPr>
            <w:tcW w:w="90" w:type="dxa"/>
            <w:shd w:val="clear" w:color="auto" w:fill="auto"/>
          </w:tcPr>
          <w:p w14:paraId="144A6DF2" w14:textId="77777777" w:rsidR="00CB5FBE" w:rsidRPr="0078362B" w:rsidRDefault="00CB5FBE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668A779" w14:textId="561E9CB3" w:rsidR="00CB5FBE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186</w:t>
            </w:r>
            <w:r w:rsidR="00CB5FBE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036</w:t>
            </w:r>
          </w:p>
        </w:tc>
      </w:tr>
      <w:tr w:rsidR="00CE65DB" w:rsidRPr="0078362B" w14:paraId="426DC69A" w14:textId="77777777" w:rsidTr="00437FE4">
        <w:tc>
          <w:tcPr>
            <w:tcW w:w="3780" w:type="dxa"/>
            <w:shd w:val="clear" w:color="auto" w:fill="auto"/>
          </w:tcPr>
          <w:p w14:paraId="6BDB25B6" w14:textId="046D0C4F" w:rsidR="00CE65DB" w:rsidRPr="0078362B" w:rsidRDefault="00CE65DB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2AC14" w14:textId="3FE9A50E" w:rsidR="00CE65DB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750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05D069F0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CDA88" w14:textId="3E029026" w:rsidR="00CE65DB" w:rsidRPr="0078362B" w:rsidRDefault="00CE65DB" w:rsidP="00437FE4">
            <w:pPr>
              <w:spacing w:line="360" w:lineRule="exact"/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D84BAD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157F" w14:textId="36F051BA" w:rsidR="00CE65DB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729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273</w:t>
            </w:r>
          </w:p>
        </w:tc>
        <w:tc>
          <w:tcPr>
            <w:tcW w:w="90" w:type="dxa"/>
            <w:shd w:val="clear" w:color="auto" w:fill="auto"/>
          </w:tcPr>
          <w:p w14:paraId="1D318779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6FABC" w14:textId="7A2F5216" w:rsidR="00CE65DB" w:rsidRPr="0078362B" w:rsidRDefault="00CE65DB" w:rsidP="00437FE4">
            <w:pPr>
              <w:spacing w:line="360" w:lineRule="exact"/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CE65DB" w:rsidRPr="0078362B" w14:paraId="3DEDBE85" w14:textId="77777777" w:rsidTr="00437FE4">
        <w:tc>
          <w:tcPr>
            <w:tcW w:w="3780" w:type="dxa"/>
            <w:shd w:val="clear" w:color="auto" w:fill="auto"/>
          </w:tcPr>
          <w:p w14:paraId="0868E6A7" w14:textId="77777777" w:rsidR="00CE65DB" w:rsidRPr="0078362B" w:rsidRDefault="00CE65DB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54CF1" w14:textId="7ACC465B" w:rsidR="00CE65DB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856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38457CD6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2FBED" w14:textId="7DF208D1" w:rsidR="00CE65DB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902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467</w:t>
            </w:r>
          </w:p>
        </w:tc>
        <w:tc>
          <w:tcPr>
            <w:tcW w:w="90" w:type="dxa"/>
            <w:shd w:val="clear" w:color="auto" w:fill="auto"/>
          </w:tcPr>
          <w:p w14:paraId="2517994D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0EF86" w14:textId="1B69FD2A" w:rsidR="00CE65DB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614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039</w:t>
            </w:r>
          </w:p>
        </w:tc>
        <w:tc>
          <w:tcPr>
            <w:tcW w:w="90" w:type="dxa"/>
            <w:shd w:val="clear" w:color="auto" w:fill="auto"/>
          </w:tcPr>
          <w:p w14:paraId="42D1A545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E2DBE" w14:textId="502216A9" w:rsidR="00CE65DB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672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954</w:t>
            </w:r>
          </w:p>
        </w:tc>
      </w:tr>
      <w:tr w:rsidR="00CE65DB" w:rsidRPr="0078362B" w14:paraId="674239D5" w14:textId="77777777" w:rsidTr="00437FE4">
        <w:tc>
          <w:tcPr>
            <w:tcW w:w="3780" w:type="dxa"/>
            <w:shd w:val="clear" w:color="auto" w:fill="auto"/>
          </w:tcPr>
          <w:p w14:paraId="64B2CEC1" w14:textId="1AE1F546" w:rsidR="00CE65DB" w:rsidRPr="0078362B" w:rsidRDefault="00CE65DB" w:rsidP="00EB1F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 </w:t>
            </w:r>
            <w:r w:rsidRPr="0078362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8362B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78362B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B15AF2" w:rsidRPr="0078362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78362B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จากการวัดมูลค่าใหม่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B2A52B" w14:textId="77777777" w:rsidR="00CE65DB" w:rsidRPr="0078362B" w:rsidRDefault="00CE65DB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774167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150400" w14:textId="77777777" w:rsidR="00CE65DB" w:rsidRPr="0078362B" w:rsidRDefault="00CE65DB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547704F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AC4749" w14:textId="77777777" w:rsidR="00CE65DB" w:rsidRPr="0078362B" w:rsidRDefault="00CE65DB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C37AB64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EB6D626" w14:textId="77777777" w:rsidR="00CE65DB" w:rsidRPr="0078362B" w:rsidRDefault="00CE65DB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E65DB" w:rsidRPr="0078362B" w14:paraId="00101A1D" w14:textId="77777777" w:rsidTr="00437FE4">
        <w:tc>
          <w:tcPr>
            <w:tcW w:w="3780" w:type="dxa"/>
            <w:shd w:val="clear" w:color="auto" w:fill="auto"/>
          </w:tcPr>
          <w:p w14:paraId="72B18BE6" w14:textId="77777777" w:rsidR="00CE65DB" w:rsidRPr="0078362B" w:rsidRDefault="00CE65DB" w:rsidP="00EB1F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50E97F" w14:textId="23BDE27F" w:rsidR="00CE65DB" w:rsidRPr="0078362B" w:rsidRDefault="00CE65DB" w:rsidP="00437FE4">
            <w:pPr>
              <w:spacing w:line="360" w:lineRule="exac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1A7930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A80E4A" w14:textId="4EE43479" w:rsidR="00CE65DB" w:rsidRPr="0078362B" w:rsidRDefault="00CE65DB" w:rsidP="00437FE4">
            <w:pPr>
              <w:spacing w:line="360" w:lineRule="exac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38FD48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59892C" w14:textId="1F7B0E66" w:rsidR="00CE65DB" w:rsidRPr="0078362B" w:rsidRDefault="00CE65DB" w:rsidP="00437FE4">
            <w:pPr>
              <w:spacing w:line="360" w:lineRule="exac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F04AE8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E766BBD" w14:textId="4DB7CE88" w:rsidR="00CE65DB" w:rsidRPr="0078362B" w:rsidRDefault="00CE65DB" w:rsidP="00437FE4">
            <w:pPr>
              <w:spacing w:line="360" w:lineRule="exac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E65DB" w:rsidRPr="0078362B" w14:paraId="7920EE4D" w14:textId="77777777" w:rsidTr="00437FE4">
        <w:tc>
          <w:tcPr>
            <w:tcW w:w="3780" w:type="dxa"/>
            <w:shd w:val="clear" w:color="auto" w:fill="auto"/>
          </w:tcPr>
          <w:p w14:paraId="04C685F5" w14:textId="31963E4F" w:rsidR="00CE65DB" w:rsidRPr="0078362B" w:rsidRDefault="00CE65DB" w:rsidP="00EB1F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cs/>
              </w:rPr>
              <w:t>ที่รับรู้เป็นรายการ (กำไร) ขาดทุน</w:t>
            </w:r>
            <w:r w:rsidR="00EB1FB9" w:rsidRPr="0078362B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0DBD0E" w14:textId="77777777" w:rsidR="00CE65DB" w:rsidRPr="0078362B" w:rsidRDefault="00CE65DB" w:rsidP="00437FE4">
            <w:pPr>
              <w:spacing w:line="360" w:lineRule="exac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1A9A4B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9E1F90" w14:textId="77777777" w:rsidR="00CE65DB" w:rsidRPr="0078362B" w:rsidRDefault="00CE65DB" w:rsidP="00437FE4">
            <w:pPr>
              <w:spacing w:line="360" w:lineRule="exac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2DBBDE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8D0458" w14:textId="77777777" w:rsidR="00CE65DB" w:rsidRPr="0078362B" w:rsidRDefault="00CE65DB" w:rsidP="00437FE4">
            <w:pPr>
              <w:spacing w:line="360" w:lineRule="exac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EC95DD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93DF65C" w14:textId="77777777" w:rsidR="00CE65DB" w:rsidRPr="0078362B" w:rsidRDefault="00CE65DB" w:rsidP="00437FE4">
            <w:pPr>
              <w:spacing w:line="360" w:lineRule="exac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E65DB" w:rsidRPr="0078362B" w14:paraId="6ECC2A5D" w14:textId="77777777" w:rsidTr="00437FE4">
        <w:tc>
          <w:tcPr>
            <w:tcW w:w="3780" w:type="dxa"/>
            <w:shd w:val="clear" w:color="auto" w:fill="auto"/>
          </w:tcPr>
          <w:p w14:paraId="11ED2DA1" w14:textId="5A826C3C" w:rsidR="00CE65DB" w:rsidRPr="0078362B" w:rsidRDefault="00CE65DB" w:rsidP="00EB1F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170" w:hanging="90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 จากการเปลี่ยนแปลงข้อสมมติทางการเงิน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FC38F4" w14:textId="22CB8126" w:rsidR="00CE65DB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954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14:paraId="3121BCB6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5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1644F" w14:textId="4A072B0A" w:rsidR="00CE65DB" w:rsidRPr="0078362B" w:rsidRDefault="00CE65DB" w:rsidP="00437FE4">
            <w:pPr>
              <w:spacing w:line="360" w:lineRule="exac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246</w:t>
            </w: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604</w:t>
            </w: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8234DE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5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330064" w14:textId="001938A9" w:rsidR="00CE65DB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809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</w:p>
        </w:tc>
        <w:tc>
          <w:tcPr>
            <w:tcW w:w="90" w:type="dxa"/>
            <w:shd w:val="clear" w:color="auto" w:fill="auto"/>
          </w:tcPr>
          <w:p w14:paraId="68A2CAB3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5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8473514" w14:textId="74B4C1A6" w:rsidR="00CE65DB" w:rsidRPr="0078362B" w:rsidRDefault="00CE65DB" w:rsidP="00437FE4">
            <w:pPr>
              <w:spacing w:line="360" w:lineRule="exac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246</w:t>
            </w: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604</w:t>
            </w: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CE65DB" w:rsidRPr="0078362B" w14:paraId="6EDCA1C2" w14:textId="77777777" w:rsidTr="00437FE4">
        <w:tc>
          <w:tcPr>
            <w:tcW w:w="3780" w:type="dxa"/>
            <w:shd w:val="clear" w:color="auto" w:fill="auto"/>
          </w:tcPr>
          <w:p w14:paraId="2982136B" w14:textId="656CE6A7" w:rsidR="00CE65DB" w:rsidRPr="0078362B" w:rsidRDefault="00CE65DB" w:rsidP="00EB1F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170" w:hanging="90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 จากการเปลี่ยนแปลงด้านประชากรศาสตร์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2FBD6B" w14:textId="180FD6CA" w:rsidR="00CE65DB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0882B201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F374DB" w14:textId="4AC21024" w:rsidR="00CE65DB" w:rsidRPr="0078362B" w:rsidRDefault="00CE65DB" w:rsidP="00437FE4">
            <w:pPr>
              <w:spacing w:line="360" w:lineRule="exac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D6BAA4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C3118D" w14:textId="1CAD4913" w:rsidR="00CE65DB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902</w:t>
            </w:r>
          </w:p>
        </w:tc>
        <w:tc>
          <w:tcPr>
            <w:tcW w:w="90" w:type="dxa"/>
            <w:shd w:val="clear" w:color="auto" w:fill="auto"/>
          </w:tcPr>
          <w:p w14:paraId="3C851E3F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9E6306D" w14:textId="3D544878" w:rsidR="00CE65DB" w:rsidRPr="0078362B" w:rsidRDefault="00CE65DB" w:rsidP="00437FE4">
            <w:pPr>
              <w:spacing w:line="360" w:lineRule="exact"/>
              <w:ind w:right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CE65DB" w:rsidRPr="0078362B" w14:paraId="55A0F564" w14:textId="77777777" w:rsidTr="00437FE4">
        <w:tc>
          <w:tcPr>
            <w:tcW w:w="3780" w:type="dxa"/>
            <w:shd w:val="clear" w:color="auto" w:fill="auto"/>
          </w:tcPr>
          <w:p w14:paraId="2136795A" w14:textId="5F354AD1" w:rsidR="00CE65DB" w:rsidRPr="0078362B" w:rsidRDefault="00CE65DB" w:rsidP="00EB1F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 จากการปรับปรุงประสบการณ์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DA3E7F" w14:textId="381F7C99" w:rsidR="00CE65DB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709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828</w:t>
            </w:r>
          </w:p>
        </w:tc>
        <w:tc>
          <w:tcPr>
            <w:tcW w:w="90" w:type="dxa"/>
            <w:shd w:val="clear" w:color="auto" w:fill="auto"/>
          </w:tcPr>
          <w:p w14:paraId="6C9C6EF1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90777" w14:textId="6D7B154C" w:rsidR="00CE65DB" w:rsidRPr="0078362B" w:rsidRDefault="00CE65DB" w:rsidP="00437FE4">
            <w:pPr>
              <w:spacing w:line="360" w:lineRule="exac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156</w:t>
            </w: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271</w:t>
            </w: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803A12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409636" w14:textId="183B7B4F" w:rsidR="00CE65DB" w:rsidRPr="0078362B" w:rsidRDefault="00CE65DB" w:rsidP="00437FE4">
            <w:pPr>
              <w:spacing w:line="360" w:lineRule="exac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492</w:t>
            </w: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316</w:t>
            </w: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CF6F01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CE26DF4" w14:textId="111DAE78" w:rsidR="00CE65DB" w:rsidRPr="0078362B" w:rsidRDefault="00CE65DB" w:rsidP="00437FE4">
            <w:pPr>
              <w:spacing w:line="360" w:lineRule="exac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156</w:t>
            </w: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271</w:t>
            </w:r>
            <w:r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CE65DB" w:rsidRPr="0078362B" w14:paraId="285930CE" w14:textId="77777777" w:rsidTr="00437FE4">
        <w:tc>
          <w:tcPr>
            <w:tcW w:w="3780" w:type="dxa"/>
            <w:shd w:val="clear" w:color="auto" w:fill="auto"/>
          </w:tcPr>
          <w:p w14:paraId="1AF2EFAC" w14:textId="09A2D631" w:rsidR="00CE65DB" w:rsidRPr="0078362B" w:rsidRDefault="00CE65DB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hanging="246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78362B">
              <w:rPr>
                <w:rFonts w:asciiTheme="majorBidi" w:hAnsiTheme="majorBidi" w:cstheme="majorBidi"/>
                <w:sz w:val="26"/>
                <w:szCs w:val="26"/>
                <w:cs/>
              </w:rPr>
              <w:t>ยอดยกไปของประมาณการหนี้สินตามโครงการผลประโยชน์ที่กำหนดไว้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15400" w14:textId="77777777" w:rsidR="00CE65DB" w:rsidRPr="0078362B" w:rsidRDefault="00CE65DB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3607EE3" w14:textId="4D91BE4B" w:rsidR="00CE65DB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529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863</w:t>
            </w:r>
          </w:p>
        </w:tc>
        <w:tc>
          <w:tcPr>
            <w:tcW w:w="90" w:type="dxa"/>
            <w:shd w:val="clear" w:color="auto" w:fill="auto"/>
          </w:tcPr>
          <w:p w14:paraId="27F079BF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7B5F77" w14:textId="77777777" w:rsidR="00CE65DB" w:rsidRPr="0078362B" w:rsidRDefault="00CE65DB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B0A3238" w14:textId="6076E119" w:rsidR="00CE65DB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499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592</w:t>
            </w:r>
          </w:p>
        </w:tc>
        <w:tc>
          <w:tcPr>
            <w:tcW w:w="90" w:type="dxa"/>
            <w:shd w:val="clear" w:color="auto" w:fill="auto"/>
          </w:tcPr>
          <w:p w14:paraId="61356DF3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7FAC9" w14:textId="77777777" w:rsidR="00CE65DB" w:rsidRPr="0078362B" w:rsidRDefault="00CE65DB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7ECE65B" w14:textId="716338E3" w:rsidR="00CE65DB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939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759</w:t>
            </w:r>
          </w:p>
        </w:tc>
        <w:tc>
          <w:tcPr>
            <w:tcW w:w="90" w:type="dxa"/>
            <w:shd w:val="clear" w:color="auto" w:fill="auto"/>
          </w:tcPr>
          <w:p w14:paraId="064E1C23" w14:textId="77777777" w:rsidR="00CE65DB" w:rsidRPr="0078362B" w:rsidRDefault="00CE65DB" w:rsidP="00437FE4">
            <w:pPr>
              <w:tabs>
                <w:tab w:val="decimal" w:pos="842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A0D7A" w14:textId="77777777" w:rsidR="00CE65DB" w:rsidRPr="0078362B" w:rsidRDefault="00CE65DB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A040C51" w14:textId="00B0D04F" w:rsidR="00CE65DB" w:rsidRPr="0078362B" w:rsidRDefault="00FA46D0" w:rsidP="00437FE4">
            <w:pPr>
              <w:spacing w:line="360" w:lineRule="exact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270</w:t>
            </w:r>
            <w:r w:rsidR="00CE65DB" w:rsidRPr="007836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079</w:t>
            </w:r>
          </w:p>
        </w:tc>
      </w:tr>
    </w:tbl>
    <w:p w14:paraId="00B21D37" w14:textId="77777777" w:rsidR="00AF2447" w:rsidRPr="0078362B" w:rsidRDefault="00AF2447" w:rsidP="00437FE4">
      <w:pPr>
        <w:spacing w:before="240" w:after="120"/>
        <w:ind w:left="547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spacing w:val="-10"/>
          <w:cs/>
        </w:rPr>
        <w:t>ข้อสมมติหลักในการประมาณการตามหลักคณิตศาสตร์ประกันภัยที่ใช้ในการคำนวณ</w:t>
      </w:r>
      <w:r w:rsidR="00EA4FB1" w:rsidRPr="0078362B">
        <w:rPr>
          <w:rFonts w:asciiTheme="majorBidi" w:hAnsiTheme="majorBidi" w:cstheme="majorBidi"/>
          <w:cs/>
        </w:rPr>
        <w:t>ประมาณการหนี้สิน</w:t>
      </w:r>
      <w:r w:rsidRPr="0078362B">
        <w:rPr>
          <w:rFonts w:asciiTheme="majorBidi" w:hAnsiTheme="majorBidi" w:cstheme="majorBidi"/>
          <w:cs/>
        </w:rPr>
        <w:t>ตามโครงการผลประโยชน์ที่กำหนดไว้ มีดังต่อไปนี้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4E0417" w:rsidRPr="0078362B" w14:paraId="0DB7F5C1" w14:textId="77777777" w:rsidTr="00355A3B">
        <w:tc>
          <w:tcPr>
            <w:tcW w:w="3690" w:type="dxa"/>
          </w:tcPr>
          <w:p w14:paraId="4C177A4E" w14:textId="77777777" w:rsidR="004E0417" w:rsidRPr="0078362B" w:rsidRDefault="004E0417" w:rsidP="00437FE4">
            <w:pPr>
              <w:spacing w:line="34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3BBBEC70" w14:textId="77777777" w:rsidR="004E0417" w:rsidRPr="0078362B" w:rsidRDefault="004E0417" w:rsidP="00437FE4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36A4B6C" w14:textId="77777777" w:rsidR="004E0417" w:rsidRPr="0078362B" w:rsidRDefault="004E0417" w:rsidP="00437FE4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14:paraId="0FDC33B2" w14:textId="77777777" w:rsidR="004E0417" w:rsidRPr="0078362B" w:rsidRDefault="004E0417" w:rsidP="00437FE4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0417" w:rsidRPr="0078362B" w14:paraId="40D478FF" w14:textId="77777777" w:rsidTr="00355A3B">
        <w:tc>
          <w:tcPr>
            <w:tcW w:w="3690" w:type="dxa"/>
          </w:tcPr>
          <w:p w14:paraId="655BA888" w14:textId="77777777" w:rsidR="004E0417" w:rsidRPr="0078362B" w:rsidRDefault="004E0417" w:rsidP="00437FE4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5D44D3" w14:textId="77777777" w:rsidR="004E0417" w:rsidRPr="0078362B" w:rsidRDefault="004E0417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D25F6D7" w14:textId="77777777" w:rsidR="004E0417" w:rsidRPr="0078362B" w:rsidRDefault="004E0417" w:rsidP="00437FE4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7B8C0B" w14:textId="77777777" w:rsidR="004E0417" w:rsidRPr="0078362B" w:rsidRDefault="004E0417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2B8583E" w14:textId="77777777" w:rsidR="004E0417" w:rsidRPr="0078362B" w:rsidRDefault="004E0417" w:rsidP="00437FE4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1DF89E" w14:textId="77777777" w:rsidR="004E0417" w:rsidRPr="0078362B" w:rsidRDefault="004E0417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9D7CB27" w14:textId="77777777" w:rsidR="004E0417" w:rsidRPr="0078362B" w:rsidRDefault="004E0417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0699440E" w14:textId="77777777" w:rsidR="004E0417" w:rsidRPr="0078362B" w:rsidRDefault="004E0417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E0417" w:rsidRPr="0078362B" w14:paraId="5EAEEF1F" w14:textId="77777777" w:rsidTr="00355A3B">
        <w:tc>
          <w:tcPr>
            <w:tcW w:w="3690" w:type="dxa"/>
          </w:tcPr>
          <w:p w14:paraId="3232930C" w14:textId="77777777" w:rsidR="0064725F" w:rsidRPr="0078362B" w:rsidRDefault="0064725F" w:rsidP="00437FE4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94006FA" w14:textId="6E0298B0" w:rsidR="004E0417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E0417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E0417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85899F0" w14:textId="77777777" w:rsidR="004E0417" w:rsidRPr="0078362B" w:rsidRDefault="004E0417" w:rsidP="00437FE4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163BFE" w14:textId="7EED9C58" w:rsidR="004E0417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E0417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E0417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20854C4" w14:textId="77777777" w:rsidR="004E0417" w:rsidRPr="0078362B" w:rsidRDefault="004E0417" w:rsidP="00437FE4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A8C6B6" w14:textId="4F5B56C4" w:rsidR="004E0417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E0417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E0417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9DBEFFB" w14:textId="77777777" w:rsidR="004E0417" w:rsidRPr="0078362B" w:rsidRDefault="004E0417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05927569" w14:textId="253DB09A" w:rsidR="004E0417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E0417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E0417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E0417" w:rsidRPr="0078362B" w14:paraId="2B6600F6" w14:textId="77777777" w:rsidTr="00355A3B">
        <w:tc>
          <w:tcPr>
            <w:tcW w:w="3690" w:type="dxa"/>
          </w:tcPr>
          <w:p w14:paraId="78185804" w14:textId="77777777" w:rsidR="004E0417" w:rsidRPr="0078362B" w:rsidRDefault="004E0417" w:rsidP="00437FE4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F596E6" w14:textId="3B243545" w:rsidR="004E0417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60AAE2B9" w14:textId="77777777" w:rsidR="004E0417" w:rsidRPr="0078362B" w:rsidRDefault="004E0417" w:rsidP="00437FE4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C8C600" w14:textId="16C6BFED" w:rsidR="004E0417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14:paraId="2F60ABF8" w14:textId="77777777" w:rsidR="004E0417" w:rsidRPr="0078362B" w:rsidRDefault="004E0417" w:rsidP="00437FE4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B204E3" w14:textId="42304774" w:rsidR="004E0417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0A72505C" w14:textId="77777777" w:rsidR="004E0417" w:rsidRPr="0078362B" w:rsidRDefault="004E0417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5E818F5E" w14:textId="0725DE27" w:rsidR="004E0417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F4B2E" w:rsidRPr="0078362B" w14:paraId="0EA16CDC" w14:textId="77777777" w:rsidTr="00355A3B">
        <w:tc>
          <w:tcPr>
            <w:tcW w:w="3690" w:type="dxa"/>
          </w:tcPr>
          <w:p w14:paraId="033FA1DB" w14:textId="77777777" w:rsidR="000F4B2E" w:rsidRPr="0078362B" w:rsidRDefault="000F4B2E" w:rsidP="00437FE4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3102C9" w14:textId="77777777" w:rsidR="000F4B2E" w:rsidRPr="0078362B" w:rsidRDefault="000F4B2E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6244A3A6" w14:textId="77777777" w:rsidR="000F4B2E" w:rsidRPr="0078362B" w:rsidRDefault="000F4B2E" w:rsidP="00437FE4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4704D9" w14:textId="77777777" w:rsidR="000F4B2E" w:rsidRPr="0078362B" w:rsidRDefault="000F4B2E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0591E81B" w14:textId="77777777" w:rsidR="000F4B2E" w:rsidRPr="0078362B" w:rsidRDefault="000F4B2E" w:rsidP="00437FE4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81FD3E" w14:textId="77777777" w:rsidR="000F4B2E" w:rsidRPr="0078362B" w:rsidRDefault="000F4B2E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1ADD1E86" w14:textId="77777777" w:rsidR="000F4B2E" w:rsidRPr="0078362B" w:rsidRDefault="000F4B2E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2FE8BCD8" w14:textId="77777777" w:rsidR="000F4B2E" w:rsidRPr="0078362B" w:rsidRDefault="000F4B2E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</w:tr>
      <w:tr w:rsidR="004E0417" w:rsidRPr="0078362B" w14:paraId="1A226331" w14:textId="77777777" w:rsidTr="00355A3B">
        <w:tc>
          <w:tcPr>
            <w:tcW w:w="3690" w:type="dxa"/>
          </w:tcPr>
          <w:p w14:paraId="61D9E4D9" w14:textId="77777777" w:rsidR="004E0417" w:rsidRPr="0078362B" w:rsidRDefault="004E0417" w:rsidP="00437FE4">
            <w:pPr>
              <w:spacing w:line="340" w:lineRule="exact"/>
              <w:ind w:left="4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2D4A1F" w14:textId="77777777" w:rsidR="004E0417" w:rsidRPr="0078362B" w:rsidRDefault="004E0417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78179AE" w14:textId="77777777" w:rsidR="004E0417" w:rsidRPr="0078362B" w:rsidRDefault="004E0417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25C9C7" w14:textId="77777777" w:rsidR="004E0417" w:rsidRPr="0078362B" w:rsidRDefault="004E0417" w:rsidP="00437FE4">
            <w:pPr>
              <w:spacing w:line="340" w:lineRule="exact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DBA884B" w14:textId="77777777" w:rsidR="004E0417" w:rsidRPr="0078362B" w:rsidRDefault="004E0417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0B9D81" w14:textId="77777777" w:rsidR="004E0417" w:rsidRPr="0078362B" w:rsidRDefault="004E0417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0A64C3B" w14:textId="77777777" w:rsidR="004E0417" w:rsidRPr="0078362B" w:rsidRDefault="004E0417" w:rsidP="00437FE4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6C762B4" w14:textId="77777777" w:rsidR="004E0417" w:rsidRPr="0078362B" w:rsidRDefault="004E0417" w:rsidP="00437FE4">
            <w:pPr>
              <w:spacing w:line="340" w:lineRule="exact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B77C1" w:rsidRPr="0078362B" w14:paraId="5D84AAC7" w14:textId="77777777" w:rsidTr="00655F0B">
        <w:tc>
          <w:tcPr>
            <w:tcW w:w="3690" w:type="dxa"/>
          </w:tcPr>
          <w:p w14:paraId="34441370" w14:textId="77777777" w:rsidR="000B77C1" w:rsidRPr="0078362B" w:rsidRDefault="000B77C1" w:rsidP="00437FE4">
            <w:pPr>
              <w:spacing w:line="340" w:lineRule="exact"/>
              <w:ind w:left="7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AA71DA" w14:textId="5C3BDDC0" w:rsidR="000B77C1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98</w:t>
            </w:r>
            <w:r w:rsidR="002D51B9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-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</w:t>
            </w:r>
          </w:p>
        </w:tc>
        <w:tc>
          <w:tcPr>
            <w:tcW w:w="90" w:type="dxa"/>
          </w:tcPr>
          <w:p w14:paraId="4FDE7A95" w14:textId="77777777" w:rsidR="000B77C1" w:rsidRPr="0078362B" w:rsidRDefault="000B77C1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5117D6C" w14:textId="2B4B7948" w:rsidR="000B77C1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0B77C1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</w:t>
            </w:r>
            <w:r w:rsidR="000B77C1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- 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0B77C1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</w:t>
            </w:r>
          </w:p>
        </w:tc>
        <w:tc>
          <w:tcPr>
            <w:tcW w:w="90" w:type="dxa"/>
          </w:tcPr>
          <w:p w14:paraId="2B05632A" w14:textId="77777777" w:rsidR="000B77C1" w:rsidRPr="0078362B" w:rsidRDefault="000B77C1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BA0E50" w14:textId="72B4BEC1" w:rsidR="000B77C1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6B4FC7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98</w:t>
            </w:r>
          </w:p>
        </w:tc>
        <w:tc>
          <w:tcPr>
            <w:tcW w:w="90" w:type="dxa"/>
          </w:tcPr>
          <w:p w14:paraId="64C3D48C" w14:textId="77777777" w:rsidR="000B77C1" w:rsidRPr="0078362B" w:rsidRDefault="000B77C1" w:rsidP="00437FE4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47BDF59F" w14:textId="72D03316" w:rsidR="000B77C1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0B77C1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</w:t>
            </w:r>
          </w:p>
        </w:tc>
      </w:tr>
      <w:tr w:rsidR="000B77C1" w:rsidRPr="0078362B" w14:paraId="38E749A0" w14:textId="77777777" w:rsidTr="00655F0B">
        <w:tc>
          <w:tcPr>
            <w:tcW w:w="3690" w:type="dxa"/>
          </w:tcPr>
          <w:p w14:paraId="45988236" w14:textId="77777777" w:rsidR="000B77C1" w:rsidRPr="0078362B" w:rsidRDefault="000B77C1" w:rsidP="00437FE4">
            <w:pPr>
              <w:spacing w:line="340" w:lineRule="exact"/>
              <w:ind w:left="7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C83D5E" w14:textId="65815479" w:rsidR="000B77C1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- 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4AE6FA44" w14:textId="77777777" w:rsidR="000B77C1" w:rsidRPr="0078362B" w:rsidRDefault="000B77C1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A1BE89C" w14:textId="6B68224F" w:rsidR="000B77C1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0B77C1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</w:t>
            </w:r>
            <w:r w:rsidR="000B77C1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- 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0B77C1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3BB75D59" w14:textId="77777777" w:rsidR="000B77C1" w:rsidRPr="0078362B" w:rsidRDefault="000B77C1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84ED69" w14:textId="351573D7" w:rsidR="000B77C1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6B4FC7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</w:t>
            </w:r>
          </w:p>
        </w:tc>
        <w:tc>
          <w:tcPr>
            <w:tcW w:w="90" w:type="dxa"/>
          </w:tcPr>
          <w:p w14:paraId="7A9492F5" w14:textId="77777777" w:rsidR="000B77C1" w:rsidRPr="0078362B" w:rsidRDefault="000B77C1" w:rsidP="00437FE4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0D6BB96" w14:textId="7B6A325E" w:rsidR="000B77C1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0B77C1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</w:t>
            </w:r>
          </w:p>
        </w:tc>
      </w:tr>
      <w:tr w:rsidR="000B77C1" w:rsidRPr="0078362B" w14:paraId="4AD12F01" w14:textId="77777777" w:rsidTr="00655F0B">
        <w:tc>
          <w:tcPr>
            <w:tcW w:w="3690" w:type="dxa"/>
          </w:tcPr>
          <w:p w14:paraId="1C005AB1" w14:textId="77777777" w:rsidR="000B77C1" w:rsidRPr="0078362B" w:rsidRDefault="000B77C1" w:rsidP="00437FE4">
            <w:pPr>
              <w:spacing w:line="340" w:lineRule="exact"/>
              <w:ind w:left="4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A3EA6D" w14:textId="77777777" w:rsidR="000B77C1" w:rsidRPr="0078362B" w:rsidRDefault="000B77C1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F65454B" w14:textId="77777777" w:rsidR="000B77C1" w:rsidRPr="0078362B" w:rsidRDefault="000B77C1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202516" w14:textId="77777777" w:rsidR="000B77C1" w:rsidRPr="0078362B" w:rsidRDefault="000B77C1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B3BAAD5" w14:textId="77777777" w:rsidR="000B77C1" w:rsidRPr="0078362B" w:rsidRDefault="000B77C1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15B885" w14:textId="77777777" w:rsidR="000B77C1" w:rsidRPr="0078362B" w:rsidRDefault="000B77C1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B54ABFE" w14:textId="77777777" w:rsidR="000B77C1" w:rsidRPr="0078362B" w:rsidRDefault="000B77C1" w:rsidP="00437FE4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0A571BC6" w14:textId="77777777" w:rsidR="000B77C1" w:rsidRPr="0078362B" w:rsidRDefault="000B77C1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CE03B3" w:rsidRPr="0078362B" w14:paraId="6053CC69" w14:textId="77777777" w:rsidTr="00655F0B">
        <w:tc>
          <w:tcPr>
            <w:tcW w:w="3690" w:type="dxa"/>
          </w:tcPr>
          <w:p w14:paraId="56051C6B" w14:textId="77777777" w:rsidR="00CE03B3" w:rsidRPr="0078362B" w:rsidRDefault="00CE03B3" w:rsidP="00437FE4">
            <w:pPr>
              <w:spacing w:line="340" w:lineRule="exact"/>
              <w:ind w:left="7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อัตราการลาออกของพนักงาน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2013A8" w14:textId="41C069D9" w:rsidR="00CE03B3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-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CE03B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CE03B3" w:rsidRPr="0078362B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90" w:type="dxa"/>
          </w:tcPr>
          <w:p w14:paraId="729EE540" w14:textId="77777777" w:rsidR="00CE03B3" w:rsidRPr="0078362B" w:rsidRDefault="00CE03B3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4CDC48E" w14:textId="39E85DC5" w:rsidR="00CE03B3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-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CE03B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CE03B3" w:rsidRPr="0078362B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90" w:type="dxa"/>
          </w:tcPr>
          <w:p w14:paraId="74FA629C" w14:textId="77777777" w:rsidR="00CE03B3" w:rsidRPr="0078362B" w:rsidRDefault="00CE03B3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A5F182" w14:textId="2FD1FFBE" w:rsidR="00CE03B3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E03B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CE03B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CE03B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CE03B3" w:rsidRPr="0078362B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90" w:type="dxa"/>
          </w:tcPr>
          <w:p w14:paraId="2D2EE55D" w14:textId="77777777" w:rsidR="00CE03B3" w:rsidRPr="0078362B" w:rsidRDefault="00CE03B3" w:rsidP="00437FE4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B21F227" w14:textId="765F156A" w:rsidR="00CE03B3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E03B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CE03B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CE03B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CE03B3" w:rsidRPr="0078362B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</w:tr>
      <w:tr w:rsidR="00CE03B3" w:rsidRPr="0078362B" w14:paraId="256D414E" w14:textId="77777777" w:rsidTr="00655F0B">
        <w:tc>
          <w:tcPr>
            <w:tcW w:w="3690" w:type="dxa"/>
          </w:tcPr>
          <w:p w14:paraId="09D5B6EF" w14:textId="77777777" w:rsidR="00CE03B3" w:rsidRPr="0078362B" w:rsidRDefault="00CE03B3" w:rsidP="00437FE4">
            <w:pPr>
              <w:spacing w:line="340" w:lineRule="exact"/>
              <w:ind w:left="7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D799AE" w14:textId="3604D26A" w:rsidR="00CE03B3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105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ของ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TMO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2017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val="en-US"/>
              </w:rPr>
              <w:t>**</w:t>
            </w:r>
          </w:p>
        </w:tc>
        <w:tc>
          <w:tcPr>
            <w:tcW w:w="90" w:type="dxa"/>
          </w:tcPr>
          <w:p w14:paraId="782FA484" w14:textId="77777777" w:rsidR="00CE03B3" w:rsidRPr="0078362B" w:rsidRDefault="00CE03B3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6C742E7" w14:textId="5E372229" w:rsidR="00CE03B3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105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ของ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TMO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2017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val="en-US"/>
              </w:rPr>
              <w:t>**</w:t>
            </w:r>
          </w:p>
        </w:tc>
        <w:tc>
          <w:tcPr>
            <w:tcW w:w="90" w:type="dxa"/>
          </w:tcPr>
          <w:p w14:paraId="355E87F0" w14:textId="77777777" w:rsidR="00CE03B3" w:rsidRPr="0078362B" w:rsidRDefault="00CE03B3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91CADF" w14:textId="4EA57047" w:rsidR="00CE03B3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105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ของ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TMO</w:t>
            </w: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2017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val="en-US"/>
              </w:rPr>
              <w:t>**</w:t>
            </w:r>
          </w:p>
        </w:tc>
        <w:tc>
          <w:tcPr>
            <w:tcW w:w="90" w:type="dxa"/>
          </w:tcPr>
          <w:p w14:paraId="222087D5" w14:textId="77777777" w:rsidR="00CE03B3" w:rsidRPr="0078362B" w:rsidRDefault="00CE03B3" w:rsidP="00437FE4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5507C068" w14:textId="6451A031" w:rsidR="00CE03B3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105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ของ</w:t>
            </w:r>
            <w:r w:rsidR="00CE03B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2017</w:t>
            </w:r>
            <w:r w:rsidR="00CE03B3" w:rsidRPr="0078362B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val="en-US"/>
              </w:rPr>
              <w:t>**</w:t>
            </w:r>
          </w:p>
        </w:tc>
      </w:tr>
    </w:tbl>
    <w:p w14:paraId="6B6F19E9" w14:textId="77777777" w:rsidR="00DC4DDC" w:rsidRPr="0078362B" w:rsidRDefault="008B7B96" w:rsidP="00437FE4">
      <w:pPr>
        <w:pStyle w:val="ListParagraph"/>
        <w:spacing w:before="120" w:after="0" w:line="240" w:lineRule="auto"/>
        <w:ind w:left="907" w:hanging="187"/>
        <w:jc w:val="thaiDistribute"/>
        <w:rPr>
          <w:rFonts w:asciiTheme="majorBidi" w:hAnsiTheme="majorBidi" w:cstheme="majorBidi"/>
          <w:sz w:val="20"/>
          <w:szCs w:val="24"/>
        </w:rPr>
      </w:pPr>
      <w:r w:rsidRPr="0078362B">
        <w:rPr>
          <w:rFonts w:asciiTheme="majorBidi" w:hAnsiTheme="majorBidi" w:cstheme="majorBidi"/>
          <w:sz w:val="28"/>
          <w:vertAlign w:val="superscript"/>
        </w:rPr>
        <w:t>*</w:t>
      </w:r>
      <w:r w:rsidR="007B6DE2" w:rsidRPr="0078362B">
        <w:rPr>
          <w:rFonts w:asciiTheme="majorBidi" w:hAnsiTheme="majorBidi" w:cstheme="majorBidi"/>
        </w:rPr>
        <w:tab/>
      </w:r>
      <w:r w:rsidRPr="0078362B">
        <w:rPr>
          <w:rFonts w:asciiTheme="majorBidi" w:hAnsiTheme="majorBidi" w:cstheme="majorBidi"/>
          <w:sz w:val="20"/>
          <w:szCs w:val="24"/>
          <w:cs/>
        </w:rPr>
        <w:t>ขึ้นอยู่กับช่วงอายุของพนักงาน</w:t>
      </w:r>
    </w:p>
    <w:p w14:paraId="2041F1EA" w14:textId="67293171" w:rsidR="001F5F83" w:rsidRPr="0078362B" w:rsidRDefault="00D83128" w:rsidP="00437FE4">
      <w:pPr>
        <w:pStyle w:val="ListParagraph"/>
        <w:spacing w:after="0" w:line="240" w:lineRule="auto"/>
        <w:ind w:left="90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78362B">
        <w:rPr>
          <w:rFonts w:asciiTheme="majorBidi" w:hAnsiTheme="majorBidi" w:cstheme="majorBidi"/>
          <w:sz w:val="28"/>
          <w:vertAlign w:val="superscript"/>
        </w:rPr>
        <w:t>**</w:t>
      </w:r>
      <w:r w:rsidR="00536CCD" w:rsidRPr="0078362B">
        <w:rPr>
          <w:rFonts w:asciiTheme="majorBidi" w:hAnsiTheme="majorBidi" w:cstheme="majorBidi"/>
          <w:b/>
          <w:bCs/>
          <w:sz w:val="24"/>
          <w:szCs w:val="24"/>
          <w:vertAlign w:val="superscript"/>
          <w:cs/>
        </w:rPr>
        <w:tab/>
      </w:r>
      <w:r w:rsidR="00536CCD" w:rsidRPr="0078362B">
        <w:rPr>
          <w:rFonts w:asciiTheme="majorBidi" w:hAnsiTheme="majorBidi" w:cstheme="majorBidi"/>
          <w:sz w:val="24"/>
          <w:szCs w:val="24"/>
          <w:cs/>
        </w:rPr>
        <w:t xml:space="preserve">อ้างอิงตามตารางมรณะไทย </w:t>
      </w:r>
      <w:r w:rsidR="00FA46D0" w:rsidRPr="00FA46D0">
        <w:rPr>
          <w:rFonts w:asciiTheme="majorBidi" w:hAnsiTheme="majorBidi" w:cstheme="majorBidi"/>
          <w:sz w:val="24"/>
          <w:szCs w:val="24"/>
        </w:rPr>
        <w:t>2560</w:t>
      </w:r>
      <w:r w:rsidR="00536CCD" w:rsidRPr="0078362B">
        <w:rPr>
          <w:rFonts w:asciiTheme="majorBidi" w:hAnsiTheme="majorBidi" w:cstheme="majorBidi"/>
          <w:sz w:val="24"/>
          <w:szCs w:val="24"/>
          <w:cs/>
        </w:rPr>
        <w:t xml:space="preserve"> ประเภทสามัญ (</w:t>
      </w:r>
      <w:r w:rsidR="00536CCD" w:rsidRPr="0078362B">
        <w:rPr>
          <w:rFonts w:asciiTheme="majorBidi" w:hAnsiTheme="majorBidi" w:cstheme="majorBidi"/>
          <w:sz w:val="24"/>
          <w:szCs w:val="24"/>
        </w:rPr>
        <w:t>TMO</w:t>
      </w:r>
      <w:r w:rsidR="00FA46D0" w:rsidRPr="00FA46D0">
        <w:rPr>
          <w:rFonts w:asciiTheme="majorBidi" w:hAnsiTheme="majorBidi" w:cstheme="majorBidi"/>
          <w:sz w:val="24"/>
          <w:szCs w:val="24"/>
        </w:rPr>
        <w:t>2017</w:t>
      </w:r>
      <w:r w:rsidR="00536CCD" w:rsidRPr="0078362B">
        <w:rPr>
          <w:rFonts w:asciiTheme="majorBidi" w:hAnsiTheme="majorBidi" w:cstheme="majorBidi"/>
          <w:sz w:val="24"/>
          <w:szCs w:val="24"/>
        </w:rPr>
        <w:t xml:space="preserve">: Thai Mortality Ordinary Tables of </w:t>
      </w:r>
      <w:r w:rsidR="00FA46D0" w:rsidRPr="00FA46D0">
        <w:rPr>
          <w:rFonts w:asciiTheme="majorBidi" w:hAnsiTheme="majorBidi" w:cstheme="majorBidi"/>
          <w:sz w:val="24"/>
          <w:szCs w:val="24"/>
        </w:rPr>
        <w:t>2017</w:t>
      </w:r>
      <w:r w:rsidR="00536CCD" w:rsidRPr="0078362B">
        <w:rPr>
          <w:rFonts w:asciiTheme="majorBidi" w:hAnsiTheme="majorBidi" w:cstheme="majorBidi"/>
          <w:sz w:val="24"/>
          <w:szCs w:val="24"/>
        </w:rPr>
        <w:t>)</w:t>
      </w:r>
    </w:p>
    <w:p w14:paraId="756BD920" w14:textId="77777777" w:rsidR="001F5F83" w:rsidRPr="0078362B" w:rsidRDefault="001F5F83">
      <w:pPr>
        <w:overflowPunct/>
        <w:autoSpaceDE/>
        <w:autoSpaceDN/>
        <w:adjustRightInd/>
        <w:textAlignment w:val="auto"/>
        <w:rPr>
          <w:rFonts w:asciiTheme="majorBidi" w:eastAsia="Cambria Math" w:hAnsiTheme="majorBidi" w:cstheme="majorBidi"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1CEA51A3" w14:textId="77777777" w:rsidR="00B4058D" w:rsidRPr="0078362B" w:rsidRDefault="001612E3" w:rsidP="00437FE4">
      <w:pPr>
        <w:spacing w:before="120"/>
        <w:ind w:left="547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lastRenderedPageBreak/>
        <w:t>ข้อสมมติที่สำคัญในการกำหนด</w:t>
      </w:r>
      <w:r w:rsidR="005F0A83" w:rsidRPr="0078362B">
        <w:rPr>
          <w:rFonts w:asciiTheme="majorBidi" w:hAnsiTheme="majorBidi" w:cstheme="majorBidi"/>
          <w:cs/>
        </w:rPr>
        <w:t>ประมาณการหนี้สินสำหรับ</w:t>
      </w:r>
      <w:r w:rsidRPr="0078362B">
        <w:rPr>
          <w:rFonts w:asciiTheme="majorBidi" w:hAnsiTheme="majorBidi" w:cstheme="majorBidi"/>
          <w:cs/>
          <w:lang w:val="en-US"/>
        </w:rPr>
        <w:t xml:space="preserve">ผลประโยชน์พนักงานตามหลักคณิตศาสตร์ประกันภัย </w:t>
      </w:r>
      <w:r w:rsidR="00270763" w:rsidRPr="0078362B">
        <w:rPr>
          <w:rFonts w:asciiTheme="majorBidi" w:hAnsiTheme="majorBidi" w:cstheme="majorBidi"/>
          <w:cs/>
          <w:lang w:val="en-US"/>
        </w:rPr>
        <w:t>ประกอบด้วย อัตราคิดลด</w:t>
      </w:r>
      <w:r w:rsidR="00270763"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>อัตราการเพิ่มขึ้นของเงินเดือน</w:t>
      </w:r>
      <w:r w:rsidR="00270763" w:rsidRPr="0078362B">
        <w:rPr>
          <w:rFonts w:asciiTheme="majorBidi" w:hAnsiTheme="majorBidi" w:cstheme="majorBidi"/>
          <w:cs/>
          <w:lang w:val="en-US"/>
        </w:rPr>
        <w:t xml:space="preserve"> </w:t>
      </w:r>
      <w:r w:rsidR="00876AE5" w:rsidRPr="0078362B">
        <w:rPr>
          <w:rFonts w:asciiTheme="majorBidi" w:hAnsiTheme="majorBidi" w:cstheme="majorBidi"/>
          <w:cs/>
          <w:lang w:val="en-US"/>
        </w:rPr>
        <w:t>อั</w:t>
      </w:r>
      <w:r w:rsidR="00270763" w:rsidRPr="0078362B">
        <w:rPr>
          <w:rFonts w:asciiTheme="majorBidi" w:hAnsiTheme="majorBidi" w:cstheme="majorBidi"/>
          <w:cs/>
          <w:lang w:val="en-US"/>
        </w:rPr>
        <w:t>ตราการลาออกของพนักงาน</w:t>
      </w:r>
      <w:r w:rsidRPr="0078362B">
        <w:rPr>
          <w:rFonts w:asciiTheme="majorBidi" w:hAnsiTheme="majorBidi" w:cstheme="majorBidi"/>
          <w:cs/>
          <w:lang w:val="en-US"/>
        </w:rPr>
        <w:t xml:space="preserve"> </w:t>
      </w:r>
      <w:r w:rsidR="00876AE5" w:rsidRPr="0078362B">
        <w:rPr>
          <w:rFonts w:asciiTheme="majorBidi" w:hAnsiTheme="majorBidi" w:cstheme="majorBidi"/>
          <w:cs/>
          <w:lang w:val="en-US"/>
        </w:rPr>
        <w:t xml:space="preserve">และอัตรามรณะ </w:t>
      </w:r>
      <w:r w:rsidRPr="0078362B">
        <w:rPr>
          <w:rFonts w:asciiTheme="majorBidi" w:hAnsiTheme="majorBidi" w:cstheme="majorBidi"/>
          <w:cs/>
          <w:lang w:val="en-US"/>
        </w:rPr>
        <w:t>การวิเคราะห์ความอ่อนไหวดังต่อไปนี้ได้พิจารณาจากการเปลี่ยนแปลงในแต่ละข้อสมมติ</w:t>
      </w:r>
      <w:r w:rsidRPr="0078362B">
        <w:rPr>
          <w:rFonts w:asciiTheme="majorBidi" w:hAnsiTheme="majorBidi" w:cstheme="majorBidi"/>
          <w:spacing w:val="6"/>
          <w:cs/>
          <w:lang w:val="en-US"/>
        </w:rPr>
        <w:t xml:space="preserve">ในการประมาณการตามหลักคณิตศาสตร์ประกันภัยที่เกี่ยวข้องที่อาจเป็นไปได้อย่างสมเหตุสมผล </w:t>
      </w:r>
      <w:r w:rsidRPr="0078362B">
        <w:rPr>
          <w:rFonts w:asciiTheme="majorBidi" w:hAnsiTheme="majorBidi" w:cstheme="majorBidi"/>
          <w:cs/>
          <w:lang w:val="en-US"/>
        </w:rPr>
        <w:t>ณ วันสิ้นรอบระยะเวลารายงานในขณะที่ข้อสมมติอื่นคงที่</w:t>
      </w:r>
    </w:p>
    <w:p w14:paraId="644A9375" w14:textId="77777777" w:rsidR="00103CE0" w:rsidRPr="0078362B" w:rsidRDefault="00103CE0" w:rsidP="00437FE4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1170"/>
        <w:gridCol w:w="90"/>
        <w:gridCol w:w="1170"/>
        <w:gridCol w:w="90"/>
        <w:gridCol w:w="1208"/>
      </w:tblGrid>
      <w:tr w:rsidR="00BB0F30" w:rsidRPr="0078362B" w14:paraId="1D2B67AC" w14:textId="77777777" w:rsidTr="003B4062">
        <w:tc>
          <w:tcPr>
            <w:tcW w:w="3870" w:type="dxa"/>
          </w:tcPr>
          <w:p w14:paraId="1C07E704" w14:textId="77777777" w:rsidR="00BB0F30" w:rsidRPr="0078362B" w:rsidRDefault="00BB0F30" w:rsidP="00437FE4">
            <w:pPr>
              <w:spacing w:line="34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98" w:type="dxa"/>
            <w:gridSpan w:val="7"/>
          </w:tcPr>
          <w:p w14:paraId="7636536D" w14:textId="77777777" w:rsidR="00BB0F30" w:rsidRPr="0078362B" w:rsidRDefault="00BB0F30" w:rsidP="00437FE4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ผลกระทบต่อมูลค่าปัจจุบันของประมาณการหนี้สิน</w:t>
            </w:r>
          </w:p>
        </w:tc>
      </w:tr>
      <w:tr w:rsidR="00BB0F30" w:rsidRPr="0078362B" w14:paraId="26B3E451" w14:textId="77777777" w:rsidTr="003B4062">
        <w:tc>
          <w:tcPr>
            <w:tcW w:w="3870" w:type="dxa"/>
          </w:tcPr>
          <w:p w14:paraId="2534FAB1" w14:textId="77777777" w:rsidR="00BB0F30" w:rsidRPr="0078362B" w:rsidRDefault="00BB0F30" w:rsidP="00437FE4">
            <w:pPr>
              <w:spacing w:line="34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98" w:type="dxa"/>
            <w:gridSpan w:val="7"/>
          </w:tcPr>
          <w:p w14:paraId="7C821D88" w14:textId="77777777" w:rsidR="00BB0F30" w:rsidRPr="0078362B" w:rsidRDefault="00BB0F30" w:rsidP="00437FE4">
            <w:pPr>
              <w:snapToGrid w:val="0"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ผลประโยชน์พนักงานเพิ่มขึ้น (ลดลง)</w:t>
            </w:r>
          </w:p>
        </w:tc>
      </w:tr>
      <w:tr w:rsidR="00F47730" w:rsidRPr="0078362B" w14:paraId="29547A87" w14:textId="77777777" w:rsidTr="003B4062">
        <w:tc>
          <w:tcPr>
            <w:tcW w:w="3870" w:type="dxa"/>
          </w:tcPr>
          <w:p w14:paraId="5E4ABF48" w14:textId="77777777" w:rsidR="00F47730" w:rsidRPr="0078362B" w:rsidRDefault="00F47730" w:rsidP="00437FE4">
            <w:pPr>
              <w:spacing w:line="34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74990E69" w14:textId="77777777" w:rsidR="00F47730" w:rsidRPr="0078362B" w:rsidRDefault="00F47730" w:rsidP="00437FE4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ECAC982" w14:textId="77777777" w:rsidR="00F47730" w:rsidRPr="0078362B" w:rsidRDefault="00F47730" w:rsidP="00437FE4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</w:tcPr>
          <w:p w14:paraId="34A14157" w14:textId="77777777" w:rsidR="00F47730" w:rsidRPr="0078362B" w:rsidRDefault="00F47730" w:rsidP="00437FE4">
            <w:pPr>
              <w:spacing w:line="34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730" w:rsidRPr="0078362B" w14:paraId="343982A7" w14:textId="77777777" w:rsidTr="003B4062">
        <w:tc>
          <w:tcPr>
            <w:tcW w:w="3870" w:type="dxa"/>
          </w:tcPr>
          <w:p w14:paraId="28ED514E" w14:textId="77777777" w:rsidR="00F47730" w:rsidRPr="0078362B" w:rsidRDefault="00F47730" w:rsidP="00437FE4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354E305" w14:textId="77777777" w:rsidR="00F47730" w:rsidRPr="0078362B" w:rsidRDefault="00F4773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A960DCF" w14:textId="77777777" w:rsidR="00F47730" w:rsidRPr="0078362B" w:rsidRDefault="00F47730" w:rsidP="00437FE4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9C939E" w14:textId="77777777" w:rsidR="00F47730" w:rsidRPr="0078362B" w:rsidRDefault="00F4773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6D7F0F0" w14:textId="77777777" w:rsidR="00F47730" w:rsidRPr="0078362B" w:rsidRDefault="00F47730" w:rsidP="00437FE4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42E72C" w14:textId="77777777" w:rsidR="00F47730" w:rsidRPr="0078362B" w:rsidRDefault="00F4773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2AB87D6" w14:textId="77777777" w:rsidR="00F47730" w:rsidRPr="0078362B" w:rsidRDefault="00F47730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2986D22B" w14:textId="77777777" w:rsidR="00F47730" w:rsidRPr="0078362B" w:rsidRDefault="00F4773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47730" w:rsidRPr="0078362B" w14:paraId="010AE3F8" w14:textId="77777777" w:rsidTr="003B4062">
        <w:tc>
          <w:tcPr>
            <w:tcW w:w="3870" w:type="dxa"/>
          </w:tcPr>
          <w:p w14:paraId="1D562201" w14:textId="77777777" w:rsidR="00F47730" w:rsidRPr="0078362B" w:rsidRDefault="00F47730" w:rsidP="00437FE4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C6331F8" w14:textId="04414E27" w:rsidR="00F47730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47730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7730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480B402" w14:textId="77777777" w:rsidR="00F47730" w:rsidRPr="0078362B" w:rsidRDefault="00F47730" w:rsidP="00437FE4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86A46A" w14:textId="703835EE" w:rsidR="00F47730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47730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7730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05E61BC" w14:textId="77777777" w:rsidR="00F47730" w:rsidRPr="0078362B" w:rsidRDefault="00F47730" w:rsidP="00437FE4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D81A01" w14:textId="5BA04716" w:rsidR="00F47730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47730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7730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06A4E62" w14:textId="77777777" w:rsidR="00F47730" w:rsidRPr="0078362B" w:rsidRDefault="00F47730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394E0462" w14:textId="1662EF2E" w:rsidR="00F47730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47730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47730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47730" w:rsidRPr="0078362B" w14:paraId="08E83E9C" w14:textId="77777777" w:rsidTr="003B4062">
        <w:tc>
          <w:tcPr>
            <w:tcW w:w="3870" w:type="dxa"/>
          </w:tcPr>
          <w:p w14:paraId="19D855B2" w14:textId="77777777" w:rsidR="00F47730" w:rsidRPr="0078362B" w:rsidRDefault="00F47730" w:rsidP="00437FE4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5C54C6" w14:textId="287FD982" w:rsidR="00F47730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402CFD5E" w14:textId="77777777" w:rsidR="00F47730" w:rsidRPr="0078362B" w:rsidRDefault="00F47730" w:rsidP="00437FE4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900E1A5" w14:textId="557088F9" w:rsidR="00F47730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14:paraId="51DD34AE" w14:textId="77777777" w:rsidR="00F47730" w:rsidRPr="0078362B" w:rsidRDefault="00F47730" w:rsidP="00437FE4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3AEAD4" w14:textId="112AB575" w:rsidR="00F47730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254F84E9" w14:textId="77777777" w:rsidR="00F47730" w:rsidRPr="0078362B" w:rsidRDefault="00F47730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76AA9377" w14:textId="7E16467E" w:rsidR="00F47730" w:rsidRPr="0078362B" w:rsidRDefault="00FA46D0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CB5FBE" w:rsidRPr="0078362B" w14:paraId="1E50E8AA" w14:textId="77777777" w:rsidTr="003B4062">
        <w:tc>
          <w:tcPr>
            <w:tcW w:w="3870" w:type="dxa"/>
            <w:vAlign w:val="bottom"/>
          </w:tcPr>
          <w:p w14:paraId="50B69C3F" w14:textId="6D6B9994" w:rsidR="00CB5FBE" w:rsidRPr="0078362B" w:rsidRDefault="00CB5FBE" w:rsidP="00437FE4">
            <w:pPr>
              <w:snapToGrid w:val="0"/>
              <w:spacing w:line="340" w:lineRule="exact"/>
              <w:ind w:left="90" w:right="-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94F1DC" w14:textId="2B6FC70C" w:rsidR="00CB5FBE" w:rsidRPr="0078362B" w:rsidRDefault="00CB5FBE" w:rsidP="00437FE4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715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795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50F37A6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3D6B405" w14:textId="5A5E1254" w:rsidR="00CB5FBE" w:rsidRPr="0078362B" w:rsidRDefault="00CB5FBE" w:rsidP="00437FE4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535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EC5000E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9FE392" w14:textId="37EC855D" w:rsidR="00CB5FBE" w:rsidRPr="0078362B" w:rsidRDefault="00CB5FBE" w:rsidP="00437FE4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EE9FA48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133765F" w14:textId="35C1A2D0" w:rsidR="00CB5FBE" w:rsidRPr="0078362B" w:rsidRDefault="00CB5FBE" w:rsidP="00437FE4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082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819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B5FBE" w:rsidRPr="0078362B" w14:paraId="00287A76" w14:textId="77777777" w:rsidTr="003B4062">
        <w:tc>
          <w:tcPr>
            <w:tcW w:w="3870" w:type="dxa"/>
            <w:vAlign w:val="bottom"/>
          </w:tcPr>
          <w:p w14:paraId="20FA868B" w14:textId="4DBBAF2A" w:rsidR="00CB5FBE" w:rsidRPr="0078362B" w:rsidRDefault="00CB5FBE" w:rsidP="00437FE4">
            <w:pPr>
              <w:snapToGrid w:val="0"/>
              <w:spacing w:line="340" w:lineRule="exact"/>
              <w:ind w:left="90" w:right="-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085298" w14:textId="5221D7AA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CB5FB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535</w:t>
            </w:r>
            <w:r w:rsidR="00CB5FB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055</w:t>
            </w:r>
          </w:p>
        </w:tc>
        <w:tc>
          <w:tcPr>
            <w:tcW w:w="90" w:type="dxa"/>
          </w:tcPr>
          <w:p w14:paraId="485571BA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0F8C49D" w14:textId="7D1F6F48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B5FB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  <w:r w:rsidR="00CB5FB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046</w:t>
            </w:r>
          </w:p>
        </w:tc>
        <w:tc>
          <w:tcPr>
            <w:tcW w:w="90" w:type="dxa"/>
          </w:tcPr>
          <w:p w14:paraId="329B7EEC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60ECF1" w14:textId="08919A14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672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594</w:t>
            </w:r>
          </w:p>
        </w:tc>
        <w:tc>
          <w:tcPr>
            <w:tcW w:w="90" w:type="dxa"/>
          </w:tcPr>
          <w:p w14:paraId="2B6E9EC9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4DCE5890" w14:textId="55B6FD44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</w:p>
        </w:tc>
      </w:tr>
      <w:tr w:rsidR="00CB5FBE" w:rsidRPr="0078362B" w14:paraId="7C10331D" w14:textId="77777777" w:rsidTr="003B4062">
        <w:tc>
          <w:tcPr>
            <w:tcW w:w="3870" w:type="dxa"/>
            <w:vAlign w:val="bottom"/>
          </w:tcPr>
          <w:p w14:paraId="2BEEB4CB" w14:textId="05D4F487" w:rsidR="00CB5FBE" w:rsidRPr="0078362B" w:rsidRDefault="00CB5FBE" w:rsidP="00437FE4">
            <w:pPr>
              <w:snapToGrid w:val="0"/>
              <w:spacing w:line="340" w:lineRule="exact"/>
              <w:ind w:left="90" w:right="-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อัตราการเพิ่มขึ้นของเงินเดือน 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เพิ่มขึ้นร้อยละ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9AA4DD" w14:textId="05C574EE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CB5FB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295</w:t>
            </w:r>
            <w:r w:rsidR="00CB5FB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544</w:t>
            </w:r>
          </w:p>
        </w:tc>
        <w:tc>
          <w:tcPr>
            <w:tcW w:w="90" w:type="dxa"/>
          </w:tcPr>
          <w:p w14:paraId="6AB3A7B2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93549C9" w14:textId="06BAC927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B5FB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294</w:t>
            </w:r>
            <w:r w:rsidR="00CB5FB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857</w:t>
            </w:r>
          </w:p>
        </w:tc>
        <w:tc>
          <w:tcPr>
            <w:tcW w:w="90" w:type="dxa"/>
          </w:tcPr>
          <w:p w14:paraId="5C5C49A2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81ACBC" w14:textId="585FE94B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509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</w:t>
            </w:r>
          </w:p>
        </w:tc>
        <w:tc>
          <w:tcPr>
            <w:tcW w:w="90" w:type="dxa"/>
          </w:tcPr>
          <w:p w14:paraId="18CC7CD2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7DD3391" w14:textId="6ED27063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</w:tr>
      <w:tr w:rsidR="00CB5FBE" w:rsidRPr="0078362B" w14:paraId="3408BC37" w14:textId="77777777" w:rsidTr="003B4062">
        <w:tc>
          <w:tcPr>
            <w:tcW w:w="3870" w:type="dxa"/>
            <w:vAlign w:val="bottom"/>
          </w:tcPr>
          <w:p w14:paraId="1485E00A" w14:textId="54EB59D6" w:rsidR="00CB5FBE" w:rsidRPr="0078362B" w:rsidRDefault="00CB5FBE" w:rsidP="00437FE4">
            <w:pPr>
              <w:snapToGrid w:val="0"/>
              <w:spacing w:line="340" w:lineRule="exact"/>
              <w:ind w:left="90" w:right="-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อัตราการเพิ่มขึ้นของเงินเดือน - ลดลงร้อยละ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F0A6E3" w14:textId="31B80D5B" w:rsidR="00CB5FBE" w:rsidRPr="0078362B" w:rsidRDefault="00CB5FBE" w:rsidP="00437FE4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611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604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13F48B4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D4ED25" w14:textId="62E62CCA" w:rsidR="00CB5FBE" w:rsidRPr="0078362B" w:rsidRDefault="00CB5FBE" w:rsidP="00437FE4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088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867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A9A706B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799C1" w14:textId="4B4BB755" w:rsidR="00CB5FBE" w:rsidRPr="0078362B" w:rsidRDefault="00CB5FBE" w:rsidP="00437FE4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73255A3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10BFD7F" w14:textId="7061CA26" w:rsidR="00CB5FBE" w:rsidRPr="0078362B" w:rsidRDefault="00CB5FBE" w:rsidP="00437FE4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055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B5FBE" w:rsidRPr="0078362B" w14:paraId="55078717" w14:textId="77777777" w:rsidTr="003B4062">
        <w:tc>
          <w:tcPr>
            <w:tcW w:w="3870" w:type="dxa"/>
            <w:vAlign w:val="bottom"/>
          </w:tcPr>
          <w:p w14:paraId="4E2963F8" w14:textId="7DD74A91" w:rsidR="00CB5FBE" w:rsidRPr="0078362B" w:rsidRDefault="00CB5FBE" w:rsidP="00437FE4">
            <w:pPr>
              <w:snapToGrid w:val="0"/>
              <w:spacing w:line="340" w:lineRule="exact"/>
              <w:ind w:left="90" w:right="-27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อัตราการลาออกของพนักงาน </w:t>
            </w:r>
            <w:r w:rsidRPr="0078362B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  <w:r w:rsidRPr="0078362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เพิ่มขึ้นร้อยละ </w:t>
            </w:r>
            <w:r w:rsidR="00FA46D0" w:rsidRPr="00FA46D0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ED00B4" w14:textId="1F0B11A8" w:rsidR="00CB5FBE" w:rsidRPr="0078362B" w:rsidRDefault="00CB5FBE" w:rsidP="00437FE4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504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045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340CA8A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A6DF1B" w14:textId="71C41825" w:rsidR="00CB5FBE" w:rsidRPr="0078362B" w:rsidRDefault="00CB5FBE" w:rsidP="00437FE4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207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327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7C9F9E2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841C3B" w14:textId="131CA0AC" w:rsidR="00CB5FBE" w:rsidRPr="0078362B" w:rsidRDefault="00CB5FBE" w:rsidP="00437FE4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93BE811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A42857B" w14:textId="4F36DB24" w:rsidR="00CB5FBE" w:rsidRPr="0078362B" w:rsidRDefault="00CB5FBE" w:rsidP="00437FE4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B5FBE" w:rsidRPr="0078362B" w14:paraId="4250A7EB" w14:textId="77777777" w:rsidTr="003B4062">
        <w:tc>
          <w:tcPr>
            <w:tcW w:w="3870" w:type="dxa"/>
            <w:vAlign w:val="bottom"/>
          </w:tcPr>
          <w:p w14:paraId="1CD65B2B" w14:textId="7D838C67" w:rsidR="00CB5FBE" w:rsidRPr="0078362B" w:rsidRDefault="00CB5FBE" w:rsidP="00437FE4">
            <w:pPr>
              <w:snapToGrid w:val="0"/>
              <w:spacing w:line="340" w:lineRule="exact"/>
              <w:ind w:left="90" w:right="-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อัตราการลาออกของพนักงาน 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ลดลงร้อยละ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7443FB" w14:textId="315F482E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CB5FB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350</w:t>
            </w:r>
            <w:r w:rsidR="00CB5FB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796</w:t>
            </w:r>
          </w:p>
        </w:tc>
        <w:tc>
          <w:tcPr>
            <w:tcW w:w="90" w:type="dxa"/>
          </w:tcPr>
          <w:p w14:paraId="1560D957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F7E9A53" w14:textId="65A195A5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CB5FB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517</w:t>
            </w:r>
            <w:r w:rsidR="00CB5FB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421</w:t>
            </w:r>
          </w:p>
        </w:tc>
        <w:tc>
          <w:tcPr>
            <w:tcW w:w="90" w:type="dxa"/>
          </w:tcPr>
          <w:p w14:paraId="76F33312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FB4055" w14:textId="4B880294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969</w:t>
            </w:r>
          </w:p>
        </w:tc>
        <w:tc>
          <w:tcPr>
            <w:tcW w:w="90" w:type="dxa"/>
          </w:tcPr>
          <w:p w14:paraId="43DFF464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01AF6F62" w14:textId="61B4CBC0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489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</w:p>
        </w:tc>
      </w:tr>
      <w:tr w:rsidR="00CB5FBE" w:rsidRPr="0078362B" w14:paraId="5C0585FB" w14:textId="77777777" w:rsidTr="003B4062">
        <w:tc>
          <w:tcPr>
            <w:tcW w:w="3870" w:type="dxa"/>
            <w:vAlign w:val="bottom"/>
          </w:tcPr>
          <w:p w14:paraId="2B46A762" w14:textId="0A54F93C" w:rsidR="00CB5FBE" w:rsidRPr="0078362B" w:rsidRDefault="00CB5FBE" w:rsidP="00437FE4">
            <w:pPr>
              <w:snapToGrid w:val="0"/>
              <w:spacing w:line="340" w:lineRule="exact"/>
              <w:ind w:left="90" w:right="-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อัตรามรณะ 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เพิ่มขึ้นร้อยละ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90303E" w14:textId="12EED61A" w:rsidR="00CB5FBE" w:rsidRPr="0078362B" w:rsidRDefault="00CB5FBE" w:rsidP="0037018E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391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689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697ABF7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3ACFCB8" w14:textId="4F25DB72" w:rsidR="00CB5FBE" w:rsidRPr="0078362B" w:rsidRDefault="00CB5FBE" w:rsidP="00437FE4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110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217</w:t>
            </w:r>
            <w:r w:rsidRPr="0078362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E67FE73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997949" w14:textId="622A4532" w:rsidR="00CB5FBE" w:rsidRPr="0078362B" w:rsidRDefault="00CB5FBE" w:rsidP="00437FE4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8CEDADB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12AEEEA2" w14:textId="793A36CD" w:rsidR="00CB5FBE" w:rsidRPr="0078362B" w:rsidRDefault="00CB5FBE" w:rsidP="00437FE4">
            <w:pPr>
              <w:spacing w:line="340" w:lineRule="exac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B5FBE" w:rsidRPr="0078362B" w14:paraId="6F919665" w14:textId="77777777" w:rsidTr="003B4062">
        <w:tc>
          <w:tcPr>
            <w:tcW w:w="3870" w:type="dxa"/>
            <w:vAlign w:val="bottom"/>
          </w:tcPr>
          <w:p w14:paraId="5AF1D2D0" w14:textId="018A99C2" w:rsidR="00CB5FBE" w:rsidRPr="0078362B" w:rsidRDefault="00CB5FBE" w:rsidP="00437FE4">
            <w:pPr>
              <w:snapToGrid w:val="0"/>
              <w:spacing w:line="340" w:lineRule="exact"/>
              <w:ind w:left="90" w:right="-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อัตรามรณะ 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ลดลงร้อยละ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314D3B" w14:textId="42512D26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  <w:r w:rsidR="00CB5FBE" w:rsidRPr="0078362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FA46D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550</w:t>
            </w:r>
          </w:p>
        </w:tc>
        <w:tc>
          <w:tcPr>
            <w:tcW w:w="90" w:type="dxa"/>
          </w:tcPr>
          <w:p w14:paraId="206C97D8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109F0EB" w14:textId="6B15EF24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</w:p>
        </w:tc>
        <w:tc>
          <w:tcPr>
            <w:tcW w:w="90" w:type="dxa"/>
          </w:tcPr>
          <w:p w14:paraId="756C2ABB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B02D16" w14:textId="08D6BED6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</w:p>
        </w:tc>
        <w:tc>
          <w:tcPr>
            <w:tcW w:w="90" w:type="dxa"/>
          </w:tcPr>
          <w:p w14:paraId="6EBE929C" w14:textId="77777777" w:rsidR="00CB5FBE" w:rsidRPr="0078362B" w:rsidRDefault="00CB5FBE" w:rsidP="00437FE4">
            <w:pPr>
              <w:tabs>
                <w:tab w:val="decimal" w:pos="842"/>
              </w:tabs>
              <w:spacing w:line="340" w:lineRule="exact"/>
              <w:ind w:right="5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00B60E9" w14:textId="5C35D7FD" w:rsidR="00CB5FBE" w:rsidRPr="0078362B" w:rsidRDefault="00FA46D0" w:rsidP="00437FE4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CB5FBE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612</w:t>
            </w:r>
          </w:p>
        </w:tc>
      </w:tr>
    </w:tbl>
    <w:p w14:paraId="3F439308" w14:textId="77777777" w:rsidR="00A25C74" w:rsidRPr="0078362B" w:rsidRDefault="00724A3D" w:rsidP="00437FE4">
      <w:pPr>
        <w:spacing w:before="120"/>
        <w:ind w:left="54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4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</w:t>
      </w:r>
      <w:r w:rsidR="005F0A83" w:rsidRPr="0078362B">
        <w:rPr>
          <w:rFonts w:asciiTheme="majorBidi" w:hAnsiTheme="majorBidi" w:cstheme="majorBidi"/>
          <w:spacing w:val="-4"/>
          <w:cs/>
        </w:rPr>
        <w:t>ประมาณการหนี้สิน</w:t>
      </w:r>
      <w:r w:rsidR="005F0A83" w:rsidRPr="0078362B">
        <w:rPr>
          <w:rFonts w:asciiTheme="majorBidi" w:hAnsiTheme="majorBidi" w:cstheme="majorBidi"/>
          <w:spacing w:val="6"/>
          <w:cs/>
        </w:rPr>
        <w:t>สำหรับ</w:t>
      </w:r>
      <w:r w:rsidRPr="0078362B">
        <w:rPr>
          <w:rFonts w:asciiTheme="majorBidi" w:hAnsiTheme="majorBidi" w:cstheme="majorBidi"/>
          <w:spacing w:val="6"/>
          <w:cs/>
        </w:rPr>
        <w:t>ผลประโยชน์พนักงาน เนื่องจากเป็นการยากที่การเปลี่ยนแปลงข้อสมมติต่าง</w:t>
      </w:r>
      <w:r w:rsidR="004979CE" w:rsidRPr="0078362B">
        <w:rPr>
          <w:rFonts w:asciiTheme="majorBidi" w:hAnsiTheme="majorBidi" w:cstheme="majorBidi"/>
          <w:spacing w:val="6"/>
          <w:cs/>
        </w:rPr>
        <w:t xml:space="preserve"> </w:t>
      </w:r>
      <w:r w:rsidRPr="0078362B">
        <w:rPr>
          <w:rFonts w:asciiTheme="majorBidi" w:hAnsiTheme="majorBidi" w:cstheme="majorBidi"/>
          <w:spacing w:val="6"/>
          <w:cs/>
        </w:rPr>
        <w:t>ๆ จะเกิดขึ้น</w:t>
      </w:r>
      <w:r w:rsidRPr="0078362B">
        <w:rPr>
          <w:rFonts w:asciiTheme="majorBidi" w:hAnsiTheme="majorBidi" w:cstheme="majorBidi"/>
          <w:cs/>
        </w:rPr>
        <w:t>แยกต่างหากจากข้อสมมติอื่นซึ่งอาจมีความสัมพันธ์กัน</w:t>
      </w:r>
    </w:p>
    <w:p w14:paraId="1E6C7AF1" w14:textId="77777777" w:rsidR="00724A3D" w:rsidRPr="0078362B" w:rsidRDefault="00724A3D" w:rsidP="00437FE4">
      <w:pPr>
        <w:spacing w:before="120"/>
        <w:ind w:left="547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>นอกจากนี้</w:t>
      </w:r>
      <w:r w:rsidR="004B2F5F" w:rsidRPr="0078362B">
        <w:rPr>
          <w:rFonts w:asciiTheme="majorBidi" w:hAnsiTheme="majorBidi" w:cstheme="majorBidi"/>
          <w:cs/>
        </w:rPr>
        <w:t xml:space="preserve"> </w:t>
      </w:r>
      <w:r w:rsidRPr="0078362B">
        <w:rPr>
          <w:rFonts w:asciiTheme="majorBidi" w:hAnsiTheme="majorBidi" w:cstheme="majorBidi"/>
          <w:cs/>
        </w:rPr>
        <w:t>ในการแสดงการวิเคราะห์ความอ่อนไหวข้างต้น มูลค่าปัจจุบันของ</w:t>
      </w:r>
      <w:r w:rsidR="005F0A83" w:rsidRPr="0078362B">
        <w:rPr>
          <w:rFonts w:asciiTheme="majorBidi" w:hAnsiTheme="majorBidi" w:cstheme="majorBidi"/>
          <w:cs/>
        </w:rPr>
        <w:t>ประมาณการหนี้สิน</w:t>
      </w:r>
      <w:r w:rsidR="005F0A83" w:rsidRPr="0078362B">
        <w:rPr>
          <w:rFonts w:asciiTheme="majorBidi" w:hAnsiTheme="majorBidi" w:cstheme="majorBidi"/>
          <w:spacing w:val="6"/>
          <w:cs/>
        </w:rPr>
        <w:t>สำหรับ</w:t>
      </w:r>
      <w:r w:rsidRPr="0078362B">
        <w:rPr>
          <w:rFonts w:asciiTheme="majorBidi" w:hAnsiTheme="majorBidi" w:cstheme="majorBidi"/>
          <w:spacing w:val="6"/>
          <w:cs/>
        </w:rPr>
        <w:t>ผลประโยชน์พนักงาน ณ วันสิ้นรอบระยะเวลารายงาน คำนวณโดยใช้วิธีคิดลดแต่ละหน่วย</w:t>
      </w:r>
      <w:r w:rsidRPr="0078362B">
        <w:rPr>
          <w:rFonts w:asciiTheme="majorBidi" w:hAnsiTheme="majorBidi" w:cstheme="majorBidi"/>
          <w:cs/>
        </w:rPr>
        <w:t>ที่ประมาณการไว้ (</w:t>
      </w:r>
      <w:proofErr w:type="spellStart"/>
      <w:r w:rsidRPr="0078362B">
        <w:rPr>
          <w:rFonts w:asciiTheme="majorBidi" w:hAnsiTheme="majorBidi" w:cstheme="majorBidi"/>
          <w:cs/>
        </w:rPr>
        <w:t>Projected</w:t>
      </w:r>
      <w:proofErr w:type="spellEnd"/>
      <w:r w:rsidRPr="0078362B">
        <w:rPr>
          <w:rFonts w:asciiTheme="majorBidi" w:hAnsiTheme="majorBidi" w:cstheme="majorBidi"/>
          <w:cs/>
        </w:rPr>
        <w:t xml:space="preserve"> </w:t>
      </w:r>
      <w:proofErr w:type="spellStart"/>
      <w:r w:rsidRPr="0078362B">
        <w:rPr>
          <w:rFonts w:asciiTheme="majorBidi" w:hAnsiTheme="majorBidi" w:cstheme="majorBidi"/>
          <w:cs/>
        </w:rPr>
        <w:t>Unit</w:t>
      </w:r>
      <w:proofErr w:type="spellEnd"/>
      <w:r w:rsidRPr="0078362B">
        <w:rPr>
          <w:rFonts w:asciiTheme="majorBidi" w:hAnsiTheme="majorBidi" w:cstheme="majorBidi"/>
          <w:cs/>
        </w:rPr>
        <w:t xml:space="preserve"> </w:t>
      </w:r>
      <w:proofErr w:type="spellStart"/>
      <w:r w:rsidRPr="0078362B">
        <w:rPr>
          <w:rFonts w:asciiTheme="majorBidi" w:hAnsiTheme="majorBidi" w:cstheme="majorBidi"/>
          <w:cs/>
        </w:rPr>
        <w:t>Credit</w:t>
      </w:r>
      <w:proofErr w:type="spellEnd"/>
      <w:r w:rsidRPr="0078362B">
        <w:rPr>
          <w:rFonts w:asciiTheme="majorBidi" w:hAnsiTheme="majorBidi" w:cstheme="majorBidi"/>
          <w:cs/>
        </w:rPr>
        <w:t xml:space="preserve"> </w:t>
      </w:r>
      <w:proofErr w:type="spellStart"/>
      <w:r w:rsidRPr="0078362B">
        <w:rPr>
          <w:rFonts w:asciiTheme="majorBidi" w:hAnsiTheme="majorBidi" w:cstheme="majorBidi"/>
          <w:cs/>
        </w:rPr>
        <w:t>Method</w:t>
      </w:r>
      <w:proofErr w:type="spellEnd"/>
      <w:r w:rsidRPr="0078362B">
        <w:rPr>
          <w:rFonts w:asciiTheme="majorBidi" w:hAnsiTheme="majorBidi" w:cstheme="majorBidi"/>
          <w:cs/>
        </w:rPr>
        <w:t>) ซึ่งเป</w:t>
      </w:r>
      <w:r w:rsidR="00FA466F" w:rsidRPr="0078362B">
        <w:rPr>
          <w:rFonts w:asciiTheme="majorBidi" w:hAnsiTheme="majorBidi" w:cstheme="majorBidi"/>
          <w:cs/>
        </w:rPr>
        <w:t>็นวิธีเดียวกันกับการคำนวณ</w:t>
      </w:r>
      <w:r w:rsidR="005F0A83" w:rsidRPr="0078362B">
        <w:rPr>
          <w:rFonts w:asciiTheme="majorBidi" w:hAnsiTheme="majorBidi" w:cstheme="majorBidi"/>
          <w:cs/>
        </w:rPr>
        <w:t>ประมาณการหนี้สินสำหรับ</w:t>
      </w:r>
      <w:r w:rsidRPr="0078362B">
        <w:rPr>
          <w:rFonts w:asciiTheme="majorBidi" w:hAnsiTheme="majorBidi" w:cstheme="majorBidi"/>
          <w:cs/>
        </w:rPr>
        <w:t>ผลประโยชน์ของพนักงานที่รับรู้ในงบแสดงฐานะการเงิน</w:t>
      </w:r>
    </w:p>
    <w:p w14:paraId="169822FF" w14:textId="77777777" w:rsidR="001F5F83" w:rsidRPr="0078362B" w:rsidRDefault="001F5F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cs/>
        </w:rPr>
      </w:pPr>
      <w:r w:rsidRPr="0078362B">
        <w:rPr>
          <w:rFonts w:asciiTheme="majorBidi" w:hAnsiTheme="majorBidi" w:cstheme="majorBidi"/>
          <w:spacing w:val="-6"/>
          <w:cs/>
        </w:rPr>
        <w:br w:type="page"/>
      </w:r>
    </w:p>
    <w:p w14:paraId="42B52BA5" w14:textId="5A90CC92" w:rsidR="007F7D6E" w:rsidRPr="0078362B" w:rsidRDefault="007F7D6E" w:rsidP="00437FE4">
      <w:pPr>
        <w:spacing w:before="120"/>
        <w:ind w:left="547" w:right="-25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6"/>
          <w:cs/>
        </w:rPr>
        <w:lastRenderedPageBreak/>
        <w:t>การวิเคราะห์การครบกำหนดของการจ่ายชำระผลประโยชน์ของประมาณการหนี้สินสำหรับผลประโยชน์</w:t>
      </w:r>
      <w:r w:rsidRPr="0078362B">
        <w:rPr>
          <w:rFonts w:asciiTheme="majorBidi" w:hAnsiTheme="majorBidi" w:cstheme="majorBidi"/>
          <w:cs/>
        </w:rPr>
        <w:t>ของพนักงานหลังออกจากงาน</w:t>
      </w:r>
      <w:r w:rsidR="002432D3" w:rsidRPr="0078362B">
        <w:rPr>
          <w:rFonts w:asciiTheme="majorBidi" w:hAnsiTheme="majorBidi" w:cstheme="majorBidi"/>
          <w:cs/>
        </w:rPr>
        <w:t>โดยไม่คิดลดเป็นมูลค่าปัจจุบัน</w:t>
      </w:r>
      <w:r w:rsidRPr="0078362B">
        <w:rPr>
          <w:rFonts w:asciiTheme="majorBidi" w:hAnsiTheme="majorBidi" w:cstheme="majorBidi"/>
          <w:cs/>
        </w:rPr>
        <w:t xml:space="preserve"> ณ วันที่ </w:t>
      </w:r>
      <w:r w:rsidR="00FA46D0" w:rsidRPr="00FA46D0">
        <w:rPr>
          <w:rFonts w:asciiTheme="majorBidi" w:hAnsiTheme="majorBidi" w:cstheme="majorBidi"/>
          <w:lang w:val="en-US"/>
        </w:rPr>
        <w:t>31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="000F38C3" w:rsidRPr="0078362B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lang w:val="en-US"/>
        </w:rPr>
        <w:t>2562</w:t>
      </w:r>
      <w:r w:rsidR="000F38C3" w:rsidRPr="0078362B">
        <w:rPr>
          <w:rFonts w:asciiTheme="majorBidi" w:hAnsiTheme="majorBidi" w:cstheme="majorBidi"/>
          <w:lang w:val="en-US"/>
        </w:rPr>
        <w:t xml:space="preserve"> </w:t>
      </w:r>
      <w:r w:rsidR="000F38C3" w:rsidRPr="0078362B">
        <w:rPr>
          <w:rFonts w:asciiTheme="majorBidi" w:hAnsiTheme="majorBidi" w:cstheme="majorBidi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lang w:val="en-US"/>
        </w:rPr>
        <w:t>2561</w:t>
      </w:r>
      <w:r w:rsidRPr="0078362B">
        <w:rPr>
          <w:rFonts w:asciiTheme="majorBidi" w:hAnsiTheme="majorBidi" w:cstheme="majorBidi"/>
          <w:cs/>
        </w:rPr>
        <w:t xml:space="preserve"> มีรายละเอียดดังนี้</w:t>
      </w:r>
    </w:p>
    <w:p w14:paraId="3B582658" w14:textId="77777777" w:rsidR="00DB61C6" w:rsidRPr="0078362B" w:rsidRDefault="00DB61C6" w:rsidP="00437FE4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208"/>
      </w:tblGrid>
      <w:tr w:rsidR="00DB61C6" w:rsidRPr="0078362B" w14:paraId="6CEE75C4" w14:textId="77777777" w:rsidTr="00912AC7">
        <w:tc>
          <w:tcPr>
            <w:tcW w:w="3690" w:type="dxa"/>
            <w:shd w:val="clear" w:color="auto" w:fill="auto"/>
          </w:tcPr>
          <w:p w14:paraId="3FC3C9CC" w14:textId="77777777" w:rsidR="00DB61C6" w:rsidRPr="0078362B" w:rsidRDefault="00DB61C6" w:rsidP="00437FE4">
            <w:pPr>
              <w:spacing w:line="30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5216A0E" w14:textId="77777777" w:rsidR="00DB61C6" w:rsidRPr="0078362B" w:rsidRDefault="00DB61C6" w:rsidP="00437FE4">
            <w:pPr>
              <w:spacing w:line="30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7DEE77D8" w14:textId="77777777" w:rsidR="00DB61C6" w:rsidRPr="0078362B" w:rsidRDefault="00DB61C6" w:rsidP="00437FE4">
            <w:pPr>
              <w:spacing w:line="30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407894BA" w14:textId="77777777" w:rsidR="00DB61C6" w:rsidRPr="0078362B" w:rsidRDefault="00DB61C6" w:rsidP="00437FE4">
            <w:pPr>
              <w:spacing w:line="30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61C6" w:rsidRPr="0078362B" w14:paraId="02B77088" w14:textId="77777777" w:rsidTr="00912AC7">
        <w:tc>
          <w:tcPr>
            <w:tcW w:w="3690" w:type="dxa"/>
            <w:shd w:val="clear" w:color="auto" w:fill="auto"/>
          </w:tcPr>
          <w:p w14:paraId="1328C403" w14:textId="77777777" w:rsidR="00DB61C6" w:rsidRPr="0078362B" w:rsidRDefault="00DB61C6" w:rsidP="00437FE4">
            <w:pPr>
              <w:spacing w:line="30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F45878" w14:textId="5743A9EC" w:rsidR="00DB61C6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41F2C1F8" w14:textId="77777777" w:rsidR="00DB61C6" w:rsidRPr="0078362B" w:rsidRDefault="00DB61C6" w:rsidP="00437FE4">
            <w:pPr>
              <w:spacing w:line="30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0820C9" w14:textId="358FB217" w:rsidR="00DB61C6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67DE82C1" w14:textId="77777777" w:rsidR="00DB61C6" w:rsidRPr="0078362B" w:rsidRDefault="00DB61C6" w:rsidP="00437FE4">
            <w:pPr>
              <w:spacing w:line="30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4B07BE" w14:textId="49883BBF" w:rsidR="00DB61C6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7F74F7DC" w14:textId="77777777" w:rsidR="00DB61C6" w:rsidRPr="0078362B" w:rsidRDefault="00DB61C6" w:rsidP="00437FE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</w:tcPr>
          <w:p w14:paraId="4555AC15" w14:textId="7656E297" w:rsidR="00DB61C6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B77C1" w:rsidRPr="0078362B" w14:paraId="1E1BD1A1" w14:textId="77777777" w:rsidTr="00912AC7">
        <w:tc>
          <w:tcPr>
            <w:tcW w:w="3690" w:type="dxa"/>
            <w:shd w:val="clear" w:color="auto" w:fill="auto"/>
          </w:tcPr>
          <w:p w14:paraId="5264CF25" w14:textId="3F95711E" w:rsidR="000B77C1" w:rsidRPr="0078362B" w:rsidRDefault="000B77C1" w:rsidP="00437FE4">
            <w:pPr>
              <w:snapToGrid w:val="0"/>
              <w:spacing w:line="300" w:lineRule="exact"/>
              <w:ind w:left="90" w:right="-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006BB210" w14:textId="1730BF08" w:rsidR="000B77C1" w:rsidRPr="0078362B" w:rsidRDefault="00FA46D0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E03B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  <w:r w:rsidR="00CE03B3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E9ABE58" w14:textId="77777777" w:rsidR="000B77C1" w:rsidRPr="0078362B" w:rsidRDefault="000B77C1" w:rsidP="00437FE4">
            <w:pPr>
              <w:tabs>
                <w:tab w:val="decimal" w:pos="-138"/>
                <w:tab w:val="left" w:pos="1549"/>
              </w:tabs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1850817" w14:textId="36DC3500" w:rsidR="000B77C1" w:rsidRPr="0078362B" w:rsidRDefault="00FA46D0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</w:p>
        </w:tc>
        <w:tc>
          <w:tcPr>
            <w:tcW w:w="90" w:type="dxa"/>
            <w:shd w:val="clear" w:color="auto" w:fill="auto"/>
          </w:tcPr>
          <w:p w14:paraId="779442A7" w14:textId="77777777" w:rsidR="000B77C1" w:rsidRPr="0078362B" w:rsidRDefault="000B77C1" w:rsidP="00437FE4">
            <w:pPr>
              <w:tabs>
                <w:tab w:val="decimal" w:pos="-138"/>
                <w:tab w:val="left" w:pos="1549"/>
              </w:tabs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DCDFAE1" w14:textId="086D97C6" w:rsidR="000B77C1" w:rsidRPr="0078362B" w:rsidRDefault="00FA46D0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14777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  <w:r w:rsidR="00B14777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21E471B" w14:textId="77777777" w:rsidR="000B77C1" w:rsidRPr="0078362B" w:rsidRDefault="000B77C1" w:rsidP="00437FE4">
            <w:pPr>
              <w:tabs>
                <w:tab w:val="decimal" w:pos="-138"/>
                <w:tab w:val="left" w:pos="1549"/>
              </w:tabs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4E9AA795" w14:textId="712A7015" w:rsidR="000B77C1" w:rsidRPr="0078362B" w:rsidRDefault="00FA46D0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</w:p>
        </w:tc>
      </w:tr>
      <w:tr w:rsidR="000B77C1" w:rsidRPr="0078362B" w14:paraId="7513FEEB" w14:textId="77777777" w:rsidTr="00912AC7">
        <w:tc>
          <w:tcPr>
            <w:tcW w:w="3690" w:type="dxa"/>
            <w:shd w:val="clear" w:color="auto" w:fill="auto"/>
          </w:tcPr>
          <w:p w14:paraId="2C45C071" w14:textId="48CA4B1A" w:rsidR="000B77C1" w:rsidRPr="0078362B" w:rsidRDefault="000B77C1" w:rsidP="00437FE4">
            <w:pPr>
              <w:snapToGrid w:val="0"/>
              <w:spacing w:line="300" w:lineRule="exact"/>
              <w:ind w:left="90" w:right="-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0AF47650" w14:textId="266564C1" w:rsidR="000B77C1" w:rsidRPr="0078362B" w:rsidRDefault="00FA46D0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</w:p>
        </w:tc>
        <w:tc>
          <w:tcPr>
            <w:tcW w:w="90" w:type="dxa"/>
            <w:shd w:val="clear" w:color="auto" w:fill="auto"/>
          </w:tcPr>
          <w:p w14:paraId="5F6B8492" w14:textId="77777777" w:rsidR="000B77C1" w:rsidRPr="0078362B" w:rsidRDefault="000B77C1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AC9C701" w14:textId="432BEE9D" w:rsidR="000B77C1" w:rsidRPr="0078362B" w:rsidRDefault="00FA46D0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90" w:type="dxa"/>
            <w:shd w:val="clear" w:color="auto" w:fill="auto"/>
          </w:tcPr>
          <w:p w14:paraId="69E455C4" w14:textId="77777777" w:rsidR="000B77C1" w:rsidRPr="0078362B" w:rsidRDefault="000B77C1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BB2953" w14:textId="77777777" w:rsidR="000B77C1" w:rsidRPr="0078362B" w:rsidRDefault="00B1477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2D4F49" w14:textId="77777777" w:rsidR="000B77C1" w:rsidRPr="0078362B" w:rsidRDefault="000B77C1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7F47805A" w14:textId="1E6E434E" w:rsidR="000B77C1" w:rsidRPr="0078362B" w:rsidRDefault="00FA46D0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</w:tr>
      <w:tr w:rsidR="000B77C1" w:rsidRPr="0078362B" w14:paraId="29A9D43A" w14:textId="77777777" w:rsidTr="00CE65DB">
        <w:tc>
          <w:tcPr>
            <w:tcW w:w="3690" w:type="dxa"/>
            <w:shd w:val="clear" w:color="auto" w:fill="auto"/>
          </w:tcPr>
          <w:p w14:paraId="1B2771E3" w14:textId="1655352F" w:rsidR="000B77C1" w:rsidRPr="0078362B" w:rsidRDefault="000B77C1" w:rsidP="00437FE4">
            <w:pPr>
              <w:snapToGrid w:val="0"/>
              <w:spacing w:line="300" w:lineRule="exact"/>
              <w:ind w:left="90" w:right="-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า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48D653" w14:textId="50183F56" w:rsidR="000B77C1" w:rsidRPr="0078362B" w:rsidRDefault="00FA46D0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548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</w:p>
        </w:tc>
        <w:tc>
          <w:tcPr>
            <w:tcW w:w="90" w:type="dxa"/>
            <w:shd w:val="clear" w:color="auto" w:fill="auto"/>
          </w:tcPr>
          <w:p w14:paraId="2C530538" w14:textId="77777777" w:rsidR="000B77C1" w:rsidRPr="0078362B" w:rsidRDefault="000B77C1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FC11BC" w14:textId="5C617C9C" w:rsidR="000B77C1" w:rsidRPr="0078362B" w:rsidRDefault="00FA46D0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  <w:tc>
          <w:tcPr>
            <w:tcW w:w="90" w:type="dxa"/>
            <w:shd w:val="clear" w:color="auto" w:fill="auto"/>
          </w:tcPr>
          <w:p w14:paraId="6C410B59" w14:textId="77777777" w:rsidR="000B77C1" w:rsidRPr="0078362B" w:rsidRDefault="000B77C1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5D3C10" w14:textId="6DB144E0" w:rsidR="000B77C1" w:rsidRPr="0078362B" w:rsidRDefault="00FA46D0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  <w:tc>
          <w:tcPr>
            <w:tcW w:w="90" w:type="dxa"/>
            <w:shd w:val="clear" w:color="auto" w:fill="auto"/>
          </w:tcPr>
          <w:p w14:paraId="11D5E67E" w14:textId="77777777" w:rsidR="000B77C1" w:rsidRPr="0078362B" w:rsidRDefault="000B77C1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55F8177C" w14:textId="5FF87EDC" w:rsidR="000B77C1" w:rsidRPr="0078362B" w:rsidRDefault="00FA46D0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962</w:t>
            </w:r>
          </w:p>
        </w:tc>
      </w:tr>
      <w:tr w:rsidR="000B77C1" w:rsidRPr="0078362B" w14:paraId="3909645F" w14:textId="77777777" w:rsidTr="00CE65DB">
        <w:tc>
          <w:tcPr>
            <w:tcW w:w="3690" w:type="dxa"/>
            <w:shd w:val="clear" w:color="auto" w:fill="auto"/>
          </w:tcPr>
          <w:p w14:paraId="733F8949" w14:textId="77777777" w:rsidR="000B77C1" w:rsidRPr="0078362B" w:rsidRDefault="000B77C1" w:rsidP="00437FE4">
            <w:pPr>
              <w:snapToGrid w:val="0"/>
              <w:spacing w:line="300" w:lineRule="exact"/>
              <w:ind w:left="450" w:right="-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2BC04" w14:textId="56457581" w:rsidR="000B77C1" w:rsidRPr="0078362B" w:rsidRDefault="00FA46D0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14:paraId="1D73C118" w14:textId="77777777" w:rsidR="000B77C1" w:rsidRPr="0078362B" w:rsidRDefault="000B77C1" w:rsidP="00437FE4">
            <w:pPr>
              <w:tabs>
                <w:tab w:val="decimal" w:pos="842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36ED0" w14:textId="78D18B6A" w:rsidR="000B77C1" w:rsidRPr="0078362B" w:rsidRDefault="00FA46D0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</w:p>
        </w:tc>
        <w:tc>
          <w:tcPr>
            <w:tcW w:w="90" w:type="dxa"/>
            <w:shd w:val="clear" w:color="auto" w:fill="auto"/>
          </w:tcPr>
          <w:p w14:paraId="707F0B22" w14:textId="77777777" w:rsidR="000B77C1" w:rsidRPr="0078362B" w:rsidRDefault="000B77C1" w:rsidP="00437FE4">
            <w:pPr>
              <w:tabs>
                <w:tab w:val="decimal" w:pos="842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B1501" w14:textId="04098CDA" w:rsidR="000B77C1" w:rsidRPr="0078362B" w:rsidRDefault="00FA46D0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  <w:tc>
          <w:tcPr>
            <w:tcW w:w="90" w:type="dxa"/>
            <w:shd w:val="clear" w:color="auto" w:fill="auto"/>
          </w:tcPr>
          <w:p w14:paraId="73C1B8BA" w14:textId="77777777" w:rsidR="000B77C1" w:rsidRPr="0078362B" w:rsidRDefault="000B77C1" w:rsidP="00437FE4">
            <w:pPr>
              <w:tabs>
                <w:tab w:val="decimal" w:pos="842"/>
              </w:tabs>
              <w:spacing w:line="30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D8B0F4" w14:textId="0B2C02DA" w:rsidR="000B77C1" w:rsidRPr="0078362B" w:rsidRDefault="00FA46D0" w:rsidP="00437FE4">
            <w:pPr>
              <w:spacing w:line="30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  <w:r w:rsidR="00CE65DB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</w:tr>
    </w:tbl>
    <w:p w14:paraId="0387B6AB" w14:textId="46880CAB" w:rsidR="00AD71C9" w:rsidRPr="0078362B" w:rsidRDefault="00AD71C9" w:rsidP="001F5F83">
      <w:pPr>
        <w:spacing w:before="240"/>
        <w:ind w:left="547"/>
        <w:jc w:val="thaiDistribute"/>
        <w:rPr>
          <w:rStyle w:val="PageNumber"/>
          <w:rFonts w:asciiTheme="majorBidi" w:hAnsiTheme="majorBidi" w:cstheme="majorBidi"/>
          <w:spacing w:val="-6"/>
          <w:cs/>
        </w:rPr>
      </w:pPr>
      <w:r w:rsidRPr="0078362B">
        <w:rPr>
          <w:rStyle w:val="PageNumber"/>
          <w:rFonts w:asciiTheme="majorBidi" w:hAnsiTheme="majorBidi" w:cstheme="majorBidi"/>
          <w:cs/>
          <w:lang w:val="en-US"/>
        </w:rPr>
        <w:t xml:space="preserve">พระราชบัญญัติคุ้มครองแรงงาน (ฉบับที่ </w:t>
      </w:r>
      <w:r w:rsidR="00FA46D0" w:rsidRPr="00FA46D0">
        <w:rPr>
          <w:rStyle w:val="PageNumber"/>
          <w:rFonts w:asciiTheme="majorBidi" w:hAnsiTheme="majorBidi" w:cstheme="majorBidi"/>
          <w:lang w:val="en-US"/>
        </w:rPr>
        <w:t>7</w:t>
      </w:r>
      <w:r w:rsidRPr="0078362B">
        <w:rPr>
          <w:rStyle w:val="PageNumber"/>
          <w:rFonts w:asciiTheme="majorBidi" w:hAnsiTheme="majorBidi" w:cstheme="majorBidi"/>
          <w:lang w:val="en-US"/>
        </w:rPr>
        <w:t>)</w:t>
      </w:r>
      <w:r w:rsidRPr="0078362B">
        <w:rPr>
          <w:rStyle w:val="PageNumber"/>
          <w:rFonts w:asciiTheme="majorBidi" w:hAnsiTheme="majorBidi" w:cstheme="majorBidi"/>
          <w:cs/>
          <w:lang w:val="en-US"/>
        </w:rPr>
        <w:t xml:space="preserve"> พ.ศ.</w:t>
      </w:r>
      <w:r w:rsidRPr="0078362B">
        <w:rPr>
          <w:rStyle w:val="PageNumber"/>
          <w:rFonts w:asciiTheme="majorBidi" w:hAnsiTheme="majorBidi" w:cstheme="majorBidi"/>
          <w:lang w:val="en-US"/>
        </w:rPr>
        <w:t xml:space="preserve"> </w:t>
      </w:r>
      <w:r w:rsidR="00FA46D0" w:rsidRPr="00FA46D0">
        <w:rPr>
          <w:rStyle w:val="PageNumber"/>
          <w:rFonts w:asciiTheme="majorBidi" w:hAnsiTheme="majorBidi" w:cstheme="majorBidi"/>
          <w:lang w:val="en-US"/>
        </w:rPr>
        <w:t>2562</w:t>
      </w:r>
      <w:r w:rsidRPr="0078362B">
        <w:rPr>
          <w:rStyle w:val="PageNumber"/>
          <w:rFonts w:asciiTheme="majorBidi" w:hAnsiTheme="majorBidi" w:cstheme="majorBidi"/>
          <w:cs/>
          <w:lang w:val="en-US"/>
        </w:rPr>
        <w:t xml:space="preserve"> ได้ประกาศในราชกิจจา</w:t>
      </w:r>
      <w:proofErr w:type="spellStart"/>
      <w:r w:rsidRPr="0078362B">
        <w:rPr>
          <w:rStyle w:val="PageNumber"/>
          <w:rFonts w:asciiTheme="majorBidi" w:hAnsiTheme="majorBidi" w:cstheme="majorBidi"/>
          <w:cs/>
          <w:lang w:val="en-US"/>
        </w:rPr>
        <w:t>นุเ</w:t>
      </w:r>
      <w:proofErr w:type="spellEnd"/>
      <w:r w:rsidRPr="0078362B">
        <w:rPr>
          <w:rStyle w:val="PageNumber"/>
          <w:rFonts w:asciiTheme="majorBidi" w:hAnsiTheme="majorBidi" w:cstheme="majorBidi"/>
          <w:cs/>
          <w:lang w:val="en-US"/>
        </w:rPr>
        <w:t xml:space="preserve">บกษาแล้วเมื่อวันที่ </w:t>
      </w:r>
      <w:r w:rsidRPr="0078362B">
        <w:rPr>
          <w:rStyle w:val="PageNumber"/>
          <w:rFonts w:asciiTheme="majorBidi" w:hAnsiTheme="majorBidi" w:cstheme="majorBidi"/>
          <w:lang w:val="en-US"/>
        </w:rPr>
        <w:t xml:space="preserve">     </w:t>
      </w:r>
      <w:r w:rsidR="00FA46D0" w:rsidRPr="00FA46D0">
        <w:rPr>
          <w:rStyle w:val="PageNumber"/>
          <w:rFonts w:asciiTheme="majorBidi" w:hAnsiTheme="majorBidi" w:cstheme="majorBidi"/>
          <w:spacing w:val="-6"/>
          <w:lang w:val="en-US"/>
        </w:rPr>
        <w:t>5</w:t>
      </w:r>
      <w:r w:rsidRPr="0078362B">
        <w:rPr>
          <w:rStyle w:val="PageNumber"/>
          <w:rFonts w:asciiTheme="majorBidi" w:hAnsiTheme="majorBidi" w:cstheme="majorBidi"/>
          <w:spacing w:val="-6"/>
          <w:cs/>
          <w:lang w:val="en-US"/>
        </w:rPr>
        <w:t xml:space="preserve"> เมษายน </w:t>
      </w:r>
      <w:r w:rsidR="00FA46D0" w:rsidRPr="00FA46D0">
        <w:rPr>
          <w:rStyle w:val="PageNumber"/>
          <w:rFonts w:asciiTheme="majorBidi" w:hAnsiTheme="majorBidi" w:cstheme="majorBidi"/>
          <w:spacing w:val="-6"/>
          <w:lang w:val="en-US"/>
        </w:rPr>
        <w:t>2562</w:t>
      </w:r>
      <w:r w:rsidRPr="0078362B">
        <w:rPr>
          <w:rStyle w:val="PageNumber"/>
          <w:rFonts w:asciiTheme="majorBidi" w:hAnsiTheme="majorBidi" w:cstheme="majorBidi"/>
          <w:spacing w:val="-6"/>
          <w:lang w:val="en-US"/>
        </w:rPr>
        <w:t xml:space="preserve"> </w:t>
      </w:r>
      <w:r w:rsidRPr="0078362B">
        <w:rPr>
          <w:rStyle w:val="PageNumber"/>
          <w:rFonts w:asciiTheme="majorBidi" w:hAnsiTheme="majorBidi" w:cstheme="majorBidi"/>
          <w:spacing w:val="-6"/>
          <w:cs/>
          <w:lang w:val="en-US"/>
        </w:rPr>
        <w:t xml:space="preserve">ซึ่งมีผลบังคับใช้เมื่อพ้นกำหนด </w:t>
      </w:r>
      <w:r w:rsidR="00FA46D0" w:rsidRPr="00FA46D0">
        <w:rPr>
          <w:rStyle w:val="PageNumber"/>
          <w:rFonts w:asciiTheme="majorBidi" w:hAnsiTheme="majorBidi" w:cstheme="majorBidi"/>
          <w:spacing w:val="-6"/>
          <w:lang w:val="en-US"/>
        </w:rPr>
        <w:t>30</w:t>
      </w:r>
      <w:r w:rsidRPr="0078362B">
        <w:rPr>
          <w:rStyle w:val="PageNumber"/>
          <w:rFonts w:asciiTheme="majorBidi" w:hAnsiTheme="majorBidi" w:cstheme="majorBidi"/>
          <w:spacing w:val="-6"/>
          <w:cs/>
          <w:lang w:val="en-US"/>
        </w:rPr>
        <w:t xml:space="preserve"> วันนับแต่วันประกาศในราชกิจจา</w:t>
      </w:r>
      <w:proofErr w:type="spellStart"/>
      <w:r w:rsidRPr="0078362B">
        <w:rPr>
          <w:rStyle w:val="PageNumber"/>
          <w:rFonts w:asciiTheme="majorBidi" w:hAnsiTheme="majorBidi" w:cstheme="majorBidi"/>
          <w:spacing w:val="-6"/>
          <w:cs/>
          <w:lang w:val="en-US"/>
        </w:rPr>
        <w:t>นุเ</w:t>
      </w:r>
      <w:proofErr w:type="spellEnd"/>
      <w:r w:rsidRPr="0078362B">
        <w:rPr>
          <w:rStyle w:val="PageNumber"/>
          <w:rFonts w:asciiTheme="majorBidi" w:hAnsiTheme="majorBidi" w:cstheme="majorBidi"/>
          <w:spacing w:val="-6"/>
          <w:cs/>
          <w:lang w:val="en-US"/>
        </w:rPr>
        <w:t xml:space="preserve">บกษา โดยพระราชบัญญัติคุ้มครองแรงงานฉบับนี้กำหนดอัตราค่าชดเชยเพิ่มเติมกรณีนายจ้างเลิกจ้างสำหรับลูกจ้างซึ่งทำงานติดต่อกันครบ </w:t>
      </w:r>
      <w:r w:rsidR="00FA46D0" w:rsidRPr="00FA46D0">
        <w:rPr>
          <w:rStyle w:val="PageNumber"/>
          <w:rFonts w:asciiTheme="majorBidi" w:hAnsiTheme="majorBidi" w:cstheme="majorBidi"/>
          <w:spacing w:val="-6"/>
          <w:lang w:val="en-US"/>
        </w:rPr>
        <w:t>20</w:t>
      </w:r>
      <w:r w:rsidRPr="0078362B">
        <w:rPr>
          <w:rStyle w:val="PageNumber"/>
          <w:rFonts w:asciiTheme="majorBidi" w:hAnsiTheme="majorBidi" w:cstheme="majorBidi"/>
          <w:spacing w:val="-6"/>
          <w:cs/>
          <w:lang w:val="en-US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FA46D0" w:rsidRPr="00FA46D0">
        <w:rPr>
          <w:rStyle w:val="PageNumber"/>
          <w:rFonts w:asciiTheme="majorBidi" w:hAnsiTheme="majorBidi" w:cstheme="majorBidi"/>
          <w:spacing w:val="-6"/>
          <w:lang w:val="en-US"/>
        </w:rPr>
        <w:t>400</w:t>
      </w:r>
      <w:r w:rsidRPr="0078362B">
        <w:rPr>
          <w:rStyle w:val="PageNumber"/>
          <w:rFonts w:asciiTheme="majorBidi" w:hAnsiTheme="majorBidi" w:cstheme="majorBidi"/>
          <w:spacing w:val="-6"/>
          <w:cs/>
          <w:lang w:val="en-US"/>
        </w:rPr>
        <w:t xml:space="preserve"> วัน การเปลี่ยนแปลงดังกล่าวถือเป็นการแก้ไขโครงการสำหรับโครงการผลประโยชน์พนักงานหลังออกจากงาน กลุ่มบริษัทและบริษัท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และกำไรขาดทุนเบ็ดเสร็จอื่นของงวดที่กฎหมายดังกล่าวมีผลบังคับใช้</w:t>
      </w:r>
    </w:p>
    <w:p w14:paraId="385C6149" w14:textId="6556A82C" w:rsidR="006F6584" w:rsidRPr="0078362B" w:rsidRDefault="00FA46D0" w:rsidP="00437FE4">
      <w:pPr>
        <w:spacing w:before="360"/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FA46D0">
        <w:rPr>
          <w:rFonts w:asciiTheme="majorBidi" w:hAnsiTheme="majorBidi" w:cstheme="majorBidi"/>
          <w:b/>
          <w:bCs/>
          <w:lang w:val="en-US"/>
        </w:rPr>
        <w:t>21</w:t>
      </w:r>
      <w:r w:rsidR="006F6584" w:rsidRPr="0078362B">
        <w:rPr>
          <w:rFonts w:asciiTheme="majorBidi" w:hAnsiTheme="majorBidi" w:cstheme="majorBidi"/>
          <w:b/>
          <w:bCs/>
          <w:cs/>
          <w:lang w:val="en-US"/>
        </w:rPr>
        <w:t>.</w:t>
      </w:r>
      <w:r w:rsidR="006F6584" w:rsidRPr="0078362B">
        <w:rPr>
          <w:rFonts w:asciiTheme="majorBidi" w:hAnsiTheme="majorBidi" w:cstheme="majorBidi"/>
          <w:b/>
          <w:bCs/>
          <w:lang w:val="en-US"/>
        </w:rPr>
        <w:tab/>
      </w:r>
      <w:r w:rsidR="006F6584" w:rsidRPr="0078362B">
        <w:rPr>
          <w:rFonts w:asciiTheme="majorBidi" w:hAnsiTheme="majorBidi" w:cstheme="majorBidi"/>
          <w:b/>
          <w:bCs/>
          <w:cs/>
          <w:lang w:val="en-US"/>
        </w:rPr>
        <w:t>ทุนเรือนหุ้น</w:t>
      </w:r>
    </w:p>
    <w:p w14:paraId="4B0D0004" w14:textId="2AF7EF06" w:rsidR="005955EB" w:rsidRPr="0078362B" w:rsidRDefault="005955EB" w:rsidP="00437FE4">
      <w:pPr>
        <w:ind w:left="547" w:hanging="7"/>
        <w:rPr>
          <w:rStyle w:val="PageNumber"/>
          <w:rFonts w:asciiTheme="majorBidi" w:hAnsiTheme="majorBidi" w:cstheme="majorBidi"/>
          <w:lang w:val="en-US"/>
        </w:rPr>
      </w:pPr>
      <w:r w:rsidRPr="0078362B">
        <w:rPr>
          <w:rStyle w:val="PageNumber"/>
          <w:rFonts w:asciiTheme="majorBidi" w:hAnsiTheme="majorBidi" w:cstheme="majorBidi"/>
          <w:cs/>
          <w:lang w:val="en-US"/>
        </w:rPr>
        <w:t xml:space="preserve">เมื่อวันที่ </w:t>
      </w:r>
      <w:r w:rsidR="00FA46D0" w:rsidRPr="00FA46D0">
        <w:rPr>
          <w:rStyle w:val="PageNumber"/>
          <w:rFonts w:asciiTheme="majorBidi" w:hAnsiTheme="majorBidi" w:cstheme="majorBidi"/>
          <w:lang w:val="en-US"/>
        </w:rPr>
        <w:t>26</w:t>
      </w:r>
      <w:r w:rsidRPr="0078362B">
        <w:rPr>
          <w:rStyle w:val="PageNumber"/>
          <w:rFonts w:asciiTheme="majorBidi" w:hAnsiTheme="majorBidi" w:cstheme="majorBidi"/>
          <w:lang w:val="en-US"/>
        </w:rPr>
        <w:t xml:space="preserve"> </w:t>
      </w:r>
      <w:r w:rsidRPr="0078362B">
        <w:rPr>
          <w:rStyle w:val="PageNumber"/>
          <w:rFonts w:asciiTheme="majorBidi" w:hAnsiTheme="majorBidi" w:cstheme="majorBidi"/>
          <w:cs/>
          <w:lang w:val="en-US"/>
        </w:rPr>
        <w:t xml:space="preserve">เมษายน </w:t>
      </w:r>
      <w:r w:rsidR="00FA46D0" w:rsidRPr="00FA46D0">
        <w:rPr>
          <w:rStyle w:val="PageNumber"/>
          <w:rFonts w:asciiTheme="majorBidi" w:hAnsiTheme="majorBidi" w:cstheme="majorBidi"/>
          <w:lang w:val="en-US"/>
        </w:rPr>
        <w:t>2562</w:t>
      </w:r>
      <w:r w:rsidRPr="0078362B">
        <w:rPr>
          <w:rStyle w:val="PageNumber"/>
          <w:rFonts w:asciiTheme="majorBidi" w:hAnsiTheme="majorBidi" w:cstheme="majorBidi"/>
          <w:lang w:val="en-US"/>
        </w:rPr>
        <w:t xml:space="preserve"> </w:t>
      </w:r>
      <w:r w:rsidRPr="0078362B">
        <w:rPr>
          <w:rStyle w:val="PageNumber"/>
          <w:rFonts w:asciiTheme="majorBidi" w:hAnsiTheme="majorBidi" w:cstheme="majorBidi"/>
          <w:cs/>
          <w:lang w:val="en-US"/>
        </w:rPr>
        <w:t>ที่ประชุมสามัญผู้ถือหุ้นของบริษัทมีมติเกี่ยวกับทุนที่สำคัญ ดังนี้</w:t>
      </w:r>
    </w:p>
    <w:p w14:paraId="4CC672C4" w14:textId="354FC3FD" w:rsidR="00E55094" w:rsidRPr="0078362B" w:rsidRDefault="00FA46D0" w:rsidP="00437FE4">
      <w:pPr>
        <w:pStyle w:val="BodyTextIndent"/>
        <w:tabs>
          <w:tab w:val="left" w:pos="1170"/>
        </w:tabs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FA46D0">
        <w:rPr>
          <w:rFonts w:asciiTheme="majorBidi" w:hAnsiTheme="majorBidi" w:cstheme="majorBidi"/>
          <w:snapToGrid w:val="0"/>
          <w:lang w:val="en-US"/>
        </w:rPr>
        <w:t>21</w:t>
      </w:r>
      <w:r w:rsidR="00E55094" w:rsidRPr="0078362B">
        <w:rPr>
          <w:rFonts w:asciiTheme="majorBidi" w:hAnsiTheme="majorBidi" w:cstheme="majorBidi"/>
          <w:snapToGrid w:val="0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E55094" w:rsidRPr="0078362B">
        <w:rPr>
          <w:rFonts w:asciiTheme="majorBidi" w:hAnsiTheme="majorBidi" w:cstheme="majorBidi"/>
          <w:snapToGrid w:val="0"/>
          <w:lang w:val="en-US"/>
        </w:rPr>
        <w:tab/>
      </w:r>
      <w:r w:rsidR="00E55094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อนุมัติการลดทุนจดทะเบียนของบริษัทจากจำนวน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10</w:t>
      </w:r>
      <w:r w:rsidR="00E55094" w:rsidRPr="0078362B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785</w:t>
      </w:r>
      <w:r w:rsidR="00E55094" w:rsidRPr="0078362B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353</w:t>
      </w:r>
      <w:r w:rsidR="00E55094" w:rsidRPr="0078362B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544</w:t>
      </w:r>
      <w:r w:rsidR="00E55094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บาท เป็น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9</w:t>
      </w:r>
      <w:r w:rsidR="00E55094" w:rsidRPr="0078362B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958</w:t>
      </w:r>
      <w:r w:rsidR="00E55094" w:rsidRPr="0078362B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993</w:t>
      </w:r>
      <w:r w:rsidR="00E55094" w:rsidRPr="0078362B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608</w:t>
      </w:r>
      <w:r w:rsidR="00E55094"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E55094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บาท</w:t>
      </w:r>
      <w:r w:rsidR="00E55094"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E55094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โดยการยกเลิกหุ้นสามัญที่ยังไม่ได้จำหน่ายจำนวน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826</w:t>
      </w:r>
      <w:r w:rsidR="00E55094" w:rsidRPr="0078362B">
        <w:rPr>
          <w:rFonts w:asciiTheme="majorBidi" w:hAnsiTheme="majorBidi" w:cstheme="majorBidi"/>
          <w:snapToGrid w:val="0"/>
          <w:spacing w:val="-6"/>
          <w:lang w:val="en-US"/>
        </w:rPr>
        <w:t>,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000</w:t>
      </w:r>
      <w:r w:rsidR="00E55094" w:rsidRPr="0078362B">
        <w:rPr>
          <w:rFonts w:asciiTheme="majorBidi" w:hAnsiTheme="majorBidi" w:cstheme="majorBidi"/>
          <w:snapToGrid w:val="0"/>
          <w:spacing w:val="-6"/>
          <w:lang w:val="en-US"/>
        </w:rPr>
        <w:t>,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000</w:t>
      </w:r>
      <w:r w:rsidR="00E55094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หุ้น มูลค่าที่ตราไว้หุ้นละ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="00E55094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00</w:t>
      </w:r>
      <w:r w:rsidR="00E55094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บาทและหุ้นสามัญที่คงเหลือจากการจัดสรรใบสำคัญแสดงสิทธิครั้งที่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4</w:t>
      </w:r>
      <w:r w:rsidR="00E55094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(</w:t>
      </w:r>
      <w:r w:rsidR="00E55094" w:rsidRPr="0078362B">
        <w:rPr>
          <w:rFonts w:asciiTheme="majorBidi" w:hAnsiTheme="majorBidi" w:cstheme="majorBidi"/>
          <w:snapToGrid w:val="0"/>
          <w:spacing w:val="-6"/>
          <w:lang w:val="en-US"/>
        </w:rPr>
        <w:t>CGD-W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4</w:t>
      </w:r>
      <w:r w:rsidR="00E55094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) จำนวน 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359</w:t>
      </w:r>
      <w:r w:rsidR="00E55094" w:rsidRPr="0078362B">
        <w:rPr>
          <w:rFonts w:asciiTheme="majorBidi" w:hAnsiTheme="majorBidi" w:cstheme="majorBidi"/>
          <w:snapToGrid w:val="0"/>
          <w:spacing w:val="-6"/>
          <w:lang w:val="en-US"/>
        </w:rPr>
        <w:t>,</w:t>
      </w:r>
      <w:r w:rsidRPr="00FA46D0">
        <w:rPr>
          <w:rFonts w:asciiTheme="majorBidi" w:hAnsiTheme="majorBidi" w:cstheme="majorBidi"/>
          <w:snapToGrid w:val="0"/>
          <w:spacing w:val="-6"/>
          <w:lang w:val="en-US"/>
        </w:rPr>
        <w:t>936</w:t>
      </w:r>
      <w:r w:rsidR="00E55094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หุ้น</w:t>
      </w:r>
      <w:r w:rsidR="00E55094" w:rsidRPr="0078362B">
        <w:rPr>
          <w:rFonts w:asciiTheme="majorBidi" w:hAnsiTheme="majorBidi" w:cstheme="majorBidi"/>
          <w:snapToGrid w:val="0"/>
          <w:cs/>
          <w:lang w:val="en-US"/>
        </w:rPr>
        <w:t xml:space="preserve"> มูลค่าที่ตรา</w:t>
      </w:r>
      <w:r w:rsidR="00E55094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ไว้หุ้นละ 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1</w:t>
      </w:r>
      <w:r w:rsidR="00E55094" w:rsidRPr="0078362B">
        <w:rPr>
          <w:rFonts w:asciiTheme="majorBidi" w:hAnsiTheme="majorBidi" w:cstheme="majorBidi"/>
          <w:snapToGrid w:val="0"/>
          <w:spacing w:val="4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00</w:t>
      </w:r>
      <w:r w:rsidR="00E55094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บาท และอนุมัติแก้ไขเพิ่มเติมหนังสือบริคณห์สนธิ ข้อ </w:t>
      </w:r>
      <w:r w:rsidRPr="00FA46D0">
        <w:rPr>
          <w:rFonts w:asciiTheme="majorBidi" w:hAnsiTheme="majorBidi" w:cstheme="majorBidi"/>
          <w:snapToGrid w:val="0"/>
          <w:spacing w:val="4"/>
          <w:lang w:val="en-US"/>
        </w:rPr>
        <w:t>4</w:t>
      </w:r>
      <w:r w:rsidR="00E55094"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เพื่อให้สอดคล้องกับ</w:t>
      </w:r>
      <w:r w:rsidR="00E55094" w:rsidRPr="0078362B">
        <w:rPr>
          <w:rFonts w:asciiTheme="majorBidi" w:hAnsiTheme="majorBidi" w:cstheme="majorBidi"/>
          <w:snapToGrid w:val="0"/>
          <w:spacing w:val="10"/>
          <w:cs/>
          <w:lang w:val="en-US"/>
        </w:rPr>
        <w:t>การลดทุนจดทะเบียนของบริษัท</w:t>
      </w:r>
      <w:r w:rsidR="00E55094" w:rsidRPr="0078362B">
        <w:rPr>
          <w:rFonts w:asciiTheme="majorBidi" w:hAnsiTheme="majorBidi" w:cstheme="majorBidi"/>
          <w:snapToGrid w:val="0"/>
          <w:spacing w:val="10"/>
          <w:lang w:val="en-US"/>
        </w:rPr>
        <w:t xml:space="preserve"> </w:t>
      </w:r>
      <w:r w:rsidR="00E55094" w:rsidRPr="0078362B">
        <w:rPr>
          <w:rFonts w:asciiTheme="majorBidi" w:hAnsiTheme="majorBidi" w:cstheme="majorBidi"/>
          <w:snapToGrid w:val="0"/>
          <w:spacing w:val="10"/>
          <w:cs/>
          <w:lang w:val="en-US"/>
        </w:rPr>
        <w:t xml:space="preserve">โดยเมื่อวันที่ </w:t>
      </w:r>
      <w:r w:rsidRPr="00FA46D0">
        <w:rPr>
          <w:rFonts w:asciiTheme="majorBidi" w:hAnsiTheme="majorBidi" w:cstheme="majorBidi"/>
          <w:snapToGrid w:val="0"/>
          <w:spacing w:val="10"/>
          <w:lang w:val="en-US"/>
        </w:rPr>
        <w:t>24</w:t>
      </w:r>
      <w:r w:rsidR="00E55094" w:rsidRPr="0078362B">
        <w:rPr>
          <w:rFonts w:asciiTheme="majorBidi" w:hAnsiTheme="majorBidi" w:cstheme="majorBidi"/>
          <w:snapToGrid w:val="0"/>
          <w:spacing w:val="10"/>
          <w:lang w:val="en-US"/>
        </w:rPr>
        <w:t xml:space="preserve"> </w:t>
      </w:r>
      <w:r w:rsidR="00E55094" w:rsidRPr="0078362B">
        <w:rPr>
          <w:rFonts w:asciiTheme="majorBidi" w:hAnsiTheme="majorBidi" w:cstheme="majorBidi"/>
          <w:snapToGrid w:val="0"/>
          <w:spacing w:val="10"/>
          <w:cs/>
          <w:lang w:val="en-US"/>
        </w:rPr>
        <w:t xml:space="preserve">พฤษภาคม </w:t>
      </w:r>
      <w:r w:rsidRPr="00FA46D0">
        <w:rPr>
          <w:rFonts w:asciiTheme="majorBidi" w:hAnsiTheme="majorBidi" w:cstheme="majorBidi"/>
          <w:snapToGrid w:val="0"/>
          <w:spacing w:val="10"/>
          <w:lang w:val="en-US"/>
        </w:rPr>
        <w:t>2562</w:t>
      </w:r>
      <w:r w:rsidR="00E55094" w:rsidRPr="0078362B">
        <w:rPr>
          <w:rFonts w:asciiTheme="majorBidi" w:hAnsiTheme="majorBidi" w:cstheme="majorBidi"/>
          <w:snapToGrid w:val="0"/>
          <w:spacing w:val="10"/>
          <w:lang w:val="en-US"/>
        </w:rPr>
        <w:t xml:space="preserve"> </w:t>
      </w:r>
      <w:r w:rsidR="00E55094" w:rsidRPr="0078362B">
        <w:rPr>
          <w:rFonts w:asciiTheme="majorBidi" w:hAnsiTheme="majorBidi" w:cstheme="majorBidi"/>
          <w:snapToGrid w:val="0"/>
          <w:spacing w:val="10"/>
          <w:cs/>
          <w:lang w:val="en-US"/>
        </w:rPr>
        <w:t>บริษัทได้ดำเนินการจด</w:t>
      </w:r>
      <w:r w:rsidR="00E55094" w:rsidRPr="0078362B">
        <w:rPr>
          <w:rFonts w:asciiTheme="majorBidi" w:hAnsiTheme="majorBidi" w:cstheme="majorBidi"/>
          <w:snapToGrid w:val="0"/>
          <w:cs/>
          <w:lang w:val="en-US"/>
        </w:rPr>
        <w:t>ทะเบียนลดทุน และแก้ไข</w:t>
      </w:r>
      <w:r w:rsidR="00E55094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เพิ่มเติมหนังสือบริคณห์สนธิข้อ </w:t>
      </w:r>
      <w:r w:rsidRPr="00FA46D0">
        <w:rPr>
          <w:rFonts w:asciiTheme="majorBidi" w:hAnsiTheme="majorBidi" w:cstheme="majorBidi"/>
          <w:snapToGrid w:val="0"/>
          <w:spacing w:val="-4"/>
          <w:lang w:val="en-US"/>
        </w:rPr>
        <w:t>4</w:t>
      </w:r>
      <w:r w:rsidR="00E55094"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E55094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กับกรมพัฒนาธุรกิจการค้า กระทรวงพาณิชย์ ตามมติดังกล่าวแล้ว</w:t>
      </w:r>
    </w:p>
    <w:p w14:paraId="3B973DE4" w14:textId="774C59CE" w:rsidR="001F5F83" w:rsidRPr="0078362B" w:rsidRDefault="00FA46D0" w:rsidP="001F5F83">
      <w:pPr>
        <w:pStyle w:val="BodyTextIndent"/>
        <w:tabs>
          <w:tab w:val="left" w:pos="1179"/>
        </w:tabs>
        <w:spacing w:before="240"/>
        <w:ind w:left="1166" w:hanging="619"/>
        <w:jc w:val="thaiDistribute"/>
        <w:rPr>
          <w:rFonts w:asciiTheme="majorBidi" w:hAnsiTheme="majorBidi" w:cstheme="majorBidi"/>
          <w:snapToGrid w:val="0"/>
          <w:cs/>
        </w:rPr>
      </w:pPr>
      <w:r w:rsidRPr="00FA46D0">
        <w:rPr>
          <w:rFonts w:asciiTheme="majorBidi" w:hAnsiTheme="majorBidi" w:cstheme="majorBidi"/>
          <w:snapToGrid w:val="0"/>
          <w:lang w:val="en-US"/>
        </w:rPr>
        <w:t>21</w:t>
      </w:r>
      <w:r w:rsidR="005955EB" w:rsidRPr="0078362B">
        <w:rPr>
          <w:rFonts w:asciiTheme="majorBidi" w:hAnsiTheme="majorBidi" w:cstheme="majorBidi"/>
          <w:snapToGrid w:val="0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2</w:t>
      </w:r>
      <w:r w:rsidR="005955EB" w:rsidRPr="0078362B">
        <w:rPr>
          <w:rFonts w:asciiTheme="majorBidi" w:hAnsiTheme="majorBidi" w:cstheme="majorBidi"/>
          <w:snapToGrid w:val="0"/>
          <w:spacing w:val="6"/>
          <w:lang w:val="en-US"/>
        </w:rPr>
        <w:tab/>
      </w:r>
      <w:r w:rsidR="005955EB" w:rsidRPr="0078362B">
        <w:rPr>
          <w:rFonts w:asciiTheme="majorBidi" w:hAnsiTheme="majorBidi" w:cstheme="majorBidi"/>
          <w:snapToGrid w:val="0"/>
          <w:cs/>
        </w:rPr>
        <w:t xml:space="preserve">อนุมัติการเพิ่มทุนจดทะเบียนทั้งสิ้นจำนวน </w:t>
      </w:r>
      <w:r w:rsidRPr="00FA46D0">
        <w:rPr>
          <w:rFonts w:asciiTheme="majorBidi" w:hAnsiTheme="majorBidi" w:cstheme="majorBidi"/>
          <w:snapToGrid w:val="0"/>
          <w:lang w:val="en-US"/>
        </w:rPr>
        <w:t>826</w:t>
      </w:r>
      <w:r w:rsidR="005955EB" w:rsidRPr="0078362B">
        <w:rPr>
          <w:rFonts w:asciiTheme="majorBidi" w:hAnsiTheme="majorBidi" w:cstheme="majorBidi"/>
          <w:snapToGrid w:val="0"/>
          <w:cs/>
        </w:rPr>
        <w:t>,</w:t>
      </w:r>
      <w:r w:rsidRPr="00FA46D0">
        <w:rPr>
          <w:rFonts w:asciiTheme="majorBidi" w:hAnsiTheme="majorBidi" w:cstheme="majorBidi"/>
          <w:snapToGrid w:val="0"/>
          <w:lang w:val="en-US"/>
        </w:rPr>
        <w:t>000</w:t>
      </w:r>
      <w:r w:rsidR="005955EB" w:rsidRPr="0078362B">
        <w:rPr>
          <w:rFonts w:asciiTheme="majorBidi" w:hAnsiTheme="majorBidi" w:cstheme="majorBidi"/>
          <w:snapToGrid w:val="0"/>
          <w:cs/>
        </w:rPr>
        <w:t>,</w:t>
      </w:r>
      <w:r w:rsidRPr="00FA46D0">
        <w:rPr>
          <w:rFonts w:asciiTheme="majorBidi" w:hAnsiTheme="majorBidi" w:cstheme="majorBidi"/>
          <w:snapToGrid w:val="0"/>
          <w:lang w:val="en-US"/>
        </w:rPr>
        <w:t>000</w:t>
      </w:r>
      <w:r w:rsidR="005955EB" w:rsidRPr="0078362B">
        <w:rPr>
          <w:rFonts w:asciiTheme="majorBidi" w:hAnsiTheme="majorBidi" w:cstheme="majorBidi"/>
          <w:snapToGrid w:val="0"/>
          <w:cs/>
        </w:rPr>
        <w:t xml:space="preserve"> บาท จากจำนวน </w:t>
      </w:r>
      <w:r w:rsidRPr="00FA46D0">
        <w:rPr>
          <w:rFonts w:asciiTheme="majorBidi" w:hAnsiTheme="majorBidi" w:cstheme="majorBidi"/>
          <w:snapToGrid w:val="0"/>
          <w:lang w:val="en-US"/>
        </w:rPr>
        <w:t>9</w:t>
      </w:r>
      <w:r w:rsidR="005955EB" w:rsidRPr="0078362B">
        <w:rPr>
          <w:rFonts w:asciiTheme="majorBidi" w:hAnsiTheme="majorBidi" w:cstheme="majorBidi"/>
          <w:snapToGrid w:val="0"/>
          <w:cs/>
        </w:rPr>
        <w:t>,</w:t>
      </w:r>
      <w:r w:rsidRPr="00FA46D0">
        <w:rPr>
          <w:rFonts w:asciiTheme="majorBidi" w:hAnsiTheme="majorBidi" w:cstheme="majorBidi"/>
          <w:snapToGrid w:val="0"/>
          <w:lang w:val="en-US"/>
        </w:rPr>
        <w:t>958</w:t>
      </w:r>
      <w:r w:rsidR="005955EB" w:rsidRPr="0078362B">
        <w:rPr>
          <w:rFonts w:asciiTheme="majorBidi" w:hAnsiTheme="majorBidi" w:cstheme="majorBidi"/>
          <w:snapToGrid w:val="0"/>
          <w:cs/>
        </w:rPr>
        <w:t>,</w:t>
      </w:r>
      <w:r w:rsidRPr="00FA46D0">
        <w:rPr>
          <w:rFonts w:asciiTheme="majorBidi" w:hAnsiTheme="majorBidi" w:cstheme="majorBidi"/>
          <w:snapToGrid w:val="0"/>
          <w:lang w:val="en-US"/>
        </w:rPr>
        <w:t>993</w:t>
      </w:r>
      <w:r w:rsidR="005955EB" w:rsidRPr="0078362B">
        <w:rPr>
          <w:rFonts w:asciiTheme="majorBidi" w:hAnsiTheme="majorBidi" w:cstheme="majorBidi"/>
          <w:snapToGrid w:val="0"/>
          <w:cs/>
        </w:rPr>
        <w:t>,</w:t>
      </w:r>
      <w:r w:rsidRPr="00FA46D0">
        <w:rPr>
          <w:rFonts w:asciiTheme="majorBidi" w:hAnsiTheme="majorBidi" w:cstheme="majorBidi"/>
          <w:snapToGrid w:val="0"/>
          <w:lang w:val="en-US"/>
        </w:rPr>
        <w:t>608</w:t>
      </w:r>
      <w:r w:rsidR="005955EB" w:rsidRPr="0078362B">
        <w:rPr>
          <w:rFonts w:asciiTheme="majorBidi" w:hAnsiTheme="majorBidi" w:cstheme="majorBidi"/>
          <w:snapToGrid w:val="0"/>
          <w:cs/>
        </w:rPr>
        <w:t xml:space="preserve"> บาท เป็นจำนวน </w:t>
      </w:r>
      <w:r w:rsidRPr="00FA46D0">
        <w:rPr>
          <w:rFonts w:asciiTheme="majorBidi" w:hAnsiTheme="majorBidi" w:cstheme="majorBidi"/>
          <w:snapToGrid w:val="0"/>
          <w:lang w:val="en-US"/>
        </w:rPr>
        <w:t>10</w:t>
      </w:r>
      <w:r w:rsidR="005955EB" w:rsidRPr="0078362B">
        <w:rPr>
          <w:rFonts w:asciiTheme="majorBidi" w:hAnsiTheme="majorBidi" w:cstheme="majorBidi"/>
          <w:snapToGrid w:val="0"/>
          <w:cs/>
        </w:rPr>
        <w:t>,</w:t>
      </w:r>
      <w:r w:rsidRPr="00FA46D0">
        <w:rPr>
          <w:rFonts w:asciiTheme="majorBidi" w:hAnsiTheme="majorBidi" w:cstheme="majorBidi"/>
          <w:snapToGrid w:val="0"/>
          <w:lang w:val="en-US"/>
        </w:rPr>
        <w:t>784</w:t>
      </w:r>
      <w:r w:rsidR="005955EB" w:rsidRPr="0078362B">
        <w:rPr>
          <w:rFonts w:asciiTheme="majorBidi" w:hAnsiTheme="majorBidi" w:cstheme="majorBidi"/>
          <w:snapToGrid w:val="0"/>
          <w:cs/>
        </w:rPr>
        <w:t>,</w:t>
      </w:r>
      <w:r w:rsidRPr="00FA46D0">
        <w:rPr>
          <w:rFonts w:asciiTheme="majorBidi" w:hAnsiTheme="majorBidi" w:cstheme="majorBidi"/>
          <w:snapToGrid w:val="0"/>
          <w:lang w:val="en-US"/>
        </w:rPr>
        <w:t>993</w:t>
      </w:r>
      <w:r w:rsidR="005955EB" w:rsidRPr="0078362B">
        <w:rPr>
          <w:rFonts w:asciiTheme="majorBidi" w:hAnsiTheme="majorBidi" w:cstheme="majorBidi"/>
          <w:snapToGrid w:val="0"/>
          <w:cs/>
        </w:rPr>
        <w:t>,</w:t>
      </w:r>
      <w:r w:rsidRPr="00FA46D0">
        <w:rPr>
          <w:rFonts w:asciiTheme="majorBidi" w:hAnsiTheme="majorBidi" w:cstheme="majorBidi"/>
          <w:snapToGrid w:val="0"/>
          <w:lang w:val="en-US"/>
        </w:rPr>
        <w:t>608</w:t>
      </w:r>
      <w:r w:rsidR="005955EB" w:rsidRPr="0078362B">
        <w:rPr>
          <w:rFonts w:asciiTheme="majorBidi" w:hAnsiTheme="majorBidi" w:cstheme="majorBidi"/>
          <w:snapToGrid w:val="0"/>
          <w:cs/>
        </w:rPr>
        <w:t xml:space="preserve"> บาท โดยการออกหุ้นสามัญจำนวน </w:t>
      </w:r>
      <w:r w:rsidRPr="00FA46D0">
        <w:rPr>
          <w:rFonts w:asciiTheme="majorBidi" w:hAnsiTheme="majorBidi" w:cstheme="majorBidi"/>
          <w:snapToGrid w:val="0"/>
          <w:lang w:val="en-US"/>
        </w:rPr>
        <w:t>826</w:t>
      </w:r>
      <w:r w:rsidR="005955EB" w:rsidRPr="0078362B">
        <w:rPr>
          <w:rFonts w:asciiTheme="majorBidi" w:hAnsiTheme="majorBidi" w:cstheme="majorBidi"/>
          <w:snapToGrid w:val="0"/>
          <w:cs/>
        </w:rPr>
        <w:t>,</w:t>
      </w:r>
      <w:r w:rsidRPr="00FA46D0">
        <w:rPr>
          <w:rFonts w:asciiTheme="majorBidi" w:hAnsiTheme="majorBidi" w:cstheme="majorBidi"/>
          <w:snapToGrid w:val="0"/>
          <w:lang w:val="en-US"/>
        </w:rPr>
        <w:t>000</w:t>
      </w:r>
      <w:r w:rsidR="005955EB" w:rsidRPr="0078362B">
        <w:rPr>
          <w:rFonts w:asciiTheme="majorBidi" w:hAnsiTheme="majorBidi" w:cstheme="majorBidi"/>
          <w:snapToGrid w:val="0"/>
          <w:cs/>
        </w:rPr>
        <w:t>,</w:t>
      </w:r>
      <w:r w:rsidRPr="00FA46D0">
        <w:rPr>
          <w:rFonts w:asciiTheme="majorBidi" w:hAnsiTheme="majorBidi" w:cstheme="majorBidi"/>
          <w:snapToGrid w:val="0"/>
          <w:lang w:val="en-US"/>
        </w:rPr>
        <w:t>000</w:t>
      </w:r>
      <w:r w:rsidR="005955EB" w:rsidRPr="0078362B">
        <w:rPr>
          <w:rFonts w:asciiTheme="majorBidi" w:hAnsiTheme="majorBidi" w:cstheme="majorBidi"/>
          <w:snapToGrid w:val="0"/>
          <w:cs/>
        </w:rPr>
        <w:t xml:space="preserve"> หุ้น มูลค่าที่ตราไว้หุ้นละ </w:t>
      </w: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5955EB" w:rsidRPr="0078362B">
        <w:rPr>
          <w:rFonts w:asciiTheme="majorBidi" w:hAnsiTheme="majorBidi" w:cstheme="majorBidi"/>
          <w:snapToGrid w:val="0"/>
          <w:cs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00</w:t>
      </w:r>
      <w:r w:rsidR="00F455F4">
        <w:rPr>
          <w:rFonts w:asciiTheme="majorBidi" w:hAnsiTheme="majorBidi" w:cstheme="majorBidi" w:hint="cs"/>
          <w:snapToGrid w:val="0"/>
          <w:cs/>
          <w:lang w:val="en-US"/>
        </w:rPr>
        <w:t xml:space="preserve"> </w:t>
      </w:r>
      <w:r w:rsidR="005955EB" w:rsidRPr="0078362B">
        <w:rPr>
          <w:rFonts w:asciiTheme="majorBidi" w:hAnsiTheme="majorBidi" w:cstheme="majorBidi"/>
          <w:snapToGrid w:val="0"/>
          <w:cs/>
        </w:rPr>
        <w:t xml:space="preserve">บาท และอนุมัติแก้ไขเพิ่มเติมหนังสือบริคณห์สนธิ ข้อ </w:t>
      </w:r>
      <w:r w:rsidRPr="00FA46D0">
        <w:rPr>
          <w:rFonts w:asciiTheme="majorBidi" w:hAnsiTheme="majorBidi" w:cstheme="majorBidi"/>
          <w:snapToGrid w:val="0"/>
          <w:lang w:val="en-US"/>
        </w:rPr>
        <w:t>4</w:t>
      </w:r>
      <w:r w:rsidR="005955EB" w:rsidRPr="0078362B">
        <w:rPr>
          <w:rFonts w:asciiTheme="majorBidi" w:hAnsiTheme="majorBidi" w:cstheme="majorBidi"/>
          <w:snapToGrid w:val="0"/>
          <w:cs/>
        </w:rPr>
        <w:t xml:space="preserve"> เพื่อให้สอดคล้องกับการเพิ่มทุนจดทะเบียนของบริษัท โดยเมื่อวันที่ </w:t>
      </w:r>
      <w:r w:rsidRPr="00FA46D0">
        <w:rPr>
          <w:rFonts w:asciiTheme="majorBidi" w:hAnsiTheme="majorBidi" w:cstheme="majorBidi"/>
          <w:snapToGrid w:val="0"/>
          <w:lang w:val="en-US"/>
        </w:rPr>
        <w:t>25</w:t>
      </w:r>
      <w:r w:rsidR="005955EB" w:rsidRPr="0078362B">
        <w:rPr>
          <w:rFonts w:asciiTheme="majorBidi" w:hAnsiTheme="majorBidi" w:cstheme="majorBidi"/>
          <w:snapToGrid w:val="0"/>
          <w:cs/>
        </w:rPr>
        <w:t xml:space="preserve"> พฤษภาคม </w:t>
      </w:r>
      <w:r w:rsidRPr="00FA46D0">
        <w:rPr>
          <w:rFonts w:asciiTheme="majorBidi" w:hAnsiTheme="majorBidi" w:cstheme="majorBidi"/>
          <w:snapToGrid w:val="0"/>
          <w:lang w:val="en-US"/>
        </w:rPr>
        <w:t>2562</w:t>
      </w:r>
      <w:r w:rsidR="005955EB" w:rsidRPr="0078362B">
        <w:rPr>
          <w:rFonts w:asciiTheme="majorBidi" w:hAnsiTheme="majorBidi" w:cstheme="majorBidi"/>
          <w:snapToGrid w:val="0"/>
          <w:cs/>
        </w:rPr>
        <w:t xml:space="preserve"> บริษัทได้ดำเนินการจดทะเบียนเพิ่มทุน และแก้ไขเพิ่มเติมหนังสือบริคณห์สนธิข้อ </w:t>
      </w:r>
      <w:r w:rsidRPr="00FA46D0">
        <w:rPr>
          <w:rFonts w:asciiTheme="majorBidi" w:hAnsiTheme="majorBidi" w:cstheme="majorBidi"/>
          <w:snapToGrid w:val="0"/>
          <w:lang w:val="en-US"/>
        </w:rPr>
        <w:t>4</w:t>
      </w:r>
      <w:r w:rsidR="005955EB" w:rsidRPr="0078362B">
        <w:rPr>
          <w:rFonts w:asciiTheme="majorBidi" w:hAnsiTheme="majorBidi" w:cstheme="majorBidi"/>
          <w:snapToGrid w:val="0"/>
          <w:cs/>
        </w:rPr>
        <w:t xml:space="preserve"> กับกรมพัฒนาธุรกิจการค้า กระทรวงพาณิชย์ตามมติดังกล่าวแล้ว</w:t>
      </w:r>
      <w:r w:rsidR="001F5F83" w:rsidRPr="0078362B">
        <w:rPr>
          <w:rFonts w:asciiTheme="majorBidi" w:hAnsiTheme="majorBidi" w:cstheme="majorBidi"/>
          <w:snapToGrid w:val="0"/>
          <w:cs/>
        </w:rPr>
        <w:br w:type="page"/>
      </w:r>
    </w:p>
    <w:p w14:paraId="18CB8C87" w14:textId="5CC650B8" w:rsidR="005955EB" w:rsidRPr="0078362B" w:rsidRDefault="00FA46D0" w:rsidP="00437FE4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FA46D0">
        <w:rPr>
          <w:rFonts w:asciiTheme="majorBidi" w:hAnsiTheme="majorBidi" w:cstheme="majorBidi"/>
          <w:lang w:val="en-US"/>
        </w:rPr>
        <w:lastRenderedPageBreak/>
        <w:t>21</w:t>
      </w:r>
      <w:r w:rsidR="005955EB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3</w:t>
      </w:r>
      <w:r w:rsidR="005955EB" w:rsidRPr="0078362B">
        <w:rPr>
          <w:rFonts w:asciiTheme="majorBidi" w:hAnsiTheme="majorBidi" w:cstheme="majorBidi"/>
          <w:cs/>
          <w:lang w:val="en-US"/>
        </w:rPr>
        <w:tab/>
      </w:r>
      <w:r w:rsidR="005955EB" w:rsidRPr="0078362B">
        <w:rPr>
          <w:rFonts w:asciiTheme="majorBidi" w:eastAsia="SimSun" w:hAnsiTheme="majorBidi" w:cstheme="majorBidi"/>
          <w:spacing w:val="-4"/>
          <w:cs/>
          <w:lang w:eastAsia="zh-CN"/>
        </w:rPr>
        <w:t>อนุมัติ</w:t>
      </w:r>
      <w:r w:rsidR="005955EB" w:rsidRPr="0078362B">
        <w:rPr>
          <w:rFonts w:asciiTheme="majorBidi" w:hAnsiTheme="majorBidi" w:cstheme="majorBidi"/>
          <w:spacing w:val="6"/>
          <w:cs/>
          <w:lang w:val="en-US"/>
        </w:rPr>
        <w:t xml:space="preserve">การจัดสรรหุ้นสามัญเพิ่มทุนจำนวน </w:t>
      </w:r>
      <w:r w:rsidRPr="00FA46D0">
        <w:rPr>
          <w:rFonts w:asciiTheme="majorBidi" w:hAnsiTheme="majorBidi" w:cstheme="majorBidi"/>
          <w:spacing w:val="6"/>
          <w:lang w:val="en-US"/>
        </w:rPr>
        <w:t>826</w:t>
      </w:r>
      <w:r w:rsidR="005955EB" w:rsidRPr="0078362B">
        <w:rPr>
          <w:rFonts w:asciiTheme="majorBidi" w:hAnsiTheme="majorBidi" w:cstheme="majorBidi"/>
          <w:spacing w:val="6"/>
          <w:lang w:val="en-US"/>
        </w:rPr>
        <w:t>,</w:t>
      </w:r>
      <w:r w:rsidRPr="00FA46D0">
        <w:rPr>
          <w:rFonts w:asciiTheme="majorBidi" w:hAnsiTheme="majorBidi" w:cstheme="majorBidi"/>
          <w:spacing w:val="6"/>
          <w:lang w:val="en-US"/>
        </w:rPr>
        <w:t>000</w:t>
      </w:r>
      <w:r w:rsidR="005955EB" w:rsidRPr="0078362B">
        <w:rPr>
          <w:rFonts w:asciiTheme="majorBidi" w:hAnsiTheme="majorBidi" w:cstheme="majorBidi"/>
          <w:spacing w:val="6"/>
          <w:lang w:val="en-US"/>
        </w:rPr>
        <w:t>,</w:t>
      </w:r>
      <w:r w:rsidRPr="00FA46D0">
        <w:rPr>
          <w:rFonts w:asciiTheme="majorBidi" w:hAnsiTheme="majorBidi" w:cstheme="majorBidi"/>
          <w:spacing w:val="6"/>
          <w:lang w:val="en-US"/>
        </w:rPr>
        <w:t>000</w:t>
      </w:r>
      <w:r w:rsidR="005955EB" w:rsidRPr="0078362B">
        <w:rPr>
          <w:rFonts w:asciiTheme="majorBidi" w:hAnsiTheme="majorBidi" w:cstheme="majorBidi"/>
          <w:spacing w:val="6"/>
          <w:cs/>
          <w:lang w:val="en-US"/>
        </w:rPr>
        <w:t xml:space="preserve"> หุ้น มูลค่าที่ตราไว้หุ้นละ </w:t>
      </w:r>
      <w:r w:rsidRPr="00FA46D0">
        <w:rPr>
          <w:rFonts w:asciiTheme="majorBidi" w:hAnsiTheme="majorBidi" w:cstheme="majorBidi"/>
          <w:spacing w:val="6"/>
          <w:lang w:val="en-US"/>
        </w:rPr>
        <w:t>1</w:t>
      </w:r>
      <w:r w:rsidR="005955EB" w:rsidRPr="0078362B">
        <w:rPr>
          <w:rFonts w:asciiTheme="majorBidi" w:hAnsiTheme="majorBidi" w:cstheme="majorBidi"/>
          <w:spacing w:val="6"/>
          <w:lang w:val="en-US"/>
        </w:rPr>
        <w:t>.</w:t>
      </w:r>
      <w:r w:rsidRPr="00FA46D0">
        <w:rPr>
          <w:rFonts w:asciiTheme="majorBidi" w:hAnsiTheme="majorBidi" w:cstheme="majorBidi"/>
          <w:spacing w:val="6"/>
          <w:lang w:val="en-US"/>
        </w:rPr>
        <w:t>00</w:t>
      </w:r>
      <w:r w:rsidR="005955EB" w:rsidRPr="0078362B">
        <w:rPr>
          <w:rFonts w:asciiTheme="majorBidi" w:hAnsiTheme="majorBidi" w:cstheme="majorBidi"/>
          <w:spacing w:val="6"/>
          <w:lang w:val="en-US"/>
        </w:rPr>
        <w:t xml:space="preserve"> </w:t>
      </w:r>
      <w:r w:rsidR="005955EB" w:rsidRPr="0078362B">
        <w:rPr>
          <w:rFonts w:asciiTheme="majorBidi" w:hAnsiTheme="majorBidi" w:cstheme="majorBidi"/>
          <w:spacing w:val="6"/>
          <w:cs/>
          <w:lang w:val="en-US"/>
        </w:rPr>
        <w:t xml:space="preserve">บาท </w:t>
      </w:r>
      <w:r w:rsidR="005955EB" w:rsidRPr="0078362B">
        <w:rPr>
          <w:rFonts w:asciiTheme="majorBidi" w:hAnsiTheme="majorBidi" w:cstheme="majorBidi"/>
          <w:cs/>
          <w:lang w:val="en-US"/>
        </w:rPr>
        <w:t xml:space="preserve">เพื่อเสนอขายให้แก่บุคคลในวงจำกัด ตามประกาศคณะกรรมการกำกับตลาดทุนที่ ทจ. </w:t>
      </w:r>
      <w:r w:rsidRPr="00FA46D0">
        <w:rPr>
          <w:rFonts w:asciiTheme="majorBidi" w:hAnsiTheme="majorBidi" w:cstheme="majorBidi"/>
          <w:lang w:val="en-US"/>
        </w:rPr>
        <w:t>72</w:t>
      </w:r>
      <w:r w:rsidR="005955EB" w:rsidRPr="0078362B">
        <w:rPr>
          <w:rFonts w:asciiTheme="majorBidi" w:hAnsiTheme="majorBidi" w:cstheme="majorBidi"/>
          <w:lang w:val="en-US"/>
        </w:rPr>
        <w:t>/</w:t>
      </w:r>
      <w:r w:rsidRPr="00FA46D0">
        <w:rPr>
          <w:rFonts w:asciiTheme="majorBidi" w:hAnsiTheme="majorBidi" w:cstheme="majorBidi"/>
          <w:lang w:val="en-US"/>
        </w:rPr>
        <w:t>2558</w:t>
      </w:r>
    </w:p>
    <w:p w14:paraId="53DAE2CB" w14:textId="5BC030F7" w:rsidR="004C173C" w:rsidRPr="0078362B" w:rsidRDefault="00FA46D0" w:rsidP="00437FE4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Theme="majorBidi" w:hAnsiTheme="majorBidi" w:cstheme="majorBidi"/>
          <w:lang w:val="en-US" w:eastAsia="x-none"/>
        </w:rPr>
      </w:pPr>
      <w:r w:rsidRPr="00FA46D0">
        <w:rPr>
          <w:rStyle w:val="PageNumber"/>
          <w:rFonts w:asciiTheme="majorBidi" w:hAnsiTheme="majorBidi" w:cstheme="majorBidi"/>
          <w:b/>
          <w:bCs/>
          <w:lang w:val="en-US"/>
        </w:rPr>
        <w:t>22</w:t>
      </w:r>
      <w:r w:rsidR="004C173C" w:rsidRPr="0078362B">
        <w:rPr>
          <w:rStyle w:val="PageNumber"/>
          <w:rFonts w:asciiTheme="majorBidi" w:hAnsiTheme="majorBidi" w:cstheme="majorBidi"/>
          <w:b/>
          <w:bCs/>
          <w:lang w:val="en-US"/>
        </w:rPr>
        <w:t>.</w:t>
      </w:r>
      <w:r w:rsidR="004C173C" w:rsidRPr="0078362B">
        <w:rPr>
          <w:rStyle w:val="PageNumber"/>
          <w:rFonts w:asciiTheme="majorBidi" w:hAnsiTheme="majorBidi" w:cstheme="majorBidi"/>
          <w:b/>
          <w:bCs/>
          <w:cs/>
          <w:lang w:val="en-US"/>
        </w:rPr>
        <w:tab/>
        <w:t>ใบสำคัญแสดงสิทธิซื้อหุ้นสามัญ</w:t>
      </w:r>
    </w:p>
    <w:p w14:paraId="0F3B7817" w14:textId="4B2A70DF" w:rsidR="00782C80" w:rsidRPr="0078362B" w:rsidRDefault="00FA46D0" w:rsidP="00437FE4">
      <w:pPr>
        <w:pStyle w:val="BodyTextIndent"/>
        <w:tabs>
          <w:tab w:val="left" w:pos="1170"/>
        </w:tabs>
        <w:spacing w:after="240"/>
        <w:ind w:left="1166" w:hanging="619"/>
        <w:jc w:val="thaiDistribute"/>
        <w:rPr>
          <w:rFonts w:asciiTheme="majorBidi" w:hAnsiTheme="majorBidi" w:cstheme="majorBidi"/>
          <w:snapToGrid w:val="0"/>
          <w:cs/>
        </w:rPr>
      </w:pPr>
      <w:r w:rsidRPr="00FA46D0">
        <w:rPr>
          <w:rFonts w:asciiTheme="majorBidi" w:hAnsiTheme="majorBidi" w:cstheme="majorBidi"/>
          <w:snapToGrid w:val="0"/>
          <w:spacing w:val="-2"/>
          <w:lang w:val="en-US"/>
        </w:rPr>
        <w:t>22</w:t>
      </w:r>
      <w:r w:rsidR="00782C80" w:rsidRPr="0078362B">
        <w:rPr>
          <w:rFonts w:asciiTheme="majorBidi" w:hAnsiTheme="majorBidi" w:cstheme="majorBidi"/>
          <w:snapToGrid w:val="0"/>
          <w:spacing w:val="-2"/>
          <w:lang w:val="en-US"/>
        </w:rPr>
        <w:t>.</w:t>
      </w:r>
      <w:r w:rsidRPr="00FA46D0">
        <w:rPr>
          <w:rFonts w:asciiTheme="majorBidi" w:hAnsiTheme="majorBidi" w:cstheme="majorBidi"/>
          <w:snapToGrid w:val="0"/>
          <w:spacing w:val="-2"/>
          <w:lang w:val="en-US"/>
        </w:rPr>
        <w:t>1</w:t>
      </w:r>
      <w:r w:rsidR="00782C80" w:rsidRPr="0078362B">
        <w:rPr>
          <w:rFonts w:asciiTheme="majorBidi" w:hAnsiTheme="majorBidi" w:cstheme="majorBidi"/>
          <w:snapToGrid w:val="0"/>
          <w:spacing w:val="-2"/>
          <w:lang w:val="en-US"/>
        </w:rPr>
        <w:tab/>
      </w:r>
      <w:r w:rsidR="00782C80" w:rsidRPr="0078362B">
        <w:rPr>
          <w:rFonts w:asciiTheme="majorBidi" w:hAnsiTheme="majorBidi" w:cstheme="majorBidi"/>
          <w:snapToGrid w:val="0"/>
          <w:cs/>
        </w:rPr>
        <w:t xml:space="preserve">ตามที่ที่ประชุมสามัญผู้ถือหุ้นของบริษัทประจำปี </w:t>
      </w:r>
      <w:r w:rsidRPr="00FA46D0">
        <w:rPr>
          <w:rFonts w:asciiTheme="majorBidi" w:hAnsiTheme="majorBidi" w:cstheme="majorBidi"/>
          <w:snapToGrid w:val="0"/>
          <w:lang w:val="en-US"/>
        </w:rPr>
        <w:t>2561</w:t>
      </w:r>
      <w:r w:rsidR="00782C80" w:rsidRPr="0078362B">
        <w:rPr>
          <w:rFonts w:asciiTheme="majorBidi" w:hAnsiTheme="majorBidi" w:cstheme="majorBidi"/>
          <w:snapToGrid w:val="0"/>
          <w:cs/>
        </w:rPr>
        <w:t xml:space="preserve"> เมื่อวันที่ </w:t>
      </w:r>
      <w:r w:rsidRPr="00FA46D0">
        <w:rPr>
          <w:rFonts w:asciiTheme="majorBidi" w:hAnsiTheme="majorBidi" w:cstheme="majorBidi"/>
          <w:snapToGrid w:val="0"/>
          <w:lang w:val="en-US"/>
        </w:rPr>
        <w:t>26</w:t>
      </w:r>
      <w:r w:rsidR="00782C80" w:rsidRPr="0078362B">
        <w:rPr>
          <w:rFonts w:asciiTheme="majorBidi" w:hAnsiTheme="majorBidi" w:cstheme="majorBidi"/>
          <w:snapToGrid w:val="0"/>
          <w:cs/>
        </w:rPr>
        <w:t xml:space="preserve"> เมษายน </w:t>
      </w:r>
      <w:r w:rsidRPr="00FA46D0">
        <w:rPr>
          <w:rFonts w:asciiTheme="majorBidi" w:hAnsiTheme="majorBidi" w:cstheme="majorBidi"/>
          <w:snapToGrid w:val="0"/>
          <w:lang w:val="en-US"/>
        </w:rPr>
        <w:t>2561</w:t>
      </w:r>
      <w:r w:rsidR="00782C80" w:rsidRPr="0078362B">
        <w:rPr>
          <w:rFonts w:asciiTheme="majorBidi" w:hAnsiTheme="majorBidi" w:cstheme="majorBidi"/>
          <w:snapToGrid w:val="0"/>
          <w:cs/>
        </w:rPr>
        <w:t xml:space="preserve"> ได้มีมติอนุมัติการออกและเสนอขายใบสำคัญแสดงสิทธิที่จะซื้อหุ้นสามัญของบริษัท ครั้งที่ </w:t>
      </w:r>
      <w:r w:rsidRPr="00FA46D0">
        <w:rPr>
          <w:rFonts w:asciiTheme="majorBidi" w:hAnsiTheme="majorBidi" w:cstheme="majorBidi"/>
          <w:snapToGrid w:val="0"/>
          <w:lang w:val="en-US"/>
        </w:rPr>
        <w:t>4</w:t>
      </w:r>
      <w:r w:rsidR="00782C80" w:rsidRPr="0078362B">
        <w:rPr>
          <w:rFonts w:asciiTheme="majorBidi" w:hAnsiTheme="majorBidi" w:cstheme="majorBidi"/>
          <w:snapToGrid w:val="0"/>
          <w:lang w:val="en-US"/>
        </w:rPr>
        <w:t xml:space="preserve"> (“CGD-W</w:t>
      </w:r>
      <w:r w:rsidRPr="00FA46D0">
        <w:rPr>
          <w:rFonts w:asciiTheme="majorBidi" w:hAnsiTheme="majorBidi" w:cstheme="majorBidi"/>
          <w:snapToGrid w:val="0"/>
          <w:lang w:val="en-US"/>
        </w:rPr>
        <w:t>4</w:t>
      </w:r>
      <w:r w:rsidR="00782C80" w:rsidRPr="0078362B">
        <w:rPr>
          <w:rFonts w:asciiTheme="majorBidi" w:hAnsiTheme="majorBidi" w:cstheme="majorBidi"/>
          <w:snapToGrid w:val="0"/>
          <w:lang w:val="en-US"/>
        </w:rPr>
        <w:t xml:space="preserve">”) </w:t>
      </w:r>
      <w:r w:rsidR="00782C80" w:rsidRPr="0078362B">
        <w:rPr>
          <w:rFonts w:asciiTheme="majorBidi" w:hAnsiTheme="majorBidi" w:cstheme="majorBidi"/>
          <w:snapToGrid w:val="0"/>
          <w:cs/>
          <w:lang w:val="en-US"/>
        </w:rPr>
        <w:t xml:space="preserve">โดยเมื่อวันที่ </w:t>
      </w:r>
      <w:r w:rsidRPr="00FA46D0">
        <w:rPr>
          <w:rFonts w:asciiTheme="majorBidi" w:hAnsiTheme="majorBidi" w:cstheme="majorBidi"/>
          <w:snapToGrid w:val="0"/>
          <w:lang w:val="en-US"/>
        </w:rPr>
        <w:t>27</w:t>
      </w:r>
      <w:r w:rsidR="00782C80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782C80" w:rsidRPr="0078362B">
        <w:rPr>
          <w:rFonts w:asciiTheme="majorBidi" w:hAnsiTheme="majorBidi" w:cstheme="majorBidi"/>
          <w:snapToGrid w:val="0"/>
          <w:cs/>
          <w:lang w:val="en-US"/>
        </w:rPr>
        <w:t xml:space="preserve">มิถุนายน </w:t>
      </w:r>
      <w:r w:rsidRPr="00FA46D0">
        <w:rPr>
          <w:rFonts w:asciiTheme="majorBidi" w:hAnsiTheme="majorBidi" w:cstheme="majorBidi"/>
          <w:snapToGrid w:val="0"/>
          <w:lang w:val="en-US"/>
        </w:rPr>
        <w:t>2561</w:t>
      </w:r>
      <w:r w:rsidR="00782C80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782C80" w:rsidRPr="0078362B">
        <w:rPr>
          <w:rFonts w:asciiTheme="majorBidi" w:hAnsiTheme="majorBidi" w:cstheme="majorBidi"/>
          <w:snapToGrid w:val="0"/>
          <w:cs/>
        </w:rPr>
        <w:t>บริษัทได้ออกใบสำคัญแสดงสิทธิซื้อหุ้นสามัญ CGD-W</w:t>
      </w:r>
      <w:r w:rsidRPr="00FA46D0">
        <w:rPr>
          <w:rFonts w:asciiTheme="majorBidi" w:hAnsiTheme="majorBidi" w:cstheme="majorBidi"/>
          <w:snapToGrid w:val="0"/>
          <w:lang w:val="en-US"/>
        </w:rPr>
        <w:t>4</w:t>
      </w:r>
      <w:r w:rsidR="00782C80" w:rsidRPr="0078362B">
        <w:rPr>
          <w:rFonts w:asciiTheme="majorBidi" w:hAnsiTheme="majorBidi" w:cstheme="majorBidi"/>
          <w:snapToGrid w:val="0"/>
          <w:cs/>
        </w:rPr>
        <w:t xml:space="preserve"> ที่จัดสรรให้แก่ผู้ถือหุ้นเดิมของบริษัทตามสัดส่วนการถือหุ้น โดยไม่คิดมูลค่าในอัตรา </w:t>
      </w:r>
      <w:r w:rsidRPr="00FA46D0">
        <w:rPr>
          <w:rFonts w:asciiTheme="majorBidi" w:hAnsiTheme="majorBidi" w:cstheme="majorBidi"/>
          <w:snapToGrid w:val="0"/>
          <w:lang w:val="en-US"/>
        </w:rPr>
        <w:t>5</w:t>
      </w:r>
      <w:r w:rsidR="00782C80" w:rsidRPr="0078362B">
        <w:rPr>
          <w:rFonts w:asciiTheme="majorBidi" w:hAnsiTheme="majorBidi" w:cstheme="majorBidi"/>
          <w:snapToGrid w:val="0"/>
          <w:cs/>
        </w:rPr>
        <w:t xml:space="preserve"> หุ้นเดิมต่อ </w:t>
      </w: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782C80" w:rsidRPr="0078362B">
        <w:rPr>
          <w:rFonts w:asciiTheme="majorBidi" w:hAnsiTheme="majorBidi" w:cstheme="majorBidi"/>
          <w:snapToGrid w:val="0"/>
          <w:cs/>
        </w:rPr>
        <w:t xml:space="preserve"> หน่วย</w:t>
      </w:r>
      <w:r w:rsidR="00782C80" w:rsidRPr="0078362B">
        <w:rPr>
          <w:rFonts w:asciiTheme="majorBidi" w:hAnsiTheme="majorBidi" w:cstheme="majorBidi"/>
          <w:snapToGrid w:val="0"/>
          <w:spacing w:val="-8"/>
          <w:cs/>
        </w:rPr>
        <w:t>ของใบสำคัญแสดงสิทธิ ซึ่งใบสำคัญแสดงสิทธิจดทะเบียนชนิดระบุชื่อและสามารถโอนให้บุคคลอื่นได้</w:t>
      </w:r>
      <w:r w:rsidR="00782C80" w:rsidRPr="0078362B">
        <w:rPr>
          <w:rFonts w:asciiTheme="majorBidi" w:hAnsiTheme="majorBidi" w:cstheme="majorBidi"/>
          <w:snapToGrid w:val="0"/>
          <w:cs/>
        </w:rPr>
        <w:t>โดยไม่มีราคาเสนอขาย อัตราการใช้สิทธิสำหรับซื้อหุ้นสามัญ</w:t>
      </w:r>
      <w:r w:rsidR="00782C80" w:rsidRPr="0078362B">
        <w:rPr>
          <w:rFonts w:asciiTheme="majorBidi" w:hAnsiTheme="majorBidi" w:cstheme="majorBidi"/>
          <w:snapToGrid w:val="0"/>
          <w:cs/>
          <w:lang w:val="en-US"/>
        </w:rPr>
        <w:t xml:space="preserve">คือ </w:t>
      </w: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782C80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782C80" w:rsidRPr="0078362B">
        <w:rPr>
          <w:rFonts w:asciiTheme="majorBidi" w:hAnsiTheme="majorBidi" w:cstheme="majorBidi"/>
          <w:snapToGrid w:val="0"/>
          <w:cs/>
          <w:lang w:val="en-US"/>
        </w:rPr>
        <w:t xml:space="preserve">หน่วยสามารถซื้อหุ้นสามัญได้ </w:t>
      </w:r>
      <w:r w:rsidRPr="00FA46D0">
        <w:rPr>
          <w:rFonts w:asciiTheme="majorBidi" w:hAnsiTheme="majorBidi" w:cstheme="majorBidi"/>
          <w:snapToGrid w:val="0"/>
          <w:lang w:val="en-US"/>
        </w:rPr>
        <w:t>1</w:t>
      </w:r>
      <w:r w:rsidR="00782C80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782C80" w:rsidRPr="0078362B">
        <w:rPr>
          <w:rFonts w:asciiTheme="majorBidi" w:hAnsiTheme="majorBidi" w:cstheme="majorBidi"/>
          <w:snapToGrid w:val="0"/>
          <w:cs/>
          <w:lang w:val="en-US"/>
        </w:rPr>
        <w:t xml:space="preserve">หุ้น </w:t>
      </w:r>
      <w:r w:rsidR="00782C80" w:rsidRPr="0078362B">
        <w:rPr>
          <w:rFonts w:asciiTheme="majorBidi" w:hAnsiTheme="majorBidi" w:cstheme="majorBidi"/>
          <w:snapToGrid w:val="0"/>
          <w:cs/>
        </w:rPr>
        <w:t>และรายการใช้สิทธิมีรายละเอียด ดังนี้</w:t>
      </w:r>
    </w:p>
    <w:p w14:paraId="777AC4DF" w14:textId="77777777" w:rsidR="00782C80" w:rsidRPr="0078362B" w:rsidRDefault="00782C80" w:rsidP="00437FE4">
      <w:pPr>
        <w:tabs>
          <w:tab w:val="left" w:pos="9090"/>
        </w:tabs>
        <w:ind w:left="547"/>
        <w:jc w:val="thaiDistribute"/>
        <w:rPr>
          <w:rFonts w:asciiTheme="majorBidi" w:hAnsiTheme="majorBidi" w:cstheme="majorBidi"/>
          <w:snapToGrid w:val="0"/>
          <w:sz w:val="2"/>
          <w:szCs w:val="2"/>
          <w:cs/>
        </w:rPr>
      </w:pPr>
    </w:p>
    <w:tbl>
      <w:tblPr>
        <w:tblW w:w="9046" w:type="dxa"/>
        <w:tblInd w:w="332" w:type="dxa"/>
        <w:tblLook w:val="0000" w:firstRow="0" w:lastRow="0" w:firstColumn="0" w:lastColumn="0" w:noHBand="0" w:noVBand="0"/>
      </w:tblPr>
      <w:tblGrid>
        <w:gridCol w:w="1306"/>
        <w:gridCol w:w="1170"/>
        <w:gridCol w:w="270"/>
        <w:gridCol w:w="1260"/>
        <w:gridCol w:w="270"/>
        <w:gridCol w:w="1350"/>
        <w:gridCol w:w="270"/>
        <w:gridCol w:w="1350"/>
        <w:gridCol w:w="360"/>
        <w:gridCol w:w="1440"/>
      </w:tblGrid>
      <w:tr w:rsidR="00782C80" w:rsidRPr="0078362B" w14:paraId="055F925F" w14:textId="77777777" w:rsidTr="007639A6">
        <w:trPr>
          <w:cantSplit/>
        </w:trPr>
        <w:tc>
          <w:tcPr>
            <w:tcW w:w="1306" w:type="dxa"/>
          </w:tcPr>
          <w:p w14:paraId="3BDF99E5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70" w:type="dxa"/>
          </w:tcPr>
          <w:p w14:paraId="0C1FBBD7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3875CBD2" w14:textId="77777777" w:rsidR="00782C80" w:rsidRPr="0078362B" w:rsidRDefault="00782C80" w:rsidP="00437FE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A191148" w14:textId="77777777" w:rsidR="00782C80" w:rsidRPr="0078362B" w:rsidRDefault="00782C80" w:rsidP="00437FE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270" w:type="dxa"/>
          </w:tcPr>
          <w:p w14:paraId="4EB8B067" w14:textId="77777777" w:rsidR="00782C80" w:rsidRPr="0078362B" w:rsidRDefault="00782C80" w:rsidP="00437FE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E543091" w14:textId="77777777" w:rsidR="00782C80" w:rsidRPr="0078362B" w:rsidRDefault="00782C80" w:rsidP="00437FE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270" w:type="dxa"/>
          </w:tcPr>
          <w:p w14:paraId="1ED7F9A7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3"/>
          </w:tcPr>
          <w:p w14:paraId="5E914060" w14:textId="24580173" w:rsidR="00782C80" w:rsidRPr="0078362B" w:rsidRDefault="00782C80" w:rsidP="00437FE4">
            <w:pPr>
              <w:pStyle w:val="Heading1"/>
              <w:tabs>
                <w:tab w:val="left" w:pos="284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กำหนดเวลาการใช้สิทธิ</w:t>
            </w:r>
          </w:p>
        </w:tc>
      </w:tr>
      <w:tr w:rsidR="00782C80" w:rsidRPr="0078362B" w14:paraId="695EBA3A" w14:textId="77777777" w:rsidTr="007639A6">
        <w:tc>
          <w:tcPr>
            <w:tcW w:w="1306" w:type="dxa"/>
          </w:tcPr>
          <w:p w14:paraId="3E7F04C7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70" w:type="dxa"/>
          </w:tcPr>
          <w:p w14:paraId="29E71DF6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2752DC7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469E2BE" w14:textId="77777777" w:rsidR="00782C80" w:rsidRPr="0078362B" w:rsidRDefault="00782C80" w:rsidP="00437FE4">
            <w:pPr>
              <w:pStyle w:val="Heading9"/>
              <w:tabs>
                <w:tab w:val="left" w:pos="284"/>
              </w:tabs>
              <w:rPr>
                <w:rFonts w:asciiTheme="majorBidi" w:hAnsiTheme="majorBidi" w:cstheme="majorBidi"/>
                <w:snapToGrid w:val="0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lang w:val="en-US"/>
              </w:rPr>
              <w:t>(</w:t>
            </w:r>
            <w:r w:rsidRPr="0078362B">
              <w:rPr>
                <w:rFonts w:asciiTheme="majorBidi" w:hAnsiTheme="majorBidi" w:cstheme="majorBidi"/>
                <w:snapToGrid w:val="0"/>
                <w:cs/>
              </w:rPr>
              <w:t>ล้านหน่วย</w:t>
            </w:r>
            <w:r w:rsidRPr="0078362B">
              <w:rPr>
                <w:rFonts w:asciiTheme="majorBidi" w:hAnsiTheme="majorBidi" w:cstheme="majorBidi"/>
                <w:snapToGrid w:val="0"/>
                <w:lang w:val="en-US"/>
              </w:rPr>
              <w:t>)</w:t>
            </w:r>
          </w:p>
        </w:tc>
        <w:tc>
          <w:tcPr>
            <w:tcW w:w="270" w:type="dxa"/>
          </w:tcPr>
          <w:p w14:paraId="6D2C5662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8FAD2C1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270" w:type="dxa"/>
          </w:tcPr>
          <w:p w14:paraId="29741859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5D6C6D3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เริ่ม</w:t>
            </w:r>
          </w:p>
        </w:tc>
        <w:tc>
          <w:tcPr>
            <w:tcW w:w="360" w:type="dxa"/>
          </w:tcPr>
          <w:p w14:paraId="7B968B34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9674213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สิ้นสุด</w:t>
            </w:r>
          </w:p>
        </w:tc>
      </w:tr>
      <w:tr w:rsidR="00782C80" w:rsidRPr="0078362B" w14:paraId="17B4C675" w14:textId="77777777" w:rsidTr="007639A6">
        <w:tc>
          <w:tcPr>
            <w:tcW w:w="1306" w:type="dxa"/>
          </w:tcPr>
          <w:p w14:paraId="721B2F6A" w14:textId="10F6450C" w:rsidR="00782C80" w:rsidRPr="0078362B" w:rsidRDefault="00782C80" w:rsidP="00437FE4">
            <w:pPr>
              <w:ind w:left="-108" w:right="-105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CGD-W</w:t>
            </w:r>
            <w:r w:rsidR="00FA46D0"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</w:tcPr>
          <w:p w14:paraId="17F6E860" w14:textId="441B8997" w:rsidR="00782C80" w:rsidRPr="0078362B" w:rsidRDefault="00FA46D0" w:rsidP="00437FE4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27</w:t>
            </w:r>
            <w:r w:rsidR="00782C80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 xml:space="preserve"> </w:t>
            </w:r>
            <w:r w:rsidR="00782C80"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</w:tcPr>
          <w:p w14:paraId="763D6FE2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DFA161B" w14:textId="23DA0803" w:rsidR="00782C80" w:rsidRPr="0078362B" w:rsidRDefault="00FA46D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</w:t>
            </w:r>
            <w:r w:rsidR="00782C80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653</w:t>
            </w:r>
          </w:p>
        </w:tc>
        <w:tc>
          <w:tcPr>
            <w:tcW w:w="270" w:type="dxa"/>
          </w:tcPr>
          <w:p w14:paraId="6E2EDDF3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705B2CF" w14:textId="3DEAB85B" w:rsidR="00782C80" w:rsidRPr="0078362B" w:rsidRDefault="00FA46D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</w:t>
            </w:r>
            <w:r w:rsidR="00782C80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75</w:t>
            </w:r>
          </w:p>
        </w:tc>
        <w:tc>
          <w:tcPr>
            <w:tcW w:w="270" w:type="dxa"/>
          </w:tcPr>
          <w:p w14:paraId="50A968AB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E214E2D" w14:textId="6E5D40CC" w:rsidR="00782C80" w:rsidRPr="0078362B" w:rsidRDefault="00FA46D0" w:rsidP="00437FE4">
            <w:pPr>
              <w:tabs>
                <w:tab w:val="left" w:pos="284"/>
              </w:tabs>
              <w:ind w:left="-94" w:right="-108" w:hanging="1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28</w:t>
            </w:r>
            <w:r w:rsidR="00782C80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 xml:space="preserve"> </w:t>
            </w:r>
            <w:r w:rsidR="00782C80"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360" w:type="dxa"/>
          </w:tcPr>
          <w:p w14:paraId="2EC0D6F6" w14:textId="77777777" w:rsidR="00782C80" w:rsidRPr="0078362B" w:rsidRDefault="00782C80" w:rsidP="00437FE4">
            <w:pPr>
              <w:tabs>
                <w:tab w:val="left" w:pos="284"/>
              </w:tabs>
              <w:ind w:lef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7036134" w14:textId="3154E7E0" w:rsidR="00782C80" w:rsidRPr="0078362B" w:rsidRDefault="00FA46D0" w:rsidP="00437FE4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26</w:t>
            </w:r>
            <w:r w:rsidR="00782C80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 xml:space="preserve"> </w:t>
            </w:r>
            <w:r w:rsidR="00782C80"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2564</w:t>
            </w:r>
          </w:p>
        </w:tc>
      </w:tr>
    </w:tbl>
    <w:p w14:paraId="0D2E43AF" w14:textId="1E7636C8" w:rsidR="00E55094" w:rsidRPr="0078362B" w:rsidRDefault="00E55094" w:rsidP="00437FE4">
      <w:pPr>
        <w:spacing w:before="120"/>
        <w:ind w:left="1166"/>
        <w:jc w:val="thaiDistribute"/>
        <w:rPr>
          <w:rFonts w:asciiTheme="majorBidi" w:hAnsiTheme="majorBidi" w:cstheme="majorBidi"/>
          <w:spacing w:val="-12"/>
          <w:lang w:val="en-US"/>
        </w:rPr>
      </w:pPr>
      <w:r w:rsidRPr="0078362B">
        <w:rPr>
          <w:rFonts w:asciiTheme="majorBidi" w:hAnsiTheme="majorBidi" w:cstheme="majorBidi"/>
          <w:snapToGrid w:val="0"/>
          <w:spacing w:val="-8"/>
          <w:sz w:val="24"/>
          <w:szCs w:val="24"/>
          <w:lang w:val="en-US"/>
        </w:rPr>
        <w:t xml:space="preserve">* </w:t>
      </w:r>
      <w:r w:rsidRPr="0078362B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val="en-US"/>
        </w:rPr>
        <w:t>ผู้ถือ</w:t>
      </w:r>
      <w:proofErr w:type="spellStart"/>
      <w:r w:rsidRPr="0078362B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val="en-US"/>
        </w:rPr>
        <w:t>ใบสําคัญ</w:t>
      </w:r>
      <w:proofErr w:type="spellEnd"/>
      <w:r w:rsidRPr="0078362B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val="en-US"/>
        </w:rPr>
        <w:t>แสดงสิทธิสามารถใช้สิทธิตาม</w:t>
      </w:r>
      <w:proofErr w:type="spellStart"/>
      <w:r w:rsidRPr="0078362B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val="en-US"/>
        </w:rPr>
        <w:t>ใบสําคัญ</w:t>
      </w:r>
      <w:proofErr w:type="spellEnd"/>
      <w:r w:rsidRPr="0078362B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val="en-US"/>
        </w:rPr>
        <w:t>แสดงสิทธิได้ในวัน</w:t>
      </w:r>
      <w:proofErr w:type="spellStart"/>
      <w:r w:rsidRPr="0078362B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val="en-US"/>
        </w:rPr>
        <w:t>ทํา</w:t>
      </w:r>
      <w:proofErr w:type="spellEnd"/>
      <w:r w:rsidRPr="0078362B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val="en-US"/>
        </w:rPr>
        <w:t xml:space="preserve">การสุดท้ายของทุกเดือนที่ </w:t>
      </w:r>
      <w:r w:rsidR="00FA46D0" w:rsidRPr="00FA46D0">
        <w:rPr>
          <w:rFonts w:asciiTheme="majorBidi" w:hAnsiTheme="majorBidi" w:cstheme="majorBidi"/>
          <w:snapToGrid w:val="0"/>
          <w:spacing w:val="-8"/>
          <w:sz w:val="24"/>
          <w:szCs w:val="24"/>
          <w:lang w:val="en-US"/>
        </w:rPr>
        <w:t>6</w:t>
      </w:r>
      <w:r w:rsidRPr="0078362B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val="en-US"/>
        </w:rPr>
        <w:t xml:space="preserve"> หลังจากวันที่ออก</w:t>
      </w:r>
      <w:proofErr w:type="spellStart"/>
      <w:r w:rsidRPr="0078362B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val="en-US"/>
        </w:rPr>
        <w:t>ใบสําคัญ</w:t>
      </w:r>
      <w:proofErr w:type="spellEnd"/>
      <w:r w:rsidRPr="0078362B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val="en-US"/>
        </w:rPr>
        <w:t>แสดงสิทธิ</w:t>
      </w:r>
    </w:p>
    <w:p w14:paraId="42E7477F" w14:textId="55670DAC" w:rsidR="00E55094" w:rsidRPr="0078362B" w:rsidRDefault="00782C80" w:rsidP="00437FE4">
      <w:pPr>
        <w:spacing w:before="120"/>
        <w:ind w:left="1166"/>
        <w:jc w:val="thaiDistribute"/>
        <w:rPr>
          <w:rFonts w:asciiTheme="majorBidi" w:hAnsiTheme="majorBidi" w:cstheme="majorBidi"/>
          <w:spacing w:val="-12"/>
          <w:cs/>
          <w:lang w:val="en-US"/>
        </w:rPr>
      </w:pPr>
      <w:r w:rsidRPr="0078362B">
        <w:rPr>
          <w:rFonts w:asciiTheme="majorBidi" w:hAnsiTheme="majorBidi" w:cstheme="majorBidi"/>
          <w:spacing w:val="-12"/>
          <w:cs/>
          <w:lang w:val="en-US"/>
        </w:rPr>
        <w:t xml:space="preserve">ณ วันที่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31</w:t>
      </w:r>
      <w:r w:rsidRPr="0078362B">
        <w:rPr>
          <w:rFonts w:asciiTheme="majorBidi" w:hAnsiTheme="majorBidi" w:cstheme="majorBidi"/>
          <w:spacing w:val="-12"/>
          <w:lang w:val="en-US"/>
        </w:rPr>
        <w:t xml:space="preserve"> </w:t>
      </w:r>
      <w:r w:rsidR="002E3165" w:rsidRPr="0078362B">
        <w:rPr>
          <w:rFonts w:asciiTheme="majorBidi" w:hAnsiTheme="majorBidi" w:cstheme="majorBidi"/>
          <w:spacing w:val="-12"/>
          <w:cs/>
          <w:lang w:val="en-US"/>
        </w:rPr>
        <w:t>ธันวาคม</w:t>
      </w:r>
      <w:r w:rsidRPr="0078362B">
        <w:rPr>
          <w:rFonts w:asciiTheme="majorBidi" w:hAnsiTheme="majorBidi" w:cstheme="majorBidi"/>
          <w:spacing w:val="-12"/>
          <w:cs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2562</w:t>
      </w:r>
      <w:r w:rsidRPr="0078362B">
        <w:rPr>
          <w:rFonts w:asciiTheme="majorBidi" w:hAnsiTheme="majorBidi" w:cstheme="majorBidi"/>
          <w:spacing w:val="-12"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-12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2561</w:t>
      </w:r>
      <w:r w:rsidRPr="0078362B">
        <w:rPr>
          <w:rFonts w:asciiTheme="majorBidi" w:hAnsiTheme="majorBidi" w:cstheme="majorBidi"/>
          <w:spacing w:val="-12"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-12"/>
          <w:cs/>
          <w:lang w:val="en-US"/>
        </w:rPr>
        <w:t>ใบสำคัญแสดงสิทธิทั้งหมดยังไม่ได้มีการใช้สิทธิ</w:t>
      </w:r>
    </w:p>
    <w:p w14:paraId="3DAEB272" w14:textId="0D296B60" w:rsidR="00782C80" w:rsidRPr="0078362B" w:rsidRDefault="00FA46D0" w:rsidP="00437FE4">
      <w:pPr>
        <w:pStyle w:val="BodyTextIndent"/>
        <w:spacing w:before="240" w:after="240"/>
        <w:ind w:left="1166" w:hanging="619"/>
        <w:jc w:val="thaiDistribute"/>
        <w:rPr>
          <w:rFonts w:asciiTheme="majorBidi" w:hAnsiTheme="majorBidi" w:cstheme="majorBidi"/>
          <w:snapToGrid w:val="0"/>
          <w:cs/>
        </w:rPr>
      </w:pPr>
      <w:r w:rsidRPr="00FA46D0">
        <w:rPr>
          <w:rStyle w:val="PageNumber"/>
          <w:rFonts w:asciiTheme="majorBidi" w:hAnsiTheme="majorBidi" w:cstheme="majorBidi"/>
          <w:lang w:val="en-US"/>
        </w:rPr>
        <w:t>22</w:t>
      </w:r>
      <w:r w:rsidR="00782C80" w:rsidRPr="0078362B">
        <w:rPr>
          <w:rStyle w:val="PageNumber"/>
          <w:rFonts w:asciiTheme="majorBidi" w:hAnsiTheme="majorBidi" w:cstheme="majorBidi"/>
          <w:lang w:val="en-US"/>
        </w:rPr>
        <w:t>.</w:t>
      </w:r>
      <w:r w:rsidRPr="00FA46D0">
        <w:rPr>
          <w:rStyle w:val="PageNumber"/>
          <w:rFonts w:asciiTheme="majorBidi" w:hAnsiTheme="majorBidi" w:cstheme="majorBidi"/>
          <w:lang w:val="en-US"/>
        </w:rPr>
        <w:t>2</w:t>
      </w:r>
      <w:r w:rsidR="00782C80" w:rsidRPr="0078362B">
        <w:rPr>
          <w:rStyle w:val="PageNumber"/>
          <w:rFonts w:asciiTheme="majorBidi" w:hAnsiTheme="majorBidi" w:cstheme="majorBidi"/>
          <w:lang w:val="en-US"/>
        </w:rPr>
        <w:tab/>
      </w:r>
      <w:r w:rsidR="00782C80" w:rsidRPr="0078362B">
        <w:rPr>
          <w:rStyle w:val="PageNumber"/>
          <w:rFonts w:asciiTheme="majorBidi" w:hAnsiTheme="majorBidi" w:cstheme="majorBidi"/>
          <w:cs/>
          <w:lang w:val="en-US"/>
        </w:rPr>
        <w:t xml:space="preserve">เมื่อวันที่ </w:t>
      </w:r>
      <w:r w:rsidRPr="00FA46D0">
        <w:rPr>
          <w:rStyle w:val="PageNumber"/>
          <w:rFonts w:asciiTheme="majorBidi" w:hAnsiTheme="majorBidi" w:cstheme="majorBidi"/>
          <w:lang w:val="en-US"/>
        </w:rPr>
        <w:t>25</w:t>
      </w:r>
      <w:r w:rsidR="00782C80" w:rsidRPr="0078362B">
        <w:rPr>
          <w:rStyle w:val="PageNumber"/>
          <w:rFonts w:asciiTheme="majorBidi" w:hAnsiTheme="majorBidi" w:cstheme="majorBidi"/>
          <w:lang w:val="en-US"/>
        </w:rPr>
        <w:t xml:space="preserve"> </w:t>
      </w:r>
      <w:r w:rsidR="00782C80" w:rsidRPr="0078362B">
        <w:rPr>
          <w:rStyle w:val="PageNumber"/>
          <w:rFonts w:asciiTheme="majorBidi" w:hAnsiTheme="majorBidi" w:cstheme="majorBidi"/>
          <w:cs/>
          <w:lang w:val="en-US"/>
        </w:rPr>
        <w:t xml:space="preserve">กุมภาพันธ์ </w:t>
      </w:r>
      <w:r w:rsidRPr="00FA46D0">
        <w:rPr>
          <w:rStyle w:val="PageNumber"/>
          <w:rFonts w:asciiTheme="majorBidi" w:hAnsiTheme="majorBidi" w:cstheme="majorBidi"/>
          <w:lang w:val="en-US"/>
        </w:rPr>
        <w:t>2562</w:t>
      </w:r>
      <w:r w:rsidR="00782C80" w:rsidRPr="0078362B">
        <w:rPr>
          <w:rStyle w:val="PageNumber"/>
          <w:rFonts w:asciiTheme="majorBidi" w:hAnsiTheme="majorBidi" w:cstheme="majorBidi"/>
          <w:lang w:val="en-US"/>
        </w:rPr>
        <w:t xml:space="preserve"> </w:t>
      </w:r>
      <w:r w:rsidR="00782C80" w:rsidRPr="0078362B">
        <w:rPr>
          <w:rStyle w:val="PageNumber"/>
          <w:rFonts w:asciiTheme="majorBidi" w:hAnsiTheme="majorBidi" w:cstheme="majorBidi"/>
          <w:cs/>
          <w:lang w:val="en-US"/>
        </w:rPr>
        <w:t>บริษัทได้ออกและเสนอขายใบสำคัญแสดงสิทธิที่จะซื้อหุ้นสามัญ (</w:t>
      </w:r>
      <w:r w:rsidR="00782C80" w:rsidRPr="0078362B">
        <w:rPr>
          <w:rStyle w:val="PageNumber"/>
          <w:rFonts w:asciiTheme="majorBidi" w:hAnsiTheme="majorBidi" w:cstheme="majorBidi"/>
          <w:lang w:val="en-US"/>
        </w:rPr>
        <w:t xml:space="preserve">CGD-WC) </w:t>
      </w:r>
      <w:r w:rsidR="00782C80" w:rsidRPr="0078362B">
        <w:rPr>
          <w:rStyle w:val="PageNumber"/>
          <w:rFonts w:asciiTheme="majorBidi" w:hAnsiTheme="majorBidi" w:cstheme="majorBidi"/>
          <w:cs/>
          <w:lang w:val="en-US"/>
        </w:rPr>
        <w:t xml:space="preserve">ของบริษัท ให้แก่กรรมการ ผู้บริหาร และพนักงานของบริษัทและ/หรือบริษัทย่อย </w:t>
      </w:r>
      <w:r w:rsidR="00782C80" w:rsidRPr="0078362B">
        <w:rPr>
          <w:rFonts w:asciiTheme="majorBidi" w:hAnsiTheme="majorBidi" w:cstheme="majorBidi"/>
          <w:snapToGrid w:val="0"/>
          <w:spacing w:val="-10"/>
          <w:cs/>
        </w:rPr>
        <w:t>อัตราการใช้สิทธิสำหรับซื้อหุ้นสามัญ</w:t>
      </w:r>
      <w:r w:rsidR="00782C80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คือ </w:t>
      </w:r>
      <w:r w:rsidRPr="00FA46D0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="00782C80" w:rsidRPr="0078362B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782C80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หน่วยสามารถซื้อหุ้นสามัญได้ </w:t>
      </w:r>
      <w:r w:rsidRPr="00FA46D0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="00782C80" w:rsidRPr="0078362B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782C80"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>หุ้นโดย</w:t>
      </w:r>
      <w:r w:rsidR="00782C80" w:rsidRPr="0078362B">
        <w:rPr>
          <w:rFonts w:asciiTheme="majorBidi" w:hAnsiTheme="majorBidi" w:cstheme="majorBidi"/>
          <w:snapToGrid w:val="0"/>
          <w:spacing w:val="-10"/>
          <w:cs/>
        </w:rPr>
        <w:t>มีรายละเอียด ดังนี้</w:t>
      </w:r>
    </w:p>
    <w:tbl>
      <w:tblPr>
        <w:tblW w:w="9046" w:type="dxa"/>
        <w:tblInd w:w="332" w:type="dxa"/>
        <w:tblLook w:val="0000" w:firstRow="0" w:lastRow="0" w:firstColumn="0" w:lastColumn="0" w:noHBand="0" w:noVBand="0"/>
      </w:tblPr>
      <w:tblGrid>
        <w:gridCol w:w="1306"/>
        <w:gridCol w:w="1170"/>
        <w:gridCol w:w="270"/>
        <w:gridCol w:w="1260"/>
        <w:gridCol w:w="270"/>
        <w:gridCol w:w="1350"/>
        <w:gridCol w:w="270"/>
        <w:gridCol w:w="1350"/>
        <w:gridCol w:w="360"/>
        <w:gridCol w:w="1440"/>
      </w:tblGrid>
      <w:tr w:rsidR="00782C80" w:rsidRPr="0078362B" w14:paraId="073209C4" w14:textId="77777777" w:rsidTr="007639A6">
        <w:trPr>
          <w:cantSplit/>
        </w:trPr>
        <w:tc>
          <w:tcPr>
            <w:tcW w:w="1306" w:type="dxa"/>
          </w:tcPr>
          <w:p w14:paraId="72009B0C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70" w:type="dxa"/>
          </w:tcPr>
          <w:p w14:paraId="1C49212F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3C8ACB6F" w14:textId="77777777" w:rsidR="00782C80" w:rsidRPr="0078362B" w:rsidRDefault="00782C80" w:rsidP="00437FE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3AB467A" w14:textId="77777777" w:rsidR="00782C80" w:rsidRPr="0078362B" w:rsidRDefault="00782C80" w:rsidP="00437FE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270" w:type="dxa"/>
          </w:tcPr>
          <w:p w14:paraId="4CBB9867" w14:textId="77777777" w:rsidR="00782C80" w:rsidRPr="0078362B" w:rsidRDefault="00782C80" w:rsidP="00437FE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3D27857" w14:textId="77777777" w:rsidR="00782C80" w:rsidRPr="0078362B" w:rsidRDefault="00782C80" w:rsidP="00437FE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270" w:type="dxa"/>
          </w:tcPr>
          <w:p w14:paraId="4C5F820A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3"/>
          </w:tcPr>
          <w:p w14:paraId="070C8AB6" w14:textId="561E856B" w:rsidR="00782C80" w:rsidRPr="0078362B" w:rsidRDefault="00782C80" w:rsidP="00437FE4">
            <w:pPr>
              <w:pStyle w:val="Heading1"/>
              <w:tabs>
                <w:tab w:val="left" w:pos="284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กำหนดเวลาการใช้สิทธิ</w:t>
            </w:r>
          </w:p>
        </w:tc>
      </w:tr>
      <w:tr w:rsidR="00782C80" w:rsidRPr="0078362B" w14:paraId="4D3981DF" w14:textId="77777777" w:rsidTr="007639A6">
        <w:tc>
          <w:tcPr>
            <w:tcW w:w="1306" w:type="dxa"/>
          </w:tcPr>
          <w:p w14:paraId="25AD46AC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70" w:type="dxa"/>
          </w:tcPr>
          <w:p w14:paraId="037CFD3E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D0BF54F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ECEC3F8" w14:textId="77777777" w:rsidR="00782C80" w:rsidRPr="0078362B" w:rsidRDefault="00782C80" w:rsidP="00437FE4">
            <w:pPr>
              <w:pStyle w:val="Heading9"/>
              <w:tabs>
                <w:tab w:val="left" w:pos="284"/>
              </w:tabs>
              <w:rPr>
                <w:rFonts w:asciiTheme="majorBidi" w:hAnsiTheme="majorBidi" w:cstheme="majorBidi"/>
                <w:snapToGrid w:val="0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lang w:val="en-US"/>
              </w:rPr>
              <w:t>(</w:t>
            </w:r>
            <w:r w:rsidRPr="0078362B">
              <w:rPr>
                <w:rFonts w:asciiTheme="majorBidi" w:hAnsiTheme="majorBidi" w:cstheme="majorBidi"/>
                <w:snapToGrid w:val="0"/>
                <w:cs/>
              </w:rPr>
              <w:t>ล้านหน่วย</w:t>
            </w:r>
            <w:r w:rsidRPr="0078362B">
              <w:rPr>
                <w:rFonts w:asciiTheme="majorBidi" w:hAnsiTheme="majorBidi" w:cstheme="majorBidi"/>
                <w:snapToGrid w:val="0"/>
                <w:lang w:val="en-US"/>
              </w:rPr>
              <w:t>)</w:t>
            </w:r>
          </w:p>
        </w:tc>
        <w:tc>
          <w:tcPr>
            <w:tcW w:w="270" w:type="dxa"/>
          </w:tcPr>
          <w:p w14:paraId="5D40ED10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ED37547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270" w:type="dxa"/>
          </w:tcPr>
          <w:p w14:paraId="3146DEF0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6E3753B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เริ่ม</w:t>
            </w:r>
          </w:p>
        </w:tc>
        <w:tc>
          <w:tcPr>
            <w:tcW w:w="360" w:type="dxa"/>
          </w:tcPr>
          <w:p w14:paraId="5F151C51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7EC3EFE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สิ้นสุด</w:t>
            </w:r>
          </w:p>
        </w:tc>
      </w:tr>
      <w:tr w:rsidR="00782C80" w:rsidRPr="0078362B" w14:paraId="5061F23C" w14:textId="77777777" w:rsidTr="007639A6">
        <w:tc>
          <w:tcPr>
            <w:tcW w:w="1306" w:type="dxa"/>
          </w:tcPr>
          <w:p w14:paraId="32381B8F" w14:textId="77777777" w:rsidR="00782C80" w:rsidRPr="0078362B" w:rsidRDefault="00782C80" w:rsidP="00437FE4">
            <w:pPr>
              <w:ind w:left="-108" w:right="-105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CGD-W</w:t>
            </w: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170" w:type="dxa"/>
          </w:tcPr>
          <w:p w14:paraId="2D8604BB" w14:textId="3723D618" w:rsidR="00782C80" w:rsidRPr="0078362B" w:rsidRDefault="00FA46D0" w:rsidP="00437FE4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cs/>
              </w:rPr>
            </w:pPr>
            <w:r w:rsidRPr="00FA46D0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lang w:val="en-US"/>
              </w:rPr>
              <w:t>25</w:t>
            </w:r>
            <w:r w:rsidR="00782C80" w:rsidRPr="0078362B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lang w:val="en-US"/>
              </w:rPr>
              <w:t xml:space="preserve"> </w:t>
            </w:r>
            <w:r w:rsidR="00782C80" w:rsidRPr="0078362B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cs/>
                <w:lang w:val="en-US"/>
              </w:rPr>
              <w:t xml:space="preserve">กุมภาพันธ์ </w:t>
            </w:r>
            <w:r w:rsidRPr="00FA46D0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lang w:val="en-US"/>
              </w:rPr>
              <w:t>2562</w:t>
            </w:r>
          </w:p>
        </w:tc>
        <w:tc>
          <w:tcPr>
            <w:tcW w:w="270" w:type="dxa"/>
          </w:tcPr>
          <w:p w14:paraId="0970543A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55BE3D4" w14:textId="2653B05A" w:rsidR="00782C80" w:rsidRPr="0078362B" w:rsidRDefault="00FA46D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40</w:t>
            </w:r>
          </w:p>
        </w:tc>
        <w:tc>
          <w:tcPr>
            <w:tcW w:w="270" w:type="dxa"/>
          </w:tcPr>
          <w:p w14:paraId="213FFCAE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ECD6FAF" w14:textId="48B60BD0" w:rsidR="00782C80" w:rsidRPr="0078362B" w:rsidRDefault="00FA46D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</w:t>
            </w:r>
            <w:r w:rsidR="00782C80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56</w:t>
            </w:r>
          </w:p>
        </w:tc>
        <w:tc>
          <w:tcPr>
            <w:tcW w:w="270" w:type="dxa"/>
          </w:tcPr>
          <w:p w14:paraId="1A426990" w14:textId="77777777" w:rsidR="00782C80" w:rsidRPr="0078362B" w:rsidRDefault="00782C80" w:rsidP="00437FE4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0D87CC1" w14:textId="2FB44889" w:rsidR="00782C80" w:rsidRPr="0078362B" w:rsidRDefault="00FA46D0" w:rsidP="00437FE4">
            <w:pPr>
              <w:tabs>
                <w:tab w:val="left" w:pos="284"/>
              </w:tabs>
              <w:ind w:left="-94" w:right="-108" w:hanging="1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28</w:t>
            </w:r>
            <w:r w:rsidR="00782C80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 xml:space="preserve"> </w:t>
            </w:r>
            <w:r w:rsidR="00782C80"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 xml:space="preserve">กุมภาพันธ์ 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360" w:type="dxa"/>
          </w:tcPr>
          <w:p w14:paraId="0C369783" w14:textId="77777777" w:rsidR="00782C80" w:rsidRPr="0078362B" w:rsidRDefault="00782C80" w:rsidP="00437FE4">
            <w:pPr>
              <w:tabs>
                <w:tab w:val="left" w:pos="284"/>
              </w:tabs>
              <w:ind w:lef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55F3431" w14:textId="6B498631" w:rsidR="00782C80" w:rsidRPr="0078362B" w:rsidRDefault="00FA46D0" w:rsidP="00437FE4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19</w:t>
            </w:r>
            <w:r w:rsidR="00782C80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 xml:space="preserve"> </w:t>
            </w:r>
            <w:r w:rsidR="00782C80"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 xml:space="preserve">กุมภาพันธ์ 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</w:tbl>
    <w:p w14:paraId="5896D35B" w14:textId="5CCAA3DF" w:rsidR="00E346D5" w:rsidRPr="0078362B" w:rsidRDefault="00FA46D0" w:rsidP="00437FE4">
      <w:pPr>
        <w:spacing w:before="360"/>
        <w:ind w:left="547" w:hanging="547"/>
        <w:rPr>
          <w:rFonts w:asciiTheme="majorBidi" w:hAnsiTheme="majorBidi" w:cstheme="majorBidi"/>
          <w:b/>
          <w:bCs/>
          <w:cs/>
        </w:rPr>
      </w:pPr>
      <w:r w:rsidRPr="00FA46D0">
        <w:rPr>
          <w:rFonts w:asciiTheme="majorBidi" w:hAnsiTheme="majorBidi" w:cstheme="majorBidi"/>
          <w:b/>
          <w:bCs/>
          <w:lang w:val="en-US"/>
        </w:rPr>
        <w:t>23</w:t>
      </w:r>
      <w:r w:rsidR="00E346D5" w:rsidRPr="0078362B">
        <w:rPr>
          <w:rFonts w:asciiTheme="majorBidi" w:hAnsiTheme="majorBidi" w:cstheme="majorBidi"/>
          <w:b/>
          <w:bCs/>
          <w:cs/>
        </w:rPr>
        <w:t xml:space="preserve">. </w:t>
      </w:r>
      <w:r w:rsidR="00E346D5" w:rsidRPr="0078362B">
        <w:rPr>
          <w:rFonts w:asciiTheme="majorBidi" w:hAnsiTheme="majorBidi" w:cstheme="majorBidi"/>
          <w:b/>
          <w:bCs/>
          <w:cs/>
        </w:rPr>
        <w:tab/>
        <w:t>ทุนสำรองตามกฎหมาย</w:t>
      </w:r>
    </w:p>
    <w:p w14:paraId="2D372D44" w14:textId="6E776428" w:rsidR="00E346D5" w:rsidRPr="0078362B" w:rsidRDefault="00E346D5" w:rsidP="00437FE4">
      <w:pPr>
        <w:spacing w:after="200"/>
        <w:ind w:left="547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</w:rPr>
        <w:t xml:space="preserve"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 </w:t>
      </w:r>
      <w:r w:rsidR="00FA46D0" w:rsidRPr="00FA46D0">
        <w:rPr>
          <w:rFonts w:asciiTheme="majorBidi" w:hAnsiTheme="majorBidi" w:cstheme="majorBidi"/>
          <w:lang w:val="en-US"/>
        </w:rPr>
        <w:t>5</w:t>
      </w:r>
      <w:r w:rsidRPr="0078362B">
        <w:rPr>
          <w:rFonts w:asciiTheme="majorBidi" w:hAnsiTheme="majorBidi" w:cstheme="majorBidi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FA46D0" w:rsidRPr="00FA46D0">
        <w:rPr>
          <w:rFonts w:asciiTheme="majorBidi" w:hAnsiTheme="majorBidi" w:cstheme="majorBidi"/>
          <w:lang w:val="en-US"/>
        </w:rPr>
        <w:t>10</w:t>
      </w:r>
      <w:r w:rsidRPr="0078362B">
        <w:rPr>
          <w:rFonts w:asciiTheme="majorBidi" w:hAnsiTheme="majorBidi" w:cstheme="majorBidi"/>
          <w:cs/>
        </w:rPr>
        <w:t xml:space="preserve"> ของทุนจดทะเบียน </w:t>
      </w:r>
    </w:p>
    <w:p w14:paraId="6C592DCE" w14:textId="3E3CC50F" w:rsidR="00AD71C9" w:rsidRPr="0078362B" w:rsidRDefault="00E346D5" w:rsidP="001F5F83">
      <w:pPr>
        <w:ind w:left="54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78362B">
        <w:rPr>
          <w:rFonts w:asciiTheme="majorBidi" w:hAnsiTheme="majorBidi" w:cstheme="majorBidi"/>
          <w:snapToGrid w:val="0"/>
          <w:color w:val="000000"/>
          <w:spacing w:val="-4"/>
          <w:cs/>
        </w:rPr>
        <w:t>ตาม</w:t>
      </w:r>
      <w:r w:rsidRPr="0078362B">
        <w:rPr>
          <w:rFonts w:asciiTheme="majorBidi" w:hAnsiTheme="majorBidi" w:cstheme="majorBidi"/>
          <w:color w:val="000000"/>
          <w:spacing w:val="-4"/>
          <w:cs/>
        </w:rPr>
        <w:t>ประมวล</w:t>
      </w:r>
      <w:r w:rsidRPr="0078362B">
        <w:rPr>
          <w:rFonts w:asciiTheme="majorBidi" w:hAnsiTheme="majorBidi" w:cstheme="majorBidi"/>
          <w:snapToGrid w:val="0"/>
          <w:color w:val="000000"/>
          <w:spacing w:val="-4"/>
          <w:cs/>
        </w:rPr>
        <w:t>กฎหมายแพ่งและพาณิชย์ ทุกคราวที่จ่ายเงินปันผลบริษัทย่อยต้องจัดสรรเงินไว้เป็นทุนสำรอง</w:t>
      </w:r>
      <w:r w:rsidRPr="0078362B">
        <w:rPr>
          <w:rFonts w:asciiTheme="majorBidi" w:hAnsiTheme="majorBidi" w:cstheme="majorBidi"/>
          <w:snapToGrid w:val="0"/>
          <w:color w:val="000000"/>
          <w:cs/>
        </w:rPr>
        <w:t>อย่างน้อยหนึ่งในยี่สิบส่วนของจำนวนผลกำไร ซึ่งได้รับจากกิจการของบริษัทย่อยจนกว่าทุนสำรองนั้น</w:t>
      </w:r>
      <w:r w:rsidRPr="0078362B">
        <w:rPr>
          <w:rFonts w:asciiTheme="majorBidi" w:hAnsiTheme="majorBidi" w:cstheme="majorBidi"/>
          <w:snapToGrid w:val="0"/>
          <w:color w:val="000000"/>
          <w:spacing w:val="4"/>
          <w:cs/>
        </w:rPr>
        <w:t>จะมีจำนวนถึงหนึ่งในสิบของทุนของบริษัทย่อย ทุนสำรองนี้จะนำมาจัดสรรเงินปันผลไม่ได้จนกว่า</w:t>
      </w:r>
      <w:r w:rsidRPr="0078362B">
        <w:rPr>
          <w:rFonts w:asciiTheme="majorBidi" w:hAnsiTheme="majorBidi" w:cstheme="majorBidi"/>
          <w:snapToGrid w:val="0"/>
          <w:color w:val="000000"/>
          <w:cs/>
        </w:rPr>
        <w:t>จะเลิกกิจการ</w:t>
      </w:r>
      <w:r w:rsidR="00AD71C9" w:rsidRPr="0078362B">
        <w:rPr>
          <w:rFonts w:asciiTheme="majorBidi" w:hAnsiTheme="majorBidi" w:cstheme="majorBidi"/>
          <w:b/>
          <w:bCs/>
          <w:lang w:val="en-US"/>
        </w:rPr>
        <w:br w:type="page"/>
      </w:r>
    </w:p>
    <w:p w14:paraId="2A9C3ECB" w14:textId="0C4FB0A1" w:rsidR="00466821" w:rsidRPr="0078362B" w:rsidRDefault="00FA46D0" w:rsidP="00437FE4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FA46D0">
        <w:rPr>
          <w:rFonts w:asciiTheme="majorBidi" w:hAnsiTheme="majorBidi" w:cstheme="majorBidi"/>
          <w:b/>
          <w:bCs/>
          <w:lang w:val="en-US"/>
        </w:rPr>
        <w:lastRenderedPageBreak/>
        <w:t>24</w:t>
      </w:r>
      <w:r w:rsidR="00466821" w:rsidRPr="0078362B">
        <w:rPr>
          <w:rFonts w:asciiTheme="majorBidi" w:hAnsiTheme="majorBidi" w:cstheme="majorBidi"/>
          <w:b/>
          <w:bCs/>
          <w:lang w:val="en-US"/>
        </w:rPr>
        <w:t>.</w:t>
      </w:r>
      <w:r w:rsidR="00466821" w:rsidRPr="0078362B">
        <w:rPr>
          <w:rFonts w:asciiTheme="majorBidi" w:hAnsiTheme="majorBidi" w:cstheme="majorBidi"/>
          <w:b/>
          <w:bCs/>
          <w:lang w:val="en-US"/>
        </w:rPr>
        <w:tab/>
      </w:r>
      <w:r w:rsidR="00466821" w:rsidRPr="0078362B">
        <w:rPr>
          <w:rFonts w:asciiTheme="majorBidi" w:hAnsiTheme="majorBidi" w:cstheme="majorBidi"/>
          <w:b/>
          <w:bCs/>
          <w:cs/>
          <w:lang w:val="en-US"/>
        </w:rPr>
        <w:t>องค์ประกอบอื่น</w:t>
      </w:r>
      <w:r w:rsidR="00453830" w:rsidRPr="0078362B">
        <w:rPr>
          <w:rFonts w:asciiTheme="majorBidi" w:hAnsiTheme="majorBidi" w:cstheme="majorBidi"/>
          <w:b/>
          <w:bCs/>
          <w:cs/>
          <w:lang w:val="en-US"/>
        </w:rPr>
        <w:t>ของส่วนของผู้ถือหุ้น</w:t>
      </w:r>
    </w:p>
    <w:p w14:paraId="4721C870" w14:textId="77777777" w:rsidR="00453830" w:rsidRPr="0078362B" w:rsidRDefault="00453830" w:rsidP="00437FE4">
      <w:pPr>
        <w:tabs>
          <w:tab w:val="left" w:pos="9090"/>
        </w:tabs>
        <w:ind w:left="547"/>
        <w:jc w:val="thaiDistribute"/>
        <w:rPr>
          <w:rStyle w:val="PageNumber"/>
          <w:rFonts w:asciiTheme="majorBidi" w:hAnsiTheme="majorBidi" w:cstheme="majorBidi"/>
          <w:lang w:val="en-US"/>
        </w:rPr>
      </w:pPr>
      <w:r w:rsidRPr="0078362B">
        <w:rPr>
          <w:rStyle w:val="PageNumber"/>
          <w:rFonts w:asciiTheme="majorBidi" w:hAnsiTheme="majorBidi" w:cstheme="majorBidi"/>
          <w:cs/>
        </w:rPr>
        <w:t>องค์ประกอบอื่นของส่วนของผู้ถือหุ้น</w:t>
      </w:r>
      <w:r w:rsidRPr="0078362B">
        <w:rPr>
          <w:rStyle w:val="PageNumber"/>
          <w:rFonts w:asciiTheme="majorBidi" w:hAnsiTheme="majorBidi" w:cstheme="majorBidi"/>
          <w:lang w:val="en-US"/>
        </w:rPr>
        <w:t xml:space="preserve"> </w:t>
      </w:r>
      <w:r w:rsidRPr="0078362B">
        <w:rPr>
          <w:rStyle w:val="PageNumber"/>
          <w:rFonts w:asciiTheme="majorBidi" w:hAnsiTheme="majorBidi" w:cstheme="majorBidi"/>
          <w:cs/>
          <w:lang w:val="en-US"/>
        </w:rPr>
        <w:t>ประกอบด้วย</w:t>
      </w:r>
    </w:p>
    <w:p w14:paraId="76135098" w14:textId="3C3245C0" w:rsidR="00453830" w:rsidRPr="0078362B" w:rsidRDefault="00FA46D0" w:rsidP="00437FE4">
      <w:pPr>
        <w:ind w:left="1080" w:hanging="540"/>
        <w:jc w:val="thaiDistribute"/>
        <w:rPr>
          <w:rStyle w:val="PageNumber"/>
          <w:rFonts w:asciiTheme="majorBidi" w:hAnsiTheme="majorBidi" w:cstheme="majorBidi"/>
          <w:lang w:val="en-US"/>
        </w:rPr>
      </w:pPr>
      <w:r w:rsidRPr="00FA46D0">
        <w:rPr>
          <w:rStyle w:val="PageNumber"/>
          <w:rFonts w:asciiTheme="majorBidi" w:hAnsiTheme="majorBidi" w:cstheme="majorBidi"/>
          <w:lang w:val="en-US"/>
        </w:rPr>
        <w:t>24</w:t>
      </w:r>
      <w:r w:rsidR="00453830" w:rsidRPr="0078362B">
        <w:rPr>
          <w:rStyle w:val="PageNumber"/>
          <w:rFonts w:asciiTheme="majorBidi" w:hAnsiTheme="majorBidi" w:cstheme="majorBidi"/>
          <w:lang w:val="en-US"/>
        </w:rPr>
        <w:t>.</w:t>
      </w:r>
      <w:r w:rsidRPr="00FA46D0">
        <w:rPr>
          <w:rStyle w:val="PageNumber"/>
          <w:rFonts w:asciiTheme="majorBidi" w:hAnsiTheme="majorBidi" w:cstheme="majorBidi"/>
          <w:lang w:val="en-US"/>
        </w:rPr>
        <w:t>1</w:t>
      </w:r>
      <w:r w:rsidR="00453830" w:rsidRPr="0078362B">
        <w:rPr>
          <w:rStyle w:val="PageNumber"/>
          <w:rFonts w:asciiTheme="majorBidi" w:hAnsiTheme="majorBidi" w:cstheme="majorBidi"/>
          <w:lang w:val="en-US"/>
        </w:rPr>
        <w:tab/>
      </w:r>
      <w:r w:rsidR="00453830" w:rsidRPr="0078362B">
        <w:rPr>
          <w:rStyle w:val="PageNumber"/>
          <w:rFonts w:asciiTheme="majorBidi" w:hAnsiTheme="majorBidi" w:cstheme="majorBidi"/>
          <w:cs/>
          <w:lang w:val="en-US"/>
        </w:rPr>
        <w:t>กำไร (ขาดทุน) จากการปรับมูลค่าเงินลงทุนเผื่อขาย</w:t>
      </w:r>
    </w:p>
    <w:p w14:paraId="5E07C43D" w14:textId="77777777" w:rsidR="00453830" w:rsidRPr="0078362B" w:rsidRDefault="00453830" w:rsidP="00437FE4">
      <w:pPr>
        <w:ind w:left="547"/>
        <w:jc w:val="right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(หน่วย </w:t>
      </w:r>
      <w:r w:rsidRPr="0078362B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10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90"/>
        <w:gridCol w:w="90"/>
        <w:gridCol w:w="90"/>
        <w:gridCol w:w="180"/>
        <w:gridCol w:w="1170"/>
        <w:gridCol w:w="90"/>
        <w:gridCol w:w="1190"/>
      </w:tblGrid>
      <w:tr w:rsidR="00453830" w:rsidRPr="0078362B" w14:paraId="01248E17" w14:textId="77777777" w:rsidTr="000772F2">
        <w:tc>
          <w:tcPr>
            <w:tcW w:w="5310" w:type="dxa"/>
          </w:tcPr>
          <w:p w14:paraId="6B003D16" w14:textId="77777777" w:rsidR="00453830" w:rsidRPr="0078362B" w:rsidRDefault="00453830" w:rsidP="00437F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03346889" w14:textId="77777777" w:rsidR="00453830" w:rsidRPr="0078362B" w:rsidRDefault="00453830" w:rsidP="00437FE4">
            <w:pPr>
              <w:pStyle w:val="Heading3"/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C9B06D8" w14:textId="77777777" w:rsidR="00453830" w:rsidRPr="0078362B" w:rsidRDefault="00453830" w:rsidP="00437F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gridSpan w:val="3"/>
          </w:tcPr>
          <w:p w14:paraId="3262535B" w14:textId="77777777" w:rsidR="00453830" w:rsidRPr="0078362B" w:rsidRDefault="008D7201" w:rsidP="00437FE4">
            <w:pPr>
              <w:pStyle w:val="Heading3"/>
              <w:spacing w:line="340" w:lineRule="exact"/>
              <w:rPr>
                <w:rFonts w:asciiTheme="majorBidi" w:hAnsiTheme="majorBidi" w:cstheme="majorBidi"/>
              </w:rPr>
            </w:pPr>
            <w:r w:rsidRPr="0078362B">
              <w:rPr>
                <w:rFonts w:asciiTheme="majorBidi" w:hAnsiTheme="majorBidi" w:cstheme="majorBidi"/>
                <w:cs/>
              </w:rPr>
              <w:t>งบการเงินรวมและ</w:t>
            </w:r>
          </w:p>
        </w:tc>
      </w:tr>
      <w:tr w:rsidR="00616AF0" w:rsidRPr="0078362B" w14:paraId="2BBA5BF0" w14:textId="77777777" w:rsidTr="000772F2">
        <w:tc>
          <w:tcPr>
            <w:tcW w:w="5310" w:type="dxa"/>
          </w:tcPr>
          <w:p w14:paraId="726BA9E2" w14:textId="77777777" w:rsidR="00616AF0" w:rsidRPr="0078362B" w:rsidRDefault="00616AF0" w:rsidP="00437F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27613B07" w14:textId="77777777" w:rsidR="00616AF0" w:rsidRPr="0078362B" w:rsidRDefault="00616AF0" w:rsidP="00437FE4">
            <w:pPr>
              <w:pStyle w:val="Heading3"/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82242CC" w14:textId="77777777" w:rsidR="00616AF0" w:rsidRPr="0078362B" w:rsidRDefault="00616AF0" w:rsidP="00437F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gridSpan w:val="3"/>
          </w:tcPr>
          <w:p w14:paraId="35698259" w14:textId="77777777" w:rsidR="00616AF0" w:rsidRPr="0078362B" w:rsidRDefault="00616AF0" w:rsidP="00437FE4">
            <w:pPr>
              <w:pStyle w:val="Heading3"/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8362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772F2" w:rsidRPr="0078362B" w14:paraId="1D916134" w14:textId="77777777" w:rsidTr="000772F2">
        <w:tc>
          <w:tcPr>
            <w:tcW w:w="5310" w:type="dxa"/>
          </w:tcPr>
          <w:p w14:paraId="2765C43B" w14:textId="77777777" w:rsidR="000772F2" w:rsidRPr="0078362B" w:rsidRDefault="000772F2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90" w:type="dxa"/>
          </w:tcPr>
          <w:p w14:paraId="0625CE33" w14:textId="77777777" w:rsidR="000772F2" w:rsidRPr="0078362B" w:rsidRDefault="000772F2" w:rsidP="00437FE4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36427EE" w14:textId="77777777" w:rsidR="000772F2" w:rsidRPr="0078362B" w:rsidRDefault="000772F2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45CD882" w14:textId="77777777" w:rsidR="000772F2" w:rsidRPr="0078362B" w:rsidRDefault="000772F2" w:rsidP="00437FE4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EAE797" w14:textId="77777777" w:rsidR="000772F2" w:rsidRPr="0078362B" w:rsidRDefault="000772F2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6C36911" w14:textId="77777777" w:rsidR="000772F2" w:rsidRPr="0078362B" w:rsidRDefault="000772F2" w:rsidP="00437FE4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1A28984" w14:textId="77777777" w:rsidR="000772F2" w:rsidRPr="0078362B" w:rsidRDefault="000772F2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63826CB6" w14:textId="77777777" w:rsidR="000772F2" w:rsidRPr="0078362B" w:rsidRDefault="000772F2" w:rsidP="00437FE4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772F2" w:rsidRPr="0078362B" w14:paraId="04830FE7" w14:textId="77777777" w:rsidTr="000772F2">
        <w:tc>
          <w:tcPr>
            <w:tcW w:w="5310" w:type="dxa"/>
          </w:tcPr>
          <w:p w14:paraId="6D4ACE9F" w14:textId="77777777" w:rsidR="000772F2" w:rsidRPr="0078362B" w:rsidRDefault="000772F2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90" w:type="dxa"/>
          </w:tcPr>
          <w:p w14:paraId="69E59595" w14:textId="77777777" w:rsidR="000772F2" w:rsidRPr="0078362B" w:rsidRDefault="000772F2" w:rsidP="00437FE4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7A85DA8" w14:textId="77777777" w:rsidR="000772F2" w:rsidRPr="0078362B" w:rsidRDefault="000772F2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11DB86C" w14:textId="77777777" w:rsidR="000772F2" w:rsidRPr="0078362B" w:rsidRDefault="000772F2" w:rsidP="00437FE4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C38B829" w14:textId="77777777" w:rsidR="000772F2" w:rsidRPr="0078362B" w:rsidRDefault="000772F2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6FDEE30" w14:textId="701FB6D7" w:rsidR="000772F2" w:rsidRPr="0078362B" w:rsidRDefault="00FA46D0" w:rsidP="00437FE4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6A77F07" w14:textId="77777777" w:rsidR="000772F2" w:rsidRPr="0078362B" w:rsidRDefault="000772F2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42C11658" w14:textId="6CC96A11" w:rsidR="000772F2" w:rsidRPr="0078362B" w:rsidRDefault="00FA46D0" w:rsidP="00437FE4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772F2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772F2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772F2" w:rsidRPr="0078362B" w14:paraId="0DBC078E" w14:textId="77777777" w:rsidTr="000772F2">
        <w:tc>
          <w:tcPr>
            <w:tcW w:w="5310" w:type="dxa"/>
          </w:tcPr>
          <w:p w14:paraId="3305D3E8" w14:textId="77777777" w:rsidR="000772F2" w:rsidRPr="0078362B" w:rsidRDefault="000772F2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90" w:type="dxa"/>
          </w:tcPr>
          <w:p w14:paraId="019F2D99" w14:textId="77777777" w:rsidR="000772F2" w:rsidRPr="0078362B" w:rsidRDefault="000772F2" w:rsidP="00437FE4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2A4F08B" w14:textId="77777777" w:rsidR="000772F2" w:rsidRPr="0078362B" w:rsidRDefault="000772F2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CACD38D" w14:textId="77777777" w:rsidR="000772F2" w:rsidRPr="0078362B" w:rsidRDefault="000772F2" w:rsidP="00437FE4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D3C7901" w14:textId="77777777" w:rsidR="000772F2" w:rsidRPr="0078362B" w:rsidRDefault="000772F2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3FAD85C" w14:textId="38E408E7" w:rsidR="000772F2" w:rsidRPr="0078362B" w:rsidRDefault="00FA46D0" w:rsidP="00437FE4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494AEF5A" w14:textId="77777777" w:rsidR="000772F2" w:rsidRPr="0078362B" w:rsidRDefault="000772F2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5ACD36CC" w14:textId="003E929B" w:rsidR="000772F2" w:rsidRPr="0078362B" w:rsidRDefault="00FA46D0" w:rsidP="00437FE4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B77C1" w:rsidRPr="0078362B" w14:paraId="512CE5CD" w14:textId="77777777" w:rsidTr="004C173C">
        <w:tc>
          <w:tcPr>
            <w:tcW w:w="5310" w:type="dxa"/>
          </w:tcPr>
          <w:p w14:paraId="017A8517" w14:textId="77777777" w:rsidR="000B77C1" w:rsidRPr="0078362B" w:rsidRDefault="000B77C1" w:rsidP="00437FE4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90" w:type="dxa"/>
          </w:tcPr>
          <w:p w14:paraId="5450872A" w14:textId="77777777" w:rsidR="000B77C1" w:rsidRPr="0078362B" w:rsidRDefault="000B77C1" w:rsidP="00437FE4">
            <w:pPr>
              <w:spacing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05E3EDC" w14:textId="77777777" w:rsidR="000B77C1" w:rsidRPr="0078362B" w:rsidRDefault="000B77C1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A9E52BE" w14:textId="77777777" w:rsidR="000B77C1" w:rsidRPr="0078362B" w:rsidRDefault="000B77C1" w:rsidP="00437FE4">
            <w:pPr>
              <w:spacing w:line="340" w:lineRule="exact"/>
              <w:ind w:left="-108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6D90E2E" w14:textId="77777777" w:rsidR="000B77C1" w:rsidRPr="0078362B" w:rsidRDefault="000B77C1" w:rsidP="00437F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001B54F" w14:textId="702FBF53" w:rsidR="000B77C1" w:rsidRPr="0078362B" w:rsidRDefault="00B14777" w:rsidP="00437FE4">
            <w:pPr>
              <w:spacing w:line="340" w:lineRule="exact"/>
              <w:ind w:left="-1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7C954CD2" w14:textId="77777777" w:rsidR="000B77C1" w:rsidRPr="0078362B" w:rsidRDefault="000B77C1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06B10C2E" w14:textId="0CCBC3B0" w:rsidR="000B77C1" w:rsidRPr="0078362B" w:rsidRDefault="000B77C1" w:rsidP="00437FE4">
            <w:pPr>
              <w:spacing w:line="340" w:lineRule="exact"/>
              <w:ind w:left="-1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B77C1" w:rsidRPr="0078362B" w14:paraId="6F44B4D5" w14:textId="77777777" w:rsidTr="004C173C">
        <w:tc>
          <w:tcPr>
            <w:tcW w:w="5310" w:type="dxa"/>
          </w:tcPr>
          <w:p w14:paraId="4278BFF1" w14:textId="77777777" w:rsidR="000B77C1" w:rsidRPr="0078362B" w:rsidRDefault="000B77C1" w:rsidP="00437FE4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ขาดทุนจากการปรับมูลค่าเงินลงทุนเผื่อขาย</w:t>
            </w:r>
          </w:p>
        </w:tc>
        <w:tc>
          <w:tcPr>
            <w:tcW w:w="90" w:type="dxa"/>
          </w:tcPr>
          <w:p w14:paraId="2D684B8E" w14:textId="77777777" w:rsidR="000B77C1" w:rsidRPr="0078362B" w:rsidRDefault="000B77C1" w:rsidP="00437FE4">
            <w:pPr>
              <w:spacing w:line="340" w:lineRule="exact"/>
              <w:ind w:left="-108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527599C" w14:textId="77777777" w:rsidR="000B77C1" w:rsidRPr="0078362B" w:rsidRDefault="000B77C1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1A5730A" w14:textId="77777777" w:rsidR="000B77C1" w:rsidRPr="0078362B" w:rsidRDefault="000B77C1" w:rsidP="00437FE4">
            <w:pPr>
              <w:spacing w:line="340" w:lineRule="exact"/>
              <w:ind w:left="-108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33B1767" w14:textId="77777777" w:rsidR="000B77C1" w:rsidRPr="0078362B" w:rsidRDefault="000B77C1" w:rsidP="00437F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CFDC346" w14:textId="0E0B37BE" w:rsidR="000B77C1" w:rsidRPr="0078362B" w:rsidRDefault="00B14777" w:rsidP="00437FE4">
            <w:pPr>
              <w:spacing w:line="340" w:lineRule="exact"/>
              <w:ind w:left="-1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5E39541B" w14:textId="77777777" w:rsidR="000B77C1" w:rsidRPr="0078362B" w:rsidRDefault="000B77C1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585C7D6D" w14:textId="2C89ABD0" w:rsidR="000B77C1" w:rsidRPr="0078362B" w:rsidRDefault="000B77C1" w:rsidP="00437FE4">
            <w:pPr>
              <w:spacing w:line="340" w:lineRule="exact"/>
              <w:ind w:left="-1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B77C1" w:rsidRPr="0078362B" w14:paraId="5DAFF23A" w14:textId="77777777" w:rsidTr="004C173C">
        <w:tc>
          <w:tcPr>
            <w:tcW w:w="5310" w:type="dxa"/>
          </w:tcPr>
          <w:p w14:paraId="39DA4158" w14:textId="77777777" w:rsidR="000B77C1" w:rsidRPr="0078362B" w:rsidRDefault="000B77C1" w:rsidP="00437FE4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ภาษีเงินได้เกี่ยวกับขาดทุนจากการปรับมูลค่าเงินลงทุนเผื่อขาย</w:t>
            </w:r>
          </w:p>
        </w:tc>
        <w:tc>
          <w:tcPr>
            <w:tcW w:w="90" w:type="dxa"/>
          </w:tcPr>
          <w:p w14:paraId="0509B174" w14:textId="77777777" w:rsidR="000B77C1" w:rsidRPr="0078362B" w:rsidRDefault="000B77C1" w:rsidP="00437FE4">
            <w:pPr>
              <w:spacing w:line="340" w:lineRule="exact"/>
              <w:ind w:left="-108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FE95281" w14:textId="77777777" w:rsidR="000B77C1" w:rsidRPr="0078362B" w:rsidRDefault="000B77C1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50F14E1" w14:textId="77777777" w:rsidR="000B77C1" w:rsidRPr="0078362B" w:rsidRDefault="000B77C1" w:rsidP="00437FE4">
            <w:pPr>
              <w:spacing w:line="340" w:lineRule="exact"/>
              <w:ind w:left="-108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EA0B26F" w14:textId="77777777" w:rsidR="000B77C1" w:rsidRPr="0078362B" w:rsidRDefault="000B77C1" w:rsidP="00437F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5EA3D17" w14:textId="274C44C0" w:rsidR="000B77C1" w:rsidRPr="0078362B" w:rsidRDefault="00FA46D0" w:rsidP="00437FE4">
            <w:pPr>
              <w:spacing w:line="340" w:lineRule="exact"/>
              <w:ind w:left="-10" w:right="15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14777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="00B14777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</w:p>
        </w:tc>
        <w:tc>
          <w:tcPr>
            <w:tcW w:w="90" w:type="dxa"/>
            <w:tcBorders>
              <w:left w:val="nil"/>
            </w:tcBorders>
          </w:tcPr>
          <w:p w14:paraId="3636836F" w14:textId="77777777" w:rsidR="000B77C1" w:rsidRPr="0078362B" w:rsidRDefault="000B77C1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645CF856" w14:textId="6951B92C" w:rsidR="000B77C1" w:rsidRPr="0078362B" w:rsidRDefault="00FA46D0" w:rsidP="00437FE4">
            <w:pPr>
              <w:spacing w:line="340" w:lineRule="exact"/>
              <w:ind w:left="-10" w:right="15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</w:t>
            </w:r>
          </w:p>
        </w:tc>
      </w:tr>
      <w:tr w:rsidR="000B77C1" w:rsidRPr="0078362B" w14:paraId="75228CDD" w14:textId="77777777" w:rsidTr="004C173C">
        <w:tc>
          <w:tcPr>
            <w:tcW w:w="5310" w:type="dxa"/>
          </w:tcPr>
          <w:p w14:paraId="41EC85FE" w14:textId="77777777" w:rsidR="000B77C1" w:rsidRPr="0078362B" w:rsidRDefault="000B77C1" w:rsidP="00437FE4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Cs w:val="28"/>
                <w:cs/>
              </w:rPr>
              <w:t>ยอด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</w:t>
            </w:r>
            <w:r w:rsidRPr="0078362B">
              <w:rPr>
                <w:rFonts w:asciiTheme="majorBidi" w:hAnsiTheme="majorBidi" w:cstheme="majorBidi"/>
                <w:szCs w:val="28"/>
                <w:cs/>
              </w:rPr>
              <w:t>ปลายปี</w:t>
            </w:r>
          </w:p>
        </w:tc>
        <w:tc>
          <w:tcPr>
            <w:tcW w:w="90" w:type="dxa"/>
          </w:tcPr>
          <w:p w14:paraId="29DD42D5" w14:textId="77777777" w:rsidR="000B77C1" w:rsidRPr="0078362B" w:rsidRDefault="000B77C1" w:rsidP="00437FE4">
            <w:pPr>
              <w:spacing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859ABE3" w14:textId="77777777" w:rsidR="000B77C1" w:rsidRPr="0078362B" w:rsidRDefault="000B77C1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323FA62" w14:textId="77777777" w:rsidR="000B77C1" w:rsidRPr="0078362B" w:rsidRDefault="000B77C1" w:rsidP="00437FE4">
            <w:pPr>
              <w:spacing w:line="340" w:lineRule="exact"/>
              <w:ind w:left="-108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649500D" w14:textId="77777777" w:rsidR="000B77C1" w:rsidRPr="0078362B" w:rsidRDefault="000B77C1" w:rsidP="00437F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0E362" w14:textId="4B5D24B0" w:rsidR="000B77C1" w:rsidRPr="0078362B" w:rsidRDefault="00B14777" w:rsidP="00437FE4">
            <w:pPr>
              <w:spacing w:line="340" w:lineRule="exact"/>
              <w:ind w:left="-1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426FE637" w14:textId="77777777" w:rsidR="000B77C1" w:rsidRPr="0078362B" w:rsidRDefault="000B77C1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9DFADFC" w14:textId="6F2E1257" w:rsidR="000B77C1" w:rsidRPr="0078362B" w:rsidRDefault="000B77C1" w:rsidP="00437FE4">
            <w:pPr>
              <w:spacing w:line="340" w:lineRule="exact"/>
              <w:ind w:left="-1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4982DED7" w14:textId="77777777" w:rsidR="00453830" w:rsidRPr="0078362B" w:rsidRDefault="00C32655" w:rsidP="00437FE4">
      <w:pPr>
        <w:tabs>
          <w:tab w:val="left" w:pos="9090"/>
        </w:tabs>
        <w:spacing w:before="240"/>
        <w:ind w:left="1080"/>
        <w:jc w:val="thaiDistribute"/>
        <w:rPr>
          <w:rStyle w:val="PageNumber"/>
          <w:rFonts w:asciiTheme="majorBidi" w:hAnsiTheme="majorBidi" w:cstheme="majorBidi"/>
          <w:lang w:val="en-US"/>
        </w:rPr>
      </w:pPr>
      <w:r w:rsidRPr="0078362B">
        <w:rPr>
          <w:rStyle w:val="PageNumber"/>
          <w:rFonts w:asciiTheme="majorBidi" w:hAnsiTheme="majorBidi" w:cstheme="majorBidi"/>
          <w:cs/>
          <w:lang w:val="en-US"/>
        </w:rPr>
        <w:t>กำไร (ขาดทุน) จากการปรับมูลค่าเงินลงทุนเผื่อขาย</w:t>
      </w:r>
      <w:r w:rsidR="00453830" w:rsidRPr="0078362B">
        <w:rPr>
          <w:rStyle w:val="PageNumber"/>
          <w:rFonts w:asciiTheme="majorBidi" w:hAnsiTheme="majorBidi" w:cstheme="majorBidi"/>
          <w:cs/>
          <w:lang w:val="en-US"/>
        </w:rPr>
        <w:t xml:space="preserve"> แสดงผลสะสมของกำไรและขาดทุนจากการ</w:t>
      </w:r>
      <w:r w:rsidR="00453830" w:rsidRPr="0078362B">
        <w:rPr>
          <w:rStyle w:val="PageNumber"/>
          <w:rFonts w:asciiTheme="majorBidi" w:hAnsiTheme="majorBidi" w:cstheme="majorBidi"/>
          <w:spacing w:val="-4"/>
          <w:cs/>
          <w:lang w:val="en-US"/>
        </w:rPr>
        <w:t>วัดมูลค่า</w:t>
      </w:r>
      <w:r w:rsidR="00453830" w:rsidRPr="0078362B">
        <w:rPr>
          <w:rFonts w:asciiTheme="majorBidi" w:hAnsiTheme="majorBidi" w:cstheme="majorBidi"/>
          <w:spacing w:val="-4"/>
          <w:cs/>
          <w:lang w:val="en-US"/>
        </w:rPr>
        <w:t>เงินลงทุนเผื่อขาย</w:t>
      </w:r>
      <w:r w:rsidR="00453830" w:rsidRPr="0078362B">
        <w:rPr>
          <w:rStyle w:val="PageNumber"/>
          <w:rFonts w:asciiTheme="majorBidi" w:hAnsiTheme="majorBidi" w:cstheme="majorBidi"/>
          <w:spacing w:val="-4"/>
          <w:cs/>
          <w:lang w:val="en-US"/>
        </w:rPr>
        <w:t>ที่ถูกรับรู้ในกำไรขาดทุนเบ็ดเสร็จอื่นสุทธิจากจำนวนที่ถูกจัดประเภทใหม่</w:t>
      </w:r>
      <w:r w:rsidR="00453830" w:rsidRPr="0078362B">
        <w:rPr>
          <w:rStyle w:val="PageNumber"/>
          <w:rFonts w:asciiTheme="majorBidi" w:hAnsiTheme="majorBidi" w:cstheme="majorBidi"/>
          <w:cs/>
          <w:lang w:val="en-US"/>
        </w:rPr>
        <w:t>เข้ากำไรขาดทุนเมื่อเงินลงทุนนั้นถูกจำหน่ายหรือมีการด้อยค่า</w:t>
      </w:r>
    </w:p>
    <w:p w14:paraId="2163A01B" w14:textId="435C4689" w:rsidR="00453830" w:rsidRPr="0078362B" w:rsidRDefault="00FA46D0" w:rsidP="00437FE4">
      <w:pPr>
        <w:spacing w:before="120"/>
        <w:ind w:left="1094" w:hanging="547"/>
        <w:jc w:val="thaiDistribute"/>
        <w:rPr>
          <w:rStyle w:val="PageNumber"/>
          <w:rFonts w:asciiTheme="majorBidi" w:hAnsiTheme="majorBidi" w:cstheme="majorBidi"/>
          <w:lang w:val="en-US"/>
        </w:rPr>
      </w:pPr>
      <w:r w:rsidRPr="00FA46D0">
        <w:rPr>
          <w:rStyle w:val="PageNumber"/>
          <w:rFonts w:asciiTheme="majorBidi" w:hAnsiTheme="majorBidi" w:cstheme="majorBidi"/>
          <w:lang w:val="en-US"/>
        </w:rPr>
        <w:t>24</w:t>
      </w:r>
      <w:r w:rsidR="00453830" w:rsidRPr="0078362B">
        <w:rPr>
          <w:rStyle w:val="PageNumber"/>
          <w:rFonts w:asciiTheme="majorBidi" w:hAnsiTheme="majorBidi" w:cstheme="majorBidi"/>
          <w:lang w:val="en-US"/>
        </w:rPr>
        <w:t>.</w:t>
      </w:r>
      <w:r w:rsidRPr="00FA46D0">
        <w:rPr>
          <w:rStyle w:val="PageNumber"/>
          <w:rFonts w:asciiTheme="majorBidi" w:hAnsiTheme="majorBidi" w:cstheme="majorBidi"/>
          <w:lang w:val="en-US"/>
        </w:rPr>
        <w:t>2</w:t>
      </w:r>
      <w:r w:rsidR="003B4062" w:rsidRPr="0078362B">
        <w:rPr>
          <w:rStyle w:val="PageNumber"/>
          <w:rFonts w:asciiTheme="majorBidi" w:hAnsiTheme="majorBidi" w:cstheme="majorBidi"/>
          <w:lang w:val="en-US"/>
        </w:rPr>
        <w:tab/>
      </w:r>
      <w:r w:rsidR="000772F2" w:rsidRPr="0078362B">
        <w:rPr>
          <w:rStyle w:val="PageNumber"/>
          <w:rFonts w:asciiTheme="majorBidi" w:hAnsiTheme="majorBidi" w:cstheme="majorBidi"/>
          <w:cs/>
          <w:lang w:val="en-US"/>
        </w:rPr>
        <w:t>ผลต่างของอัตราแลกเปลี่ยนจากการแปลงค่างบการเงินต่างประเทศ</w:t>
      </w:r>
    </w:p>
    <w:p w14:paraId="06020102" w14:textId="77777777" w:rsidR="00453830" w:rsidRPr="0078362B" w:rsidRDefault="00453830" w:rsidP="00437FE4">
      <w:pPr>
        <w:ind w:left="547"/>
        <w:jc w:val="right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(หน่วย </w:t>
      </w:r>
      <w:r w:rsidRPr="0078362B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10" w:type="dxa"/>
        <w:tblInd w:w="108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0"/>
        <w:gridCol w:w="90"/>
        <w:gridCol w:w="90"/>
        <w:gridCol w:w="450"/>
        <w:gridCol w:w="1170"/>
        <w:gridCol w:w="90"/>
        <w:gridCol w:w="1190"/>
      </w:tblGrid>
      <w:tr w:rsidR="00453830" w:rsidRPr="0078362B" w14:paraId="5D70E37C" w14:textId="77777777" w:rsidTr="000772F2">
        <w:tc>
          <w:tcPr>
            <w:tcW w:w="5040" w:type="dxa"/>
          </w:tcPr>
          <w:p w14:paraId="15ED4AFF" w14:textId="77777777" w:rsidR="00453830" w:rsidRPr="0078362B" w:rsidRDefault="00453830" w:rsidP="00437F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4B62E4FD" w14:textId="77777777" w:rsidR="00453830" w:rsidRPr="0078362B" w:rsidRDefault="00453830" w:rsidP="00437FE4">
            <w:pPr>
              <w:pStyle w:val="Heading3"/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450" w:type="dxa"/>
          </w:tcPr>
          <w:p w14:paraId="2BF79B46" w14:textId="77777777" w:rsidR="00453830" w:rsidRPr="0078362B" w:rsidRDefault="00453830" w:rsidP="00437F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gridSpan w:val="3"/>
          </w:tcPr>
          <w:p w14:paraId="550C8C58" w14:textId="77777777" w:rsidR="00453830" w:rsidRPr="0078362B" w:rsidRDefault="000772F2" w:rsidP="00437FE4">
            <w:pPr>
              <w:pStyle w:val="Heading3"/>
              <w:spacing w:line="340" w:lineRule="exact"/>
              <w:rPr>
                <w:rFonts w:asciiTheme="majorBidi" w:hAnsiTheme="majorBidi" w:cstheme="majorBidi"/>
              </w:rPr>
            </w:pPr>
            <w:r w:rsidRPr="0078362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772F2" w:rsidRPr="0078362B" w14:paraId="513B8FE2" w14:textId="77777777" w:rsidTr="000772F2">
        <w:tc>
          <w:tcPr>
            <w:tcW w:w="5040" w:type="dxa"/>
          </w:tcPr>
          <w:p w14:paraId="4ED3EBE1" w14:textId="77777777" w:rsidR="000772F2" w:rsidRPr="0078362B" w:rsidRDefault="000772F2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90" w:type="dxa"/>
          </w:tcPr>
          <w:p w14:paraId="330CFCCB" w14:textId="77777777" w:rsidR="000772F2" w:rsidRPr="0078362B" w:rsidRDefault="000772F2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44ABA5C" w14:textId="77777777" w:rsidR="000772F2" w:rsidRPr="0078362B" w:rsidRDefault="000772F2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1DC2142" w14:textId="77777777" w:rsidR="000772F2" w:rsidRPr="0078362B" w:rsidRDefault="000772F2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14:paraId="44F49F8B" w14:textId="77777777" w:rsidR="000772F2" w:rsidRPr="0078362B" w:rsidRDefault="000772F2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79964AB" w14:textId="77777777" w:rsidR="000772F2" w:rsidRPr="0078362B" w:rsidRDefault="000772F2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2B7F7C5" w14:textId="77777777" w:rsidR="000772F2" w:rsidRPr="0078362B" w:rsidRDefault="000772F2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76A91FF2" w14:textId="77777777" w:rsidR="000772F2" w:rsidRPr="0078362B" w:rsidRDefault="000772F2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772F2" w:rsidRPr="0078362B" w14:paraId="5CD11241" w14:textId="77777777" w:rsidTr="000772F2">
        <w:tc>
          <w:tcPr>
            <w:tcW w:w="5040" w:type="dxa"/>
          </w:tcPr>
          <w:p w14:paraId="750BAC70" w14:textId="77777777" w:rsidR="000772F2" w:rsidRPr="0078362B" w:rsidRDefault="000772F2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90" w:type="dxa"/>
          </w:tcPr>
          <w:p w14:paraId="5BE32EA2" w14:textId="77777777" w:rsidR="000772F2" w:rsidRPr="0078362B" w:rsidRDefault="000772F2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580F710" w14:textId="77777777" w:rsidR="000772F2" w:rsidRPr="0078362B" w:rsidRDefault="000772F2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F92DE1B" w14:textId="77777777" w:rsidR="000772F2" w:rsidRPr="0078362B" w:rsidRDefault="000772F2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14:paraId="305F7B9D" w14:textId="77777777" w:rsidR="000772F2" w:rsidRPr="0078362B" w:rsidRDefault="000772F2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A160CA7" w14:textId="6B976BB4" w:rsidR="000772F2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539E9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C539E9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AF03B9C" w14:textId="77777777" w:rsidR="000772F2" w:rsidRPr="0078362B" w:rsidRDefault="000772F2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0D2B9A74" w14:textId="7D705458" w:rsidR="000772F2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772F2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772F2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772F2" w:rsidRPr="0078362B" w14:paraId="5057A584" w14:textId="77777777" w:rsidTr="000772F2">
        <w:tc>
          <w:tcPr>
            <w:tcW w:w="5040" w:type="dxa"/>
          </w:tcPr>
          <w:p w14:paraId="5BB637B4" w14:textId="77777777" w:rsidR="000772F2" w:rsidRPr="0078362B" w:rsidRDefault="000772F2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90" w:type="dxa"/>
          </w:tcPr>
          <w:p w14:paraId="7883EA66" w14:textId="77777777" w:rsidR="000772F2" w:rsidRPr="0078362B" w:rsidRDefault="000772F2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7C44E7A" w14:textId="77777777" w:rsidR="000772F2" w:rsidRPr="0078362B" w:rsidRDefault="000772F2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1038F3D" w14:textId="77777777" w:rsidR="000772F2" w:rsidRPr="0078362B" w:rsidRDefault="000772F2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14:paraId="409AE6CF" w14:textId="77777777" w:rsidR="000772F2" w:rsidRPr="0078362B" w:rsidRDefault="000772F2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1957043" w14:textId="119214B4" w:rsidR="000772F2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14:paraId="2D0084BF" w14:textId="77777777" w:rsidR="000772F2" w:rsidRPr="0078362B" w:rsidRDefault="000772F2" w:rsidP="00437FE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07F15507" w14:textId="6F4CE705" w:rsidR="000772F2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B77C1" w:rsidRPr="0078362B" w14:paraId="23FDD8A5" w14:textId="77777777" w:rsidTr="004C173C">
        <w:tc>
          <w:tcPr>
            <w:tcW w:w="5040" w:type="dxa"/>
          </w:tcPr>
          <w:p w14:paraId="4D7586BA" w14:textId="77777777" w:rsidR="000B77C1" w:rsidRPr="0078362B" w:rsidRDefault="000B77C1" w:rsidP="00437FE4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90" w:type="dxa"/>
          </w:tcPr>
          <w:p w14:paraId="30BE7C3E" w14:textId="77777777" w:rsidR="000B77C1" w:rsidRPr="0078362B" w:rsidRDefault="000B77C1" w:rsidP="00437FE4">
            <w:pPr>
              <w:spacing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6B114DE" w14:textId="77777777" w:rsidR="000B77C1" w:rsidRPr="0078362B" w:rsidRDefault="000B77C1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27A40EC" w14:textId="77777777" w:rsidR="000B77C1" w:rsidRPr="0078362B" w:rsidRDefault="000B77C1" w:rsidP="00437FE4">
            <w:pPr>
              <w:spacing w:line="340" w:lineRule="exact"/>
              <w:ind w:left="-108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14:paraId="47196105" w14:textId="77777777" w:rsidR="000B77C1" w:rsidRPr="0078362B" w:rsidRDefault="000B77C1" w:rsidP="00437F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3ABDB01" w14:textId="45E47383" w:rsidR="000B77C1" w:rsidRPr="0078362B" w:rsidRDefault="00B14777" w:rsidP="00437FE4">
            <w:pPr>
              <w:spacing w:line="340" w:lineRule="exact"/>
              <w:ind w:left="-1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62FD7533" w14:textId="77777777" w:rsidR="000B77C1" w:rsidRPr="0078362B" w:rsidRDefault="000B77C1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30861C71" w14:textId="1CE1B99D" w:rsidR="000B77C1" w:rsidRPr="0078362B" w:rsidRDefault="000B77C1" w:rsidP="00437FE4">
            <w:pPr>
              <w:spacing w:line="340" w:lineRule="exact"/>
              <w:ind w:left="-1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B77C1" w:rsidRPr="0078362B" w14:paraId="30A228C7" w14:textId="77777777" w:rsidTr="004C173C">
        <w:tc>
          <w:tcPr>
            <w:tcW w:w="5040" w:type="dxa"/>
          </w:tcPr>
          <w:p w14:paraId="5C6CF141" w14:textId="77777777" w:rsidR="000B77C1" w:rsidRPr="0078362B" w:rsidRDefault="003B4062" w:rsidP="00437FE4">
            <w:pPr>
              <w:spacing w:line="340" w:lineRule="exact"/>
              <w:ind w:left="252" w:hanging="25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90" w:type="dxa"/>
          </w:tcPr>
          <w:p w14:paraId="5A70371C" w14:textId="77777777" w:rsidR="000B77C1" w:rsidRPr="0078362B" w:rsidRDefault="000B77C1" w:rsidP="00437FE4">
            <w:pPr>
              <w:spacing w:line="340" w:lineRule="exact"/>
              <w:ind w:left="-108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DFF079D" w14:textId="77777777" w:rsidR="000B77C1" w:rsidRPr="0078362B" w:rsidRDefault="000B77C1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BD3CEBA" w14:textId="77777777" w:rsidR="000B77C1" w:rsidRPr="0078362B" w:rsidRDefault="000B77C1" w:rsidP="00437FE4">
            <w:pPr>
              <w:spacing w:line="340" w:lineRule="exact"/>
              <w:ind w:left="-108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14:paraId="67AE945A" w14:textId="77777777" w:rsidR="000B77C1" w:rsidRPr="0078362B" w:rsidRDefault="000B77C1" w:rsidP="00437F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F7E3848" w14:textId="080FE8D9" w:rsidR="000B77C1" w:rsidRPr="0078362B" w:rsidRDefault="00FA46D0" w:rsidP="00437FE4">
            <w:pPr>
              <w:spacing w:line="340" w:lineRule="exact"/>
              <w:ind w:left="-10" w:right="15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="00B14777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  <w:r w:rsidR="00B14777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90" w:type="dxa"/>
            <w:tcBorders>
              <w:left w:val="nil"/>
            </w:tcBorders>
          </w:tcPr>
          <w:p w14:paraId="1841F81A" w14:textId="77777777" w:rsidR="000B77C1" w:rsidRPr="0078362B" w:rsidRDefault="000B77C1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</w:tcPr>
          <w:p w14:paraId="35D7BE09" w14:textId="1E89C4F8" w:rsidR="000B77C1" w:rsidRPr="0078362B" w:rsidRDefault="000B77C1" w:rsidP="00437FE4">
            <w:pPr>
              <w:spacing w:line="340" w:lineRule="exact"/>
              <w:ind w:left="-1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055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B77C1" w:rsidRPr="0078362B" w14:paraId="3B44B7B5" w14:textId="77777777" w:rsidTr="004C173C">
        <w:tc>
          <w:tcPr>
            <w:tcW w:w="5040" w:type="dxa"/>
          </w:tcPr>
          <w:p w14:paraId="58031509" w14:textId="77777777" w:rsidR="000B77C1" w:rsidRPr="0078362B" w:rsidRDefault="000B77C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hanging="360"/>
              <w:rPr>
                <w:rFonts w:asciiTheme="majorBidi" w:hAnsiTheme="majorBidi" w:cstheme="majorBidi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Cs w:val="28"/>
                <w:cs/>
              </w:rPr>
              <w:t>ยอดคงเหลือปลายปี</w:t>
            </w:r>
          </w:p>
        </w:tc>
        <w:tc>
          <w:tcPr>
            <w:tcW w:w="90" w:type="dxa"/>
          </w:tcPr>
          <w:p w14:paraId="094AE3B3" w14:textId="77777777" w:rsidR="000B77C1" w:rsidRPr="0078362B" w:rsidRDefault="000B77C1" w:rsidP="00437FE4">
            <w:pPr>
              <w:spacing w:line="3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90DECF2" w14:textId="77777777" w:rsidR="000B77C1" w:rsidRPr="0078362B" w:rsidRDefault="000B77C1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647CC1E" w14:textId="77777777" w:rsidR="000B77C1" w:rsidRPr="0078362B" w:rsidRDefault="000B77C1" w:rsidP="00437FE4">
            <w:pPr>
              <w:spacing w:line="340" w:lineRule="exact"/>
              <w:ind w:left="-108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14:paraId="4B6E6A52" w14:textId="77777777" w:rsidR="000B77C1" w:rsidRPr="0078362B" w:rsidRDefault="000B77C1" w:rsidP="00437FE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1BA4E" w14:textId="012050AC" w:rsidR="000B77C1" w:rsidRPr="0078362B" w:rsidRDefault="00B14777" w:rsidP="00437FE4">
            <w:pPr>
              <w:spacing w:line="340" w:lineRule="exact"/>
              <w:ind w:left="-1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05853F78" w14:textId="77777777" w:rsidR="000B77C1" w:rsidRPr="0078362B" w:rsidRDefault="000B77C1" w:rsidP="00437FE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3E09F1B" w14:textId="3769D026" w:rsidR="000B77C1" w:rsidRPr="0078362B" w:rsidRDefault="000B77C1" w:rsidP="00437FE4">
            <w:pPr>
              <w:spacing w:line="340" w:lineRule="exact"/>
              <w:ind w:left="-10"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56487FFB" w14:textId="77777777" w:rsidR="00453830" w:rsidRPr="0078362B" w:rsidRDefault="00C32655" w:rsidP="00437FE4">
      <w:pPr>
        <w:tabs>
          <w:tab w:val="left" w:pos="9090"/>
        </w:tabs>
        <w:spacing w:before="240" w:line="380" w:lineRule="exact"/>
        <w:ind w:left="1080"/>
        <w:jc w:val="thaiDistribute"/>
        <w:rPr>
          <w:rStyle w:val="PageNumber"/>
          <w:rFonts w:asciiTheme="majorBidi" w:hAnsiTheme="majorBidi" w:cstheme="majorBidi"/>
          <w:cs/>
        </w:rPr>
      </w:pPr>
      <w:r w:rsidRPr="0078362B">
        <w:rPr>
          <w:rStyle w:val="PageNumber"/>
          <w:rFonts w:asciiTheme="majorBidi" w:hAnsiTheme="majorBidi" w:cstheme="majorBidi"/>
          <w:cs/>
        </w:rPr>
        <w:t>ผลต่างของอัตราแลกเปลี่ยนจากการแปลงค่างบการเงินต่างประเทศ</w:t>
      </w:r>
      <w:r w:rsidR="00F34D9A" w:rsidRPr="0078362B">
        <w:rPr>
          <w:rStyle w:val="PageNumber"/>
          <w:rFonts w:asciiTheme="majorBidi" w:hAnsiTheme="majorBidi" w:cstheme="majorBidi"/>
          <w:cs/>
        </w:rPr>
        <w:t>ให้เป็นสกุลเงินบาท</w:t>
      </w:r>
      <w:r w:rsidR="00453830" w:rsidRPr="0078362B">
        <w:rPr>
          <w:rStyle w:val="PageNumber"/>
          <w:rFonts w:asciiTheme="majorBidi" w:hAnsiTheme="majorBidi" w:cstheme="majorBidi"/>
          <w:cs/>
        </w:rPr>
        <w:t>ได้รับรู้ในกำไรขาดทุนเบ็ดเสร็จอื่น และผลสะสมแสดงแยกเป็นรายการต่างหากในส่วนของผู้ถือหุ้นภายใต้องค์ประกอบอื่นของส่วนของผู้ถือหุ้น</w:t>
      </w:r>
    </w:p>
    <w:p w14:paraId="37E39A9F" w14:textId="77777777" w:rsidR="0035161C" w:rsidRPr="0078362B" w:rsidRDefault="0035161C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78362B">
        <w:rPr>
          <w:rFonts w:asciiTheme="majorBidi" w:hAnsiTheme="majorBidi" w:cstheme="majorBidi"/>
          <w:b/>
          <w:bCs/>
          <w:lang w:val="en-US"/>
        </w:rPr>
        <w:br w:type="page"/>
      </w:r>
    </w:p>
    <w:p w14:paraId="3662A93C" w14:textId="21FDF628" w:rsidR="00E346D5" w:rsidRPr="0078362B" w:rsidRDefault="00FA46D0" w:rsidP="00437FE4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FA46D0">
        <w:rPr>
          <w:rFonts w:asciiTheme="majorBidi" w:hAnsiTheme="majorBidi" w:cstheme="majorBidi"/>
          <w:b/>
          <w:bCs/>
          <w:lang w:val="en-US"/>
        </w:rPr>
        <w:lastRenderedPageBreak/>
        <w:t>25</w:t>
      </w:r>
      <w:r w:rsidR="00E346D5" w:rsidRPr="0078362B">
        <w:rPr>
          <w:rFonts w:asciiTheme="majorBidi" w:hAnsiTheme="majorBidi" w:cstheme="majorBidi"/>
          <w:b/>
          <w:bCs/>
          <w:cs/>
        </w:rPr>
        <w:t>.</w:t>
      </w:r>
      <w:r w:rsidR="00E346D5" w:rsidRPr="0078362B">
        <w:rPr>
          <w:rFonts w:asciiTheme="majorBidi" w:hAnsiTheme="majorBidi" w:cstheme="majorBidi"/>
          <w:b/>
          <w:bCs/>
          <w:lang w:val="en-US"/>
        </w:rPr>
        <w:tab/>
      </w:r>
      <w:r w:rsidR="00E346D5" w:rsidRPr="0078362B">
        <w:rPr>
          <w:rFonts w:asciiTheme="majorBidi" w:hAnsiTheme="majorBidi" w:cstheme="majorBidi"/>
          <w:b/>
          <w:bCs/>
          <w:cs/>
        </w:rPr>
        <w:t>ค่าใช้จ่ายตามลักษณะ</w:t>
      </w:r>
    </w:p>
    <w:p w14:paraId="02032F9A" w14:textId="6DDA1A2D" w:rsidR="00E346D5" w:rsidRPr="0078362B" w:rsidRDefault="00E346D5" w:rsidP="00437FE4">
      <w:pPr>
        <w:pStyle w:val="BodyTextIndent"/>
        <w:ind w:left="540" w:firstLine="0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</w:rPr>
        <w:t>ข้อมูลเกี่ยวกับค่าใช้จ่ายตามลักษณะสำหรับปีสิ้นสุด</w:t>
      </w:r>
      <w:r w:rsidR="008E3E26" w:rsidRPr="0078362B">
        <w:rPr>
          <w:rFonts w:asciiTheme="majorBidi" w:hAnsiTheme="majorBidi" w:cstheme="majorBidi"/>
          <w:cs/>
        </w:rPr>
        <w:t xml:space="preserve">วันที่ </w:t>
      </w:r>
      <w:r w:rsidR="00FA46D0" w:rsidRPr="00FA46D0">
        <w:rPr>
          <w:rFonts w:asciiTheme="majorBidi" w:hAnsiTheme="majorBidi" w:cstheme="majorBidi"/>
          <w:lang w:val="en-US"/>
        </w:rPr>
        <w:t>31</w:t>
      </w:r>
      <w:r w:rsidR="008E3E26" w:rsidRPr="0078362B">
        <w:rPr>
          <w:rFonts w:asciiTheme="majorBidi" w:hAnsiTheme="majorBidi" w:cstheme="majorBidi"/>
          <w:cs/>
        </w:rPr>
        <w:t xml:space="preserve"> ธันวาคม </w:t>
      </w:r>
      <w:r w:rsidR="00FA46D0" w:rsidRPr="00FA46D0">
        <w:rPr>
          <w:rFonts w:asciiTheme="majorBidi" w:hAnsiTheme="majorBidi" w:cstheme="majorBidi"/>
          <w:lang w:val="en-US"/>
        </w:rPr>
        <w:t>2562</w:t>
      </w:r>
      <w:r w:rsidR="008E3E26" w:rsidRPr="0078362B">
        <w:rPr>
          <w:rFonts w:asciiTheme="majorBidi" w:hAnsiTheme="majorBidi" w:cstheme="majorBidi"/>
          <w:cs/>
        </w:rPr>
        <w:t xml:space="preserve"> และ </w:t>
      </w:r>
      <w:r w:rsidR="00FA46D0" w:rsidRPr="00FA46D0">
        <w:rPr>
          <w:rFonts w:asciiTheme="majorBidi" w:hAnsiTheme="majorBidi" w:cstheme="majorBidi"/>
          <w:lang w:val="en-US"/>
        </w:rPr>
        <w:t>2561</w:t>
      </w:r>
      <w:r w:rsidRPr="0078362B">
        <w:rPr>
          <w:rFonts w:asciiTheme="majorBidi" w:hAnsiTheme="majorBidi" w:cstheme="majorBidi"/>
          <w:cs/>
        </w:rPr>
        <w:t xml:space="preserve"> ที่สำคัญดังนี้</w:t>
      </w:r>
    </w:p>
    <w:p w14:paraId="4F45E164" w14:textId="77777777" w:rsidR="00E346D5" w:rsidRPr="0078362B" w:rsidRDefault="00E346D5" w:rsidP="00437FE4">
      <w:pPr>
        <w:pStyle w:val="BodyTextIndent"/>
        <w:ind w:left="720" w:hanging="14"/>
        <w:jc w:val="right"/>
        <w:rPr>
          <w:rFonts w:asciiTheme="majorBidi" w:hAnsiTheme="majorBidi" w:cstheme="majorBidi"/>
          <w:sz w:val="24"/>
          <w:szCs w:val="24"/>
          <w:cs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</w:rPr>
        <w:t xml:space="preserve"> (หน่วย : บาท)</w:t>
      </w:r>
    </w:p>
    <w:tbl>
      <w:tblPr>
        <w:tblW w:w="88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5"/>
        <w:gridCol w:w="1157"/>
        <w:gridCol w:w="158"/>
        <w:gridCol w:w="1156"/>
        <w:gridCol w:w="158"/>
        <w:gridCol w:w="1162"/>
        <w:gridCol w:w="158"/>
        <w:gridCol w:w="1156"/>
      </w:tblGrid>
      <w:tr w:rsidR="008011B1" w:rsidRPr="0078362B" w14:paraId="3080F78A" w14:textId="77777777" w:rsidTr="008011B1">
        <w:trPr>
          <w:cantSplit/>
        </w:trPr>
        <w:tc>
          <w:tcPr>
            <w:tcW w:w="3715" w:type="dxa"/>
          </w:tcPr>
          <w:p w14:paraId="46E486E2" w14:textId="77777777" w:rsidR="008011B1" w:rsidRPr="0078362B" w:rsidRDefault="008011B1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471" w:type="dxa"/>
            <w:gridSpan w:val="3"/>
          </w:tcPr>
          <w:p w14:paraId="48175681" w14:textId="77777777" w:rsidR="008011B1" w:rsidRPr="0078362B" w:rsidRDefault="008011B1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58" w:type="dxa"/>
          </w:tcPr>
          <w:p w14:paraId="425E7ADD" w14:textId="77777777" w:rsidR="008011B1" w:rsidRPr="0078362B" w:rsidRDefault="008011B1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476" w:type="dxa"/>
            <w:gridSpan w:val="3"/>
          </w:tcPr>
          <w:p w14:paraId="3D9C4E9F" w14:textId="77777777" w:rsidR="008011B1" w:rsidRPr="0078362B" w:rsidRDefault="008011B1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011B1" w:rsidRPr="0078362B" w14:paraId="020AF45B" w14:textId="77777777" w:rsidTr="008011B1">
        <w:trPr>
          <w:cantSplit/>
        </w:trPr>
        <w:tc>
          <w:tcPr>
            <w:tcW w:w="3715" w:type="dxa"/>
          </w:tcPr>
          <w:p w14:paraId="5EA53170" w14:textId="77777777" w:rsidR="008011B1" w:rsidRPr="0078362B" w:rsidRDefault="008011B1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7" w:type="dxa"/>
          </w:tcPr>
          <w:p w14:paraId="02667A65" w14:textId="07186F42" w:rsidR="008011B1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2562</w:t>
            </w:r>
          </w:p>
        </w:tc>
        <w:tc>
          <w:tcPr>
            <w:tcW w:w="158" w:type="dxa"/>
          </w:tcPr>
          <w:p w14:paraId="30722CF7" w14:textId="77777777" w:rsidR="008011B1" w:rsidRPr="0078362B" w:rsidRDefault="008011B1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2733C305" w14:textId="38EAE0CE" w:rsidR="008011B1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2561</w:t>
            </w:r>
          </w:p>
        </w:tc>
        <w:tc>
          <w:tcPr>
            <w:tcW w:w="158" w:type="dxa"/>
          </w:tcPr>
          <w:p w14:paraId="07CD65A5" w14:textId="77777777" w:rsidR="008011B1" w:rsidRPr="0078362B" w:rsidRDefault="008011B1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62" w:type="dxa"/>
          </w:tcPr>
          <w:p w14:paraId="6DC121B6" w14:textId="2FD1CEA2" w:rsidR="008011B1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2562</w:t>
            </w:r>
          </w:p>
        </w:tc>
        <w:tc>
          <w:tcPr>
            <w:tcW w:w="158" w:type="dxa"/>
          </w:tcPr>
          <w:p w14:paraId="25373ADB" w14:textId="77777777" w:rsidR="008011B1" w:rsidRPr="0078362B" w:rsidRDefault="008011B1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52D9A139" w14:textId="19F5FB5A" w:rsidR="008011B1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2561</w:t>
            </w:r>
          </w:p>
        </w:tc>
      </w:tr>
      <w:tr w:rsidR="00214872" w:rsidRPr="0078362B" w14:paraId="66D640EF" w14:textId="77777777" w:rsidTr="0076241D">
        <w:trPr>
          <w:cantSplit/>
        </w:trPr>
        <w:tc>
          <w:tcPr>
            <w:tcW w:w="3715" w:type="dxa"/>
          </w:tcPr>
          <w:p w14:paraId="794D0911" w14:textId="77777777" w:rsidR="00214872" w:rsidRPr="0078362B" w:rsidRDefault="00214872" w:rsidP="00437FE4">
            <w:pPr>
              <w:spacing w:line="300" w:lineRule="exact"/>
              <w:ind w:right="-24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362B">
              <w:rPr>
                <w:rFonts w:asciiTheme="majorBidi" w:hAnsiTheme="majorBidi" w:cstheme="majorBidi"/>
                <w:sz w:val="25"/>
                <w:szCs w:val="25"/>
                <w:cs/>
              </w:rPr>
              <w:t>การเปลี่ยนแปลงในต้นทุนพัฒนาที่ดิน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1B61D25B" w14:textId="1ABE9D7C" w:rsidR="00214872" w:rsidRPr="0078362B" w:rsidRDefault="00214872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338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147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350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)</w:t>
            </w:r>
          </w:p>
        </w:tc>
        <w:tc>
          <w:tcPr>
            <w:tcW w:w="158" w:type="dxa"/>
          </w:tcPr>
          <w:p w14:paraId="12CFBD4F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469E47C8" w14:textId="5994A2AA" w:rsidR="00214872" w:rsidRPr="0078362B" w:rsidRDefault="00214872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327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016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222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)</w:t>
            </w:r>
          </w:p>
        </w:tc>
        <w:tc>
          <w:tcPr>
            <w:tcW w:w="158" w:type="dxa"/>
          </w:tcPr>
          <w:p w14:paraId="41349375" w14:textId="77777777" w:rsidR="00214872" w:rsidRPr="0078362B" w:rsidRDefault="00214872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909B424" w14:textId="02B53448" w:rsidR="00214872" w:rsidRPr="0078362B" w:rsidRDefault="00214872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35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585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974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)</w:t>
            </w:r>
          </w:p>
        </w:tc>
        <w:tc>
          <w:tcPr>
            <w:tcW w:w="158" w:type="dxa"/>
          </w:tcPr>
          <w:p w14:paraId="24508B3E" w14:textId="77777777" w:rsidR="00214872" w:rsidRPr="0078362B" w:rsidRDefault="00214872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40FA8BE9" w14:textId="5D5A30AC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142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431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218</w:t>
            </w:r>
          </w:p>
        </w:tc>
      </w:tr>
      <w:tr w:rsidR="00214872" w:rsidRPr="0078362B" w14:paraId="78F1C00E" w14:textId="77777777" w:rsidTr="0076241D">
        <w:trPr>
          <w:cantSplit/>
        </w:trPr>
        <w:tc>
          <w:tcPr>
            <w:tcW w:w="3715" w:type="dxa"/>
          </w:tcPr>
          <w:p w14:paraId="4486021E" w14:textId="77777777" w:rsidR="00214872" w:rsidRPr="0078362B" w:rsidRDefault="00214872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362B">
              <w:rPr>
                <w:rFonts w:asciiTheme="majorBidi" w:hAnsiTheme="majorBidi" w:cstheme="majorBidi"/>
                <w:sz w:val="25"/>
                <w:szCs w:val="25"/>
                <w:cs/>
              </w:rPr>
              <w:t>จ่ายค่างานก่อสร้าง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40C04F3" w14:textId="2152E7A2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519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633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668</w:t>
            </w:r>
          </w:p>
        </w:tc>
        <w:tc>
          <w:tcPr>
            <w:tcW w:w="158" w:type="dxa"/>
          </w:tcPr>
          <w:p w14:paraId="3C26C621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368BB063" w14:textId="2FE42F8C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473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955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316</w:t>
            </w:r>
          </w:p>
        </w:tc>
        <w:tc>
          <w:tcPr>
            <w:tcW w:w="158" w:type="dxa"/>
          </w:tcPr>
          <w:p w14:paraId="27FA9BFC" w14:textId="77777777" w:rsidR="00214872" w:rsidRPr="0078362B" w:rsidRDefault="00214872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543EDA1A" w14:textId="1A503789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40</w:t>
            </w:r>
            <w:r w:rsidR="00524AB9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902</w:t>
            </w:r>
            <w:r w:rsidR="00524AB9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776</w:t>
            </w:r>
          </w:p>
        </w:tc>
        <w:tc>
          <w:tcPr>
            <w:tcW w:w="158" w:type="dxa"/>
          </w:tcPr>
          <w:p w14:paraId="0A420332" w14:textId="77777777" w:rsidR="00214872" w:rsidRPr="0078362B" w:rsidRDefault="00214872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21815049" w14:textId="0FE6A3B2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507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876</w:t>
            </w:r>
          </w:p>
        </w:tc>
      </w:tr>
      <w:tr w:rsidR="00214872" w:rsidRPr="0078362B" w14:paraId="1497A5CF" w14:textId="77777777" w:rsidTr="0076241D">
        <w:trPr>
          <w:cantSplit/>
        </w:trPr>
        <w:tc>
          <w:tcPr>
            <w:tcW w:w="3715" w:type="dxa"/>
          </w:tcPr>
          <w:p w14:paraId="6D61DA7C" w14:textId="77777777" w:rsidR="00214872" w:rsidRPr="0078362B" w:rsidRDefault="00214872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362B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ค่าใช้จ่ายเกี่ยวกับพนักงาน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E07BB8F" w14:textId="3BFB6A89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439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790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157</w:t>
            </w:r>
          </w:p>
        </w:tc>
        <w:tc>
          <w:tcPr>
            <w:tcW w:w="158" w:type="dxa"/>
          </w:tcPr>
          <w:p w14:paraId="69B3482B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1DE4970E" w14:textId="372D1F84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149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767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313</w:t>
            </w:r>
          </w:p>
        </w:tc>
        <w:tc>
          <w:tcPr>
            <w:tcW w:w="158" w:type="dxa"/>
          </w:tcPr>
          <w:p w14:paraId="6583AA1B" w14:textId="77777777" w:rsidR="00214872" w:rsidRPr="0078362B" w:rsidRDefault="00214872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0721CC97" w14:textId="10395D0F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124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237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039</w:t>
            </w:r>
          </w:p>
        </w:tc>
        <w:tc>
          <w:tcPr>
            <w:tcW w:w="158" w:type="dxa"/>
          </w:tcPr>
          <w:p w14:paraId="36B27D38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787AA84E" w14:textId="30AE0A82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103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437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583</w:t>
            </w:r>
          </w:p>
        </w:tc>
      </w:tr>
      <w:tr w:rsidR="00214872" w:rsidRPr="0078362B" w14:paraId="74EA9700" w14:textId="77777777" w:rsidTr="0076241D">
        <w:trPr>
          <w:cantSplit/>
        </w:trPr>
        <w:tc>
          <w:tcPr>
            <w:tcW w:w="3715" w:type="dxa"/>
          </w:tcPr>
          <w:p w14:paraId="18C0B837" w14:textId="77777777" w:rsidR="00214872" w:rsidRPr="0078362B" w:rsidRDefault="00214872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362B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ค่าเสื่อมราคาและค่าตัดจำหน่าย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467CA6E" w14:textId="2801535C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32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584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996</w:t>
            </w:r>
          </w:p>
        </w:tc>
        <w:tc>
          <w:tcPr>
            <w:tcW w:w="158" w:type="dxa"/>
          </w:tcPr>
          <w:p w14:paraId="0CCDBD7F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4BEB7B51" w14:textId="633D349F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233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427</w:t>
            </w:r>
          </w:p>
        </w:tc>
        <w:tc>
          <w:tcPr>
            <w:tcW w:w="158" w:type="dxa"/>
          </w:tcPr>
          <w:p w14:paraId="23E6A586" w14:textId="77777777" w:rsidR="00214872" w:rsidRPr="0078362B" w:rsidRDefault="00214872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6268CA03" w14:textId="5103A231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710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401</w:t>
            </w:r>
          </w:p>
        </w:tc>
        <w:tc>
          <w:tcPr>
            <w:tcW w:w="158" w:type="dxa"/>
          </w:tcPr>
          <w:p w14:paraId="691AC81A" w14:textId="77777777" w:rsidR="00214872" w:rsidRPr="0078362B" w:rsidRDefault="00214872" w:rsidP="00437FE4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437B86AE" w14:textId="5F36F42B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6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102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678</w:t>
            </w:r>
          </w:p>
        </w:tc>
      </w:tr>
      <w:tr w:rsidR="00214872" w:rsidRPr="0078362B" w14:paraId="58ADA05A" w14:textId="77777777" w:rsidTr="0076241D">
        <w:trPr>
          <w:cantSplit/>
        </w:trPr>
        <w:tc>
          <w:tcPr>
            <w:tcW w:w="3715" w:type="dxa"/>
          </w:tcPr>
          <w:p w14:paraId="66AFDA60" w14:textId="77777777" w:rsidR="00214872" w:rsidRPr="0078362B" w:rsidRDefault="00214872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5"/>
                <w:szCs w:val="25"/>
                <w:cs/>
              </w:rPr>
              <w:t>ค่าที่ปรึกษา</w:t>
            </w:r>
            <w:r w:rsidRPr="0078362B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และค่าบริการทางวิชาชีพ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03598CFD" w14:textId="3710E2FC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14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167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962</w:t>
            </w:r>
          </w:p>
        </w:tc>
        <w:tc>
          <w:tcPr>
            <w:tcW w:w="158" w:type="dxa"/>
          </w:tcPr>
          <w:p w14:paraId="1D827FE8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3271B163" w14:textId="5DE62CCC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10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453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046</w:t>
            </w:r>
          </w:p>
        </w:tc>
        <w:tc>
          <w:tcPr>
            <w:tcW w:w="158" w:type="dxa"/>
          </w:tcPr>
          <w:p w14:paraId="4EAEEF17" w14:textId="77777777" w:rsidR="00214872" w:rsidRPr="0078362B" w:rsidRDefault="00214872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2817342D" w14:textId="2F21CCD1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254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807</w:t>
            </w:r>
          </w:p>
        </w:tc>
        <w:tc>
          <w:tcPr>
            <w:tcW w:w="158" w:type="dxa"/>
          </w:tcPr>
          <w:p w14:paraId="1D396EA1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3F55C685" w14:textId="23059D74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622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700</w:t>
            </w:r>
          </w:p>
        </w:tc>
      </w:tr>
      <w:tr w:rsidR="00214872" w:rsidRPr="0078362B" w14:paraId="3942E811" w14:textId="77777777" w:rsidTr="0076241D">
        <w:trPr>
          <w:cantSplit/>
        </w:trPr>
        <w:tc>
          <w:tcPr>
            <w:tcW w:w="3715" w:type="dxa"/>
          </w:tcPr>
          <w:p w14:paraId="17ED73D7" w14:textId="77777777" w:rsidR="00214872" w:rsidRPr="0078362B" w:rsidRDefault="00214872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5"/>
                <w:szCs w:val="25"/>
                <w:cs/>
              </w:rPr>
              <w:t>ค่าเช่า</w:t>
            </w:r>
            <w:r w:rsidRPr="0078362B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ค่าบริการและค่าสาธารณูปโภค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0B81BC1A" w14:textId="4D30AD71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35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907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570</w:t>
            </w:r>
          </w:p>
        </w:tc>
        <w:tc>
          <w:tcPr>
            <w:tcW w:w="158" w:type="dxa"/>
          </w:tcPr>
          <w:p w14:paraId="0B19DF61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7A9B4CF9" w14:textId="2E4D6373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25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405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872</w:t>
            </w:r>
          </w:p>
        </w:tc>
        <w:tc>
          <w:tcPr>
            <w:tcW w:w="158" w:type="dxa"/>
          </w:tcPr>
          <w:p w14:paraId="32E4EA43" w14:textId="77777777" w:rsidR="00214872" w:rsidRPr="0078362B" w:rsidRDefault="00214872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2FBE548" w14:textId="453AE462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16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063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684</w:t>
            </w:r>
          </w:p>
        </w:tc>
        <w:tc>
          <w:tcPr>
            <w:tcW w:w="158" w:type="dxa"/>
          </w:tcPr>
          <w:p w14:paraId="6497C5EF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2D91464E" w14:textId="01C3756C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17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377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169</w:t>
            </w:r>
          </w:p>
        </w:tc>
      </w:tr>
      <w:tr w:rsidR="00214872" w:rsidRPr="0078362B" w14:paraId="1A428070" w14:textId="77777777" w:rsidTr="0076241D">
        <w:trPr>
          <w:cantSplit/>
        </w:trPr>
        <w:tc>
          <w:tcPr>
            <w:tcW w:w="3715" w:type="dxa"/>
          </w:tcPr>
          <w:p w14:paraId="56CDA3D3" w14:textId="77777777" w:rsidR="00214872" w:rsidRPr="0078362B" w:rsidRDefault="00214872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362B">
              <w:rPr>
                <w:rFonts w:asciiTheme="majorBidi" w:hAnsiTheme="majorBidi" w:cstheme="majorBidi"/>
                <w:sz w:val="25"/>
                <w:szCs w:val="25"/>
                <w:cs/>
              </w:rPr>
              <w:t>ค่านายหน้าในการขาย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2A12B2B7" w14:textId="3923EDA1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</w:t>
            </w:r>
            <w:r w:rsidR="00C021BD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596</w:t>
            </w:r>
            <w:r w:rsidR="00C021BD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062</w:t>
            </w:r>
          </w:p>
        </w:tc>
        <w:tc>
          <w:tcPr>
            <w:tcW w:w="158" w:type="dxa"/>
          </w:tcPr>
          <w:p w14:paraId="2A5EE0E3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14E6261B" w14:textId="3F8E74E8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51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490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915</w:t>
            </w:r>
          </w:p>
        </w:tc>
        <w:tc>
          <w:tcPr>
            <w:tcW w:w="158" w:type="dxa"/>
          </w:tcPr>
          <w:p w14:paraId="5C5091C7" w14:textId="77777777" w:rsidR="00214872" w:rsidRPr="0078362B" w:rsidRDefault="00214872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9F5736F" w14:textId="77777777" w:rsidR="00214872" w:rsidRPr="0078362B" w:rsidRDefault="00C021BD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58" w:type="dxa"/>
          </w:tcPr>
          <w:p w14:paraId="785A31A0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372ED231" w14:textId="7A6D5C15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8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432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413</w:t>
            </w:r>
          </w:p>
        </w:tc>
      </w:tr>
      <w:tr w:rsidR="00214872" w:rsidRPr="0078362B" w14:paraId="7FFD322D" w14:textId="77777777" w:rsidTr="0076241D">
        <w:trPr>
          <w:cantSplit/>
        </w:trPr>
        <w:tc>
          <w:tcPr>
            <w:tcW w:w="3715" w:type="dxa"/>
          </w:tcPr>
          <w:p w14:paraId="04460BFA" w14:textId="77777777" w:rsidR="00214872" w:rsidRPr="0078362B" w:rsidRDefault="00214872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362B">
              <w:rPr>
                <w:rFonts w:asciiTheme="majorBidi" w:hAnsiTheme="majorBidi" w:cstheme="majorBidi"/>
                <w:sz w:val="25"/>
                <w:szCs w:val="25"/>
                <w:cs/>
              </w:rPr>
              <w:t>ค่าโฆษณาและประชาสัมพันธ์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0E462DA5" w14:textId="2818D5EC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29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184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660</w:t>
            </w:r>
          </w:p>
        </w:tc>
        <w:tc>
          <w:tcPr>
            <w:tcW w:w="158" w:type="dxa"/>
          </w:tcPr>
          <w:p w14:paraId="3551D2C8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1F101335" w14:textId="28541DA7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40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334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247</w:t>
            </w:r>
          </w:p>
        </w:tc>
        <w:tc>
          <w:tcPr>
            <w:tcW w:w="158" w:type="dxa"/>
          </w:tcPr>
          <w:p w14:paraId="46BD95D8" w14:textId="77777777" w:rsidR="00214872" w:rsidRPr="0078362B" w:rsidRDefault="00214872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722A6525" w14:textId="7BFE4442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716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630</w:t>
            </w:r>
          </w:p>
        </w:tc>
        <w:tc>
          <w:tcPr>
            <w:tcW w:w="158" w:type="dxa"/>
          </w:tcPr>
          <w:p w14:paraId="5F7728F0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796A599F" w14:textId="5DE7A437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280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679</w:t>
            </w:r>
          </w:p>
        </w:tc>
      </w:tr>
      <w:tr w:rsidR="00214872" w:rsidRPr="0078362B" w14:paraId="2E4FB447" w14:textId="77777777" w:rsidTr="0076241D">
        <w:trPr>
          <w:cantSplit/>
        </w:trPr>
        <w:tc>
          <w:tcPr>
            <w:tcW w:w="3715" w:type="dxa"/>
          </w:tcPr>
          <w:p w14:paraId="2F7AEDA5" w14:textId="77777777" w:rsidR="00214872" w:rsidRPr="0078362B" w:rsidRDefault="00214872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362B">
              <w:rPr>
                <w:rFonts w:asciiTheme="majorBidi" w:hAnsiTheme="majorBidi" w:cstheme="majorBidi"/>
                <w:sz w:val="25"/>
                <w:szCs w:val="25"/>
                <w:cs/>
              </w:rPr>
              <w:t>ค่าส่งเสริมการขาย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19FBB22E" w14:textId="2FCFB1B4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28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616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820</w:t>
            </w:r>
          </w:p>
        </w:tc>
        <w:tc>
          <w:tcPr>
            <w:tcW w:w="158" w:type="dxa"/>
          </w:tcPr>
          <w:p w14:paraId="67EF3D04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6004A608" w14:textId="2D8CB077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41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205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791</w:t>
            </w:r>
          </w:p>
        </w:tc>
        <w:tc>
          <w:tcPr>
            <w:tcW w:w="158" w:type="dxa"/>
          </w:tcPr>
          <w:p w14:paraId="2D626A1B" w14:textId="77777777" w:rsidR="00214872" w:rsidRPr="0078362B" w:rsidRDefault="00214872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38D688C" w14:textId="4CCCF513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284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773</w:t>
            </w:r>
          </w:p>
        </w:tc>
        <w:tc>
          <w:tcPr>
            <w:tcW w:w="158" w:type="dxa"/>
          </w:tcPr>
          <w:p w14:paraId="52F09B6C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738772E5" w14:textId="70177AF0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6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983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324</w:t>
            </w:r>
          </w:p>
        </w:tc>
      </w:tr>
      <w:tr w:rsidR="00214872" w:rsidRPr="0078362B" w14:paraId="38DE061B" w14:textId="77777777" w:rsidTr="0076241D">
        <w:trPr>
          <w:cantSplit/>
        </w:trPr>
        <w:tc>
          <w:tcPr>
            <w:tcW w:w="3715" w:type="dxa"/>
          </w:tcPr>
          <w:p w14:paraId="42C3CFA6" w14:textId="77777777" w:rsidR="00214872" w:rsidRPr="0078362B" w:rsidRDefault="00214872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8362B">
              <w:rPr>
                <w:rFonts w:asciiTheme="majorBidi" w:hAnsiTheme="majorBidi" w:cstheme="majorBidi"/>
                <w:sz w:val="25"/>
                <w:szCs w:val="25"/>
                <w:cs/>
              </w:rPr>
              <w:t>ค่าซ่อมแซมบำรุงรักษา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D01F48F" w14:textId="1DD115EC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493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703</w:t>
            </w:r>
          </w:p>
        </w:tc>
        <w:tc>
          <w:tcPr>
            <w:tcW w:w="158" w:type="dxa"/>
          </w:tcPr>
          <w:p w14:paraId="7F10094E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2542032D" w14:textId="16085D65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887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457</w:t>
            </w:r>
          </w:p>
        </w:tc>
        <w:tc>
          <w:tcPr>
            <w:tcW w:w="158" w:type="dxa"/>
          </w:tcPr>
          <w:p w14:paraId="7080A957" w14:textId="77777777" w:rsidR="00214872" w:rsidRPr="0078362B" w:rsidRDefault="00214872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2ED6033" w14:textId="720B87D8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375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638</w:t>
            </w:r>
          </w:p>
        </w:tc>
        <w:tc>
          <w:tcPr>
            <w:tcW w:w="158" w:type="dxa"/>
          </w:tcPr>
          <w:p w14:paraId="37904617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34DDB7B9" w14:textId="79262D14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653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681</w:t>
            </w:r>
          </w:p>
        </w:tc>
      </w:tr>
      <w:tr w:rsidR="00214872" w:rsidRPr="0078362B" w14:paraId="52302C07" w14:textId="77777777" w:rsidTr="0076241D">
        <w:trPr>
          <w:cantSplit/>
        </w:trPr>
        <w:tc>
          <w:tcPr>
            <w:tcW w:w="3715" w:type="dxa"/>
          </w:tcPr>
          <w:p w14:paraId="389D01BE" w14:textId="77777777" w:rsidR="00214872" w:rsidRPr="0078362B" w:rsidRDefault="00214872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362B">
              <w:rPr>
                <w:rFonts w:asciiTheme="majorBidi" w:hAnsiTheme="majorBidi" w:cstheme="majorBidi"/>
                <w:sz w:val="25"/>
                <w:szCs w:val="25"/>
                <w:cs/>
              </w:rPr>
              <w:t>ค่าภาษีธุรกิจเฉพาะ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A5897E2" w14:textId="307F2AD4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271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458</w:t>
            </w:r>
          </w:p>
        </w:tc>
        <w:tc>
          <w:tcPr>
            <w:tcW w:w="158" w:type="dxa"/>
          </w:tcPr>
          <w:p w14:paraId="33C7AC58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0E2B6D89" w14:textId="11CC4FFC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596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734</w:t>
            </w:r>
          </w:p>
        </w:tc>
        <w:tc>
          <w:tcPr>
            <w:tcW w:w="158" w:type="dxa"/>
          </w:tcPr>
          <w:p w14:paraId="3315D1C6" w14:textId="77777777" w:rsidR="00214872" w:rsidRPr="0078362B" w:rsidRDefault="00214872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671D6AD3" w14:textId="1758F65E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265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522</w:t>
            </w:r>
          </w:p>
        </w:tc>
        <w:tc>
          <w:tcPr>
            <w:tcW w:w="158" w:type="dxa"/>
          </w:tcPr>
          <w:p w14:paraId="6E980EF2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5A824223" w14:textId="3E9B4DE2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596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734</w:t>
            </w:r>
          </w:p>
        </w:tc>
      </w:tr>
      <w:tr w:rsidR="00214872" w:rsidRPr="0078362B" w14:paraId="4F2145A7" w14:textId="77777777" w:rsidTr="0076241D">
        <w:trPr>
          <w:cantSplit/>
        </w:trPr>
        <w:tc>
          <w:tcPr>
            <w:tcW w:w="3715" w:type="dxa"/>
          </w:tcPr>
          <w:p w14:paraId="1D15F74A" w14:textId="77777777" w:rsidR="00214872" w:rsidRPr="0078362B" w:rsidRDefault="00214872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362B">
              <w:rPr>
                <w:rFonts w:asciiTheme="majorBidi" w:hAnsiTheme="majorBidi" w:cstheme="majorBidi"/>
                <w:sz w:val="25"/>
                <w:szCs w:val="25"/>
                <w:cs/>
              </w:rPr>
              <w:t>ค่าภาษีอากรและค่าธรรมเนียมอื่น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EBC9730" w14:textId="6C346708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540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535</w:t>
            </w:r>
          </w:p>
        </w:tc>
        <w:tc>
          <w:tcPr>
            <w:tcW w:w="158" w:type="dxa"/>
          </w:tcPr>
          <w:p w14:paraId="54010D50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4768A016" w14:textId="636F3D39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8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113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773</w:t>
            </w:r>
          </w:p>
        </w:tc>
        <w:tc>
          <w:tcPr>
            <w:tcW w:w="158" w:type="dxa"/>
          </w:tcPr>
          <w:p w14:paraId="13D246A9" w14:textId="77777777" w:rsidR="00214872" w:rsidRPr="0078362B" w:rsidRDefault="00214872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04ED6CA2" w14:textId="080CD495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1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213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514</w:t>
            </w:r>
          </w:p>
        </w:tc>
        <w:tc>
          <w:tcPr>
            <w:tcW w:w="158" w:type="dxa"/>
          </w:tcPr>
          <w:p w14:paraId="236D2EE9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2EAD72FE" w14:textId="666E6B8E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087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825</w:t>
            </w:r>
          </w:p>
        </w:tc>
      </w:tr>
      <w:tr w:rsidR="00214872" w:rsidRPr="0078362B" w14:paraId="3DEBC749" w14:textId="77777777" w:rsidTr="0076241D">
        <w:trPr>
          <w:cantSplit/>
        </w:trPr>
        <w:tc>
          <w:tcPr>
            <w:tcW w:w="3715" w:type="dxa"/>
          </w:tcPr>
          <w:p w14:paraId="4A79E72B" w14:textId="77777777" w:rsidR="00214872" w:rsidRPr="0078362B" w:rsidRDefault="00214872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362B">
              <w:rPr>
                <w:rFonts w:asciiTheme="majorBidi" w:hAnsiTheme="majorBidi" w:cstheme="majorBidi"/>
                <w:sz w:val="25"/>
                <w:szCs w:val="25"/>
                <w:cs/>
              </w:rPr>
              <w:t>ค่าตอบแทนกรรมการและผู้บริหาร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41A62BBF" w14:textId="768520BF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39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936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288</w:t>
            </w:r>
          </w:p>
        </w:tc>
        <w:tc>
          <w:tcPr>
            <w:tcW w:w="158" w:type="dxa"/>
          </w:tcPr>
          <w:p w14:paraId="1EE91109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6E3F4728" w14:textId="11770E5B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42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701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304</w:t>
            </w:r>
          </w:p>
        </w:tc>
        <w:tc>
          <w:tcPr>
            <w:tcW w:w="158" w:type="dxa"/>
          </w:tcPr>
          <w:p w14:paraId="0C99AEEA" w14:textId="77777777" w:rsidR="00214872" w:rsidRPr="0078362B" w:rsidRDefault="00214872" w:rsidP="00437FE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7ED7F157" w14:textId="562E4501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39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936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288</w:t>
            </w:r>
          </w:p>
        </w:tc>
        <w:tc>
          <w:tcPr>
            <w:tcW w:w="158" w:type="dxa"/>
          </w:tcPr>
          <w:p w14:paraId="3D52887F" w14:textId="77777777" w:rsidR="00214872" w:rsidRPr="0078362B" w:rsidRDefault="00214872" w:rsidP="00437FE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56" w:type="dxa"/>
          </w:tcPr>
          <w:p w14:paraId="224B4D93" w14:textId="6DF84AE4" w:rsidR="00214872" w:rsidRPr="0078362B" w:rsidRDefault="00FA46D0" w:rsidP="00437FE4">
            <w:pPr>
              <w:tabs>
                <w:tab w:val="decimal" w:pos="1035"/>
              </w:tabs>
              <w:spacing w:line="300" w:lineRule="exact"/>
              <w:ind w:left="-234" w:right="-7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42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701</w:t>
            </w:r>
            <w:r w:rsidR="00214872" w:rsidRPr="0078362B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US"/>
              </w:rPr>
              <w:t>304</w:t>
            </w:r>
          </w:p>
        </w:tc>
      </w:tr>
    </w:tbl>
    <w:p w14:paraId="19490EEB" w14:textId="3CAF7073" w:rsidR="004E4CA3" w:rsidRPr="0078362B" w:rsidRDefault="00FA46D0" w:rsidP="00437FE4">
      <w:pPr>
        <w:spacing w:before="360"/>
        <w:ind w:left="547" w:hanging="547"/>
        <w:jc w:val="thaiDistribute"/>
        <w:rPr>
          <w:rStyle w:val="PageNumber"/>
          <w:rFonts w:asciiTheme="majorBidi" w:hAnsiTheme="majorBidi" w:cstheme="majorBidi"/>
          <w:b/>
          <w:bCs/>
          <w:cs/>
        </w:rPr>
      </w:pPr>
      <w:r w:rsidRPr="00FA46D0">
        <w:rPr>
          <w:rStyle w:val="PageNumber"/>
          <w:rFonts w:asciiTheme="majorBidi" w:hAnsiTheme="majorBidi" w:cstheme="majorBidi"/>
          <w:b/>
          <w:bCs/>
          <w:lang w:val="en-US"/>
        </w:rPr>
        <w:t>26</w:t>
      </w:r>
      <w:r w:rsidR="004E4CA3" w:rsidRPr="0078362B">
        <w:rPr>
          <w:rStyle w:val="PageNumber"/>
          <w:rFonts w:asciiTheme="majorBidi" w:hAnsiTheme="majorBidi" w:cstheme="majorBidi"/>
          <w:b/>
          <w:bCs/>
          <w:cs/>
        </w:rPr>
        <w:t>.</w:t>
      </w:r>
      <w:r w:rsidR="005D493B" w:rsidRPr="0078362B">
        <w:rPr>
          <w:rStyle w:val="PageNumber"/>
          <w:rFonts w:asciiTheme="majorBidi" w:hAnsiTheme="majorBidi" w:cstheme="majorBidi"/>
          <w:b/>
          <w:bCs/>
          <w:cs/>
        </w:rPr>
        <w:tab/>
      </w:r>
      <w:r w:rsidR="004E4CA3" w:rsidRPr="0078362B">
        <w:rPr>
          <w:rStyle w:val="PageNumber"/>
          <w:rFonts w:asciiTheme="majorBidi" w:hAnsiTheme="majorBidi" w:cstheme="majorBidi"/>
          <w:b/>
          <w:bCs/>
          <w:cs/>
        </w:rPr>
        <w:t>ค่าตอบแทนกรรมการและผู้บริหาร</w:t>
      </w:r>
    </w:p>
    <w:p w14:paraId="22CE0738" w14:textId="2EB61FAA" w:rsidR="004E4CA3" w:rsidRPr="0078362B" w:rsidRDefault="00FA46D0" w:rsidP="00437FE4">
      <w:pPr>
        <w:tabs>
          <w:tab w:val="decimal" w:pos="720"/>
        </w:tabs>
        <w:spacing w:after="160"/>
        <w:ind w:left="1267" w:hanging="720"/>
        <w:jc w:val="thaiDistribute"/>
        <w:rPr>
          <w:rStyle w:val="PageNumber"/>
          <w:rFonts w:asciiTheme="majorBidi" w:hAnsiTheme="majorBidi" w:cstheme="majorBidi"/>
          <w:cs/>
        </w:rPr>
      </w:pPr>
      <w:r w:rsidRPr="00FA46D0">
        <w:rPr>
          <w:rStyle w:val="PageNumber"/>
          <w:rFonts w:asciiTheme="majorBidi" w:hAnsiTheme="majorBidi" w:cstheme="majorBidi"/>
          <w:lang w:val="en-US"/>
        </w:rPr>
        <w:t>26</w:t>
      </w:r>
      <w:r w:rsidR="004E4CA3" w:rsidRPr="0078362B">
        <w:rPr>
          <w:rStyle w:val="PageNumber"/>
          <w:rFonts w:asciiTheme="majorBidi" w:hAnsiTheme="majorBidi" w:cstheme="majorBidi"/>
          <w:cs/>
        </w:rPr>
        <w:t>.</w:t>
      </w:r>
      <w:r w:rsidRPr="00FA46D0">
        <w:rPr>
          <w:rStyle w:val="PageNumber"/>
          <w:rFonts w:asciiTheme="majorBidi" w:hAnsiTheme="majorBidi" w:cstheme="majorBidi"/>
          <w:lang w:val="en-US"/>
        </w:rPr>
        <w:t>1</w:t>
      </w:r>
      <w:r w:rsidR="005D493B" w:rsidRPr="0078362B">
        <w:rPr>
          <w:rStyle w:val="PageNumber"/>
          <w:rFonts w:asciiTheme="majorBidi" w:hAnsiTheme="majorBidi" w:cstheme="majorBidi"/>
          <w:cs/>
        </w:rPr>
        <w:tab/>
      </w:r>
      <w:r w:rsidR="004E4CA3" w:rsidRPr="0078362B">
        <w:rPr>
          <w:rStyle w:val="PageNumber"/>
          <w:rFonts w:asciiTheme="majorBidi" w:hAnsiTheme="majorBidi" w:cstheme="majorBidi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FA46D0">
        <w:rPr>
          <w:rStyle w:val="PageNumber"/>
          <w:rFonts w:asciiTheme="majorBidi" w:hAnsiTheme="majorBidi" w:cstheme="majorBidi"/>
          <w:lang w:val="en-US"/>
        </w:rPr>
        <w:t>90</w:t>
      </w:r>
      <w:r w:rsidR="004E4CA3" w:rsidRPr="0078362B">
        <w:rPr>
          <w:rStyle w:val="PageNumber"/>
          <w:rFonts w:asciiTheme="majorBidi" w:hAnsiTheme="majorBidi" w:cstheme="majorBidi"/>
          <w:cs/>
        </w:rPr>
        <w:t xml:space="preserve"> ของ</w:t>
      </w:r>
      <w:r w:rsidR="004E4CA3" w:rsidRPr="0078362B">
        <w:rPr>
          <w:rStyle w:val="PageNumber"/>
          <w:rFonts w:asciiTheme="majorBidi" w:hAnsiTheme="majorBidi" w:cstheme="majorBidi"/>
          <w:spacing w:val="-4"/>
          <w:cs/>
        </w:rPr>
        <w:t>พระราชบัญญัติบริษัทมหาชนจำกัด โดยไม่รวมเงินเดือนและผลประโยชน์ที่เกี่ยวข้องที่จ่ายให้กับ</w:t>
      </w:r>
      <w:r w:rsidR="004E4CA3" w:rsidRPr="0078362B">
        <w:rPr>
          <w:rStyle w:val="PageNumber"/>
          <w:rFonts w:asciiTheme="majorBidi" w:hAnsiTheme="majorBidi" w:cstheme="majorBidi"/>
          <w:cs/>
        </w:rPr>
        <w:t xml:space="preserve">กรรมการซึ่งดำรงตำแหน่งเป็นผู้บริหารของบริษัทด้วย </w:t>
      </w:r>
    </w:p>
    <w:p w14:paraId="7BF05744" w14:textId="4956425C" w:rsidR="00881B9E" w:rsidRPr="0078362B" w:rsidRDefault="00FA46D0" w:rsidP="00437FE4">
      <w:pPr>
        <w:ind w:left="1267" w:hanging="727"/>
        <w:jc w:val="thaiDistribute"/>
        <w:rPr>
          <w:rStyle w:val="PageNumber"/>
          <w:rFonts w:asciiTheme="majorBidi" w:hAnsiTheme="majorBidi" w:cstheme="majorBidi"/>
          <w:snapToGrid w:val="0"/>
          <w:cs/>
        </w:rPr>
      </w:pPr>
      <w:r w:rsidRPr="00FA46D0">
        <w:rPr>
          <w:rStyle w:val="PageNumber"/>
          <w:rFonts w:asciiTheme="majorBidi" w:hAnsiTheme="majorBidi" w:cstheme="majorBidi"/>
          <w:lang w:val="en-US"/>
        </w:rPr>
        <w:t>26</w:t>
      </w:r>
      <w:r w:rsidR="004E4CA3" w:rsidRPr="0078362B">
        <w:rPr>
          <w:rStyle w:val="PageNumber"/>
          <w:rFonts w:asciiTheme="majorBidi" w:hAnsiTheme="majorBidi" w:cstheme="majorBidi"/>
          <w:cs/>
        </w:rPr>
        <w:t>.</w:t>
      </w:r>
      <w:r w:rsidRPr="00FA46D0">
        <w:rPr>
          <w:rStyle w:val="PageNumber"/>
          <w:rFonts w:asciiTheme="majorBidi" w:hAnsiTheme="majorBidi" w:cstheme="majorBidi"/>
          <w:lang w:val="en-US"/>
        </w:rPr>
        <w:t>2</w:t>
      </w:r>
      <w:r w:rsidR="005D493B" w:rsidRPr="0078362B">
        <w:rPr>
          <w:rStyle w:val="PageNumber"/>
          <w:rFonts w:asciiTheme="majorBidi" w:hAnsiTheme="majorBidi" w:cstheme="majorBidi"/>
          <w:cs/>
        </w:rPr>
        <w:tab/>
      </w:r>
      <w:r w:rsidR="0060353C" w:rsidRPr="0078362B">
        <w:rPr>
          <w:rStyle w:val="PageNumber"/>
          <w:rFonts w:asciiTheme="majorBidi" w:hAnsiTheme="majorBidi" w:cstheme="majorBidi"/>
          <w:snapToGrid w:val="0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และกองทุนสำรองเลี้ยงชีพที่จ่ายให้แก่ผู้บริหารของ</w:t>
      </w:r>
      <w:r w:rsidR="00474255" w:rsidRPr="0078362B">
        <w:rPr>
          <w:rFonts w:asciiTheme="majorBidi" w:hAnsiTheme="majorBidi" w:cstheme="majorBidi"/>
          <w:cs/>
          <w:lang w:val="en-US"/>
        </w:rPr>
        <w:t>บริษัท</w:t>
      </w:r>
      <w:r w:rsidR="0060353C" w:rsidRPr="0078362B">
        <w:rPr>
          <w:rStyle w:val="PageNumber"/>
          <w:rFonts w:asciiTheme="majorBidi" w:hAnsiTheme="majorBidi" w:cstheme="majorBidi"/>
          <w:snapToGrid w:val="0"/>
          <w:cs/>
        </w:rPr>
        <w:t xml:space="preserve"> ตามมาตรฐานการบัญชี ฉบับที่ </w:t>
      </w:r>
      <w:r w:rsidRPr="00FA46D0">
        <w:rPr>
          <w:rStyle w:val="PageNumber"/>
          <w:rFonts w:asciiTheme="majorBidi" w:hAnsiTheme="majorBidi" w:cstheme="majorBidi"/>
          <w:snapToGrid w:val="0"/>
          <w:lang w:val="en-US"/>
        </w:rPr>
        <w:t>24</w:t>
      </w:r>
      <w:r w:rsidR="0060353C" w:rsidRPr="0078362B">
        <w:rPr>
          <w:rStyle w:val="PageNumber"/>
          <w:rFonts w:asciiTheme="majorBidi" w:hAnsiTheme="majorBidi" w:cstheme="majorBidi"/>
          <w:snapToGrid w:val="0"/>
          <w:cs/>
        </w:rPr>
        <w:t xml:space="preserve"> (ปรับปรุง </w:t>
      </w:r>
      <w:r w:rsidRPr="00FA46D0">
        <w:rPr>
          <w:rStyle w:val="PageNumber"/>
          <w:rFonts w:asciiTheme="majorBidi" w:hAnsiTheme="majorBidi" w:cstheme="majorBidi"/>
          <w:snapToGrid w:val="0"/>
          <w:lang w:val="en-US"/>
        </w:rPr>
        <w:t>2561</w:t>
      </w:r>
      <w:r w:rsidR="0060353C" w:rsidRPr="0078362B">
        <w:rPr>
          <w:rStyle w:val="PageNumber"/>
          <w:rFonts w:asciiTheme="majorBidi" w:hAnsiTheme="majorBidi" w:cstheme="majorBidi"/>
          <w:snapToGrid w:val="0"/>
          <w:cs/>
        </w:rPr>
        <w:t>) เรื่อ</w:t>
      </w:r>
      <w:r w:rsidR="0060353C" w:rsidRPr="0078362B">
        <w:rPr>
          <w:rStyle w:val="PageNumber"/>
          <w:rFonts w:asciiTheme="majorBidi" w:hAnsiTheme="majorBidi" w:cstheme="majorBidi"/>
          <w:snapToGrid w:val="0"/>
          <w:cs/>
          <w:lang w:val="en-US"/>
        </w:rPr>
        <w:t>ง</w:t>
      </w:r>
      <w:r w:rsidR="000F4B2E" w:rsidRPr="0078362B">
        <w:rPr>
          <w:rStyle w:val="PageNumber"/>
          <w:rFonts w:asciiTheme="majorBidi" w:hAnsiTheme="majorBidi" w:cstheme="majorBidi"/>
          <w:snapToGrid w:val="0"/>
          <w:lang w:val="en-US"/>
        </w:rPr>
        <w:t xml:space="preserve"> </w:t>
      </w:r>
      <w:r w:rsidR="0060353C" w:rsidRPr="0078362B">
        <w:rPr>
          <w:rStyle w:val="PageNumber"/>
          <w:rFonts w:asciiTheme="majorBidi" w:hAnsiTheme="majorBidi" w:cstheme="majorBidi"/>
          <w:snapToGrid w:val="0"/>
          <w:cs/>
        </w:rPr>
        <w:t>การเปิดเผยข้อมูลเกี่ยวกับ</w:t>
      </w:r>
      <w:r w:rsidR="00482280" w:rsidRPr="0078362B">
        <w:rPr>
          <w:rStyle w:val="PageNumber"/>
          <w:rFonts w:asciiTheme="majorBidi" w:hAnsiTheme="majorBidi" w:cstheme="majorBidi"/>
          <w:snapToGrid w:val="0"/>
          <w:cs/>
        </w:rPr>
        <w:t>บุคคลหรือกิจการที่เกี่ยวข้องกัน</w:t>
      </w:r>
    </w:p>
    <w:p w14:paraId="3C7B94F6" w14:textId="4857C253" w:rsidR="00AF0664" w:rsidRPr="0078362B" w:rsidRDefault="00AF0664" w:rsidP="00881B9E">
      <w:pPr>
        <w:spacing w:before="160"/>
        <w:ind w:left="1267"/>
        <w:jc w:val="thaiDistribute"/>
        <w:rPr>
          <w:rStyle w:val="PageNumber"/>
          <w:rFonts w:asciiTheme="majorBidi" w:hAnsiTheme="majorBidi" w:cstheme="majorBidi"/>
          <w:snapToGrid w:val="0"/>
          <w:spacing w:val="-4"/>
          <w:cs/>
        </w:rPr>
      </w:pPr>
      <w:r w:rsidRPr="0078362B">
        <w:rPr>
          <w:rStyle w:val="PageNumber"/>
          <w:rFonts w:asciiTheme="majorBidi" w:hAnsiTheme="majorBidi" w:cstheme="majorBidi"/>
          <w:snapToGrid w:val="0"/>
          <w:spacing w:val="-4"/>
          <w:cs/>
        </w:rPr>
        <w:t xml:space="preserve">ค่าตอบแทนกรรมการและผู้บริหารสำหรับปีสิ้นสุดวันที่ </w:t>
      </w:r>
      <w:r w:rsidR="00FA46D0" w:rsidRPr="00FA46D0">
        <w:rPr>
          <w:rStyle w:val="PageNumber"/>
          <w:rFonts w:asciiTheme="majorBidi" w:hAnsiTheme="majorBidi" w:cstheme="majorBidi"/>
          <w:snapToGrid w:val="0"/>
          <w:spacing w:val="-4"/>
          <w:lang w:val="en-US"/>
        </w:rPr>
        <w:t>31</w:t>
      </w:r>
      <w:r w:rsidRPr="0078362B">
        <w:rPr>
          <w:rStyle w:val="PageNumber"/>
          <w:rFonts w:asciiTheme="majorBidi" w:hAnsiTheme="majorBidi" w:cstheme="majorBidi"/>
          <w:snapToGrid w:val="0"/>
          <w:spacing w:val="-4"/>
          <w:cs/>
        </w:rPr>
        <w:t xml:space="preserve"> ธันวาคม มีดังนี้</w:t>
      </w:r>
    </w:p>
    <w:p w14:paraId="6C0E6912" w14:textId="77777777" w:rsidR="00AF0664" w:rsidRPr="0078362B" w:rsidRDefault="00AF0664" w:rsidP="00437FE4">
      <w:pPr>
        <w:ind w:left="1267" w:hanging="727"/>
        <w:jc w:val="right"/>
        <w:rPr>
          <w:rStyle w:val="PageNumber"/>
          <w:rFonts w:asciiTheme="majorBidi" w:hAnsiTheme="majorBidi" w:cstheme="majorBidi"/>
          <w:sz w:val="28"/>
          <w:szCs w:val="28"/>
          <w:cs/>
          <w:lang w:val="en-US"/>
        </w:rPr>
      </w:pPr>
      <w:r w:rsidRPr="0078362B">
        <w:rPr>
          <w:rStyle w:val="PageNumber"/>
          <w:rFonts w:asciiTheme="majorBidi" w:hAnsiTheme="majorBidi" w:cstheme="majorBidi"/>
          <w:b/>
          <w:bCs/>
          <w:sz w:val="28"/>
          <w:szCs w:val="28"/>
          <w:cs/>
        </w:rPr>
        <w:t xml:space="preserve"> (หน่วย </w:t>
      </w:r>
      <w:r w:rsidRPr="0078362B">
        <w:rPr>
          <w:rStyle w:val="PageNumber"/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78362B">
        <w:rPr>
          <w:rStyle w:val="PageNumber"/>
          <w:rFonts w:asciiTheme="majorBidi" w:hAnsiTheme="majorBidi" w:cstheme="majorBidi"/>
          <w:b/>
          <w:bCs/>
          <w:sz w:val="28"/>
          <w:szCs w:val="28"/>
          <w:cs/>
          <w:lang w:val="en-US"/>
        </w:rPr>
        <w:t>บาท)</w:t>
      </w:r>
    </w:p>
    <w:tbl>
      <w:tblPr>
        <w:tblW w:w="866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6"/>
        <w:gridCol w:w="1214"/>
        <w:gridCol w:w="101"/>
        <w:gridCol w:w="1214"/>
      </w:tblGrid>
      <w:tr w:rsidR="008011B1" w:rsidRPr="0078362B" w14:paraId="2D423AA4" w14:textId="77777777" w:rsidTr="000B77C1">
        <w:tc>
          <w:tcPr>
            <w:tcW w:w="6136" w:type="dxa"/>
          </w:tcPr>
          <w:p w14:paraId="7FE1D138" w14:textId="77777777" w:rsidR="008011B1" w:rsidRPr="0078362B" w:rsidRDefault="008011B1" w:rsidP="00437FE4">
            <w:pPr>
              <w:tabs>
                <w:tab w:val="left" w:pos="540"/>
              </w:tabs>
              <w:spacing w:line="34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</w:tcPr>
          <w:p w14:paraId="152450F3" w14:textId="77777777" w:rsidR="008011B1" w:rsidRPr="0078362B" w:rsidRDefault="008011B1" w:rsidP="00437FE4">
            <w:pPr>
              <w:tabs>
                <w:tab w:val="left" w:pos="540"/>
              </w:tabs>
              <w:spacing w:line="34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8011B1" w:rsidRPr="0078362B" w14:paraId="658FCB3E" w14:textId="77777777" w:rsidTr="008011B1">
        <w:tc>
          <w:tcPr>
            <w:tcW w:w="6138" w:type="dxa"/>
          </w:tcPr>
          <w:p w14:paraId="60D0808A" w14:textId="77777777" w:rsidR="008011B1" w:rsidRPr="0078362B" w:rsidRDefault="008011B1" w:rsidP="00437FE4">
            <w:pPr>
              <w:tabs>
                <w:tab w:val="left" w:pos="540"/>
              </w:tabs>
              <w:spacing w:line="34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7" w:type="dxa"/>
            <w:gridSpan w:val="3"/>
          </w:tcPr>
          <w:p w14:paraId="39E01B9B" w14:textId="77777777" w:rsidR="008011B1" w:rsidRPr="0078362B" w:rsidRDefault="008011B1" w:rsidP="00437FE4">
            <w:pPr>
              <w:tabs>
                <w:tab w:val="left" w:pos="540"/>
              </w:tabs>
              <w:spacing w:line="34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11B1" w:rsidRPr="0078362B" w14:paraId="60C7C807" w14:textId="77777777" w:rsidTr="008011B1">
        <w:tc>
          <w:tcPr>
            <w:tcW w:w="6134" w:type="dxa"/>
          </w:tcPr>
          <w:p w14:paraId="587503BB" w14:textId="77777777" w:rsidR="008011B1" w:rsidRPr="0078362B" w:rsidRDefault="008011B1" w:rsidP="00437FE4">
            <w:pPr>
              <w:tabs>
                <w:tab w:val="left" w:pos="540"/>
              </w:tabs>
              <w:spacing w:line="34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C1D0097" w14:textId="6775BB83" w:rsidR="008011B1" w:rsidRPr="0078362B" w:rsidRDefault="00FA46D0" w:rsidP="00437FE4">
            <w:pPr>
              <w:tabs>
                <w:tab w:val="left" w:pos="540"/>
              </w:tabs>
              <w:spacing w:line="34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46D0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1" w:type="dxa"/>
          </w:tcPr>
          <w:p w14:paraId="1FAC6AAA" w14:textId="77777777" w:rsidR="008011B1" w:rsidRPr="0078362B" w:rsidRDefault="008011B1" w:rsidP="00437FE4">
            <w:pPr>
              <w:tabs>
                <w:tab w:val="left" w:pos="540"/>
              </w:tabs>
              <w:spacing w:line="34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484AC03" w14:textId="779322A0" w:rsidR="008011B1" w:rsidRPr="0078362B" w:rsidRDefault="00FA46D0" w:rsidP="00437FE4">
            <w:pPr>
              <w:tabs>
                <w:tab w:val="left" w:pos="540"/>
              </w:tabs>
              <w:spacing w:line="34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46D0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B77C1" w:rsidRPr="0078362B" w14:paraId="371F085B" w14:textId="77777777" w:rsidTr="008011B1">
        <w:tc>
          <w:tcPr>
            <w:tcW w:w="6134" w:type="dxa"/>
          </w:tcPr>
          <w:p w14:paraId="6B51A5AF" w14:textId="77777777" w:rsidR="000B77C1" w:rsidRPr="0078362B" w:rsidRDefault="000B77C1" w:rsidP="00437FE4">
            <w:pPr>
              <w:tabs>
                <w:tab w:val="left" w:pos="540"/>
              </w:tabs>
              <w:spacing w:line="34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15" w:type="dxa"/>
            <w:shd w:val="clear" w:color="auto" w:fill="auto"/>
          </w:tcPr>
          <w:p w14:paraId="364E0F0E" w14:textId="52FF4663" w:rsidR="000B77C1" w:rsidRPr="0078362B" w:rsidRDefault="00FA46D0" w:rsidP="00437FE4">
            <w:pPr>
              <w:spacing w:line="340" w:lineRule="exact"/>
              <w:ind w:left="-10" w:right="90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3485E"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  <w:r w:rsidR="00B3485E"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6BA455E3" w14:textId="77777777" w:rsidR="000B77C1" w:rsidRPr="0078362B" w:rsidRDefault="000B77C1" w:rsidP="00437FE4">
            <w:pPr>
              <w:tabs>
                <w:tab w:val="left" w:pos="540"/>
              </w:tabs>
              <w:spacing w:line="34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1A7FE273" w14:textId="4C3137C0" w:rsidR="000B77C1" w:rsidRPr="0078362B" w:rsidRDefault="00FA46D0" w:rsidP="00437FE4">
            <w:pPr>
              <w:spacing w:line="340" w:lineRule="exact"/>
              <w:ind w:left="-10" w:right="90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B77C1"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="000B77C1"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0B77C1" w:rsidRPr="0078362B" w14:paraId="16461F4E" w14:textId="77777777" w:rsidTr="000B77C1">
        <w:trPr>
          <w:trHeight w:val="221"/>
        </w:trPr>
        <w:tc>
          <w:tcPr>
            <w:tcW w:w="6136" w:type="dxa"/>
          </w:tcPr>
          <w:p w14:paraId="3C9055D6" w14:textId="77777777" w:rsidR="000B77C1" w:rsidRPr="0078362B" w:rsidRDefault="000B77C1" w:rsidP="00437FE4">
            <w:pPr>
              <w:tabs>
                <w:tab w:val="left" w:pos="540"/>
              </w:tabs>
              <w:spacing w:line="34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214" w:type="dxa"/>
            <w:shd w:val="clear" w:color="auto" w:fill="auto"/>
          </w:tcPr>
          <w:p w14:paraId="0839D73A" w14:textId="77777777" w:rsidR="000B77C1" w:rsidRPr="0078362B" w:rsidRDefault="000B77C1" w:rsidP="00437FE4">
            <w:pPr>
              <w:spacing w:line="340" w:lineRule="exact"/>
              <w:ind w:left="-10" w:right="90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E026F70" w14:textId="77777777" w:rsidR="000B77C1" w:rsidRPr="0078362B" w:rsidRDefault="000B77C1" w:rsidP="00437FE4">
            <w:pPr>
              <w:tabs>
                <w:tab w:val="left" w:pos="540"/>
              </w:tabs>
              <w:spacing w:line="34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14:paraId="2E79EB56" w14:textId="77777777" w:rsidR="000B77C1" w:rsidRPr="0078362B" w:rsidRDefault="000B77C1" w:rsidP="00437FE4">
            <w:pPr>
              <w:spacing w:line="340" w:lineRule="exact"/>
              <w:ind w:right="85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B77C1" w:rsidRPr="0078362B" w14:paraId="0D597D4C" w14:textId="77777777" w:rsidTr="000B77C1">
        <w:tc>
          <w:tcPr>
            <w:tcW w:w="6136" w:type="dxa"/>
          </w:tcPr>
          <w:p w14:paraId="1B2BBDBE" w14:textId="77777777" w:rsidR="000B77C1" w:rsidRPr="0078362B" w:rsidRDefault="000B77C1" w:rsidP="00437FE4">
            <w:pPr>
              <w:tabs>
                <w:tab w:val="left" w:pos="540"/>
              </w:tabs>
              <w:spacing w:line="340" w:lineRule="exact"/>
              <w:ind w:left="284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14" w:type="dxa"/>
            <w:shd w:val="clear" w:color="auto" w:fill="auto"/>
          </w:tcPr>
          <w:p w14:paraId="781AE3A8" w14:textId="3D3F3D80" w:rsidR="000B77C1" w:rsidRPr="0078362B" w:rsidRDefault="00FA46D0" w:rsidP="00437FE4">
            <w:pPr>
              <w:spacing w:line="340" w:lineRule="exact"/>
              <w:ind w:left="-10" w:right="90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B3485E"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  <w:r w:rsidR="00B3485E"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</w:p>
        </w:tc>
        <w:tc>
          <w:tcPr>
            <w:tcW w:w="101" w:type="dxa"/>
            <w:shd w:val="clear" w:color="auto" w:fill="auto"/>
          </w:tcPr>
          <w:p w14:paraId="3A9CA8BB" w14:textId="77777777" w:rsidR="000B77C1" w:rsidRPr="0078362B" w:rsidRDefault="000B77C1" w:rsidP="00437FE4">
            <w:pPr>
              <w:tabs>
                <w:tab w:val="left" w:pos="540"/>
              </w:tabs>
              <w:spacing w:line="34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4" w:type="dxa"/>
            <w:shd w:val="clear" w:color="auto" w:fill="auto"/>
          </w:tcPr>
          <w:p w14:paraId="2701DBC9" w14:textId="1EAD83ED" w:rsidR="000B77C1" w:rsidRPr="0078362B" w:rsidRDefault="00FA46D0" w:rsidP="00437FE4">
            <w:pPr>
              <w:spacing w:line="340" w:lineRule="exact"/>
              <w:ind w:left="-10" w:right="90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0B77C1"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  <w:r w:rsidR="000B77C1"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</w:tr>
      <w:tr w:rsidR="000B77C1" w:rsidRPr="0078362B" w14:paraId="4C3971DE" w14:textId="77777777" w:rsidTr="000B77C1">
        <w:tc>
          <w:tcPr>
            <w:tcW w:w="6136" w:type="dxa"/>
          </w:tcPr>
          <w:p w14:paraId="3D2886D4" w14:textId="77777777" w:rsidR="000B77C1" w:rsidRPr="0078362B" w:rsidRDefault="000B77C1" w:rsidP="00437FE4">
            <w:pPr>
              <w:tabs>
                <w:tab w:val="left" w:pos="540"/>
              </w:tabs>
              <w:spacing w:line="340" w:lineRule="exact"/>
              <w:ind w:left="284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56C95206" w14:textId="7E130580" w:rsidR="000B77C1" w:rsidRPr="0078362B" w:rsidRDefault="00FA46D0" w:rsidP="00437FE4">
            <w:pPr>
              <w:spacing w:line="340" w:lineRule="exact"/>
              <w:ind w:left="-10" w:right="90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3485E"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  <w:r w:rsidR="00B3485E"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101" w:type="dxa"/>
            <w:shd w:val="clear" w:color="auto" w:fill="auto"/>
          </w:tcPr>
          <w:p w14:paraId="045C9650" w14:textId="77777777" w:rsidR="000B77C1" w:rsidRPr="0078362B" w:rsidRDefault="000B77C1" w:rsidP="00437FE4">
            <w:pPr>
              <w:tabs>
                <w:tab w:val="left" w:pos="540"/>
              </w:tabs>
              <w:spacing w:line="34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6EFF1E47" w14:textId="12253F2C" w:rsidR="000B77C1" w:rsidRPr="0078362B" w:rsidRDefault="00FA46D0" w:rsidP="00437FE4">
            <w:pPr>
              <w:spacing w:line="340" w:lineRule="exact"/>
              <w:ind w:left="-10" w:right="90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  <w:r w:rsidR="000B77C1"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</w:tr>
      <w:tr w:rsidR="000B77C1" w:rsidRPr="0078362B" w14:paraId="304AA993" w14:textId="77777777" w:rsidTr="000B77C1">
        <w:tc>
          <w:tcPr>
            <w:tcW w:w="6136" w:type="dxa"/>
          </w:tcPr>
          <w:p w14:paraId="52D23707" w14:textId="77777777" w:rsidR="000B77C1" w:rsidRPr="0078362B" w:rsidRDefault="000B77C1" w:rsidP="00437FE4">
            <w:pPr>
              <w:tabs>
                <w:tab w:val="left" w:pos="702"/>
              </w:tabs>
              <w:spacing w:line="340" w:lineRule="exact"/>
              <w:ind w:left="702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5D82A" w14:textId="5401DF95" w:rsidR="000B77C1" w:rsidRPr="0078362B" w:rsidRDefault="00FA46D0" w:rsidP="00437FE4">
            <w:pPr>
              <w:spacing w:line="340" w:lineRule="exact"/>
              <w:ind w:left="-10" w:right="90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B3485E"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  <w:r w:rsidR="00B3485E"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101" w:type="dxa"/>
            <w:shd w:val="clear" w:color="auto" w:fill="auto"/>
          </w:tcPr>
          <w:p w14:paraId="4092AE2E" w14:textId="77777777" w:rsidR="000B77C1" w:rsidRPr="0078362B" w:rsidRDefault="000B77C1" w:rsidP="00437FE4">
            <w:pPr>
              <w:tabs>
                <w:tab w:val="left" w:pos="540"/>
              </w:tabs>
              <w:spacing w:line="34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0FC44" w14:textId="34C0F44A" w:rsidR="000B77C1" w:rsidRPr="0078362B" w:rsidRDefault="00FA46D0" w:rsidP="00437FE4">
            <w:pPr>
              <w:spacing w:line="340" w:lineRule="exact"/>
              <w:ind w:left="-10" w:right="90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0B77C1"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701</w:t>
            </w:r>
            <w:r w:rsidR="000B77C1" w:rsidRPr="0078362B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</w:p>
        </w:tc>
      </w:tr>
    </w:tbl>
    <w:p w14:paraId="0D24043B" w14:textId="77777777" w:rsidR="0035161C" w:rsidRPr="0078362B" w:rsidRDefault="0035161C" w:rsidP="00437FE4">
      <w:pPr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b/>
          <w:bCs/>
          <w:lang w:val="en-US"/>
        </w:rPr>
      </w:pPr>
      <w:r w:rsidRPr="0078362B">
        <w:rPr>
          <w:rStyle w:val="PageNumber"/>
          <w:rFonts w:asciiTheme="majorBidi" w:hAnsiTheme="majorBidi" w:cstheme="majorBidi"/>
          <w:b/>
          <w:bCs/>
          <w:lang w:val="en-US"/>
        </w:rPr>
        <w:br w:type="page"/>
      </w:r>
    </w:p>
    <w:p w14:paraId="3B584352" w14:textId="6C71AB20" w:rsidR="00556709" w:rsidRPr="0078362B" w:rsidRDefault="00FA46D0" w:rsidP="00437FE4">
      <w:pPr>
        <w:spacing w:before="360"/>
        <w:ind w:left="547" w:hanging="547"/>
        <w:jc w:val="thaiDistribute"/>
        <w:rPr>
          <w:rStyle w:val="PageNumber"/>
          <w:rFonts w:asciiTheme="majorBidi" w:hAnsiTheme="majorBidi" w:cstheme="majorBidi"/>
          <w:b/>
          <w:bCs/>
          <w:cs/>
        </w:rPr>
      </w:pPr>
      <w:r w:rsidRPr="00FA46D0">
        <w:rPr>
          <w:rStyle w:val="PageNumber"/>
          <w:rFonts w:asciiTheme="majorBidi" w:hAnsiTheme="majorBidi" w:cstheme="majorBidi"/>
          <w:b/>
          <w:bCs/>
          <w:lang w:val="en-US"/>
        </w:rPr>
        <w:lastRenderedPageBreak/>
        <w:t>27</w:t>
      </w:r>
      <w:r w:rsidR="00556709" w:rsidRPr="0078362B">
        <w:rPr>
          <w:rStyle w:val="PageNumber"/>
          <w:rFonts w:asciiTheme="majorBidi" w:hAnsiTheme="majorBidi" w:cstheme="majorBidi"/>
          <w:b/>
          <w:bCs/>
          <w:cs/>
        </w:rPr>
        <w:t>.</w:t>
      </w:r>
      <w:r w:rsidR="00556709" w:rsidRPr="0078362B">
        <w:rPr>
          <w:rStyle w:val="PageNumber"/>
          <w:rFonts w:asciiTheme="majorBidi" w:hAnsiTheme="majorBidi" w:cstheme="majorBidi"/>
          <w:b/>
          <w:bCs/>
          <w:lang w:val="en-US"/>
        </w:rPr>
        <w:tab/>
      </w:r>
      <w:r w:rsidR="00556709" w:rsidRPr="0078362B">
        <w:rPr>
          <w:rStyle w:val="PageNumber"/>
          <w:rFonts w:asciiTheme="majorBidi" w:hAnsiTheme="majorBidi" w:cstheme="majorBidi"/>
          <w:b/>
          <w:bCs/>
          <w:cs/>
        </w:rPr>
        <w:t xml:space="preserve">ขาดทุนต่อหุ้น </w:t>
      </w:r>
    </w:p>
    <w:p w14:paraId="441B6F3D" w14:textId="77777777" w:rsidR="00556709" w:rsidRPr="0078362B" w:rsidRDefault="00556709" w:rsidP="00437FE4">
      <w:pPr>
        <w:ind w:left="1080" w:hanging="540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</w:rPr>
        <w:t>ขาดทุนต่อหุ้นขั้นพื้นฐาน</w:t>
      </w:r>
    </w:p>
    <w:p w14:paraId="6B8757D1" w14:textId="77777777" w:rsidR="00556709" w:rsidRPr="0078362B" w:rsidRDefault="00556709" w:rsidP="00437FE4">
      <w:pPr>
        <w:spacing w:after="240"/>
        <w:ind w:left="540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spacing w:val="-6"/>
          <w:cs/>
        </w:rPr>
        <w:t>ขาดทุน</w:t>
      </w:r>
      <w:r w:rsidRPr="0078362B">
        <w:rPr>
          <w:rFonts w:asciiTheme="majorBidi" w:hAnsiTheme="majorBidi" w:cstheme="majorBidi"/>
          <w:spacing w:val="-6"/>
          <w:cs/>
          <w:lang w:val="en-US"/>
        </w:rPr>
        <w:t>ต่อหุ้นขั้นพื้นฐาน คำนวณโดยการหารขาดทุนสุทธิที่เป็นของผู้ถือหุ้นสามัญ</w:t>
      </w:r>
      <w:r w:rsidRPr="0078362B">
        <w:rPr>
          <w:rFonts w:asciiTheme="majorBidi" w:hAnsiTheme="majorBidi" w:cstheme="majorBidi"/>
          <w:cs/>
          <w:lang w:val="en-US"/>
        </w:rPr>
        <w:t>ด้วยจำนวนหุ้นถัวเฉลี่ยถ่วงน้ำหนักที่ถือโดยบุคคลภายนอกที่ออกในระหว่าง</w:t>
      </w:r>
      <w:r w:rsidR="003A622B" w:rsidRPr="0078362B">
        <w:rPr>
          <w:rFonts w:asciiTheme="majorBidi" w:hAnsiTheme="majorBidi" w:cstheme="majorBidi"/>
          <w:cs/>
          <w:lang w:val="en-US"/>
        </w:rPr>
        <w:t>ปี</w:t>
      </w:r>
      <w:r w:rsidRPr="0078362B">
        <w:rPr>
          <w:rFonts w:asciiTheme="majorBidi" w:hAnsiTheme="majorBidi" w:cstheme="majorBidi"/>
          <w:cs/>
          <w:lang w:val="en-US"/>
        </w:rPr>
        <w:t xml:space="preserve"> ดังนี้</w:t>
      </w:r>
    </w:p>
    <w:tbl>
      <w:tblPr>
        <w:tblW w:w="9540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080"/>
        <w:gridCol w:w="90"/>
        <w:gridCol w:w="1080"/>
        <w:gridCol w:w="90"/>
        <w:gridCol w:w="1071"/>
        <w:gridCol w:w="9"/>
        <w:gridCol w:w="81"/>
        <w:gridCol w:w="1089"/>
      </w:tblGrid>
      <w:tr w:rsidR="0080229A" w:rsidRPr="0078362B" w14:paraId="16C40AB2" w14:textId="77777777" w:rsidTr="002A0115">
        <w:tc>
          <w:tcPr>
            <w:tcW w:w="4950" w:type="dxa"/>
          </w:tcPr>
          <w:p w14:paraId="4240D2E7" w14:textId="77777777" w:rsidR="0080229A" w:rsidRPr="0078362B" w:rsidRDefault="0080229A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BE7CA00" w14:textId="77777777" w:rsidR="0080229A" w:rsidRPr="0078362B" w:rsidRDefault="0080229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163D32ED" w14:textId="77777777" w:rsidR="0080229A" w:rsidRPr="0078362B" w:rsidRDefault="0080229A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4"/>
          </w:tcPr>
          <w:p w14:paraId="44D7682B" w14:textId="77777777" w:rsidR="0080229A" w:rsidRPr="0078362B" w:rsidRDefault="0080229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0229A" w:rsidRPr="0078362B" w14:paraId="0797252F" w14:textId="77777777" w:rsidTr="002A0115">
        <w:tc>
          <w:tcPr>
            <w:tcW w:w="4950" w:type="dxa"/>
          </w:tcPr>
          <w:p w14:paraId="79DB16AB" w14:textId="77777777" w:rsidR="0080229A" w:rsidRPr="0078362B" w:rsidRDefault="0080229A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590" w:type="dxa"/>
            <w:gridSpan w:val="8"/>
          </w:tcPr>
          <w:p w14:paraId="65018D50" w14:textId="39A2F5A0" w:rsidR="0080229A" w:rsidRPr="0078362B" w:rsidRDefault="0080229A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Style w:val="PageNumber"/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="00C539E9" w:rsidRPr="0078362B">
              <w:rPr>
                <w:rStyle w:val="PageNumber"/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  <w:r w:rsidRPr="0078362B">
              <w:rPr>
                <w:rStyle w:val="PageNumber"/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FA46D0" w:rsidRPr="00FA46D0">
              <w:rPr>
                <w:rStyle w:val="PageNumber"/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8362B">
              <w:rPr>
                <w:rStyle w:val="PageNumber"/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539E9" w:rsidRPr="0078362B">
              <w:rPr>
                <w:rStyle w:val="PageNumber"/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0B77C1" w:rsidRPr="0078362B" w14:paraId="6756177C" w14:textId="77777777" w:rsidTr="002A0115">
        <w:tc>
          <w:tcPr>
            <w:tcW w:w="4950" w:type="dxa"/>
          </w:tcPr>
          <w:p w14:paraId="4C7A3DDC" w14:textId="77777777" w:rsidR="000B77C1" w:rsidRPr="0078362B" w:rsidRDefault="000B77C1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A40D32" w14:textId="42792EFD" w:rsidR="000B77C1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</w:tcPr>
          <w:p w14:paraId="189AFCB3" w14:textId="77777777" w:rsidR="000B77C1" w:rsidRPr="0078362B" w:rsidRDefault="000B77C1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DD2816" w14:textId="7E293D9E" w:rsidR="000B77C1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14:paraId="1B578B4B" w14:textId="77777777" w:rsidR="000B77C1" w:rsidRPr="0078362B" w:rsidRDefault="000B77C1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088771AC" w14:textId="6E23F161" w:rsidR="000B77C1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gridSpan w:val="2"/>
          </w:tcPr>
          <w:p w14:paraId="4F209A84" w14:textId="77777777" w:rsidR="000B77C1" w:rsidRPr="0078362B" w:rsidRDefault="000B77C1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30D49B49" w14:textId="5BB0E959" w:rsidR="000B77C1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0B77C1" w:rsidRPr="0078362B" w14:paraId="19EB2013" w14:textId="77777777" w:rsidTr="00B67484">
        <w:tc>
          <w:tcPr>
            <w:tcW w:w="4950" w:type="dxa"/>
          </w:tcPr>
          <w:p w14:paraId="6CCFD353" w14:textId="77777777" w:rsidR="000B77C1" w:rsidRPr="0078362B" w:rsidRDefault="00E55094" w:rsidP="00437FE4">
            <w:pPr>
              <w:spacing w:line="300" w:lineRule="exact"/>
              <w:ind w:left="810" w:right="-5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="000B77C1"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สุทธิส่วนที่เป็นของบริษัทใหญ่ 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BEB0AD7" w14:textId="17303FE5" w:rsidR="000B77C1" w:rsidRPr="0078362B" w:rsidRDefault="003B161A" w:rsidP="00437FE4">
            <w:pPr>
              <w:tabs>
                <w:tab w:val="decimal" w:pos="990"/>
              </w:tabs>
              <w:spacing w:line="300" w:lineRule="exact"/>
              <w:ind w:left="-66" w:right="-3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="004A3AE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="004A3AE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0BC555" w14:textId="77777777" w:rsidR="000B77C1" w:rsidRPr="0078362B" w:rsidRDefault="000B77C1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59DFEA7" w14:textId="5F45E857" w:rsidR="000B77C1" w:rsidRPr="0078362B" w:rsidRDefault="000B77C1" w:rsidP="00437FE4">
            <w:pPr>
              <w:tabs>
                <w:tab w:val="decimal" w:pos="990"/>
              </w:tabs>
              <w:spacing w:line="300" w:lineRule="exact"/>
              <w:ind w:left="-66" w:right="-3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3F5663" w14:textId="77777777" w:rsidR="000B77C1" w:rsidRPr="0078362B" w:rsidRDefault="000B77C1" w:rsidP="00437F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E1FF57" w14:textId="4B1D5272" w:rsidR="000B77C1" w:rsidRPr="0078362B" w:rsidRDefault="003B161A" w:rsidP="00437FE4">
            <w:pPr>
              <w:tabs>
                <w:tab w:val="decimal" w:pos="981"/>
              </w:tabs>
              <w:spacing w:line="300" w:lineRule="exact"/>
              <w:ind w:left="-66" w:right="-3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020D6B40" w14:textId="77777777" w:rsidR="000B77C1" w:rsidRPr="0078362B" w:rsidRDefault="000B77C1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57D82408" w14:textId="36446A2A" w:rsidR="000B77C1" w:rsidRPr="0078362B" w:rsidRDefault="000B77C1" w:rsidP="00437FE4">
            <w:pPr>
              <w:tabs>
                <w:tab w:val="decimal" w:pos="981"/>
              </w:tabs>
              <w:spacing w:line="300" w:lineRule="exact"/>
              <w:ind w:left="-66" w:right="-3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B161A" w:rsidRPr="0078362B" w14:paraId="62E22E06" w14:textId="77777777" w:rsidTr="00B67484">
        <w:tc>
          <w:tcPr>
            <w:tcW w:w="4950" w:type="dxa"/>
          </w:tcPr>
          <w:p w14:paraId="6C3A4939" w14:textId="77777777" w:rsidR="003B161A" w:rsidRPr="0078362B" w:rsidRDefault="003B161A" w:rsidP="00437FE4">
            <w:pPr>
              <w:spacing w:line="300" w:lineRule="exact"/>
              <w:ind w:left="810" w:right="-5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318051F" w14:textId="7865EAD3" w:rsidR="003B161A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3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3B161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="003B161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3B161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</w:p>
        </w:tc>
        <w:tc>
          <w:tcPr>
            <w:tcW w:w="90" w:type="dxa"/>
            <w:shd w:val="clear" w:color="auto" w:fill="auto"/>
          </w:tcPr>
          <w:p w14:paraId="1B894204" w14:textId="77777777" w:rsidR="003B161A" w:rsidRPr="0078362B" w:rsidRDefault="003B161A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BB65F6D" w14:textId="7627BD18" w:rsidR="003B161A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3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3B161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="003B161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3B161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</w:p>
        </w:tc>
        <w:tc>
          <w:tcPr>
            <w:tcW w:w="90" w:type="dxa"/>
            <w:shd w:val="clear" w:color="auto" w:fill="auto"/>
          </w:tcPr>
          <w:p w14:paraId="1E77DFD8" w14:textId="77777777" w:rsidR="003B161A" w:rsidRPr="0078362B" w:rsidRDefault="003B161A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7D3360F" w14:textId="059ACB73" w:rsidR="003B161A" w:rsidRPr="0078362B" w:rsidRDefault="00FA46D0" w:rsidP="00437FE4">
            <w:pPr>
              <w:tabs>
                <w:tab w:val="decimal" w:pos="990"/>
              </w:tabs>
              <w:spacing w:line="300" w:lineRule="exact"/>
              <w:ind w:left="-66" w:right="-3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3B161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="003B161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3B161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</w:p>
        </w:tc>
        <w:tc>
          <w:tcPr>
            <w:tcW w:w="81" w:type="dxa"/>
          </w:tcPr>
          <w:p w14:paraId="7CCDE06C" w14:textId="77777777" w:rsidR="003B161A" w:rsidRPr="0078362B" w:rsidRDefault="003B161A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01277C8F" w14:textId="0BA4B099" w:rsidR="003B161A" w:rsidRPr="0078362B" w:rsidRDefault="00FA46D0" w:rsidP="00437FE4">
            <w:pPr>
              <w:tabs>
                <w:tab w:val="decimal" w:pos="981"/>
              </w:tabs>
              <w:spacing w:line="300" w:lineRule="exact"/>
              <w:ind w:left="-66" w:right="-3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3B161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="003B161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3B161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</w:p>
        </w:tc>
      </w:tr>
      <w:tr w:rsidR="003B161A" w:rsidRPr="0078362B" w14:paraId="4F993AD8" w14:textId="77777777" w:rsidTr="00B67484">
        <w:tc>
          <w:tcPr>
            <w:tcW w:w="4950" w:type="dxa"/>
          </w:tcPr>
          <w:p w14:paraId="1A0C7F3D" w14:textId="77777777" w:rsidR="003B161A" w:rsidRPr="0078362B" w:rsidRDefault="00E55094" w:rsidP="00437FE4">
            <w:pPr>
              <w:spacing w:line="300" w:lineRule="exact"/>
              <w:ind w:left="810" w:right="-5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="003B161A"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080" w:type="dxa"/>
            <w:shd w:val="clear" w:color="auto" w:fill="auto"/>
          </w:tcPr>
          <w:p w14:paraId="6C7A0B0B" w14:textId="49FF8B50" w:rsidR="003B161A" w:rsidRPr="0078362B" w:rsidRDefault="003B161A" w:rsidP="00437FE4">
            <w:pPr>
              <w:spacing w:line="300" w:lineRule="exact"/>
              <w:ind w:left="-66" w:right="5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069491" w14:textId="77777777" w:rsidR="003B161A" w:rsidRPr="0078362B" w:rsidRDefault="003B161A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7E43FD" w14:textId="7443FEC4" w:rsidR="003B161A" w:rsidRPr="0078362B" w:rsidRDefault="003B161A" w:rsidP="00437FE4">
            <w:pPr>
              <w:spacing w:line="300" w:lineRule="exact"/>
              <w:ind w:left="-66" w:right="5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02F50F" w14:textId="77777777" w:rsidR="003B161A" w:rsidRPr="0078362B" w:rsidRDefault="003B161A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B802A79" w14:textId="3F4FF1E0" w:rsidR="003B161A" w:rsidRPr="0078362B" w:rsidRDefault="003B161A" w:rsidP="00437FE4">
            <w:pPr>
              <w:tabs>
                <w:tab w:val="decimal" w:pos="990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0EEA3EA0" w14:textId="77777777" w:rsidR="003B161A" w:rsidRPr="0078362B" w:rsidRDefault="003B161A" w:rsidP="00437FE4">
            <w:pPr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</w:tcPr>
          <w:p w14:paraId="4B712B5C" w14:textId="7E7F2669" w:rsidR="003B161A" w:rsidRPr="0078362B" w:rsidRDefault="003B161A" w:rsidP="00437FE4">
            <w:pPr>
              <w:tabs>
                <w:tab w:val="decimal" w:pos="990"/>
              </w:tabs>
              <w:spacing w:line="300" w:lineRule="exact"/>
              <w:ind w:right="5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</w:tbl>
    <w:p w14:paraId="447342D1" w14:textId="77777777" w:rsidR="00DE7CF3" w:rsidRPr="0078362B" w:rsidRDefault="00DE7CF3" w:rsidP="00437FE4">
      <w:pPr>
        <w:spacing w:before="240"/>
        <w:ind w:left="1080" w:hanging="540"/>
        <w:jc w:val="thaiDistribute"/>
        <w:rPr>
          <w:rStyle w:val="PageNumber"/>
          <w:rFonts w:asciiTheme="majorBidi" w:hAnsiTheme="majorBidi" w:cstheme="majorBidi"/>
          <w:snapToGrid w:val="0"/>
          <w:cs/>
        </w:rPr>
      </w:pPr>
      <w:r w:rsidRPr="0078362B">
        <w:rPr>
          <w:rStyle w:val="PageNumber"/>
          <w:rFonts w:asciiTheme="majorBidi" w:hAnsiTheme="majorBidi" w:cstheme="majorBidi"/>
          <w:snapToGrid w:val="0"/>
          <w:cs/>
        </w:rPr>
        <w:t>กำไร</w:t>
      </w:r>
      <w:r w:rsidRPr="0078362B">
        <w:rPr>
          <w:rFonts w:asciiTheme="majorBidi" w:hAnsiTheme="majorBidi" w:cstheme="majorBidi"/>
          <w:lang w:val="en-US"/>
        </w:rPr>
        <w:t xml:space="preserve"> (</w:t>
      </w:r>
      <w:r w:rsidRPr="0078362B">
        <w:rPr>
          <w:rFonts w:asciiTheme="majorBidi" w:hAnsiTheme="majorBidi" w:cstheme="majorBidi"/>
          <w:cs/>
        </w:rPr>
        <w:t>ขาดทุน</w:t>
      </w:r>
      <w:r w:rsidRPr="0078362B">
        <w:rPr>
          <w:rFonts w:asciiTheme="majorBidi" w:hAnsiTheme="majorBidi" w:cstheme="majorBidi"/>
          <w:lang w:val="en-US"/>
        </w:rPr>
        <w:t xml:space="preserve">) </w:t>
      </w:r>
      <w:r w:rsidRPr="0078362B">
        <w:rPr>
          <w:rStyle w:val="PageNumber"/>
          <w:rFonts w:asciiTheme="majorBidi" w:hAnsiTheme="majorBidi" w:cstheme="majorBidi"/>
          <w:snapToGrid w:val="0"/>
          <w:cs/>
        </w:rPr>
        <w:t>ต่อหุ้นปรับลด</w:t>
      </w:r>
    </w:p>
    <w:p w14:paraId="14D7174E" w14:textId="73DA63CF" w:rsidR="00E55094" w:rsidRPr="0078362B" w:rsidRDefault="00DE7CF3" w:rsidP="00437FE4">
      <w:pPr>
        <w:ind w:left="547" w:hanging="7"/>
        <w:jc w:val="thaiDistribute"/>
        <w:rPr>
          <w:rFonts w:asciiTheme="majorBidi" w:hAnsiTheme="majorBidi" w:cstheme="majorBidi"/>
          <w:cs/>
        </w:rPr>
      </w:pPr>
      <w:r w:rsidRPr="0078362B">
        <w:rPr>
          <w:rStyle w:val="PageNumber"/>
          <w:rFonts w:asciiTheme="majorBidi" w:hAnsiTheme="majorBidi" w:cstheme="majorBidi"/>
          <w:snapToGrid w:val="0"/>
          <w:cs/>
        </w:rPr>
        <w:t>กำไร</w:t>
      </w:r>
      <w:r w:rsidRPr="0078362B">
        <w:rPr>
          <w:rFonts w:asciiTheme="majorBidi" w:hAnsiTheme="majorBidi" w:cstheme="majorBidi"/>
          <w:lang w:val="en-US"/>
        </w:rPr>
        <w:t xml:space="preserve"> (</w:t>
      </w:r>
      <w:r w:rsidRPr="0078362B">
        <w:rPr>
          <w:rFonts w:asciiTheme="majorBidi" w:hAnsiTheme="majorBidi" w:cstheme="majorBidi"/>
          <w:cs/>
        </w:rPr>
        <w:t>ขาดทุน</w:t>
      </w:r>
      <w:r w:rsidRPr="0078362B">
        <w:rPr>
          <w:rFonts w:asciiTheme="majorBidi" w:hAnsiTheme="majorBidi" w:cstheme="majorBidi"/>
          <w:lang w:val="en-US"/>
        </w:rPr>
        <w:t xml:space="preserve">) </w:t>
      </w:r>
      <w:r w:rsidRPr="0078362B">
        <w:rPr>
          <w:rFonts w:asciiTheme="majorBidi" w:hAnsiTheme="majorBidi" w:cstheme="majorBidi"/>
          <w:cs/>
          <w:lang w:val="en-GB"/>
        </w:rPr>
        <w:t>ต่</w:t>
      </w:r>
      <w:r w:rsidR="00B2720E" w:rsidRPr="0078362B">
        <w:rPr>
          <w:rFonts w:asciiTheme="majorBidi" w:hAnsiTheme="majorBidi" w:cstheme="majorBidi"/>
          <w:cs/>
          <w:lang w:val="en-GB"/>
        </w:rPr>
        <w:t xml:space="preserve">อหุ้นปรับลดสำหรับปีสิ้นสุดวันที่ </w:t>
      </w:r>
      <w:r w:rsidR="00FA46D0" w:rsidRPr="00FA46D0">
        <w:rPr>
          <w:rFonts w:asciiTheme="majorBidi" w:hAnsiTheme="majorBidi" w:cstheme="majorBidi"/>
          <w:lang w:val="en-US"/>
        </w:rPr>
        <w:t>31</w:t>
      </w:r>
      <w:r w:rsidRPr="0078362B">
        <w:rPr>
          <w:rFonts w:asciiTheme="majorBidi" w:hAnsiTheme="majorBidi" w:cstheme="majorBidi"/>
          <w:cs/>
        </w:rPr>
        <w:t xml:space="preserve"> ธันวาคม </w:t>
      </w:r>
      <w:r w:rsidR="00FA46D0" w:rsidRPr="00FA46D0">
        <w:rPr>
          <w:rFonts w:asciiTheme="majorBidi" w:hAnsiTheme="majorBidi" w:cstheme="majorBidi"/>
          <w:lang w:val="en-US"/>
        </w:rPr>
        <w:t>2562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lang w:val="en-US"/>
        </w:rPr>
        <w:t>2561</w:t>
      </w:r>
      <w:r w:rsidRPr="0078362B">
        <w:rPr>
          <w:rFonts w:asciiTheme="majorBidi" w:hAnsiTheme="majorBidi" w:cstheme="majorBidi"/>
          <w:cs/>
        </w:rPr>
        <w:t xml:space="preserve"> </w:t>
      </w:r>
      <w:r w:rsidRPr="0078362B">
        <w:rPr>
          <w:rFonts w:asciiTheme="majorBidi" w:hAnsiTheme="majorBidi" w:cstheme="majorBidi"/>
          <w:cs/>
          <w:lang w:val="en-GB"/>
        </w:rPr>
        <w:t>คำนวณโดยการหาร</w:t>
      </w:r>
      <w:r w:rsidRPr="0078362B">
        <w:rPr>
          <w:rStyle w:val="PageNumber"/>
          <w:rFonts w:asciiTheme="majorBidi" w:hAnsiTheme="majorBidi" w:cstheme="majorBidi"/>
          <w:snapToGrid w:val="0"/>
          <w:spacing w:val="-6"/>
          <w:cs/>
        </w:rPr>
        <w:t>กำไร</w:t>
      </w:r>
      <w:r w:rsidRPr="0078362B">
        <w:rPr>
          <w:rFonts w:asciiTheme="majorBidi" w:hAnsiTheme="majorBidi" w:cstheme="majorBidi"/>
          <w:spacing w:val="-6"/>
          <w:lang w:val="en-US"/>
        </w:rPr>
        <w:t xml:space="preserve"> (</w:t>
      </w:r>
      <w:r w:rsidRPr="0078362B">
        <w:rPr>
          <w:rFonts w:asciiTheme="majorBidi" w:hAnsiTheme="majorBidi" w:cstheme="majorBidi"/>
          <w:spacing w:val="-6"/>
          <w:cs/>
        </w:rPr>
        <w:t>ขาดทุน</w:t>
      </w:r>
      <w:r w:rsidRPr="0078362B">
        <w:rPr>
          <w:rFonts w:asciiTheme="majorBidi" w:hAnsiTheme="majorBidi" w:cstheme="majorBidi"/>
          <w:spacing w:val="-6"/>
          <w:lang w:val="en-US"/>
        </w:rPr>
        <w:t xml:space="preserve">) </w:t>
      </w:r>
      <w:r w:rsidRPr="0078362B">
        <w:rPr>
          <w:rFonts w:asciiTheme="majorBidi" w:hAnsiTheme="majorBidi" w:cstheme="majorBidi"/>
          <w:spacing w:val="-6"/>
          <w:cs/>
          <w:lang w:val="en-GB"/>
        </w:rPr>
        <w:t>สำหรับปีที่เป็นส่วนของผู้ถือหุ้นสามัญด้วยผลรวมของจำนวนหุ้นสามัญถัวเฉลี่ยถ่วงน้ำหนัก</w:t>
      </w:r>
      <w:r w:rsidRPr="0078362B">
        <w:rPr>
          <w:rFonts w:asciiTheme="majorBidi" w:hAnsiTheme="majorBidi" w:cstheme="majorBidi"/>
          <w:cs/>
          <w:lang w:val="en-GB"/>
        </w:rPr>
        <w:t>ที่</w:t>
      </w:r>
      <w:r w:rsidRPr="0078362B">
        <w:rPr>
          <w:rFonts w:asciiTheme="majorBidi" w:hAnsiTheme="majorBidi" w:cstheme="majorBidi"/>
          <w:cs/>
        </w:rPr>
        <w:t>ออกจำหน่าย</w:t>
      </w:r>
      <w:r w:rsidRPr="0078362B">
        <w:rPr>
          <w:rFonts w:asciiTheme="majorBidi" w:hAnsiTheme="majorBidi" w:cstheme="majorBidi"/>
          <w:cs/>
          <w:lang w:val="en-GB"/>
        </w:rPr>
        <w:t>แล้วในระหว่างปี บวกด้วยจำนวนหุ้นสามัญถัวเฉลี่ยถ่วงน้ำหนักที่ออกเพื่อแปลงสภาพ</w:t>
      </w:r>
      <w:r w:rsidRPr="0078362B">
        <w:rPr>
          <w:rFonts w:asciiTheme="majorBidi" w:hAnsiTheme="majorBidi" w:cstheme="majorBidi"/>
          <w:spacing w:val="-2"/>
          <w:cs/>
          <w:lang w:val="en-GB"/>
        </w:rPr>
        <w:t>หุ้นสามัญเทียบเท่าปรับลดทั้งสิ้นให้เป็นหุ้นสามัญโดยมิได้รับสิ่งตอบแทน</w:t>
      </w:r>
      <w:proofErr w:type="spellStart"/>
      <w:r w:rsidRPr="0078362B">
        <w:rPr>
          <w:rFonts w:asciiTheme="majorBidi" w:hAnsiTheme="majorBidi" w:cstheme="majorBidi"/>
          <w:spacing w:val="-2"/>
          <w:cs/>
          <w:lang w:val="en-GB"/>
        </w:rPr>
        <w:t>ใดๆ</w:t>
      </w:r>
      <w:proofErr w:type="spellEnd"/>
      <w:r w:rsidRPr="0078362B">
        <w:rPr>
          <w:rFonts w:asciiTheme="majorBidi" w:hAnsiTheme="majorBidi" w:cstheme="majorBidi"/>
          <w:spacing w:val="-2"/>
          <w:cs/>
          <w:lang w:val="en-GB"/>
        </w:rPr>
        <w:t xml:space="preserve"> ทั้งสิ้น ภายใต้ข้อสมมติว่า</w:t>
      </w:r>
      <w:r w:rsidRPr="0078362B">
        <w:rPr>
          <w:rFonts w:asciiTheme="majorBidi" w:hAnsiTheme="majorBidi" w:cstheme="majorBidi"/>
          <w:spacing w:val="-8"/>
          <w:cs/>
          <w:lang w:val="en-GB"/>
        </w:rPr>
        <w:t>ผู้ถือจะแปลงหุ้นสามัญเทียบเท่าปรับลดเป็นหุ้นสามัญ เมื่อราคาตามสิทธิต่ำกว่ามูลค่ายุติธรรมของหุ้นสามัญ</w:t>
      </w:r>
      <w:r w:rsidRPr="0078362B">
        <w:rPr>
          <w:rFonts w:asciiTheme="majorBidi" w:hAnsiTheme="majorBidi" w:cstheme="majorBidi"/>
          <w:cs/>
          <w:lang w:val="en-GB"/>
        </w:rPr>
        <w:t xml:space="preserve"> </w:t>
      </w:r>
      <w:r w:rsidRPr="0078362B">
        <w:rPr>
          <w:rFonts w:asciiTheme="majorBidi" w:hAnsiTheme="majorBidi" w:cstheme="majorBidi"/>
          <w:cs/>
        </w:rPr>
        <w:t>อย่างไรก็ตาม มูลค่ายุติธรรมของหุ้นสาม</w:t>
      </w:r>
      <w:r w:rsidR="00B2720E" w:rsidRPr="0078362B">
        <w:rPr>
          <w:rFonts w:asciiTheme="majorBidi" w:hAnsiTheme="majorBidi" w:cstheme="majorBidi"/>
          <w:cs/>
        </w:rPr>
        <w:t xml:space="preserve">ัญของบริษัทสำหรับปีสิ้นสุดวันที่ </w:t>
      </w:r>
      <w:r w:rsidR="00FA46D0" w:rsidRPr="00FA46D0">
        <w:rPr>
          <w:rFonts w:asciiTheme="majorBidi" w:hAnsiTheme="majorBidi" w:cstheme="majorBidi"/>
          <w:lang w:val="en-US"/>
        </w:rPr>
        <w:t>31</w:t>
      </w:r>
      <w:r w:rsidRPr="0078362B">
        <w:rPr>
          <w:rFonts w:asciiTheme="majorBidi" w:hAnsiTheme="majorBidi" w:cstheme="majorBidi"/>
          <w:cs/>
        </w:rPr>
        <w:t xml:space="preserve"> ธันวาคม </w:t>
      </w:r>
      <w:r w:rsidR="00FA46D0" w:rsidRPr="00FA46D0">
        <w:rPr>
          <w:rFonts w:asciiTheme="majorBidi" w:hAnsiTheme="majorBidi" w:cstheme="majorBidi"/>
          <w:lang w:val="en-US"/>
        </w:rPr>
        <w:t>2562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 xml:space="preserve">และ </w:t>
      </w:r>
      <w:r w:rsidR="00FA46D0" w:rsidRPr="00FA46D0">
        <w:rPr>
          <w:rFonts w:asciiTheme="majorBidi" w:hAnsiTheme="majorBidi" w:cstheme="majorBidi"/>
          <w:lang w:val="en-US"/>
        </w:rPr>
        <w:t>2561</w:t>
      </w:r>
      <w:r w:rsidRPr="0078362B">
        <w:rPr>
          <w:rFonts w:asciiTheme="majorBidi" w:hAnsiTheme="majorBidi" w:cstheme="majorBidi"/>
          <w:cs/>
        </w:rPr>
        <w:t xml:space="preserve"> ต่ำกว่าราคาตามสิทธิเป็นเหตุให้บริษัทไม่นำผลของหุ้นสามัญเทียบเท่าปรับลดมารวมคำนวณเพื่อหา</w:t>
      </w:r>
      <w:r w:rsidRPr="0078362B">
        <w:rPr>
          <w:rStyle w:val="PageNumber"/>
          <w:rFonts w:asciiTheme="majorBidi" w:hAnsiTheme="majorBidi" w:cstheme="majorBidi"/>
          <w:snapToGrid w:val="0"/>
          <w:cs/>
        </w:rPr>
        <w:t>กำไร</w:t>
      </w:r>
      <w:r w:rsidRPr="0078362B">
        <w:rPr>
          <w:rFonts w:asciiTheme="majorBidi" w:hAnsiTheme="majorBidi" w:cstheme="majorBidi"/>
          <w:lang w:val="en-US"/>
        </w:rPr>
        <w:t xml:space="preserve"> (</w:t>
      </w:r>
      <w:r w:rsidRPr="0078362B">
        <w:rPr>
          <w:rFonts w:asciiTheme="majorBidi" w:hAnsiTheme="majorBidi" w:cstheme="majorBidi"/>
          <w:cs/>
        </w:rPr>
        <w:t>ขาดทุน</w:t>
      </w:r>
      <w:r w:rsidRPr="0078362B">
        <w:rPr>
          <w:rFonts w:asciiTheme="majorBidi" w:hAnsiTheme="majorBidi" w:cstheme="majorBidi"/>
          <w:lang w:val="en-US"/>
        </w:rPr>
        <w:t xml:space="preserve">) </w:t>
      </w:r>
      <w:r w:rsidRPr="0078362B">
        <w:rPr>
          <w:rFonts w:asciiTheme="majorBidi" w:hAnsiTheme="majorBidi" w:cstheme="majorBidi"/>
          <w:cs/>
        </w:rPr>
        <w:t>ต่อหุ้นปรับลด</w:t>
      </w:r>
    </w:p>
    <w:p w14:paraId="67C912DD" w14:textId="4055CC89" w:rsidR="00C32655" w:rsidRPr="0078362B" w:rsidRDefault="00FA46D0" w:rsidP="00437FE4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FA46D0">
        <w:rPr>
          <w:rFonts w:asciiTheme="majorBidi" w:hAnsiTheme="majorBidi" w:cstheme="majorBidi"/>
          <w:b/>
          <w:bCs/>
          <w:lang w:val="en-US"/>
        </w:rPr>
        <w:t>28</w:t>
      </w:r>
      <w:r w:rsidR="000D3490" w:rsidRPr="0078362B">
        <w:rPr>
          <w:rFonts w:asciiTheme="majorBidi" w:hAnsiTheme="majorBidi" w:cstheme="majorBidi"/>
          <w:b/>
          <w:bCs/>
          <w:cs/>
        </w:rPr>
        <w:t>.</w:t>
      </w:r>
      <w:r w:rsidR="00C32655" w:rsidRPr="0078362B">
        <w:rPr>
          <w:rFonts w:asciiTheme="majorBidi" w:hAnsiTheme="majorBidi" w:cstheme="majorBidi"/>
          <w:b/>
          <w:bCs/>
          <w:lang w:val="en-US"/>
        </w:rPr>
        <w:tab/>
      </w:r>
      <w:r w:rsidR="00C32655" w:rsidRPr="0078362B">
        <w:rPr>
          <w:rFonts w:asciiTheme="majorBidi" w:hAnsiTheme="majorBidi" w:cstheme="majorBidi"/>
          <w:b/>
          <w:bCs/>
          <w:cs/>
        </w:rPr>
        <w:t>รายการบัญชีกับ</w:t>
      </w:r>
      <w:r w:rsidR="008A47D0" w:rsidRPr="0078362B">
        <w:rPr>
          <w:rFonts w:asciiTheme="majorBidi" w:hAnsiTheme="majorBidi" w:cstheme="majorBidi"/>
          <w:b/>
          <w:bCs/>
          <w:cs/>
        </w:rPr>
        <w:t>บุคคลหรือ</w:t>
      </w:r>
      <w:r w:rsidR="00C32655" w:rsidRPr="0078362B">
        <w:rPr>
          <w:rFonts w:asciiTheme="majorBidi" w:hAnsiTheme="majorBidi" w:cstheme="majorBidi"/>
          <w:b/>
          <w:bCs/>
          <w:cs/>
        </w:rPr>
        <w:t>กิจการที่เกี่ยวข้องกัน</w:t>
      </w:r>
    </w:p>
    <w:p w14:paraId="27E5A14C" w14:textId="77777777" w:rsidR="00C32655" w:rsidRPr="0078362B" w:rsidRDefault="00C32655" w:rsidP="00437FE4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บุคคลหรือกิจการที่เกี่ยวข้องกันกับ</w:t>
      </w:r>
      <w:r w:rsidR="00134B32" w:rsidRPr="0078362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474255" w:rsidRPr="0078362B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134B32" w:rsidRPr="0078362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474255" w:rsidRPr="0078362B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>หรือถูกควบคุมโดย</w:t>
      </w:r>
      <w:r w:rsidR="00134B32" w:rsidRPr="0078362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474255" w:rsidRPr="0078362B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134B32" w:rsidRPr="0078362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474255" w:rsidRPr="0078362B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2F69A180" w14:textId="77777777" w:rsidR="00C32655" w:rsidRPr="0078362B" w:rsidRDefault="00C32655" w:rsidP="00437FE4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</w:t>
      </w:r>
      <w:r w:rsidR="00134B32" w:rsidRPr="0078362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474255" w:rsidRPr="0078362B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134B32" w:rsidRPr="0078362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474255" w:rsidRPr="0078362B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F4BBE" w:rsidRPr="0078362B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78362B">
        <w:rPr>
          <w:rFonts w:asciiTheme="majorBidi" w:hAnsiTheme="majorBidi" w:cstheme="majorBidi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134B32" w:rsidRPr="0078362B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474255" w:rsidRPr="0078362B">
        <w:rPr>
          <w:rFonts w:asciiTheme="majorBidi" w:hAnsiTheme="majorBidi" w:cstheme="majorBidi"/>
          <w:spacing w:val="-8"/>
          <w:sz w:val="32"/>
          <w:szCs w:val="32"/>
          <w:cs/>
        </w:rPr>
        <w:t>และบริษัท</w:t>
      </w:r>
      <w:r w:rsidRPr="0078362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ตลอดทั้งสมาชิกในครอบครัว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>ที่ใกล้ชิดกับบุคคลดังกล่าว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14225F6B" w14:textId="77777777" w:rsidR="0035161C" w:rsidRPr="0078362B" w:rsidRDefault="0035161C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lang w:val="en-US"/>
        </w:rPr>
        <w:br w:type="page"/>
      </w:r>
    </w:p>
    <w:p w14:paraId="02656A85" w14:textId="77C0B111" w:rsidR="00AF0664" w:rsidRPr="0078362B" w:rsidRDefault="00FA46D0" w:rsidP="00437FE4">
      <w:pPr>
        <w:tabs>
          <w:tab w:val="left" w:pos="1080"/>
        </w:tabs>
        <w:ind w:left="392" w:right="-385" w:firstLine="148"/>
        <w:jc w:val="thaiDistribute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lang w:val="en-US"/>
        </w:rPr>
        <w:lastRenderedPageBreak/>
        <w:t>28</w:t>
      </w:r>
      <w:r w:rsidR="00AF0664" w:rsidRPr="0078362B">
        <w:rPr>
          <w:rFonts w:asciiTheme="majorBidi" w:hAnsiTheme="majorBidi" w:cstheme="majorBidi"/>
          <w:cs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AF0664" w:rsidRPr="0078362B">
        <w:rPr>
          <w:rFonts w:asciiTheme="majorBidi" w:hAnsiTheme="majorBidi" w:cstheme="majorBidi"/>
          <w:lang w:val="en-US"/>
        </w:rPr>
        <w:tab/>
      </w:r>
      <w:r w:rsidR="00AF0664" w:rsidRPr="0078362B">
        <w:rPr>
          <w:rFonts w:asciiTheme="majorBidi" w:hAnsiTheme="majorBidi" w:cstheme="majorBidi"/>
          <w:cs/>
          <w:lang w:val="en-US"/>
        </w:rPr>
        <w:t xml:space="preserve">เงินลงทุนในบริษัทย่อย </w:t>
      </w:r>
    </w:p>
    <w:p w14:paraId="07B41A94" w14:textId="77777777" w:rsidR="00AF0664" w:rsidRPr="0078362B" w:rsidRDefault="00AF0664" w:rsidP="00437FE4">
      <w:pPr>
        <w:ind w:left="392" w:right="-655" w:firstLine="328"/>
        <w:jc w:val="right"/>
        <w:rPr>
          <w:rFonts w:asciiTheme="majorBidi" w:hAnsiTheme="majorBidi" w:cstheme="majorBidi"/>
          <w:sz w:val="16"/>
          <w:szCs w:val="16"/>
          <w:cs/>
          <w:lang w:val="en-US"/>
        </w:rPr>
      </w:pPr>
      <w:r w:rsidRPr="0078362B">
        <w:rPr>
          <w:rFonts w:asciiTheme="majorBidi" w:hAnsiTheme="majorBidi" w:cstheme="majorBidi"/>
          <w:cs/>
          <w:lang w:val="en-US"/>
        </w:rPr>
        <w:tab/>
      </w:r>
      <w:r w:rsidRPr="0078362B">
        <w:rPr>
          <w:rFonts w:asciiTheme="majorBidi" w:hAnsiTheme="majorBidi" w:cstheme="majorBidi"/>
          <w:b/>
          <w:bCs/>
          <w:sz w:val="16"/>
          <w:szCs w:val="16"/>
          <w:cs/>
        </w:rPr>
        <w:t xml:space="preserve">(หน่วย </w:t>
      </w:r>
      <w:r w:rsidRPr="0078362B">
        <w:rPr>
          <w:rFonts w:asciiTheme="majorBidi" w:hAnsiTheme="majorBidi" w:cstheme="majorBidi"/>
          <w:b/>
          <w:bCs/>
          <w:sz w:val="16"/>
          <w:szCs w:val="16"/>
          <w:lang w:val="en-US"/>
        </w:rPr>
        <w:t xml:space="preserve">: </w:t>
      </w:r>
      <w:r w:rsidRPr="0078362B">
        <w:rPr>
          <w:rFonts w:asciiTheme="majorBidi" w:hAnsiTheme="majorBidi" w:cstheme="majorBidi"/>
          <w:b/>
          <w:bCs/>
          <w:sz w:val="16"/>
          <w:szCs w:val="16"/>
          <w:cs/>
          <w:lang w:val="en-US"/>
        </w:rPr>
        <w:t>บาท)</w:t>
      </w:r>
    </w:p>
    <w:tbl>
      <w:tblPr>
        <w:tblW w:w="5058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6"/>
        <w:gridCol w:w="21"/>
        <w:gridCol w:w="1322"/>
        <w:gridCol w:w="808"/>
        <w:gridCol w:w="625"/>
        <w:gridCol w:w="628"/>
        <w:gridCol w:w="539"/>
        <w:gridCol w:w="37"/>
        <w:gridCol w:w="542"/>
        <w:gridCol w:w="21"/>
        <w:gridCol w:w="761"/>
        <w:gridCol w:w="21"/>
        <w:gridCol w:w="724"/>
        <w:gridCol w:w="34"/>
        <w:gridCol w:w="591"/>
        <w:gridCol w:w="37"/>
        <w:gridCol w:w="675"/>
      </w:tblGrid>
      <w:tr w:rsidR="00E55094" w:rsidRPr="0078362B" w14:paraId="112577E9" w14:textId="77777777" w:rsidTr="00C021BD">
        <w:trPr>
          <w:cantSplit/>
          <w:trHeight w:val="20"/>
        </w:trPr>
        <w:tc>
          <w:tcPr>
            <w:tcW w:w="1051" w:type="pct"/>
            <w:vAlign w:val="center"/>
          </w:tcPr>
          <w:p w14:paraId="236C6454" w14:textId="77777777" w:rsidR="00E55094" w:rsidRPr="0078362B" w:rsidRDefault="00E55094" w:rsidP="00437FE4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14:paraId="1051BCB5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  <w:vAlign w:val="center"/>
          </w:tcPr>
          <w:p w14:paraId="2AC119F3" w14:textId="77777777" w:rsidR="00E55094" w:rsidRPr="0078362B" w:rsidRDefault="00E55094" w:rsidP="00437FE4">
            <w:pPr>
              <w:pStyle w:val="Heading5"/>
              <w:spacing w:line="200" w:lineRule="exact"/>
              <w:ind w:left="-108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231" w:type="pct"/>
            <w:gridSpan w:val="14"/>
            <w:vAlign w:val="center"/>
          </w:tcPr>
          <w:p w14:paraId="4D0D4539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E55094" w:rsidRPr="0078362B" w14:paraId="5DAD13F5" w14:textId="77777777" w:rsidTr="00C021BD">
        <w:trPr>
          <w:cantSplit/>
          <w:trHeight w:val="20"/>
        </w:trPr>
        <w:tc>
          <w:tcPr>
            <w:tcW w:w="1051" w:type="pct"/>
            <w:vAlign w:val="center"/>
          </w:tcPr>
          <w:p w14:paraId="6575D97E" w14:textId="77777777" w:rsidR="00E55094" w:rsidRPr="0078362B" w:rsidRDefault="00E55094" w:rsidP="00437FE4">
            <w:pPr>
              <w:pStyle w:val="Heading5"/>
              <w:spacing w:line="200" w:lineRule="exact"/>
              <w:ind w:right="178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11" w:type="pct"/>
            <w:vAlign w:val="center"/>
          </w:tcPr>
          <w:p w14:paraId="7525AB49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  <w:vAlign w:val="center"/>
          </w:tcPr>
          <w:p w14:paraId="4128FAAB" w14:textId="77777777" w:rsidR="00E55094" w:rsidRPr="0078362B" w:rsidRDefault="00E55094" w:rsidP="00437FE4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ประเภทธุรกิจ</w:t>
            </w:r>
          </w:p>
        </w:tc>
        <w:tc>
          <w:tcPr>
            <w:tcW w:w="432" w:type="pct"/>
            <w:vAlign w:val="center"/>
          </w:tcPr>
          <w:p w14:paraId="5C25425E" w14:textId="77777777" w:rsidR="00E55094" w:rsidRPr="0078362B" w:rsidRDefault="00E55094" w:rsidP="00437FE4">
            <w:pPr>
              <w:pStyle w:val="Heading5"/>
              <w:spacing w:line="200" w:lineRule="exact"/>
              <w:ind w:left="-80" w:right="-80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จดทะเบียนใน</w:t>
            </w:r>
          </w:p>
        </w:tc>
        <w:tc>
          <w:tcPr>
            <w:tcW w:w="334" w:type="pct"/>
            <w:vAlign w:val="center"/>
          </w:tcPr>
          <w:p w14:paraId="1C6FFE98" w14:textId="77777777" w:rsidR="00E55094" w:rsidRPr="0078362B" w:rsidRDefault="00E55094" w:rsidP="00437FE4">
            <w:pPr>
              <w:pStyle w:val="Heading5"/>
              <w:spacing w:line="200" w:lineRule="exact"/>
              <w:ind w:left="-66" w:right="-112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336" w:type="pct"/>
            <w:vAlign w:val="center"/>
          </w:tcPr>
          <w:p w14:paraId="0F86DD05" w14:textId="77777777" w:rsidR="00E55094" w:rsidRPr="0078362B" w:rsidRDefault="00E55094" w:rsidP="00437FE4">
            <w:pPr>
              <w:pStyle w:val="Heading5"/>
              <w:spacing w:line="200" w:lineRule="exact"/>
              <w:ind w:left="-66" w:right="-112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598" w:type="pct"/>
            <w:gridSpan w:val="3"/>
            <w:vAlign w:val="center"/>
          </w:tcPr>
          <w:p w14:paraId="43D9CD73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สัดส่วนเงินลงทุน (ร้อยละ)</w:t>
            </w:r>
          </w:p>
        </w:tc>
        <w:tc>
          <w:tcPr>
            <w:tcW w:w="11" w:type="pct"/>
            <w:vAlign w:val="center"/>
          </w:tcPr>
          <w:p w14:paraId="15AB9D4E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5" w:type="pct"/>
            <w:gridSpan w:val="3"/>
            <w:vAlign w:val="center"/>
          </w:tcPr>
          <w:p w14:paraId="73BE7BB8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18" w:type="pct"/>
            <w:vAlign w:val="center"/>
          </w:tcPr>
          <w:p w14:paraId="6D9D3F7F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7" w:type="pct"/>
            <w:gridSpan w:val="3"/>
            <w:vAlign w:val="center"/>
          </w:tcPr>
          <w:p w14:paraId="4499DC81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E55094" w:rsidRPr="0078362B" w14:paraId="02C9730D" w14:textId="77777777" w:rsidTr="00C021BD">
        <w:trPr>
          <w:cantSplit/>
          <w:trHeight w:val="20"/>
        </w:trPr>
        <w:tc>
          <w:tcPr>
            <w:tcW w:w="1051" w:type="pct"/>
            <w:vAlign w:val="center"/>
          </w:tcPr>
          <w:p w14:paraId="53E388B3" w14:textId="77777777" w:rsidR="00E55094" w:rsidRPr="0078362B" w:rsidRDefault="00E55094" w:rsidP="00437FE4">
            <w:pPr>
              <w:pStyle w:val="Heading5"/>
              <w:spacing w:line="200" w:lineRule="exact"/>
              <w:ind w:right="178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14:paraId="5B002E0A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  <w:vAlign w:val="center"/>
          </w:tcPr>
          <w:p w14:paraId="30F32EDE" w14:textId="77777777" w:rsidR="00E55094" w:rsidRPr="0078362B" w:rsidRDefault="00E55094" w:rsidP="00437FE4">
            <w:pPr>
              <w:pStyle w:val="Heading5"/>
              <w:spacing w:line="200" w:lineRule="exact"/>
              <w:ind w:left="-108" w:right="-102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432" w:type="pct"/>
            <w:vAlign w:val="center"/>
          </w:tcPr>
          <w:p w14:paraId="7C59D070" w14:textId="77777777" w:rsidR="00E55094" w:rsidRPr="0078362B" w:rsidRDefault="00E55094" w:rsidP="00437FE4">
            <w:pPr>
              <w:pStyle w:val="Heading5"/>
              <w:spacing w:line="200" w:lineRule="exact"/>
              <w:ind w:left="-80" w:right="-80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34" w:type="pct"/>
            <w:vAlign w:val="center"/>
          </w:tcPr>
          <w:p w14:paraId="1C9E5811" w14:textId="77777777" w:rsidR="00E55094" w:rsidRPr="0078362B" w:rsidRDefault="00E55094" w:rsidP="00437FE4">
            <w:pPr>
              <w:pStyle w:val="Heading5"/>
              <w:spacing w:line="200" w:lineRule="exact"/>
              <w:ind w:left="-66" w:right="-112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336" w:type="pct"/>
            <w:vAlign w:val="center"/>
          </w:tcPr>
          <w:p w14:paraId="01A555ED" w14:textId="77777777" w:rsidR="00E55094" w:rsidRPr="0078362B" w:rsidRDefault="00E55094" w:rsidP="00437FE4">
            <w:pPr>
              <w:pStyle w:val="Heading5"/>
              <w:spacing w:line="200" w:lineRule="exact"/>
              <w:ind w:left="-66" w:right="-11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288" w:type="pct"/>
            <w:vAlign w:val="center"/>
          </w:tcPr>
          <w:p w14:paraId="3EDE1F18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" w:type="pct"/>
            <w:vAlign w:val="center"/>
          </w:tcPr>
          <w:p w14:paraId="6A5BA5D2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0" w:type="pct"/>
            <w:vAlign w:val="center"/>
          </w:tcPr>
          <w:p w14:paraId="58F5673E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14:paraId="59869C53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vAlign w:val="center"/>
          </w:tcPr>
          <w:p w14:paraId="1C27FE16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14:paraId="454B54FA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87" w:type="pct"/>
            <w:vAlign w:val="center"/>
          </w:tcPr>
          <w:p w14:paraId="7607E37E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" w:type="pct"/>
            <w:vAlign w:val="center"/>
          </w:tcPr>
          <w:p w14:paraId="27AF4F76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7" w:type="pct"/>
            <w:gridSpan w:val="3"/>
            <w:vAlign w:val="center"/>
          </w:tcPr>
          <w:p w14:paraId="0B8830EC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E55094" w:rsidRPr="0078362B" w14:paraId="216AE9B2" w14:textId="77777777" w:rsidTr="00C021BD">
        <w:trPr>
          <w:cantSplit/>
          <w:trHeight w:val="20"/>
        </w:trPr>
        <w:tc>
          <w:tcPr>
            <w:tcW w:w="1051" w:type="pct"/>
            <w:vAlign w:val="center"/>
          </w:tcPr>
          <w:p w14:paraId="054F7EBC" w14:textId="77777777" w:rsidR="00E55094" w:rsidRPr="0078362B" w:rsidRDefault="00E55094" w:rsidP="00437FE4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11" w:type="pct"/>
            <w:vAlign w:val="center"/>
          </w:tcPr>
          <w:p w14:paraId="55BDB0F0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7" w:type="pct"/>
            <w:vAlign w:val="center"/>
          </w:tcPr>
          <w:p w14:paraId="6939D253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432" w:type="pct"/>
            <w:vAlign w:val="center"/>
          </w:tcPr>
          <w:p w14:paraId="6A46A154" w14:textId="77777777" w:rsidR="00E55094" w:rsidRPr="0078362B" w:rsidRDefault="00E55094" w:rsidP="00437FE4">
            <w:pPr>
              <w:pStyle w:val="Heading5"/>
              <w:spacing w:line="200" w:lineRule="exact"/>
              <w:ind w:left="-80" w:right="-80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34" w:type="pct"/>
            <w:vAlign w:val="center"/>
          </w:tcPr>
          <w:p w14:paraId="32A7F1ED" w14:textId="77777777" w:rsidR="00E55094" w:rsidRPr="0078362B" w:rsidRDefault="00E55094" w:rsidP="00437FE4">
            <w:pPr>
              <w:pStyle w:val="Heading5"/>
              <w:spacing w:line="200" w:lineRule="exact"/>
              <w:ind w:left="-66" w:right="-112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336" w:type="pct"/>
            <w:vAlign w:val="center"/>
          </w:tcPr>
          <w:p w14:paraId="6FF8E5D7" w14:textId="77777777" w:rsidR="00E55094" w:rsidRPr="0078362B" w:rsidRDefault="00E55094" w:rsidP="00437FE4">
            <w:pPr>
              <w:pStyle w:val="Heading5"/>
              <w:spacing w:line="200" w:lineRule="exact"/>
              <w:ind w:left="-66" w:right="-11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288" w:type="pct"/>
            <w:vAlign w:val="center"/>
          </w:tcPr>
          <w:p w14:paraId="3A9653A7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20" w:type="pct"/>
            <w:vAlign w:val="center"/>
          </w:tcPr>
          <w:p w14:paraId="341412E6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0" w:type="pct"/>
            <w:vAlign w:val="center"/>
          </w:tcPr>
          <w:p w14:paraId="0125C43F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" w:type="pct"/>
            <w:vAlign w:val="center"/>
          </w:tcPr>
          <w:p w14:paraId="20E64B54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vAlign w:val="center"/>
          </w:tcPr>
          <w:p w14:paraId="3DE48FF6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" w:type="pct"/>
            <w:vAlign w:val="center"/>
          </w:tcPr>
          <w:p w14:paraId="0473A96C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87" w:type="pct"/>
            <w:vAlign w:val="center"/>
          </w:tcPr>
          <w:p w14:paraId="64375652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8" w:type="pct"/>
            <w:vAlign w:val="center"/>
          </w:tcPr>
          <w:p w14:paraId="39F76992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7" w:type="pct"/>
            <w:gridSpan w:val="3"/>
            <w:vAlign w:val="center"/>
          </w:tcPr>
          <w:p w14:paraId="6399E173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สำหรับปี</w:t>
            </w:r>
            <w:r w:rsidRPr="0078362B"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  <w:cs/>
              </w:rPr>
              <w:t>สิ้นสุดวันที่</w:t>
            </w:r>
          </w:p>
        </w:tc>
      </w:tr>
      <w:tr w:rsidR="00E55094" w:rsidRPr="0078362B" w14:paraId="5DEF3D96" w14:textId="77777777" w:rsidTr="00C021BD">
        <w:trPr>
          <w:cantSplit/>
          <w:trHeight w:val="20"/>
        </w:trPr>
        <w:tc>
          <w:tcPr>
            <w:tcW w:w="1051" w:type="pct"/>
            <w:vAlign w:val="center"/>
          </w:tcPr>
          <w:p w14:paraId="1D94213E" w14:textId="77777777" w:rsidR="00E55094" w:rsidRPr="0078362B" w:rsidRDefault="00E55094" w:rsidP="00437FE4">
            <w:pPr>
              <w:spacing w:line="200" w:lineRule="exact"/>
              <w:ind w:right="-14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14:paraId="56CBF740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7" w:type="pct"/>
            <w:vAlign w:val="center"/>
          </w:tcPr>
          <w:p w14:paraId="69D94723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2" w:type="pct"/>
            <w:vAlign w:val="center"/>
          </w:tcPr>
          <w:p w14:paraId="4F8AF157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34" w:type="pct"/>
            <w:vAlign w:val="center"/>
          </w:tcPr>
          <w:p w14:paraId="20597877" w14:textId="50418082" w:rsidR="00E55094" w:rsidRPr="0078362B" w:rsidRDefault="00FA46D0" w:rsidP="00437FE4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u w:val="none"/>
                <w:lang w:val="en-US"/>
              </w:rPr>
              <w:t>31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336" w:type="pct"/>
            <w:vAlign w:val="center"/>
          </w:tcPr>
          <w:p w14:paraId="236F2940" w14:textId="2284B166" w:rsidR="00E55094" w:rsidRPr="0078362B" w:rsidRDefault="00FA46D0" w:rsidP="00437FE4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u w:val="none"/>
                <w:lang w:val="en-US"/>
              </w:rPr>
              <w:t>31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288" w:type="pct"/>
            <w:vAlign w:val="center"/>
          </w:tcPr>
          <w:p w14:paraId="7A8E42AE" w14:textId="404701C3" w:rsidR="00E55094" w:rsidRPr="0078362B" w:rsidRDefault="00FA46D0" w:rsidP="00437FE4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u w:val="none"/>
                <w:lang w:val="en-US"/>
              </w:rPr>
              <w:t>31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20" w:type="pct"/>
            <w:vAlign w:val="center"/>
          </w:tcPr>
          <w:p w14:paraId="3EA10386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0" w:type="pct"/>
            <w:vAlign w:val="center"/>
          </w:tcPr>
          <w:p w14:paraId="4210FE53" w14:textId="59DA806B" w:rsidR="00E55094" w:rsidRPr="0078362B" w:rsidRDefault="00FA46D0" w:rsidP="00437FE4">
            <w:pPr>
              <w:spacing w:line="200" w:lineRule="exact"/>
              <w:ind w:left="-64" w:right="-9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E55094"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" w:type="pct"/>
            <w:vAlign w:val="center"/>
          </w:tcPr>
          <w:p w14:paraId="20F99D68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vAlign w:val="center"/>
          </w:tcPr>
          <w:p w14:paraId="23185DCC" w14:textId="1BB3AC9E" w:rsidR="00E55094" w:rsidRPr="0078362B" w:rsidRDefault="00FA46D0" w:rsidP="00437FE4">
            <w:pPr>
              <w:spacing w:line="200" w:lineRule="exact"/>
              <w:ind w:left="-64" w:right="-9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E55094"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1" w:type="pct"/>
            <w:vAlign w:val="center"/>
          </w:tcPr>
          <w:p w14:paraId="78D32BBB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87" w:type="pct"/>
            <w:vAlign w:val="center"/>
          </w:tcPr>
          <w:p w14:paraId="58418FDB" w14:textId="1BACE145" w:rsidR="00E55094" w:rsidRPr="0078362B" w:rsidRDefault="00FA46D0" w:rsidP="00437FE4">
            <w:pPr>
              <w:spacing w:line="200" w:lineRule="exact"/>
              <w:ind w:left="-64" w:right="-9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E55094"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8" w:type="pct"/>
            <w:vAlign w:val="center"/>
          </w:tcPr>
          <w:p w14:paraId="6638A630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7" w:type="pct"/>
            <w:gridSpan w:val="3"/>
            <w:vAlign w:val="center"/>
          </w:tcPr>
          <w:p w14:paraId="264C7347" w14:textId="199C73C2" w:rsidR="00E55094" w:rsidRPr="0078362B" w:rsidRDefault="00FA46D0" w:rsidP="00437FE4">
            <w:pPr>
              <w:spacing w:line="200" w:lineRule="exact"/>
              <w:ind w:left="-64" w:right="-9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E55094"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E55094" w:rsidRPr="0078362B" w14:paraId="291E882C" w14:textId="77777777" w:rsidTr="00C021BD">
        <w:trPr>
          <w:cantSplit/>
          <w:trHeight w:val="20"/>
        </w:trPr>
        <w:tc>
          <w:tcPr>
            <w:tcW w:w="1051" w:type="pct"/>
            <w:vAlign w:val="center"/>
          </w:tcPr>
          <w:p w14:paraId="3E1A98AE" w14:textId="77777777" w:rsidR="00E55094" w:rsidRPr="0078362B" w:rsidRDefault="00E55094" w:rsidP="00437FE4">
            <w:pPr>
              <w:spacing w:line="200" w:lineRule="exact"/>
              <w:ind w:right="-14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14:paraId="1D602859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7" w:type="pct"/>
            <w:vAlign w:val="center"/>
          </w:tcPr>
          <w:p w14:paraId="0CF8AFB5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2" w:type="pct"/>
            <w:vAlign w:val="center"/>
          </w:tcPr>
          <w:p w14:paraId="3B797045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34" w:type="pct"/>
            <w:vAlign w:val="center"/>
          </w:tcPr>
          <w:p w14:paraId="3CD4E5C7" w14:textId="0E53309A" w:rsidR="00E55094" w:rsidRPr="0078362B" w:rsidRDefault="00FA46D0" w:rsidP="00437FE4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u w:val="none"/>
                <w:lang w:val="en-US"/>
              </w:rPr>
              <w:t>2562</w:t>
            </w:r>
          </w:p>
        </w:tc>
        <w:tc>
          <w:tcPr>
            <w:tcW w:w="336" w:type="pct"/>
            <w:vAlign w:val="center"/>
          </w:tcPr>
          <w:p w14:paraId="4E7FCD8C" w14:textId="43DF33F2" w:rsidR="00E55094" w:rsidRPr="0078362B" w:rsidRDefault="00FA46D0" w:rsidP="00437FE4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u w:val="none"/>
                <w:lang w:val="en-US"/>
              </w:rPr>
              <w:t>2561</w:t>
            </w:r>
          </w:p>
        </w:tc>
        <w:tc>
          <w:tcPr>
            <w:tcW w:w="288" w:type="pct"/>
            <w:vAlign w:val="center"/>
          </w:tcPr>
          <w:p w14:paraId="17FD4DED" w14:textId="65077F5D" w:rsidR="00E55094" w:rsidRPr="0078362B" w:rsidRDefault="00FA46D0" w:rsidP="00437FE4">
            <w:pPr>
              <w:spacing w:line="200" w:lineRule="exact"/>
              <w:ind w:left="-64" w:right="-9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20" w:type="pct"/>
            <w:vAlign w:val="center"/>
          </w:tcPr>
          <w:p w14:paraId="6BA33D4F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0" w:type="pct"/>
            <w:vAlign w:val="center"/>
          </w:tcPr>
          <w:p w14:paraId="7073F316" w14:textId="0BE55615" w:rsidR="00E55094" w:rsidRPr="0078362B" w:rsidRDefault="00FA46D0" w:rsidP="00437FE4">
            <w:pPr>
              <w:spacing w:line="200" w:lineRule="exact"/>
              <w:ind w:left="-64" w:right="-9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2561</w:t>
            </w:r>
          </w:p>
        </w:tc>
        <w:tc>
          <w:tcPr>
            <w:tcW w:w="11" w:type="pct"/>
            <w:vAlign w:val="center"/>
          </w:tcPr>
          <w:p w14:paraId="2B4188B5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vAlign w:val="center"/>
          </w:tcPr>
          <w:p w14:paraId="0C264905" w14:textId="1D29A661" w:rsidR="00E55094" w:rsidRPr="0078362B" w:rsidRDefault="00FA46D0" w:rsidP="00437FE4">
            <w:pPr>
              <w:spacing w:line="200" w:lineRule="exact"/>
              <w:ind w:left="-64" w:right="-9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11" w:type="pct"/>
            <w:vAlign w:val="center"/>
          </w:tcPr>
          <w:p w14:paraId="33CC004F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87" w:type="pct"/>
            <w:vAlign w:val="center"/>
          </w:tcPr>
          <w:p w14:paraId="3434B915" w14:textId="7DF16341" w:rsidR="00E55094" w:rsidRPr="0078362B" w:rsidRDefault="00FA46D0" w:rsidP="00437FE4">
            <w:pPr>
              <w:spacing w:line="200" w:lineRule="exact"/>
              <w:ind w:left="-64" w:right="-9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2561</w:t>
            </w:r>
          </w:p>
        </w:tc>
        <w:tc>
          <w:tcPr>
            <w:tcW w:w="18" w:type="pct"/>
            <w:vAlign w:val="center"/>
          </w:tcPr>
          <w:p w14:paraId="65AD210F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16" w:type="pct"/>
            <w:vAlign w:val="center"/>
          </w:tcPr>
          <w:p w14:paraId="3DDA32C3" w14:textId="459C6462" w:rsidR="00E55094" w:rsidRPr="0078362B" w:rsidRDefault="00FA46D0" w:rsidP="00437FE4">
            <w:pPr>
              <w:spacing w:line="200" w:lineRule="exact"/>
              <w:ind w:left="-64" w:right="-9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20" w:type="pct"/>
            <w:vAlign w:val="center"/>
          </w:tcPr>
          <w:p w14:paraId="76DA3568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1" w:type="pct"/>
            <w:vAlign w:val="center"/>
          </w:tcPr>
          <w:p w14:paraId="2C3FDD6E" w14:textId="442CE88F" w:rsidR="00E55094" w:rsidRPr="0078362B" w:rsidRDefault="00FA46D0" w:rsidP="00437FE4">
            <w:pPr>
              <w:spacing w:line="200" w:lineRule="exact"/>
              <w:ind w:left="-117" w:right="-10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2561</w:t>
            </w:r>
          </w:p>
        </w:tc>
      </w:tr>
      <w:tr w:rsidR="00E55094" w:rsidRPr="0078362B" w14:paraId="1ABFB888" w14:textId="77777777" w:rsidTr="00C021BD">
        <w:trPr>
          <w:cantSplit/>
          <w:trHeight w:val="20"/>
        </w:trPr>
        <w:tc>
          <w:tcPr>
            <w:tcW w:w="1051" w:type="pct"/>
            <w:vAlign w:val="center"/>
          </w:tcPr>
          <w:p w14:paraId="135AD734" w14:textId="77777777" w:rsidR="00E55094" w:rsidRPr="0078362B" w:rsidRDefault="00E55094" w:rsidP="00437FE4">
            <w:pPr>
              <w:spacing w:line="200" w:lineRule="exact"/>
              <w:ind w:left="270" w:right="-356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11" w:type="pct"/>
            <w:vAlign w:val="center"/>
          </w:tcPr>
          <w:p w14:paraId="1EFEA9DA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  <w:vAlign w:val="center"/>
          </w:tcPr>
          <w:p w14:paraId="2AC6E05F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432" w:type="pct"/>
            <w:vAlign w:val="center"/>
          </w:tcPr>
          <w:p w14:paraId="2A9A5DA0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34" w:type="pct"/>
          </w:tcPr>
          <w:p w14:paraId="7F06970B" w14:textId="77777777" w:rsidR="00E55094" w:rsidRPr="0078362B" w:rsidRDefault="00E55094" w:rsidP="00437FE4">
            <w:pPr>
              <w:pStyle w:val="Heading5"/>
              <w:spacing w:line="200" w:lineRule="exact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36" w:type="pct"/>
            <w:vAlign w:val="center"/>
          </w:tcPr>
          <w:p w14:paraId="3ADD6B9F" w14:textId="77777777" w:rsidR="00E55094" w:rsidRPr="0078362B" w:rsidRDefault="00E55094" w:rsidP="00437FE4">
            <w:pPr>
              <w:pStyle w:val="Heading5"/>
              <w:spacing w:line="200" w:lineRule="exact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288" w:type="pct"/>
            <w:vAlign w:val="center"/>
          </w:tcPr>
          <w:p w14:paraId="5B767885" w14:textId="77777777" w:rsidR="00E55094" w:rsidRPr="0078362B" w:rsidRDefault="00E55094" w:rsidP="00437FE4">
            <w:pPr>
              <w:pStyle w:val="Heading5"/>
              <w:spacing w:line="20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0" w:type="pct"/>
            <w:vAlign w:val="center"/>
          </w:tcPr>
          <w:p w14:paraId="6AFA6446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90" w:type="pct"/>
            <w:vAlign w:val="center"/>
          </w:tcPr>
          <w:p w14:paraId="22E5C918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14:paraId="64605457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vAlign w:val="center"/>
          </w:tcPr>
          <w:p w14:paraId="5E907767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" w:type="pct"/>
            <w:vAlign w:val="center"/>
          </w:tcPr>
          <w:p w14:paraId="6741968A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87" w:type="pct"/>
            <w:vAlign w:val="center"/>
          </w:tcPr>
          <w:p w14:paraId="5A390A17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8" w:type="pct"/>
            <w:vAlign w:val="center"/>
          </w:tcPr>
          <w:p w14:paraId="59450C04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16" w:type="pct"/>
            <w:vAlign w:val="center"/>
          </w:tcPr>
          <w:p w14:paraId="48EAD25D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0" w:type="pct"/>
            <w:vAlign w:val="center"/>
          </w:tcPr>
          <w:p w14:paraId="73951C9D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1" w:type="pct"/>
            <w:vAlign w:val="center"/>
          </w:tcPr>
          <w:p w14:paraId="3A77A347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E55094" w:rsidRPr="0078362B" w14:paraId="397461B6" w14:textId="77777777" w:rsidTr="00C021BD">
        <w:trPr>
          <w:cantSplit/>
          <w:trHeight w:val="20"/>
        </w:trPr>
        <w:tc>
          <w:tcPr>
            <w:tcW w:w="1051" w:type="pct"/>
          </w:tcPr>
          <w:p w14:paraId="4816F5CC" w14:textId="77777777" w:rsidR="00E55094" w:rsidRPr="0078362B" w:rsidRDefault="00E55094" w:rsidP="00437FE4">
            <w:pPr>
              <w:spacing w:line="200" w:lineRule="exact"/>
              <w:ind w:left="270" w:right="-356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แลนด์มาร์ค โฮล</w:t>
            </w:r>
            <w:proofErr w:type="spellStart"/>
            <w:r w:rsidRPr="0078362B">
              <w:rPr>
                <w:rFonts w:asciiTheme="majorBidi" w:hAnsiTheme="majorBidi" w:cstheme="majorBidi"/>
                <w:sz w:val="16"/>
                <w:szCs w:val="16"/>
                <w:cs/>
              </w:rPr>
              <w:t>ดิ้งส์</w:t>
            </w:r>
            <w:proofErr w:type="spellEnd"/>
            <w:r w:rsidRPr="0078362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จำกัด  </w:t>
            </w:r>
          </w:p>
        </w:tc>
        <w:tc>
          <w:tcPr>
            <w:tcW w:w="11" w:type="pct"/>
          </w:tcPr>
          <w:p w14:paraId="33E07C62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</w:tcPr>
          <w:p w14:paraId="46109D4F" w14:textId="77777777" w:rsidR="00E55094" w:rsidRPr="0078362B" w:rsidRDefault="00E55094" w:rsidP="00437FE4">
            <w:pPr>
              <w:pStyle w:val="Heading5"/>
              <w:spacing w:line="200" w:lineRule="exact"/>
              <w:ind w:left="-68" w:right="-43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ซื้อขาย ให้เช่าและดำเนินงาน</w:t>
            </w:r>
          </w:p>
        </w:tc>
        <w:tc>
          <w:tcPr>
            <w:tcW w:w="432" w:type="pct"/>
          </w:tcPr>
          <w:p w14:paraId="066FB426" w14:textId="77777777" w:rsidR="00E55094" w:rsidRPr="0078362B" w:rsidRDefault="00E55094" w:rsidP="00437FE4">
            <w:pPr>
              <w:pStyle w:val="Heading5"/>
              <w:spacing w:line="200" w:lineRule="exact"/>
              <w:ind w:left="-66" w:right="-8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334" w:type="pct"/>
            <w:shd w:val="clear" w:color="auto" w:fill="auto"/>
          </w:tcPr>
          <w:p w14:paraId="065EBE1F" w14:textId="5EC44078" w:rsidR="00E55094" w:rsidRPr="0078362B" w:rsidRDefault="00FA46D0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336" w:type="pct"/>
          </w:tcPr>
          <w:p w14:paraId="7BB05418" w14:textId="141CD6CF" w:rsidR="00E55094" w:rsidRPr="0078362B" w:rsidRDefault="00FA46D0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288" w:type="pct"/>
            <w:shd w:val="clear" w:color="auto" w:fill="auto"/>
          </w:tcPr>
          <w:p w14:paraId="36971CB2" w14:textId="214CCB08" w:rsidR="00E55094" w:rsidRPr="0078362B" w:rsidRDefault="00FA46D0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14:paraId="5E34BBCB" w14:textId="77777777" w:rsidR="00E55094" w:rsidRPr="0078362B" w:rsidRDefault="00E55094" w:rsidP="00437FE4">
            <w:pPr>
              <w:pStyle w:val="Heading5"/>
              <w:spacing w:line="200" w:lineRule="exact"/>
              <w:ind w:left="-458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0" w:type="pct"/>
          </w:tcPr>
          <w:p w14:paraId="28154080" w14:textId="5016BCFE" w:rsidR="00E55094" w:rsidRPr="0078362B" w:rsidRDefault="00FA46D0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14:paraId="52583B9A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1DF35944" w14:textId="167C6EF7" w:rsidR="00E55094" w:rsidRPr="0078362B" w:rsidRDefault="00FA46D0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11" w:type="pct"/>
          </w:tcPr>
          <w:p w14:paraId="1BB442C6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87" w:type="pct"/>
          </w:tcPr>
          <w:p w14:paraId="6D725AD4" w14:textId="5236F3A0" w:rsidR="00E55094" w:rsidRPr="0078362B" w:rsidRDefault="00FA46D0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18" w:type="pct"/>
          </w:tcPr>
          <w:p w14:paraId="571359FF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6" w:type="pct"/>
            <w:shd w:val="clear" w:color="auto" w:fill="auto"/>
          </w:tcPr>
          <w:p w14:paraId="1C706388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0" w:type="pct"/>
          </w:tcPr>
          <w:p w14:paraId="1EA70E5B" w14:textId="77777777" w:rsidR="00E55094" w:rsidRPr="0078362B" w:rsidRDefault="00E55094" w:rsidP="00437FE4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1" w:type="pct"/>
          </w:tcPr>
          <w:p w14:paraId="09DE8A82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E55094" w:rsidRPr="0078362B" w14:paraId="4B014D66" w14:textId="77777777" w:rsidTr="00C021BD">
        <w:trPr>
          <w:cantSplit/>
          <w:trHeight w:val="20"/>
        </w:trPr>
        <w:tc>
          <w:tcPr>
            <w:tcW w:w="1051" w:type="pct"/>
          </w:tcPr>
          <w:p w14:paraId="40D55DB5" w14:textId="77777777" w:rsidR="00E55094" w:rsidRPr="0078362B" w:rsidRDefault="00E55094" w:rsidP="00437FE4">
            <w:pPr>
              <w:spacing w:line="200" w:lineRule="exact"/>
              <w:ind w:left="270" w:right="-356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14:paraId="5478B362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</w:tcPr>
          <w:p w14:paraId="35868D25" w14:textId="77777777" w:rsidR="00E55094" w:rsidRPr="0078362B" w:rsidRDefault="00E55094" w:rsidP="00437FE4">
            <w:pPr>
              <w:pStyle w:val="Heading5"/>
              <w:spacing w:line="200" w:lineRule="exact"/>
              <w:ind w:left="-68" w:right="-10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ด้านอสังหาริมทรัพย์</w:t>
            </w:r>
          </w:p>
        </w:tc>
        <w:tc>
          <w:tcPr>
            <w:tcW w:w="432" w:type="pct"/>
          </w:tcPr>
          <w:p w14:paraId="05E1966B" w14:textId="77777777" w:rsidR="00E55094" w:rsidRPr="0078362B" w:rsidRDefault="00E55094" w:rsidP="00437FE4">
            <w:pPr>
              <w:pStyle w:val="Heading5"/>
              <w:spacing w:line="200" w:lineRule="exact"/>
              <w:ind w:left="-66" w:right="-8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3A542F68" w14:textId="77777777" w:rsidR="00E55094" w:rsidRPr="0078362B" w:rsidRDefault="00E55094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36" w:type="pct"/>
          </w:tcPr>
          <w:p w14:paraId="4AAB8CE3" w14:textId="77777777" w:rsidR="00E55094" w:rsidRPr="0078362B" w:rsidRDefault="00E55094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88" w:type="pct"/>
            <w:shd w:val="clear" w:color="auto" w:fill="auto"/>
          </w:tcPr>
          <w:p w14:paraId="3248ADB8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14:paraId="293D29BC" w14:textId="77777777" w:rsidR="00E55094" w:rsidRPr="0078362B" w:rsidRDefault="00E55094" w:rsidP="00437FE4">
            <w:pPr>
              <w:pStyle w:val="Heading5"/>
              <w:spacing w:line="200" w:lineRule="exact"/>
              <w:ind w:left="-458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0" w:type="pct"/>
          </w:tcPr>
          <w:p w14:paraId="2A76EC7C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14:paraId="2F5B2D0F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57DC7463" w14:textId="77777777" w:rsidR="00E55094" w:rsidRPr="0078362B" w:rsidRDefault="00E55094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" w:type="pct"/>
          </w:tcPr>
          <w:p w14:paraId="3F69CEEF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87" w:type="pct"/>
          </w:tcPr>
          <w:p w14:paraId="59347FEA" w14:textId="77777777" w:rsidR="00E55094" w:rsidRPr="0078362B" w:rsidRDefault="00E55094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14:paraId="4E1C0CB9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6" w:type="pct"/>
            <w:shd w:val="clear" w:color="auto" w:fill="auto"/>
          </w:tcPr>
          <w:p w14:paraId="2520F172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0" w:type="pct"/>
          </w:tcPr>
          <w:p w14:paraId="7BDB6CE4" w14:textId="77777777" w:rsidR="00E55094" w:rsidRPr="0078362B" w:rsidRDefault="00E55094" w:rsidP="00437FE4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1" w:type="pct"/>
          </w:tcPr>
          <w:p w14:paraId="2BED55CC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55094" w:rsidRPr="0078362B" w14:paraId="0986A6B0" w14:textId="77777777" w:rsidTr="00C021BD">
        <w:trPr>
          <w:cantSplit/>
          <w:trHeight w:val="20"/>
        </w:trPr>
        <w:tc>
          <w:tcPr>
            <w:tcW w:w="1051" w:type="pct"/>
          </w:tcPr>
          <w:p w14:paraId="0C03172D" w14:textId="77777777" w:rsidR="00E55094" w:rsidRPr="0078362B" w:rsidRDefault="00E55094" w:rsidP="00437FE4">
            <w:pPr>
              <w:spacing w:line="200" w:lineRule="exact"/>
              <w:ind w:left="270" w:right="-356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14:paraId="6D9CDA02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</w:tcPr>
          <w:p w14:paraId="35647590" w14:textId="77777777" w:rsidR="00E55094" w:rsidRPr="0078362B" w:rsidRDefault="00E55094" w:rsidP="00437FE4">
            <w:pPr>
              <w:pStyle w:val="Heading5"/>
              <w:spacing w:line="200" w:lineRule="exact"/>
              <w:ind w:left="-68" w:right="-43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และถือหุ้นในบริษัทอื่น </w:t>
            </w:r>
          </w:p>
        </w:tc>
        <w:tc>
          <w:tcPr>
            <w:tcW w:w="432" w:type="pct"/>
          </w:tcPr>
          <w:p w14:paraId="69FEF272" w14:textId="77777777" w:rsidR="00E55094" w:rsidRPr="0078362B" w:rsidRDefault="00E55094" w:rsidP="00437FE4">
            <w:pPr>
              <w:pStyle w:val="Heading5"/>
              <w:spacing w:line="200" w:lineRule="exact"/>
              <w:ind w:left="-66" w:right="-8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74A7F726" w14:textId="77777777" w:rsidR="00E55094" w:rsidRPr="0078362B" w:rsidRDefault="00E55094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36" w:type="pct"/>
          </w:tcPr>
          <w:p w14:paraId="6AC150AF" w14:textId="77777777" w:rsidR="00E55094" w:rsidRPr="0078362B" w:rsidRDefault="00E55094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88" w:type="pct"/>
            <w:shd w:val="clear" w:color="auto" w:fill="auto"/>
          </w:tcPr>
          <w:p w14:paraId="1541285D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14:paraId="7FB622A4" w14:textId="77777777" w:rsidR="00E55094" w:rsidRPr="0078362B" w:rsidRDefault="00E55094" w:rsidP="00437FE4">
            <w:pPr>
              <w:pStyle w:val="Heading5"/>
              <w:spacing w:line="200" w:lineRule="exact"/>
              <w:ind w:left="-458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0" w:type="pct"/>
          </w:tcPr>
          <w:p w14:paraId="095BE9E3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14:paraId="26286A21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777C4475" w14:textId="77777777" w:rsidR="00E55094" w:rsidRPr="0078362B" w:rsidRDefault="00E55094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" w:type="pct"/>
          </w:tcPr>
          <w:p w14:paraId="755B3FDA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87" w:type="pct"/>
          </w:tcPr>
          <w:p w14:paraId="48AD7812" w14:textId="77777777" w:rsidR="00E55094" w:rsidRPr="0078362B" w:rsidRDefault="00E55094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14:paraId="41E41757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6" w:type="pct"/>
            <w:shd w:val="clear" w:color="auto" w:fill="auto"/>
          </w:tcPr>
          <w:p w14:paraId="66604569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0" w:type="pct"/>
          </w:tcPr>
          <w:p w14:paraId="1653C110" w14:textId="77777777" w:rsidR="00E55094" w:rsidRPr="0078362B" w:rsidRDefault="00E55094" w:rsidP="00437FE4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1" w:type="pct"/>
          </w:tcPr>
          <w:p w14:paraId="26223637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55094" w:rsidRPr="0078362B" w14:paraId="7F954117" w14:textId="77777777" w:rsidTr="00C021BD">
        <w:trPr>
          <w:cantSplit/>
          <w:trHeight w:val="20"/>
        </w:trPr>
        <w:tc>
          <w:tcPr>
            <w:tcW w:w="1051" w:type="pct"/>
          </w:tcPr>
          <w:p w14:paraId="0DB56517" w14:textId="77777777" w:rsidR="00E55094" w:rsidRPr="0078362B" w:rsidRDefault="00E55094" w:rsidP="00437FE4">
            <w:pPr>
              <w:spacing w:line="200" w:lineRule="exact"/>
              <w:ind w:left="270" w:right="-356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บีซีอีจี คันทรี่ กรุ๊ป เอ็นจิ</w:t>
            </w:r>
            <w:proofErr w:type="spellStart"/>
            <w:r w:rsidRPr="0078362B">
              <w:rPr>
                <w:rFonts w:asciiTheme="majorBidi" w:hAnsiTheme="majorBidi" w:cstheme="majorBidi"/>
                <w:sz w:val="16"/>
                <w:szCs w:val="16"/>
                <w:cs/>
              </w:rPr>
              <w:t>เนียริ่ง</w:t>
            </w:r>
            <w:proofErr w:type="spellEnd"/>
            <w:r w:rsidRPr="0078362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1" w:type="pct"/>
          </w:tcPr>
          <w:p w14:paraId="02F3CAD9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</w:tcPr>
          <w:p w14:paraId="5DB98FBE" w14:textId="77777777" w:rsidR="00E55094" w:rsidRPr="0078362B" w:rsidRDefault="00E55094" w:rsidP="00437FE4">
            <w:pPr>
              <w:pStyle w:val="Heading5"/>
              <w:spacing w:line="200" w:lineRule="exact"/>
              <w:ind w:left="-68" w:right="-10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รับเหมาก่อสร้างอาคาร และ</w:t>
            </w:r>
          </w:p>
        </w:tc>
        <w:tc>
          <w:tcPr>
            <w:tcW w:w="432" w:type="pct"/>
          </w:tcPr>
          <w:p w14:paraId="32CC4C9C" w14:textId="77777777" w:rsidR="00E55094" w:rsidRPr="0078362B" w:rsidRDefault="00E55094" w:rsidP="00437FE4">
            <w:pPr>
              <w:pStyle w:val="Heading5"/>
              <w:spacing w:line="200" w:lineRule="exact"/>
              <w:ind w:left="-66" w:right="-8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334" w:type="pct"/>
            <w:shd w:val="clear" w:color="auto" w:fill="auto"/>
          </w:tcPr>
          <w:p w14:paraId="62A3CC52" w14:textId="71C72961" w:rsidR="00E55094" w:rsidRPr="0078362B" w:rsidRDefault="00FA46D0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336" w:type="pct"/>
          </w:tcPr>
          <w:p w14:paraId="40E242DA" w14:textId="7DC5B17D" w:rsidR="00E55094" w:rsidRPr="0078362B" w:rsidRDefault="00FA46D0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288" w:type="pct"/>
            <w:shd w:val="clear" w:color="auto" w:fill="auto"/>
          </w:tcPr>
          <w:p w14:paraId="432B6F99" w14:textId="02032F24" w:rsidR="00E55094" w:rsidRPr="0078362B" w:rsidRDefault="00FA46D0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20" w:type="pct"/>
          </w:tcPr>
          <w:p w14:paraId="74652894" w14:textId="77777777" w:rsidR="00E55094" w:rsidRPr="0078362B" w:rsidRDefault="00E55094" w:rsidP="00437FE4">
            <w:pPr>
              <w:pStyle w:val="Heading5"/>
              <w:spacing w:line="200" w:lineRule="exact"/>
              <w:ind w:left="-458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0" w:type="pct"/>
          </w:tcPr>
          <w:p w14:paraId="67D2BA76" w14:textId="04D265B8" w:rsidR="00E55094" w:rsidRPr="0078362B" w:rsidRDefault="00FA46D0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11" w:type="pct"/>
          </w:tcPr>
          <w:p w14:paraId="1A483515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5F2935E7" w14:textId="0B5AED21" w:rsidR="00E55094" w:rsidRPr="0078362B" w:rsidRDefault="00FA46D0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11" w:type="pct"/>
          </w:tcPr>
          <w:p w14:paraId="4B05BF80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87" w:type="pct"/>
          </w:tcPr>
          <w:p w14:paraId="36907083" w14:textId="03B55EC6" w:rsidR="00E55094" w:rsidRPr="0078362B" w:rsidRDefault="00FA46D0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18" w:type="pct"/>
          </w:tcPr>
          <w:p w14:paraId="5E39115A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6" w:type="pct"/>
            <w:shd w:val="clear" w:color="auto" w:fill="auto"/>
          </w:tcPr>
          <w:p w14:paraId="4E5B99A3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0" w:type="pct"/>
          </w:tcPr>
          <w:p w14:paraId="2B21EA4B" w14:textId="77777777" w:rsidR="00E55094" w:rsidRPr="0078362B" w:rsidRDefault="00E55094" w:rsidP="00437FE4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1" w:type="pct"/>
          </w:tcPr>
          <w:p w14:paraId="4F25FE2F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E55094" w:rsidRPr="0078362B" w14:paraId="0D01F370" w14:textId="77777777" w:rsidTr="00C021BD">
        <w:trPr>
          <w:cantSplit/>
          <w:trHeight w:val="20"/>
        </w:trPr>
        <w:tc>
          <w:tcPr>
            <w:tcW w:w="1051" w:type="pct"/>
          </w:tcPr>
          <w:p w14:paraId="1BEEFE67" w14:textId="77777777" w:rsidR="00E55094" w:rsidRPr="0078362B" w:rsidRDefault="00E55094" w:rsidP="00437FE4">
            <w:pPr>
              <w:spacing w:line="200" w:lineRule="exact"/>
              <w:ind w:left="270" w:right="-356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14:paraId="3AA27063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</w:tcPr>
          <w:p w14:paraId="04BE5DEF" w14:textId="77777777" w:rsidR="00E55094" w:rsidRPr="0078362B" w:rsidRDefault="00E55094" w:rsidP="00437FE4">
            <w:pPr>
              <w:pStyle w:val="Heading5"/>
              <w:spacing w:line="200" w:lineRule="exact"/>
              <w:ind w:left="-68" w:right="-10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ขายส่งวัสดุอุปกรณ์และ</w:t>
            </w:r>
          </w:p>
        </w:tc>
        <w:tc>
          <w:tcPr>
            <w:tcW w:w="432" w:type="pct"/>
          </w:tcPr>
          <w:p w14:paraId="162656BE" w14:textId="77777777" w:rsidR="00E55094" w:rsidRPr="0078362B" w:rsidRDefault="00E55094" w:rsidP="00437FE4">
            <w:pPr>
              <w:pStyle w:val="Heading5"/>
              <w:spacing w:line="200" w:lineRule="exact"/>
              <w:ind w:left="-66" w:right="-8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57DA8459" w14:textId="77777777" w:rsidR="00E55094" w:rsidRPr="0078362B" w:rsidRDefault="00E55094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36" w:type="pct"/>
          </w:tcPr>
          <w:p w14:paraId="7514358D" w14:textId="77777777" w:rsidR="00E55094" w:rsidRPr="0078362B" w:rsidRDefault="00E55094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88" w:type="pct"/>
            <w:shd w:val="clear" w:color="auto" w:fill="auto"/>
          </w:tcPr>
          <w:p w14:paraId="23575FA8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14:paraId="69FD6634" w14:textId="77777777" w:rsidR="00E55094" w:rsidRPr="0078362B" w:rsidRDefault="00E55094" w:rsidP="00437FE4">
            <w:pPr>
              <w:pStyle w:val="Heading5"/>
              <w:spacing w:line="200" w:lineRule="exact"/>
              <w:ind w:left="-458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0" w:type="pct"/>
          </w:tcPr>
          <w:p w14:paraId="3946BF3E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14:paraId="6A238C01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70BF0470" w14:textId="77777777" w:rsidR="00E55094" w:rsidRPr="0078362B" w:rsidRDefault="00E55094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" w:type="pct"/>
          </w:tcPr>
          <w:p w14:paraId="6B1A231D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87" w:type="pct"/>
          </w:tcPr>
          <w:p w14:paraId="64C1F510" w14:textId="77777777" w:rsidR="00E55094" w:rsidRPr="0078362B" w:rsidRDefault="00E55094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14:paraId="7FE34571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6" w:type="pct"/>
            <w:shd w:val="clear" w:color="auto" w:fill="auto"/>
          </w:tcPr>
          <w:p w14:paraId="4CEC1010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0" w:type="pct"/>
          </w:tcPr>
          <w:p w14:paraId="17311426" w14:textId="77777777" w:rsidR="00E55094" w:rsidRPr="0078362B" w:rsidRDefault="00E55094" w:rsidP="00437FE4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1" w:type="pct"/>
          </w:tcPr>
          <w:p w14:paraId="50DEC394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55094" w:rsidRPr="0078362B" w14:paraId="06BADE75" w14:textId="77777777" w:rsidTr="00C021BD">
        <w:trPr>
          <w:cantSplit/>
          <w:trHeight w:val="20"/>
        </w:trPr>
        <w:tc>
          <w:tcPr>
            <w:tcW w:w="1051" w:type="pct"/>
          </w:tcPr>
          <w:p w14:paraId="1EE4CE08" w14:textId="77777777" w:rsidR="00E55094" w:rsidRPr="0078362B" w:rsidRDefault="00E55094" w:rsidP="00437FE4">
            <w:pPr>
              <w:spacing w:line="200" w:lineRule="exact"/>
              <w:ind w:left="270" w:right="-356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14:paraId="4AC0C12D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</w:tcPr>
          <w:p w14:paraId="5FBFC4FF" w14:textId="77777777" w:rsidR="00E55094" w:rsidRPr="0078362B" w:rsidRDefault="00E55094" w:rsidP="00437FE4">
            <w:pPr>
              <w:pStyle w:val="Heading5"/>
              <w:spacing w:line="200" w:lineRule="exact"/>
              <w:ind w:left="-68" w:right="-10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เครื่องตกแต่งที่ใช้ใน</w:t>
            </w:r>
          </w:p>
        </w:tc>
        <w:tc>
          <w:tcPr>
            <w:tcW w:w="432" w:type="pct"/>
          </w:tcPr>
          <w:p w14:paraId="5AF548D2" w14:textId="77777777" w:rsidR="00E55094" w:rsidRPr="0078362B" w:rsidRDefault="00E55094" w:rsidP="00437FE4">
            <w:pPr>
              <w:pStyle w:val="Heading5"/>
              <w:spacing w:line="200" w:lineRule="exact"/>
              <w:ind w:left="-66" w:right="-8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0EF7867F" w14:textId="77777777" w:rsidR="00E55094" w:rsidRPr="0078362B" w:rsidRDefault="00E55094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36" w:type="pct"/>
          </w:tcPr>
          <w:p w14:paraId="48EF6052" w14:textId="77777777" w:rsidR="00E55094" w:rsidRPr="0078362B" w:rsidRDefault="00E55094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88" w:type="pct"/>
            <w:shd w:val="clear" w:color="auto" w:fill="auto"/>
          </w:tcPr>
          <w:p w14:paraId="224F0DBF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14:paraId="4DCF17B3" w14:textId="77777777" w:rsidR="00E55094" w:rsidRPr="0078362B" w:rsidRDefault="00E55094" w:rsidP="00437FE4">
            <w:pPr>
              <w:pStyle w:val="Heading5"/>
              <w:spacing w:line="200" w:lineRule="exact"/>
              <w:ind w:left="-458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0" w:type="pct"/>
          </w:tcPr>
          <w:p w14:paraId="1CCD1A87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14:paraId="037F611F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48BD9EF4" w14:textId="77777777" w:rsidR="00E55094" w:rsidRPr="0078362B" w:rsidRDefault="00E55094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" w:type="pct"/>
          </w:tcPr>
          <w:p w14:paraId="2D87D56D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87" w:type="pct"/>
          </w:tcPr>
          <w:p w14:paraId="4F1387D2" w14:textId="77777777" w:rsidR="00E55094" w:rsidRPr="0078362B" w:rsidRDefault="00E55094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14:paraId="3B4E593C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6" w:type="pct"/>
            <w:shd w:val="clear" w:color="auto" w:fill="auto"/>
          </w:tcPr>
          <w:p w14:paraId="47C21363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0" w:type="pct"/>
          </w:tcPr>
          <w:p w14:paraId="7B6E8677" w14:textId="77777777" w:rsidR="00E55094" w:rsidRPr="0078362B" w:rsidRDefault="00E55094" w:rsidP="00437FE4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1" w:type="pct"/>
          </w:tcPr>
          <w:p w14:paraId="5A298AB3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55094" w:rsidRPr="0078362B" w14:paraId="7888CF71" w14:textId="77777777" w:rsidTr="00C021BD">
        <w:trPr>
          <w:cantSplit/>
          <w:trHeight w:val="20"/>
        </w:trPr>
        <w:tc>
          <w:tcPr>
            <w:tcW w:w="1051" w:type="pct"/>
          </w:tcPr>
          <w:p w14:paraId="49F4D16C" w14:textId="77777777" w:rsidR="00E55094" w:rsidRPr="0078362B" w:rsidRDefault="00E55094" w:rsidP="00437FE4">
            <w:pPr>
              <w:spacing w:line="200" w:lineRule="exact"/>
              <w:ind w:left="270" w:right="-356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" w:type="pct"/>
          </w:tcPr>
          <w:p w14:paraId="5012E870" w14:textId="77777777" w:rsidR="00E55094" w:rsidRPr="0078362B" w:rsidRDefault="00E55094" w:rsidP="00437FE4">
            <w:pPr>
              <w:pStyle w:val="Heading5"/>
              <w:spacing w:line="200" w:lineRule="exact"/>
              <w:ind w:left="33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</w:tcPr>
          <w:p w14:paraId="006BE01E" w14:textId="77777777" w:rsidR="00E55094" w:rsidRPr="0078362B" w:rsidRDefault="00E55094" w:rsidP="00437FE4">
            <w:pPr>
              <w:pStyle w:val="Heading5"/>
              <w:spacing w:line="200" w:lineRule="exact"/>
              <w:ind w:left="-68" w:right="-10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งานก่อสร้าง</w:t>
            </w:r>
          </w:p>
        </w:tc>
        <w:tc>
          <w:tcPr>
            <w:tcW w:w="432" w:type="pct"/>
          </w:tcPr>
          <w:p w14:paraId="458180B1" w14:textId="77777777" w:rsidR="00E55094" w:rsidRPr="0078362B" w:rsidRDefault="00E55094" w:rsidP="00437FE4">
            <w:pPr>
              <w:pStyle w:val="Heading5"/>
              <w:spacing w:line="200" w:lineRule="exact"/>
              <w:ind w:left="-66" w:right="-8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1432DD12" w14:textId="77777777" w:rsidR="00E55094" w:rsidRPr="0078362B" w:rsidRDefault="00E55094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36" w:type="pct"/>
          </w:tcPr>
          <w:p w14:paraId="7E57C783" w14:textId="77777777" w:rsidR="00E55094" w:rsidRPr="0078362B" w:rsidRDefault="00E55094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88" w:type="pct"/>
            <w:shd w:val="clear" w:color="auto" w:fill="auto"/>
          </w:tcPr>
          <w:p w14:paraId="088DF3D7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14:paraId="48D02D56" w14:textId="77777777" w:rsidR="00E55094" w:rsidRPr="0078362B" w:rsidRDefault="00E55094" w:rsidP="00437FE4">
            <w:pPr>
              <w:pStyle w:val="Heading5"/>
              <w:spacing w:line="200" w:lineRule="exact"/>
              <w:ind w:left="-458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290" w:type="pct"/>
          </w:tcPr>
          <w:p w14:paraId="756818DA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14:paraId="358E5084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2FB3B265" w14:textId="77777777" w:rsidR="00E55094" w:rsidRPr="0078362B" w:rsidRDefault="00E55094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" w:type="pct"/>
          </w:tcPr>
          <w:p w14:paraId="1BCF8963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87" w:type="pct"/>
          </w:tcPr>
          <w:p w14:paraId="03D65364" w14:textId="77777777" w:rsidR="00E55094" w:rsidRPr="0078362B" w:rsidRDefault="00E55094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" w:type="pct"/>
          </w:tcPr>
          <w:p w14:paraId="5049CE30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6" w:type="pct"/>
            <w:shd w:val="clear" w:color="auto" w:fill="auto"/>
          </w:tcPr>
          <w:p w14:paraId="3A77DD62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0" w:type="pct"/>
          </w:tcPr>
          <w:p w14:paraId="2374B931" w14:textId="77777777" w:rsidR="00E55094" w:rsidRPr="0078362B" w:rsidRDefault="00E55094" w:rsidP="00437FE4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1" w:type="pct"/>
          </w:tcPr>
          <w:p w14:paraId="4FF1564E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55094" w:rsidRPr="0078362B" w14:paraId="5F1D72F6" w14:textId="77777777" w:rsidTr="00C021BD">
        <w:trPr>
          <w:cantSplit/>
          <w:trHeight w:val="20"/>
        </w:trPr>
        <w:tc>
          <w:tcPr>
            <w:tcW w:w="1051" w:type="pct"/>
          </w:tcPr>
          <w:p w14:paraId="338B0B7A" w14:textId="77777777" w:rsidR="00E55094" w:rsidRPr="0078362B" w:rsidRDefault="00E55094" w:rsidP="00437FE4">
            <w:pPr>
              <w:spacing w:line="200" w:lineRule="exact"/>
              <w:ind w:left="180" w:right="-356" w:hanging="9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ซีจีดี ดาต้า จำกัด</w:t>
            </w:r>
          </w:p>
        </w:tc>
        <w:tc>
          <w:tcPr>
            <w:tcW w:w="11" w:type="pct"/>
          </w:tcPr>
          <w:p w14:paraId="784410AC" w14:textId="77777777" w:rsidR="00E55094" w:rsidRPr="0078362B" w:rsidRDefault="00E55094" w:rsidP="00437FE4">
            <w:pPr>
              <w:pStyle w:val="Heading5"/>
              <w:spacing w:line="200" w:lineRule="exact"/>
              <w:ind w:left="450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</w:tcPr>
          <w:p w14:paraId="66409004" w14:textId="77777777" w:rsidR="00E55094" w:rsidRPr="0078362B" w:rsidRDefault="00E55094" w:rsidP="00437FE4">
            <w:pPr>
              <w:pStyle w:val="Heading5"/>
              <w:spacing w:line="200" w:lineRule="exact"/>
              <w:ind w:left="-68" w:right="-10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32" w:type="pct"/>
          </w:tcPr>
          <w:p w14:paraId="55E1DB45" w14:textId="77777777" w:rsidR="00E55094" w:rsidRPr="0078362B" w:rsidRDefault="00E55094" w:rsidP="00437FE4">
            <w:pPr>
              <w:pStyle w:val="Heading5"/>
              <w:spacing w:line="200" w:lineRule="exact"/>
              <w:ind w:left="-66" w:right="-8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ฮ่องกง</w:t>
            </w:r>
          </w:p>
        </w:tc>
        <w:tc>
          <w:tcPr>
            <w:tcW w:w="334" w:type="pct"/>
            <w:shd w:val="clear" w:color="auto" w:fill="auto"/>
          </w:tcPr>
          <w:p w14:paraId="54A5BC88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36" w:type="pct"/>
          </w:tcPr>
          <w:p w14:paraId="753E9EC5" w14:textId="48C1BA01" w:rsidR="00E55094" w:rsidRPr="0078362B" w:rsidRDefault="00FA46D0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288" w:type="pct"/>
            <w:shd w:val="clear" w:color="auto" w:fill="auto"/>
          </w:tcPr>
          <w:p w14:paraId="7E5DE4F2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0" w:type="pct"/>
          </w:tcPr>
          <w:p w14:paraId="73252201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90" w:type="pct"/>
          </w:tcPr>
          <w:p w14:paraId="72967792" w14:textId="5105C94C" w:rsidR="00E55094" w:rsidRPr="0078362B" w:rsidRDefault="00FA46D0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14:paraId="11761BF2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7B1AC8C9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11" w:type="pct"/>
          </w:tcPr>
          <w:p w14:paraId="4D95B7DC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87" w:type="pct"/>
          </w:tcPr>
          <w:p w14:paraId="03BB620B" w14:textId="1E0F34FF" w:rsidR="00E55094" w:rsidRPr="0078362B" w:rsidRDefault="00FA46D0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583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137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484</w:t>
            </w:r>
          </w:p>
        </w:tc>
        <w:tc>
          <w:tcPr>
            <w:tcW w:w="18" w:type="pct"/>
          </w:tcPr>
          <w:p w14:paraId="46AD01C8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6" w:type="pct"/>
            <w:shd w:val="clear" w:color="auto" w:fill="auto"/>
          </w:tcPr>
          <w:p w14:paraId="762A41ED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0" w:type="pct"/>
          </w:tcPr>
          <w:p w14:paraId="4E300CFE" w14:textId="77777777" w:rsidR="00E55094" w:rsidRPr="0078362B" w:rsidRDefault="00E55094" w:rsidP="00437FE4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1" w:type="pct"/>
          </w:tcPr>
          <w:p w14:paraId="246F5BB2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E55094" w:rsidRPr="0078362B" w14:paraId="6C50A3ED" w14:textId="77777777" w:rsidTr="00C021BD">
        <w:trPr>
          <w:cantSplit/>
          <w:trHeight w:val="20"/>
        </w:trPr>
        <w:tc>
          <w:tcPr>
            <w:tcW w:w="1051" w:type="pct"/>
          </w:tcPr>
          <w:p w14:paraId="07D02328" w14:textId="77777777" w:rsidR="00E55094" w:rsidRPr="0078362B" w:rsidRDefault="00E55094" w:rsidP="00437FE4">
            <w:pPr>
              <w:spacing w:line="200" w:lineRule="exact"/>
              <w:ind w:left="180" w:right="-356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11" w:type="pct"/>
          </w:tcPr>
          <w:p w14:paraId="56E17C90" w14:textId="77777777" w:rsidR="00E55094" w:rsidRPr="0078362B" w:rsidRDefault="00E55094" w:rsidP="00437FE4">
            <w:pPr>
              <w:pStyle w:val="Heading5"/>
              <w:spacing w:line="200" w:lineRule="exact"/>
              <w:ind w:left="450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</w:tcPr>
          <w:p w14:paraId="237481A5" w14:textId="77777777" w:rsidR="00E55094" w:rsidRPr="0078362B" w:rsidRDefault="00E55094" w:rsidP="00437FE4">
            <w:pPr>
              <w:pStyle w:val="Heading5"/>
              <w:spacing w:line="200" w:lineRule="exact"/>
              <w:ind w:left="-68" w:right="-10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32" w:type="pct"/>
          </w:tcPr>
          <w:p w14:paraId="479E6EE8" w14:textId="77777777" w:rsidR="00E55094" w:rsidRPr="0078362B" w:rsidRDefault="00E55094" w:rsidP="00437FE4">
            <w:pPr>
              <w:pStyle w:val="Heading5"/>
              <w:spacing w:line="200" w:lineRule="exact"/>
              <w:ind w:left="-66" w:right="-8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มอริเชียส</w:t>
            </w:r>
          </w:p>
        </w:tc>
        <w:tc>
          <w:tcPr>
            <w:tcW w:w="334" w:type="pct"/>
            <w:shd w:val="clear" w:color="auto" w:fill="auto"/>
          </w:tcPr>
          <w:p w14:paraId="24119D90" w14:textId="368FCB22" w:rsidR="00E55094" w:rsidRPr="0078362B" w:rsidRDefault="00FA46D0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336" w:type="pct"/>
          </w:tcPr>
          <w:p w14:paraId="52D66AA3" w14:textId="0EDA5B85" w:rsidR="00E55094" w:rsidRPr="0078362B" w:rsidRDefault="00FA46D0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288" w:type="pct"/>
            <w:shd w:val="clear" w:color="auto" w:fill="auto"/>
          </w:tcPr>
          <w:p w14:paraId="06C5DA71" w14:textId="14B09A2C" w:rsidR="00E55094" w:rsidRPr="0078362B" w:rsidRDefault="00FA46D0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20" w:type="pct"/>
          </w:tcPr>
          <w:p w14:paraId="6F59D1C0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90" w:type="pct"/>
          </w:tcPr>
          <w:p w14:paraId="63D0B57F" w14:textId="55C89C17" w:rsidR="00E55094" w:rsidRPr="0078362B" w:rsidRDefault="00FA46D0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14:paraId="58CFC7FD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3638229B" w14:textId="1291C1A7" w:rsidR="00E55094" w:rsidRPr="0078362B" w:rsidRDefault="00FA46D0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11" w:type="pct"/>
          </w:tcPr>
          <w:p w14:paraId="22946B27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87" w:type="pct"/>
          </w:tcPr>
          <w:p w14:paraId="32DF7EA7" w14:textId="4189CA04" w:rsidR="00E55094" w:rsidRPr="0078362B" w:rsidRDefault="00FA46D0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18" w:type="pct"/>
          </w:tcPr>
          <w:p w14:paraId="430A8B15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6" w:type="pct"/>
            <w:shd w:val="clear" w:color="auto" w:fill="auto"/>
          </w:tcPr>
          <w:p w14:paraId="06868A3C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0" w:type="pct"/>
          </w:tcPr>
          <w:p w14:paraId="7271DEF5" w14:textId="77777777" w:rsidR="00E55094" w:rsidRPr="0078362B" w:rsidRDefault="00E55094" w:rsidP="00437FE4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1" w:type="pct"/>
          </w:tcPr>
          <w:p w14:paraId="158361EE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E55094" w:rsidRPr="0078362B" w14:paraId="213B0950" w14:textId="77777777" w:rsidTr="00C021BD">
        <w:trPr>
          <w:cantSplit/>
          <w:trHeight w:val="20"/>
        </w:trPr>
        <w:tc>
          <w:tcPr>
            <w:tcW w:w="1051" w:type="pct"/>
          </w:tcPr>
          <w:p w14:paraId="6CADAB56" w14:textId="77777777" w:rsidR="00E55094" w:rsidRPr="0078362B" w:rsidRDefault="00E55094" w:rsidP="00437FE4">
            <w:pPr>
              <w:spacing w:line="200" w:lineRule="exact"/>
              <w:ind w:left="180" w:right="-356" w:hanging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cs/>
              </w:rPr>
              <w:t>บริษัท ลี</w:t>
            </w:r>
            <w:proofErr w:type="spellStart"/>
            <w:r w:rsidRPr="0078362B">
              <w:rPr>
                <w:rFonts w:asciiTheme="majorBidi" w:hAnsiTheme="majorBidi" w:cstheme="majorBidi"/>
                <w:sz w:val="16"/>
                <w:szCs w:val="16"/>
                <w:cs/>
              </w:rPr>
              <w:t>ดดิ้ง</w:t>
            </w:r>
            <w:proofErr w:type="spellEnd"/>
            <w:r w:rsidRPr="0078362B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สคูล พาร์ทเนอร์ชิพ จำกัด</w:t>
            </w:r>
          </w:p>
        </w:tc>
        <w:tc>
          <w:tcPr>
            <w:tcW w:w="11" w:type="pct"/>
          </w:tcPr>
          <w:p w14:paraId="5D930657" w14:textId="77777777" w:rsidR="00E55094" w:rsidRPr="0078362B" w:rsidRDefault="00E55094" w:rsidP="00437FE4">
            <w:pPr>
              <w:pStyle w:val="Heading5"/>
              <w:spacing w:line="200" w:lineRule="exact"/>
              <w:ind w:left="450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</w:tcPr>
          <w:p w14:paraId="6C671A6F" w14:textId="77777777" w:rsidR="00E55094" w:rsidRPr="0078362B" w:rsidRDefault="00E55094" w:rsidP="00437FE4">
            <w:pPr>
              <w:pStyle w:val="Heading5"/>
              <w:spacing w:line="200" w:lineRule="exact"/>
              <w:ind w:left="-68" w:right="-10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432" w:type="pct"/>
          </w:tcPr>
          <w:p w14:paraId="4A6E0491" w14:textId="77777777" w:rsidR="00E55094" w:rsidRPr="0078362B" w:rsidRDefault="00E55094" w:rsidP="00437FE4">
            <w:pPr>
              <w:pStyle w:val="Heading5"/>
              <w:spacing w:line="200" w:lineRule="exact"/>
              <w:ind w:left="-66" w:right="-8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เก</w:t>
            </w:r>
            <w:proofErr w:type="spellStart"/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ิร์นซีย์</w:t>
            </w:r>
            <w:proofErr w:type="spellEnd"/>
          </w:p>
        </w:tc>
        <w:tc>
          <w:tcPr>
            <w:tcW w:w="334" w:type="pct"/>
            <w:shd w:val="clear" w:color="auto" w:fill="auto"/>
          </w:tcPr>
          <w:p w14:paraId="79B20C68" w14:textId="54FC5D4B" w:rsidR="00E55094" w:rsidRPr="0078362B" w:rsidRDefault="00FA46D0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225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641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944</w:t>
            </w:r>
          </w:p>
        </w:tc>
        <w:tc>
          <w:tcPr>
            <w:tcW w:w="336" w:type="pct"/>
          </w:tcPr>
          <w:p w14:paraId="3E92FAE7" w14:textId="77051B43" w:rsidR="00E55094" w:rsidRPr="0078362B" w:rsidRDefault="00FA46D0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225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641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944</w:t>
            </w:r>
          </w:p>
        </w:tc>
        <w:tc>
          <w:tcPr>
            <w:tcW w:w="288" w:type="pct"/>
            <w:shd w:val="clear" w:color="auto" w:fill="auto"/>
          </w:tcPr>
          <w:p w14:paraId="27B032FB" w14:textId="378F220B" w:rsidR="00E55094" w:rsidRPr="0078362B" w:rsidRDefault="00FA46D0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96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45</w:t>
            </w:r>
          </w:p>
        </w:tc>
        <w:tc>
          <w:tcPr>
            <w:tcW w:w="20" w:type="pct"/>
          </w:tcPr>
          <w:p w14:paraId="2DA09077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90" w:type="pct"/>
          </w:tcPr>
          <w:p w14:paraId="03D2F170" w14:textId="3C4E8060" w:rsidR="00E55094" w:rsidRPr="0078362B" w:rsidRDefault="00FA46D0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96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45</w:t>
            </w:r>
          </w:p>
        </w:tc>
        <w:tc>
          <w:tcPr>
            <w:tcW w:w="11" w:type="pct"/>
          </w:tcPr>
          <w:p w14:paraId="4E84FEBF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5F2DD3E8" w14:textId="42FD5A4A" w:rsidR="00E55094" w:rsidRPr="0078362B" w:rsidRDefault="00FA46D0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11" w:type="pct"/>
          </w:tcPr>
          <w:p w14:paraId="7C27420B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87" w:type="pct"/>
          </w:tcPr>
          <w:p w14:paraId="091DAD3D" w14:textId="495A1614" w:rsidR="00E55094" w:rsidRPr="0078362B" w:rsidRDefault="00FA46D0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18" w:type="pct"/>
          </w:tcPr>
          <w:p w14:paraId="528BBFC5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6" w:type="pct"/>
            <w:shd w:val="clear" w:color="auto" w:fill="auto"/>
          </w:tcPr>
          <w:p w14:paraId="5648D4C3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0" w:type="pct"/>
          </w:tcPr>
          <w:p w14:paraId="431721C5" w14:textId="77777777" w:rsidR="00E55094" w:rsidRPr="0078362B" w:rsidRDefault="00E55094" w:rsidP="00437FE4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1" w:type="pct"/>
          </w:tcPr>
          <w:p w14:paraId="69774FBE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E55094" w:rsidRPr="0078362B" w14:paraId="08F930F6" w14:textId="77777777" w:rsidTr="00C021BD">
        <w:trPr>
          <w:cantSplit/>
          <w:trHeight w:val="20"/>
        </w:trPr>
        <w:tc>
          <w:tcPr>
            <w:tcW w:w="1051" w:type="pct"/>
          </w:tcPr>
          <w:p w14:paraId="70E0FB01" w14:textId="77777777" w:rsidR="00E55094" w:rsidRPr="0078362B" w:rsidRDefault="00E55094" w:rsidP="00437FE4">
            <w:pPr>
              <w:spacing w:line="200" w:lineRule="exact"/>
              <w:ind w:left="180" w:right="-356" w:hanging="9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บริษัท เอชวายยู</w:t>
            </w:r>
            <w:proofErr w:type="spellStart"/>
            <w:r w:rsidRPr="0078362B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เค</w:t>
            </w:r>
            <w:proofErr w:type="spellEnd"/>
            <w:r w:rsidRPr="0078362B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 xml:space="preserve"> จำกัด</w:t>
            </w:r>
          </w:p>
        </w:tc>
        <w:tc>
          <w:tcPr>
            <w:tcW w:w="11" w:type="pct"/>
          </w:tcPr>
          <w:p w14:paraId="020A575E" w14:textId="77777777" w:rsidR="00E55094" w:rsidRPr="0078362B" w:rsidRDefault="00E55094" w:rsidP="00437FE4">
            <w:pPr>
              <w:pStyle w:val="Heading5"/>
              <w:spacing w:line="200" w:lineRule="exact"/>
              <w:ind w:left="450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</w:tcPr>
          <w:p w14:paraId="61C66A51" w14:textId="77777777" w:rsidR="00E55094" w:rsidRPr="0078362B" w:rsidRDefault="00E55094" w:rsidP="00437FE4">
            <w:pPr>
              <w:pStyle w:val="Heading5"/>
              <w:spacing w:line="200" w:lineRule="exact"/>
              <w:ind w:left="-68" w:right="-10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ธุรกิจอสังหาริมทรัพย์</w:t>
            </w:r>
          </w:p>
        </w:tc>
        <w:tc>
          <w:tcPr>
            <w:tcW w:w="432" w:type="pct"/>
          </w:tcPr>
          <w:p w14:paraId="13E995F9" w14:textId="77777777" w:rsidR="00E55094" w:rsidRPr="0078362B" w:rsidRDefault="00E55094" w:rsidP="00437FE4">
            <w:pPr>
              <w:pStyle w:val="Heading5"/>
              <w:spacing w:line="200" w:lineRule="exact"/>
              <w:ind w:left="-66" w:right="-8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เก</w:t>
            </w:r>
            <w:proofErr w:type="spellStart"/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ิร์นซีย์</w:t>
            </w:r>
            <w:proofErr w:type="spellEnd"/>
          </w:p>
        </w:tc>
        <w:tc>
          <w:tcPr>
            <w:tcW w:w="334" w:type="pct"/>
            <w:shd w:val="clear" w:color="auto" w:fill="auto"/>
          </w:tcPr>
          <w:p w14:paraId="032B3532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36" w:type="pct"/>
          </w:tcPr>
          <w:p w14:paraId="2BA47A6F" w14:textId="41D7AFDE" w:rsidR="00E55094" w:rsidRPr="0078362B" w:rsidRDefault="00FA46D0" w:rsidP="00437FE4">
            <w:pPr>
              <w:pStyle w:val="Heading5"/>
              <w:spacing w:line="200" w:lineRule="exact"/>
              <w:ind w:left="-458" w:right="43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4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271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320</w:t>
            </w:r>
          </w:p>
        </w:tc>
        <w:tc>
          <w:tcPr>
            <w:tcW w:w="288" w:type="pct"/>
            <w:shd w:val="clear" w:color="auto" w:fill="auto"/>
          </w:tcPr>
          <w:p w14:paraId="5FF9C1CD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0" w:type="pct"/>
          </w:tcPr>
          <w:p w14:paraId="0B8CBF46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90" w:type="pct"/>
          </w:tcPr>
          <w:p w14:paraId="3192A630" w14:textId="0C2B83CB" w:rsidR="00E55094" w:rsidRPr="0078362B" w:rsidRDefault="00FA46D0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E55094"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11" w:type="pct"/>
          </w:tcPr>
          <w:p w14:paraId="61FE5D65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</w:tcPr>
          <w:p w14:paraId="7651E359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11" w:type="pct"/>
          </w:tcPr>
          <w:p w14:paraId="3E8BD09B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14CEAD24" w14:textId="50A6B3B0" w:rsidR="00E55094" w:rsidRPr="0078362B" w:rsidRDefault="00FA46D0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E55094"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271</w:t>
            </w:r>
            <w:r w:rsidR="00E55094"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320</w:t>
            </w:r>
          </w:p>
        </w:tc>
        <w:tc>
          <w:tcPr>
            <w:tcW w:w="18" w:type="pct"/>
          </w:tcPr>
          <w:p w14:paraId="57D507F5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14:paraId="229F1F97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0" w:type="pct"/>
          </w:tcPr>
          <w:p w14:paraId="4D8BB8AC" w14:textId="77777777" w:rsidR="00E55094" w:rsidRPr="0078362B" w:rsidRDefault="00E55094" w:rsidP="00437FE4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04389001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E55094" w:rsidRPr="0078362B" w14:paraId="3E60D57A" w14:textId="77777777" w:rsidTr="00C021BD">
        <w:trPr>
          <w:cantSplit/>
          <w:trHeight w:val="20"/>
        </w:trPr>
        <w:tc>
          <w:tcPr>
            <w:tcW w:w="1051" w:type="pct"/>
          </w:tcPr>
          <w:p w14:paraId="5AD8027D" w14:textId="77777777" w:rsidR="00E55094" w:rsidRPr="0078362B" w:rsidRDefault="00E55094" w:rsidP="00437FE4">
            <w:pPr>
              <w:spacing w:line="200" w:lineRule="exact"/>
              <w:ind w:left="180" w:right="-356" w:hanging="9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1" w:type="pct"/>
          </w:tcPr>
          <w:p w14:paraId="2BE46D4C" w14:textId="77777777" w:rsidR="00E55094" w:rsidRPr="0078362B" w:rsidRDefault="00E55094" w:rsidP="00437FE4">
            <w:pPr>
              <w:pStyle w:val="Heading5"/>
              <w:spacing w:line="200" w:lineRule="exact"/>
              <w:ind w:left="450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</w:tcPr>
          <w:p w14:paraId="7541C80F" w14:textId="77777777" w:rsidR="00E55094" w:rsidRPr="0078362B" w:rsidRDefault="00E55094" w:rsidP="00437FE4">
            <w:pPr>
              <w:pStyle w:val="Heading5"/>
              <w:spacing w:line="200" w:lineRule="exact"/>
              <w:ind w:left="-68" w:right="-10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432" w:type="pct"/>
          </w:tcPr>
          <w:p w14:paraId="77A4E447" w14:textId="77777777" w:rsidR="00E55094" w:rsidRPr="0078362B" w:rsidRDefault="00E55094" w:rsidP="00437FE4">
            <w:pPr>
              <w:pStyle w:val="Heading5"/>
              <w:spacing w:line="200" w:lineRule="exact"/>
              <w:ind w:left="-66" w:right="-8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0BD66950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36" w:type="pct"/>
          </w:tcPr>
          <w:p w14:paraId="3B92DCBB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88" w:type="pct"/>
            <w:shd w:val="clear" w:color="auto" w:fill="auto"/>
          </w:tcPr>
          <w:p w14:paraId="0C2AD465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14:paraId="6222CDBA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90" w:type="pct"/>
          </w:tcPr>
          <w:p w14:paraId="6C3B4AC2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14:paraId="39AFEDC9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</w:tcPr>
          <w:p w14:paraId="2D4214DB" w14:textId="4E22DE20" w:rsidR="00E55094" w:rsidRPr="0078362B" w:rsidRDefault="00FA46D0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695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021</w:t>
            </w:r>
          </w:p>
        </w:tc>
        <w:tc>
          <w:tcPr>
            <w:tcW w:w="11" w:type="pct"/>
          </w:tcPr>
          <w:p w14:paraId="5B26F16B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87" w:type="pct"/>
            <w:tcBorders>
              <w:top w:val="single" w:sz="4" w:space="0" w:color="auto"/>
            </w:tcBorders>
          </w:tcPr>
          <w:p w14:paraId="00088A3D" w14:textId="26C8B3B8" w:rsidR="00E55094" w:rsidRPr="0078362B" w:rsidRDefault="00FA46D0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282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645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825</w:t>
            </w:r>
          </w:p>
        </w:tc>
        <w:tc>
          <w:tcPr>
            <w:tcW w:w="18" w:type="pct"/>
          </w:tcPr>
          <w:p w14:paraId="62ABFD02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  <w:shd w:val="clear" w:color="auto" w:fill="auto"/>
          </w:tcPr>
          <w:p w14:paraId="7B160E11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0" w:type="pct"/>
          </w:tcPr>
          <w:p w14:paraId="18268F93" w14:textId="77777777" w:rsidR="00E55094" w:rsidRPr="0078362B" w:rsidRDefault="00E55094" w:rsidP="00437FE4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1A5EB560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E55094" w:rsidRPr="0078362B" w14:paraId="5A102D8D" w14:textId="77777777" w:rsidTr="00C021BD">
        <w:trPr>
          <w:cantSplit/>
          <w:trHeight w:val="20"/>
        </w:trPr>
        <w:tc>
          <w:tcPr>
            <w:tcW w:w="1051" w:type="pct"/>
          </w:tcPr>
          <w:p w14:paraId="23EA8C9A" w14:textId="77777777" w:rsidR="00E55094" w:rsidRPr="0078362B" w:rsidRDefault="00E55094" w:rsidP="00437FE4">
            <w:pPr>
              <w:pStyle w:val="Heading5"/>
              <w:spacing w:line="200" w:lineRule="exact"/>
              <w:ind w:right="-108" w:firstLine="68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  <w:lang w:val="en-US"/>
              </w:rPr>
              <w:t>หัก</w:t>
            </w: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" w:type="pct"/>
          </w:tcPr>
          <w:p w14:paraId="7820BD45" w14:textId="77777777" w:rsidR="00E55094" w:rsidRPr="0078362B" w:rsidRDefault="00E55094" w:rsidP="00437FE4">
            <w:pPr>
              <w:pStyle w:val="Heading5"/>
              <w:spacing w:line="200" w:lineRule="exact"/>
              <w:ind w:left="-66" w:right="-8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</w:tcPr>
          <w:p w14:paraId="1B09EB4B" w14:textId="77777777" w:rsidR="00E55094" w:rsidRPr="0078362B" w:rsidRDefault="00E55094" w:rsidP="00437FE4">
            <w:pPr>
              <w:pStyle w:val="Heading5"/>
              <w:spacing w:line="200" w:lineRule="exact"/>
              <w:ind w:left="-458" w:right="38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432" w:type="pct"/>
          </w:tcPr>
          <w:p w14:paraId="66944D06" w14:textId="77777777" w:rsidR="00E55094" w:rsidRPr="0078362B" w:rsidRDefault="00E55094" w:rsidP="00437FE4">
            <w:pPr>
              <w:pStyle w:val="Heading5"/>
              <w:spacing w:line="200" w:lineRule="exact"/>
              <w:ind w:left="-458" w:right="38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34" w:type="pct"/>
            <w:shd w:val="clear" w:color="auto" w:fill="auto"/>
          </w:tcPr>
          <w:p w14:paraId="625BC288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36" w:type="pct"/>
          </w:tcPr>
          <w:p w14:paraId="7542D610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pct"/>
            <w:shd w:val="clear" w:color="auto" w:fill="auto"/>
          </w:tcPr>
          <w:p w14:paraId="201B0AEB" w14:textId="77777777" w:rsidR="00E55094" w:rsidRPr="0078362B" w:rsidRDefault="00E55094" w:rsidP="00437FE4">
            <w:pPr>
              <w:pStyle w:val="Heading5"/>
              <w:spacing w:line="200" w:lineRule="exact"/>
              <w:ind w:left="-458" w:right="90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20" w:type="pct"/>
          </w:tcPr>
          <w:p w14:paraId="487E8A73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90" w:type="pct"/>
          </w:tcPr>
          <w:p w14:paraId="399236A5" w14:textId="77777777" w:rsidR="00E55094" w:rsidRPr="0078362B" w:rsidRDefault="00E55094" w:rsidP="00437FE4">
            <w:pPr>
              <w:pStyle w:val="Heading5"/>
              <w:spacing w:line="200" w:lineRule="exact"/>
              <w:ind w:left="-458" w:right="24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11" w:type="pct"/>
          </w:tcPr>
          <w:p w14:paraId="39471BC1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</w:tcPr>
          <w:p w14:paraId="78007D59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11" w:type="pct"/>
          </w:tcPr>
          <w:p w14:paraId="45D5AF0D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31A958F8" w14:textId="1378F345" w:rsidR="00E55094" w:rsidRPr="0078362B" w:rsidRDefault="00E55094" w:rsidP="00437FE4">
            <w:pPr>
              <w:spacing w:line="200" w:lineRule="exact"/>
              <w:ind w:left="-629" w:right="22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949</w:t>
            </w: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984</w:t>
            </w: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)</w:t>
            </w:r>
          </w:p>
        </w:tc>
        <w:tc>
          <w:tcPr>
            <w:tcW w:w="18" w:type="pct"/>
          </w:tcPr>
          <w:p w14:paraId="48C6F45D" w14:textId="77777777" w:rsidR="00E55094" w:rsidRPr="0078362B" w:rsidRDefault="00E55094" w:rsidP="00437FE4">
            <w:pPr>
              <w:spacing w:line="200" w:lineRule="exact"/>
              <w:jc w:val="right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14:paraId="13997E90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0" w:type="pct"/>
          </w:tcPr>
          <w:p w14:paraId="02990793" w14:textId="77777777" w:rsidR="00E55094" w:rsidRPr="0078362B" w:rsidRDefault="00E55094" w:rsidP="00437FE4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43C43ACA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E55094" w:rsidRPr="0078362B" w14:paraId="2EA9CE96" w14:textId="77777777" w:rsidTr="00C021BD">
        <w:trPr>
          <w:cantSplit/>
          <w:trHeight w:val="20"/>
        </w:trPr>
        <w:tc>
          <w:tcPr>
            <w:tcW w:w="1051" w:type="pct"/>
          </w:tcPr>
          <w:p w14:paraId="39B066B8" w14:textId="77777777" w:rsidR="00E55094" w:rsidRPr="0078362B" w:rsidRDefault="00E55094" w:rsidP="00437FE4">
            <w:pPr>
              <w:spacing w:line="200" w:lineRule="exact"/>
              <w:ind w:left="180" w:right="-356" w:hanging="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11" w:type="pct"/>
          </w:tcPr>
          <w:p w14:paraId="3F617B48" w14:textId="77777777" w:rsidR="00E55094" w:rsidRPr="0078362B" w:rsidRDefault="00E55094" w:rsidP="00437FE4">
            <w:pPr>
              <w:pStyle w:val="Heading5"/>
              <w:spacing w:line="200" w:lineRule="exact"/>
              <w:ind w:left="450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07" w:type="pct"/>
          </w:tcPr>
          <w:p w14:paraId="19C35C37" w14:textId="77777777" w:rsidR="00E55094" w:rsidRPr="0078362B" w:rsidRDefault="00E55094" w:rsidP="00437FE4">
            <w:pPr>
              <w:pStyle w:val="Heading5"/>
              <w:spacing w:line="200" w:lineRule="exact"/>
              <w:ind w:left="-68" w:right="-10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432" w:type="pct"/>
          </w:tcPr>
          <w:p w14:paraId="76B56266" w14:textId="77777777" w:rsidR="00E55094" w:rsidRPr="0078362B" w:rsidRDefault="00E55094" w:rsidP="00437FE4">
            <w:pPr>
              <w:pStyle w:val="Heading5"/>
              <w:spacing w:line="200" w:lineRule="exact"/>
              <w:ind w:left="-66" w:right="-8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334" w:type="pct"/>
          </w:tcPr>
          <w:p w14:paraId="278CDAA4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336" w:type="pct"/>
          </w:tcPr>
          <w:p w14:paraId="61AC9B85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8" w:type="pct"/>
          </w:tcPr>
          <w:p w14:paraId="35D72445" w14:textId="77777777" w:rsidR="00E55094" w:rsidRPr="0078362B" w:rsidRDefault="00E55094" w:rsidP="00437FE4">
            <w:pPr>
              <w:spacing w:line="200" w:lineRule="exact"/>
              <w:ind w:left="-8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0" w:type="pct"/>
          </w:tcPr>
          <w:p w14:paraId="19973493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90" w:type="pct"/>
          </w:tcPr>
          <w:p w14:paraId="58C8A625" w14:textId="77777777" w:rsidR="00E55094" w:rsidRPr="0078362B" w:rsidRDefault="00E55094" w:rsidP="00437FE4">
            <w:pPr>
              <w:spacing w:line="200" w:lineRule="exact"/>
              <w:ind w:left="-8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" w:type="pct"/>
          </w:tcPr>
          <w:p w14:paraId="249AC2DE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287ED" w14:textId="41206A3F" w:rsidR="00E55094" w:rsidRPr="0078362B" w:rsidRDefault="00FA46D0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695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021</w:t>
            </w:r>
          </w:p>
        </w:tc>
        <w:tc>
          <w:tcPr>
            <w:tcW w:w="11" w:type="pct"/>
          </w:tcPr>
          <w:p w14:paraId="0D9581AB" w14:textId="77777777" w:rsidR="00E55094" w:rsidRPr="0078362B" w:rsidRDefault="00E55094" w:rsidP="00437FE4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</w:tcPr>
          <w:p w14:paraId="3B9C262F" w14:textId="6583094E" w:rsidR="00E55094" w:rsidRPr="0078362B" w:rsidRDefault="00FA46D0" w:rsidP="00437FE4">
            <w:pPr>
              <w:spacing w:line="200" w:lineRule="exact"/>
              <w:ind w:left="-629" w:right="56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276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695</w:t>
            </w:r>
            <w:r w:rsidR="00E55094"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841</w:t>
            </w:r>
          </w:p>
        </w:tc>
        <w:tc>
          <w:tcPr>
            <w:tcW w:w="18" w:type="pct"/>
          </w:tcPr>
          <w:p w14:paraId="7071A13A" w14:textId="77777777" w:rsidR="00E55094" w:rsidRPr="0078362B" w:rsidRDefault="00E55094" w:rsidP="00437FE4">
            <w:pPr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32B33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20" w:type="pct"/>
          </w:tcPr>
          <w:p w14:paraId="75DD2A8D" w14:textId="77777777" w:rsidR="00E55094" w:rsidRPr="0078362B" w:rsidRDefault="00E55094" w:rsidP="00437FE4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40B65A0F" w14:textId="77777777" w:rsidR="00E55094" w:rsidRPr="0078362B" w:rsidRDefault="00E55094" w:rsidP="00437FE4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</w:tbl>
    <w:p w14:paraId="436721DD" w14:textId="26A91A8E" w:rsidR="00EB5020" w:rsidRPr="0078362B" w:rsidRDefault="00EB5020" w:rsidP="00437FE4">
      <w:pPr>
        <w:pStyle w:val="a2"/>
        <w:spacing w:before="240" w:after="240"/>
        <w:ind w:left="547" w:right="0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บริษัทได้จัดประเภทรายการสิทธิการเช่าในงบแสดงฐานะการเงินเฉพาะกิจการ ณ วันที่ 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ใหม่เพื่อให้สอดคล้องกับการแสดงรายการในงบแสดงฐานะการเงินเฉพาะกิจการ ณ วันที่ 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จากเดิมได้แสดงไว้เป็นสิทธิการเช่าจำนวน 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781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994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396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72DB4"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>โดยนำไปแสดงรวมเป็นเงินลงทุนใน</w:t>
      </w:r>
      <w:r w:rsidR="000A048F" w:rsidRPr="0078362B">
        <w:rPr>
          <w:rFonts w:asciiTheme="majorBidi" w:hAnsiTheme="majorBidi" w:cstheme="majorBidi"/>
          <w:spacing w:val="-4"/>
          <w:sz w:val="32"/>
          <w:szCs w:val="32"/>
        </w:rPr>
        <w:t xml:space="preserve">   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บริษัทย่อย 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>บริษัท แลนด์มาร์ค โฮล</w:t>
      </w:r>
      <w:proofErr w:type="spellStart"/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>ดิ้งส์</w:t>
      </w:r>
      <w:proofErr w:type="spellEnd"/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จำกัด)</w:t>
      </w:r>
      <w:r w:rsidR="00C72DB4"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24E3" w:rsidRPr="0078362B">
        <w:rPr>
          <w:rFonts w:asciiTheme="majorBidi" w:hAnsiTheme="majorBidi" w:cstheme="majorBidi"/>
          <w:spacing w:val="-4"/>
          <w:sz w:val="32"/>
          <w:szCs w:val="32"/>
          <w:cs/>
        </w:rPr>
        <w:t>ทั้งนี้เป็นไปตาม</w:t>
      </w:r>
      <w:r w:rsidR="00A6330D" w:rsidRPr="0078362B">
        <w:rPr>
          <w:rFonts w:asciiTheme="majorBidi" w:hAnsiTheme="majorBidi" w:cstheme="majorBidi"/>
          <w:sz w:val="32"/>
          <w:szCs w:val="32"/>
          <w:cs/>
        </w:rPr>
        <w:t>สัญญาร่วมทุน (</w:t>
      </w:r>
      <w:proofErr w:type="spellStart"/>
      <w:r w:rsidR="00A6330D" w:rsidRPr="0078362B">
        <w:rPr>
          <w:rFonts w:asciiTheme="majorBidi" w:hAnsiTheme="majorBidi" w:cstheme="majorBidi"/>
          <w:sz w:val="32"/>
          <w:szCs w:val="32"/>
          <w:cs/>
        </w:rPr>
        <w:t>Joint</w:t>
      </w:r>
      <w:proofErr w:type="spellEnd"/>
      <w:r w:rsidR="00A6330D" w:rsidRPr="0078362B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A6330D" w:rsidRPr="0078362B">
        <w:rPr>
          <w:rFonts w:asciiTheme="majorBidi" w:hAnsiTheme="majorBidi" w:cstheme="majorBidi"/>
          <w:sz w:val="32"/>
          <w:szCs w:val="32"/>
          <w:cs/>
        </w:rPr>
        <w:t>Venture</w:t>
      </w:r>
      <w:proofErr w:type="spellEnd"/>
      <w:r w:rsidR="00A6330D" w:rsidRPr="0078362B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A6330D" w:rsidRPr="0078362B">
        <w:rPr>
          <w:rFonts w:asciiTheme="majorBidi" w:hAnsiTheme="majorBidi" w:cstheme="majorBidi"/>
          <w:sz w:val="32"/>
          <w:szCs w:val="32"/>
          <w:cs/>
        </w:rPr>
        <w:t>Agreement</w:t>
      </w:r>
      <w:proofErr w:type="spellEnd"/>
      <w:r w:rsidR="00A6330D" w:rsidRPr="0078362B">
        <w:rPr>
          <w:rFonts w:asciiTheme="majorBidi" w:hAnsiTheme="majorBidi" w:cstheme="majorBidi"/>
          <w:sz w:val="32"/>
          <w:szCs w:val="32"/>
          <w:cs/>
        </w:rPr>
        <w:t>) กับบริษัท บีซีอีจี ไทย อินเตอร์เนชั่น</w:t>
      </w:r>
      <w:proofErr w:type="spellStart"/>
      <w:r w:rsidR="00A6330D" w:rsidRPr="0078362B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A6330D" w:rsidRPr="0078362B">
        <w:rPr>
          <w:rFonts w:asciiTheme="majorBidi" w:hAnsiTheme="majorBidi" w:cstheme="majorBidi"/>
          <w:sz w:val="32"/>
          <w:szCs w:val="32"/>
          <w:cs/>
        </w:rPr>
        <w:t>ล จำกัด</w:t>
      </w:r>
      <w:r w:rsidR="00A6330D" w:rsidRPr="0078362B">
        <w:rPr>
          <w:rFonts w:asciiTheme="majorBidi" w:hAnsiTheme="majorBidi" w:cstheme="majorBidi"/>
          <w:sz w:val="32"/>
          <w:szCs w:val="32"/>
        </w:rPr>
        <w:t xml:space="preserve"> </w:t>
      </w:r>
      <w:r w:rsidR="00A6330D" w:rsidRPr="0078362B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FA46D0" w:rsidRPr="00FA46D0">
        <w:rPr>
          <w:rFonts w:asciiTheme="majorBidi" w:hAnsiTheme="majorBidi" w:cstheme="majorBidi"/>
          <w:sz w:val="32"/>
          <w:szCs w:val="32"/>
        </w:rPr>
        <w:t>30</w:t>
      </w:r>
      <w:r w:rsidR="00A6330D" w:rsidRPr="0078362B">
        <w:rPr>
          <w:rFonts w:asciiTheme="majorBidi" w:hAnsiTheme="majorBidi" w:cstheme="majorBidi"/>
          <w:sz w:val="32"/>
          <w:szCs w:val="32"/>
        </w:rPr>
        <w:t>.</w:t>
      </w:r>
      <w:r w:rsidR="00FA46D0" w:rsidRPr="00FA46D0">
        <w:rPr>
          <w:rFonts w:asciiTheme="majorBidi" w:hAnsiTheme="majorBidi" w:cstheme="majorBidi"/>
          <w:sz w:val="32"/>
          <w:szCs w:val="32"/>
        </w:rPr>
        <w:t>2</w:t>
      </w:r>
      <w:r w:rsidR="00A6330D" w:rsidRPr="0078362B">
        <w:rPr>
          <w:rFonts w:asciiTheme="majorBidi" w:hAnsiTheme="majorBidi" w:cstheme="majorBidi"/>
          <w:sz w:val="32"/>
          <w:szCs w:val="32"/>
        </w:rPr>
        <w:t>)</w:t>
      </w:r>
    </w:p>
    <w:p w14:paraId="668AFF2A" w14:textId="1DDCAB3E" w:rsidR="005955EB" w:rsidRPr="0078362B" w:rsidRDefault="005955EB" w:rsidP="00437FE4">
      <w:pPr>
        <w:pStyle w:val="a2"/>
        <w:spacing w:before="240" w:after="240"/>
        <w:ind w:left="547" w:right="0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78362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A46D0" w:rsidRPr="00FA46D0">
        <w:rPr>
          <w:rFonts w:asciiTheme="majorBidi" w:hAnsiTheme="majorBidi" w:cstheme="majorBidi"/>
          <w:sz w:val="32"/>
          <w:szCs w:val="32"/>
        </w:rPr>
        <w:t>19</w:t>
      </w:r>
      <w:r w:rsidRPr="0078362B">
        <w:rPr>
          <w:rFonts w:asciiTheme="majorBidi" w:hAnsiTheme="majorBidi" w:cstheme="majorBidi"/>
          <w:sz w:val="32"/>
          <w:szCs w:val="32"/>
        </w:rPr>
        <w:t xml:space="preserve"> </w:t>
      </w:r>
      <w:r w:rsidRPr="0078362B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FA46D0" w:rsidRPr="00FA46D0">
        <w:rPr>
          <w:rFonts w:asciiTheme="majorBidi" w:hAnsiTheme="majorBidi" w:cstheme="majorBidi"/>
          <w:sz w:val="32"/>
          <w:szCs w:val="32"/>
        </w:rPr>
        <w:t>2560</w:t>
      </w:r>
      <w:r w:rsidRPr="0078362B">
        <w:rPr>
          <w:rFonts w:asciiTheme="majorBidi" w:hAnsiTheme="majorBidi" w:cstheme="majorBidi"/>
          <w:sz w:val="32"/>
          <w:szCs w:val="32"/>
        </w:rPr>
        <w:t xml:space="preserve"> </w:t>
      </w:r>
      <w:r w:rsidRPr="0078362B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ที่ประชุมคณะกรรมการบริษัทได้มีมติอนุมัติให้เลิกบริษัท ซีจีดี ดิจิตอล</w:t>
      </w:r>
      <w:r w:rsidRPr="0078362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พาร์ทเนอร์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ซึ่งเป็นบริษัทย่อย เนื่องจากบริษัทย่อยดังกล่าวได้ยกเลิกการประกอบกิจการแล้ว โดยปัจจุบันบริษัท ซีจีดี ดิจิตอล พาร์ทเนอร์ จำกัด ยังอยู่ระหว่างการเลิกกิจการ</w:t>
      </w:r>
    </w:p>
    <w:p w14:paraId="2BA31059" w14:textId="45BFF1DF" w:rsidR="00E55094" w:rsidRPr="0078362B" w:rsidRDefault="005955EB" w:rsidP="00437FE4">
      <w:pPr>
        <w:pStyle w:val="a2"/>
        <w:spacing w:before="200" w:after="160"/>
        <w:ind w:left="547" w:right="0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สิงหาคม 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ที่ประชุมคณะกรรมการบริษัทได้มีมติอนุมัติให้เลิกบริษัทย่อย 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>บริษัท ได้แก่ บริษัท ซีจีดี ดาต้า จำกัด และบริษัท เอชวายยู</w:t>
      </w:r>
      <w:proofErr w:type="spellStart"/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>เค</w:t>
      </w:r>
      <w:proofErr w:type="spellEnd"/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ทั้งนี้เนื่องจากบริษัทย่อยทั้ง 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บริษัทได้ยกเลิกการประกอบกิจการแล้ว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D2F4D" w:rsidRPr="0078362B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>บริษัท เอชวายยู</w:t>
      </w:r>
      <w:proofErr w:type="spellStart"/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>เค</w:t>
      </w:r>
      <w:proofErr w:type="spellEnd"/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ได้ดำเนินการเลิกกิจการเสร็จ</w:t>
      </w:r>
      <w:r w:rsidRPr="0078362B">
        <w:rPr>
          <w:rFonts w:asciiTheme="majorBidi" w:hAnsiTheme="majorBidi" w:cstheme="majorBidi"/>
          <w:sz w:val="32"/>
          <w:szCs w:val="32"/>
          <w:cs/>
        </w:rPr>
        <w:t>สิ้นแล้ว</w:t>
      </w:r>
      <w:r w:rsidR="004D2F4D" w:rsidRPr="007836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2F4D"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4D2F4D"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D2F4D"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4D2F4D"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844BD2" w:rsidRPr="0078362B">
        <w:rPr>
          <w:rFonts w:asciiTheme="majorBidi" w:hAnsiTheme="majorBidi" w:cstheme="majorBidi"/>
          <w:sz w:val="32"/>
          <w:szCs w:val="32"/>
          <w:cs/>
        </w:rPr>
        <w:t>บริษัท ซีจีดี ดาต้า จำกัด</w:t>
      </w:r>
      <w:r w:rsidR="004D2F4D"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ได้ดำเนินการเลิกกิจการเสร็จ</w:t>
      </w:r>
      <w:r w:rsidR="004D2F4D" w:rsidRPr="0078362B">
        <w:rPr>
          <w:rFonts w:asciiTheme="majorBidi" w:hAnsiTheme="majorBidi" w:cstheme="majorBidi"/>
          <w:sz w:val="32"/>
          <w:szCs w:val="32"/>
          <w:cs/>
        </w:rPr>
        <w:t xml:space="preserve">สิ้นแล้ว </w:t>
      </w:r>
      <w:r w:rsidR="004D2F4D"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4D2F4D" w:rsidRPr="007836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44BD2" w:rsidRPr="0078362B">
        <w:rPr>
          <w:rFonts w:asciiTheme="majorBidi" w:hAnsiTheme="majorBidi" w:cstheme="majorBidi"/>
          <w:spacing w:val="-4"/>
          <w:sz w:val="32"/>
          <w:szCs w:val="32"/>
          <w:cs/>
        </w:rPr>
        <w:t>พฤศจิกายน</w:t>
      </w:r>
      <w:r w:rsidR="004D2F4D"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A46D0" w:rsidRPr="00FA46D0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78362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ทั้งนี้ </w:t>
      </w:r>
      <w:r w:rsidRPr="0078362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46D0" w:rsidRPr="00FA46D0">
        <w:rPr>
          <w:rFonts w:asciiTheme="majorBidi" w:hAnsiTheme="majorBidi" w:cstheme="majorBidi"/>
          <w:sz w:val="32"/>
          <w:szCs w:val="32"/>
        </w:rPr>
        <w:t>31</w:t>
      </w:r>
      <w:r w:rsidRPr="0078362B">
        <w:rPr>
          <w:rFonts w:asciiTheme="majorBidi" w:hAnsiTheme="majorBidi" w:cstheme="majorBidi"/>
          <w:sz w:val="32"/>
          <w:szCs w:val="32"/>
        </w:rPr>
        <w:t xml:space="preserve"> </w:t>
      </w:r>
      <w:r w:rsidRPr="0078362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46D0" w:rsidRPr="00FA46D0">
        <w:rPr>
          <w:rFonts w:asciiTheme="majorBidi" w:hAnsiTheme="majorBidi" w:cstheme="majorBidi"/>
          <w:sz w:val="32"/>
          <w:szCs w:val="32"/>
        </w:rPr>
        <w:t>2561</w:t>
      </w:r>
      <w:r w:rsidRPr="0078362B">
        <w:rPr>
          <w:rFonts w:asciiTheme="majorBidi" w:hAnsiTheme="majorBidi" w:cstheme="majorBidi"/>
          <w:sz w:val="32"/>
          <w:szCs w:val="32"/>
        </w:rPr>
        <w:t xml:space="preserve"> </w:t>
      </w:r>
      <w:r w:rsidRPr="0078362B">
        <w:rPr>
          <w:rFonts w:asciiTheme="majorBidi" w:hAnsiTheme="majorBidi" w:cstheme="majorBidi"/>
          <w:sz w:val="32"/>
          <w:szCs w:val="32"/>
          <w:cs/>
        </w:rPr>
        <w:t xml:space="preserve">บริษัทตั้งค่าเผื่อการด้อยค่าของเงินลงทุนในบริษัทย่อย จำนวน </w:t>
      </w:r>
      <w:r w:rsidR="00FA46D0" w:rsidRPr="00FA46D0">
        <w:rPr>
          <w:rFonts w:asciiTheme="majorBidi" w:hAnsiTheme="majorBidi" w:cstheme="majorBidi"/>
          <w:sz w:val="32"/>
          <w:szCs w:val="32"/>
        </w:rPr>
        <w:t>5</w:t>
      </w:r>
      <w:r w:rsidRPr="0078362B">
        <w:rPr>
          <w:rFonts w:asciiTheme="majorBidi" w:hAnsiTheme="majorBidi" w:cstheme="majorBidi"/>
          <w:sz w:val="32"/>
          <w:szCs w:val="32"/>
        </w:rPr>
        <w:t>.</w:t>
      </w:r>
      <w:r w:rsidR="00FA46D0" w:rsidRPr="00FA46D0">
        <w:rPr>
          <w:rFonts w:asciiTheme="majorBidi" w:hAnsiTheme="majorBidi" w:cstheme="majorBidi"/>
          <w:sz w:val="32"/>
          <w:szCs w:val="32"/>
        </w:rPr>
        <w:t>95</w:t>
      </w:r>
      <w:r w:rsidRPr="0078362B">
        <w:rPr>
          <w:rFonts w:asciiTheme="majorBidi" w:hAnsiTheme="majorBidi" w:cstheme="majorBidi"/>
          <w:sz w:val="32"/>
          <w:szCs w:val="32"/>
        </w:rPr>
        <w:t xml:space="preserve"> </w:t>
      </w:r>
      <w:r w:rsidRPr="0078362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FA46D0" w:rsidRPr="00FA46D0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772BF3" w:rsidRPr="0078362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72BF3" w:rsidRPr="0078362B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FA46D0" w:rsidRPr="00FA46D0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Pr="0078362B">
        <w:rPr>
          <w:rFonts w:asciiTheme="majorBidi" w:hAnsiTheme="majorBidi" w:cstheme="majorBidi"/>
          <w:spacing w:val="-4"/>
          <w:sz w:val="32"/>
          <w:szCs w:val="32"/>
          <w:cs/>
        </w:rPr>
        <w:t>ไม่มี</w:t>
      </w:r>
      <w:r w:rsidRPr="0078362B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7157BBCE" w14:textId="77777777" w:rsidR="000A048F" w:rsidRPr="0078362B" w:rsidRDefault="000A048F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lang w:val="en-US"/>
        </w:rPr>
        <w:br w:type="page"/>
      </w:r>
    </w:p>
    <w:p w14:paraId="29B70079" w14:textId="7D255BCC" w:rsidR="00C81891" w:rsidRPr="0078362B" w:rsidRDefault="00FA46D0" w:rsidP="00437FE4">
      <w:pPr>
        <w:tabs>
          <w:tab w:val="left" w:pos="1080"/>
        </w:tabs>
        <w:spacing w:before="240"/>
        <w:ind w:left="389" w:right="-389" w:firstLine="144"/>
        <w:jc w:val="thaiDistribute"/>
        <w:rPr>
          <w:rFonts w:asciiTheme="majorBidi" w:hAnsiTheme="majorBidi" w:cstheme="majorBidi"/>
          <w:snapToGrid w:val="0"/>
          <w:cs/>
        </w:rPr>
      </w:pPr>
      <w:r w:rsidRPr="00FA46D0">
        <w:rPr>
          <w:rFonts w:asciiTheme="majorBidi" w:hAnsiTheme="majorBidi" w:cstheme="majorBidi"/>
          <w:lang w:val="en-US"/>
        </w:rPr>
        <w:lastRenderedPageBreak/>
        <w:t>28</w:t>
      </w:r>
      <w:r w:rsidR="00C81891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C81891" w:rsidRPr="0078362B">
        <w:rPr>
          <w:rFonts w:asciiTheme="majorBidi" w:hAnsiTheme="majorBidi" w:cstheme="majorBidi"/>
          <w:cs/>
        </w:rPr>
        <w:tab/>
      </w:r>
      <w:r w:rsidR="00C81891" w:rsidRPr="0078362B">
        <w:rPr>
          <w:rFonts w:asciiTheme="majorBidi" w:hAnsiTheme="majorBidi" w:cstheme="majorBidi"/>
          <w:snapToGrid w:val="0"/>
          <w:cs/>
        </w:rPr>
        <w:t>เงินให้กู้ยืมระยะสั้นแ</w:t>
      </w:r>
      <w:r w:rsidR="00C81891" w:rsidRPr="0078362B">
        <w:rPr>
          <w:rFonts w:asciiTheme="majorBidi" w:hAnsiTheme="majorBidi" w:cstheme="majorBidi"/>
          <w:snapToGrid w:val="0"/>
          <w:cs/>
          <w:lang w:val="en-US"/>
        </w:rPr>
        <w:t>ก่</w:t>
      </w:r>
      <w:r w:rsidR="00C81891" w:rsidRPr="0078362B">
        <w:rPr>
          <w:rFonts w:asciiTheme="majorBidi" w:hAnsiTheme="majorBidi" w:cstheme="majorBidi"/>
          <w:snapToGrid w:val="0"/>
          <w:cs/>
        </w:rPr>
        <w:t>บริษัทที่เกี่ยวข้องกัน</w:t>
      </w:r>
    </w:p>
    <w:p w14:paraId="6C99E923" w14:textId="77777777" w:rsidR="00C81891" w:rsidRPr="0078362B" w:rsidRDefault="00C81891" w:rsidP="00437FE4">
      <w:pPr>
        <w:ind w:left="1080" w:right="65" w:hanging="533"/>
        <w:jc w:val="right"/>
        <w:rPr>
          <w:rFonts w:asciiTheme="majorBidi" w:hAnsiTheme="majorBidi" w:cstheme="majorBidi"/>
          <w:snapToGrid w:val="0"/>
          <w:sz w:val="22"/>
          <w:szCs w:val="22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C81891" w:rsidRPr="0078362B" w14:paraId="39AEE342" w14:textId="77777777" w:rsidTr="00437FE4">
        <w:trPr>
          <w:cantSplit/>
        </w:trPr>
        <w:tc>
          <w:tcPr>
            <w:tcW w:w="1620" w:type="dxa"/>
            <w:shd w:val="clear" w:color="auto" w:fill="auto"/>
          </w:tcPr>
          <w:p w14:paraId="6791D2FB" w14:textId="77777777" w:rsidR="00C81891" w:rsidRPr="0078362B" w:rsidRDefault="00C81891" w:rsidP="00437FE4">
            <w:pPr>
              <w:spacing w:line="260" w:lineRule="exact"/>
              <w:ind w:left="202" w:right="-504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57DD58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25D363F8" w14:textId="77777777" w:rsidR="00C81891" w:rsidRPr="0078362B" w:rsidRDefault="00C8189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C81891" w:rsidRPr="0078362B" w14:paraId="08CE100A" w14:textId="77777777" w:rsidTr="00437FE4">
        <w:trPr>
          <w:cantSplit/>
        </w:trPr>
        <w:tc>
          <w:tcPr>
            <w:tcW w:w="1620" w:type="dxa"/>
            <w:shd w:val="clear" w:color="auto" w:fill="auto"/>
          </w:tcPr>
          <w:p w14:paraId="05511D5E" w14:textId="77777777" w:rsidR="00C81891" w:rsidRPr="0078362B" w:rsidRDefault="00C81891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E05014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1F6CDA32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2DFB7C38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D931D5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E5988C7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E11050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743B949E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C15D26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111F3613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6A4460" w14:textId="77777777" w:rsidR="00C81891" w:rsidRPr="0078362B" w:rsidRDefault="00C8189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C81891" w:rsidRPr="0078362B" w14:paraId="3DF29172" w14:textId="77777777" w:rsidTr="00437FE4">
        <w:trPr>
          <w:cantSplit/>
        </w:trPr>
        <w:tc>
          <w:tcPr>
            <w:tcW w:w="1620" w:type="dxa"/>
            <w:shd w:val="clear" w:color="auto" w:fill="auto"/>
          </w:tcPr>
          <w:p w14:paraId="6449F82B" w14:textId="77777777" w:rsidR="00C81891" w:rsidRPr="0078362B" w:rsidRDefault="00C81891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C26DBB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31F845D3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C9B6D8C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C648B0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EDF3D95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4A7F6E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077402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FA2A6D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63A45D4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95B2A1" w14:textId="77777777" w:rsidR="00C81891" w:rsidRPr="0078362B" w:rsidRDefault="00C8189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C81891" w:rsidRPr="0078362B" w14:paraId="063DF8C0" w14:textId="77777777" w:rsidTr="00437FE4">
        <w:trPr>
          <w:cantSplit/>
        </w:trPr>
        <w:tc>
          <w:tcPr>
            <w:tcW w:w="1620" w:type="dxa"/>
            <w:shd w:val="clear" w:color="auto" w:fill="auto"/>
          </w:tcPr>
          <w:p w14:paraId="1DC29CC8" w14:textId="77777777" w:rsidR="00C81891" w:rsidRPr="0078362B" w:rsidRDefault="00C81891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055A61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691E25" w14:textId="4F546E7B" w:rsidR="00C81891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81891"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61B6424A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19EA59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402D88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1F5BAE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0CC832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6929E4" w14:textId="4C5AB915" w:rsidR="00C81891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539E9"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1E78CFE5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CC4349" w14:textId="77777777" w:rsidR="00C81891" w:rsidRPr="0078362B" w:rsidRDefault="00C8189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เงินให้กู้ยืม</w:t>
            </w:r>
          </w:p>
        </w:tc>
      </w:tr>
      <w:tr w:rsidR="00C81891" w:rsidRPr="0078362B" w14:paraId="793EB2C5" w14:textId="77777777" w:rsidTr="00437FE4">
        <w:trPr>
          <w:cantSplit/>
        </w:trPr>
        <w:tc>
          <w:tcPr>
            <w:tcW w:w="1620" w:type="dxa"/>
            <w:shd w:val="clear" w:color="auto" w:fill="auto"/>
          </w:tcPr>
          <w:p w14:paraId="127C9E31" w14:textId="77777777" w:rsidR="00C81891" w:rsidRPr="0078362B" w:rsidRDefault="00C81891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CD795E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B5F47F" w14:textId="1254D285" w:rsidR="00C81891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297194D0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66BFE4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DC3683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2431A2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90D8DC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DC54ED" w14:textId="0206FFF8" w:rsidR="00C81891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79B2DC3D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B80FB0" w14:textId="77777777" w:rsidR="00C81891" w:rsidRPr="0078362B" w:rsidRDefault="00C8189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C81891" w:rsidRPr="0078362B" w14:paraId="30CEC66F" w14:textId="77777777" w:rsidTr="00437FE4">
        <w:trPr>
          <w:cantSplit/>
        </w:trPr>
        <w:tc>
          <w:tcPr>
            <w:tcW w:w="1620" w:type="dxa"/>
            <w:shd w:val="clear" w:color="auto" w:fill="auto"/>
          </w:tcPr>
          <w:p w14:paraId="755D159E" w14:textId="77777777" w:rsidR="00C81891" w:rsidRPr="0078362B" w:rsidRDefault="00C8189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F133787" w14:textId="77777777" w:rsidR="00C81891" w:rsidRPr="0078362B" w:rsidRDefault="00C81891" w:rsidP="00437FE4">
            <w:pPr>
              <w:spacing w:line="260" w:lineRule="exact"/>
              <w:ind w:left="-83" w:right="-12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45E386" w14:textId="77777777" w:rsidR="00C81891" w:rsidRPr="0078362B" w:rsidRDefault="00C81891" w:rsidP="00437FE4">
            <w:pPr>
              <w:spacing w:line="260" w:lineRule="exact"/>
              <w:ind w:left="-83" w:right="-12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7366F55" w14:textId="77777777" w:rsidR="00C81891" w:rsidRPr="0078362B" w:rsidRDefault="00C8189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5A0033" w14:textId="77777777" w:rsidR="00C81891" w:rsidRPr="0078362B" w:rsidRDefault="00C81891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C662B8" w14:textId="77777777" w:rsidR="00C81891" w:rsidRPr="0078362B" w:rsidRDefault="00C8189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C5FD8A" w14:textId="77777777" w:rsidR="00C81891" w:rsidRPr="0078362B" w:rsidRDefault="00C81891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C9C8907" w14:textId="77777777" w:rsidR="00C81891" w:rsidRPr="0078362B" w:rsidRDefault="00C81891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41889E" w14:textId="77777777" w:rsidR="00C81891" w:rsidRPr="0078362B" w:rsidRDefault="00C81891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922DC48" w14:textId="77777777" w:rsidR="00C81891" w:rsidRPr="0078362B" w:rsidRDefault="00C81891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69898E" w14:textId="77777777" w:rsidR="00C81891" w:rsidRPr="0078362B" w:rsidRDefault="00C81891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</w:tr>
      <w:tr w:rsidR="00C81891" w:rsidRPr="0078362B" w14:paraId="5E3ADFC8" w14:textId="77777777" w:rsidTr="00437FE4">
        <w:trPr>
          <w:cantSplit/>
        </w:trPr>
        <w:tc>
          <w:tcPr>
            <w:tcW w:w="1620" w:type="dxa"/>
            <w:shd w:val="clear" w:color="auto" w:fill="auto"/>
          </w:tcPr>
          <w:p w14:paraId="079F4C7F" w14:textId="77777777" w:rsidR="00C81891" w:rsidRPr="0078362B" w:rsidRDefault="00C8189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  <w:shd w:val="clear" w:color="auto" w:fill="auto"/>
          </w:tcPr>
          <w:p w14:paraId="05465226" w14:textId="77777777" w:rsidR="00C81891" w:rsidRPr="0078362B" w:rsidRDefault="00C8189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  <w:shd w:val="clear" w:color="auto" w:fill="auto"/>
          </w:tcPr>
          <w:p w14:paraId="75CA1D25" w14:textId="77777777" w:rsidR="00C81891" w:rsidRPr="0078362B" w:rsidRDefault="00C81891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CD0E1F" w14:textId="77777777" w:rsidR="00C81891" w:rsidRPr="0078362B" w:rsidRDefault="00C8189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A3BADE" w14:textId="77777777" w:rsidR="00C81891" w:rsidRPr="0078362B" w:rsidRDefault="00C8189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4496F0" w14:textId="77777777" w:rsidR="00C81891" w:rsidRPr="0078362B" w:rsidRDefault="00C8189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5F492F" w14:textId="77777777" w:rsidR="00C81891" w:rsidRPr="0078362B" w:rsidRDefault="00C8189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875B4D" w14:textId="77777777" w:rsidR="00C81891" w:rsidRPr="0078362B" w:rsidRDefault="00C8189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C680E7" w14:textId="77777777" w:rsidR="00C81891" w:rsidRPr="0078362B" w:rsidRDefault="00C81891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4BCEEC" w14:textId="77777777" w:rsidR="00C81891" w:rsidRPr="0078362B" w:rsidRDefault="00C8189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4E05A2" w14:textId="77777777" w:rsidR="00C81891" w:rsidRPr="0078362B" w:rsidRDefault="00C8189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FB6489" w:rsidRPr="0078362B" w14:paraId="739A6EE7" w14:textId="77777777" w:rsidTr="00437FE4">
        <w:trPr>
          <w:cantSplit/>
        </w:trPr>
        <w:tc>
          <w:tcPr>
            <w:tcW w:w="1620" w:type="dxa"/>
            <w:shd w:val="clear" w:color="auto" w:fill="auto"/>
          </w:tcPr>
          <w:p w14:paraId="13A7E3E2" w14:textId="77777777" w:rsidR="00FB6489" w:rsidRPr="0078362B" w:rsidRDefault="00FB6489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โฮล</w:t>
            </w:r>
            <w:proofErr w:type="spellStart"/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ดิ้งส์</w:t>
            </w:r>
            <w:proofErr w:type="spellEnd"/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 จำกัด  </w:t>
            </w:r>
          </w:p>
        </w:tc>
        <w:tc>
          <w:tcPr>
            <w:tcW w:w="1260" w:type="dxa"/>
            <w:shd w:val="clear" w:color="auto" w:fill="auto"/>
          </w:tcPr>
          <w:p w14:paraId="2ADE21FB" w14:textId="77777777" w:rsidR="00FB6489" w:rsidRPr="0078362B" w:rsidRDefault="00FB6489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26CA5B99" w14:textId="67DA5B2D" w:rsidR="00FB6489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600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C28C603" w14:textId="77777777" w:rsidR="00FB6489" w:rsidRPr="0078362B" w:rsidRDefault="00FB6489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413B3C" w14:textId="0542796F" w:rsidR="00FB6489" w:rsidRPr="0078362B" w:rsidRDefault="00FA46D0" w:rsidP="00437FE4">
            <w:pPr>
              <w:spacing w:line="260" w:lineRule="exact"/>
              <w:ind w:left="-136" w:right="8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775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88A0D9D" w14:textId="77777777" w:rsidR="00FB6489" w:rsidRPr="0078362B" w:rsidRDefault="00FB6489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392F4E" w14:textId="77777777" w:rsidR="00FB6489" w:rsidRPr="0078362B" w:rsidRDefault="00FB6489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D8AA11" w14:textId="77777777" w:rsidR="00FB6489" w:rsidRPr="0078362B" w:rsidRDefault="00FB6489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0102C6" w14:textId="486809A1" w:rsidR="00FB6489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375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3D45367" w14:textId="77777777" w:rsidR="00FB6489" w:rsidRPr="0078362B" w:rsidRDefault="00FB6489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90585B" w14:textId="22255951" w:rsidR="00FB6489" w:rsidRPr="0078362B" w:rsidRDefault="00FB6489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25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FB6489" w:rsidRPr="0078362B" w14:paraId="3D3104F7" w14:textId="77777777" w:rsidTr="00437FE4">
        <w:trPr>
          <w:cantSplit/>
        </w:trPr>
        <w:tc>
          <w:tcPr>
            <w:tcW w:w="1620" w:type="dxa"/>
            <w:shd w:val="clear" w:color="auto" w:fill="auto"/>
          </w:tcPr>
          <w:p w14:paraId="069D7794" w14:textId="77777777" w:rsidR="00FB6489" w:rsidRPr="0078362B" w:rsidRDefault="00FB6489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บริษัท ลี</w:t>
            </w:r>
            <w:proofErr w:type="spellStart"/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ดดิ้ง</w:t>
            </w:r>
            <w:proofErr w:type="spellEnd"/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 สคูล </w:t>
            </w:r>
          </w:p>
        </w:tc>
        <w:tc>
          <w:tcPr>
            <w:tcW w:w="1260" w:type="dxa"/>
            <w:shd w:val="clear" w:color="auto" w:fill="auto"/>
          </w:tcPr>
          <w:p w14:paraId="62010C5B" w14:textId="77777777" w:rsidR="00FB6489" w:rsidRPr="0078362B" w:rsidRDefault="00FB6489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  <w:shd w:val="clear" w:color="auto" w:fill="auto"/>
          </w:tcPr>
          <w:p w14:paraId="5D43E39C" w14:textId="77777777" w:rsidR="00FB6489" w:rsidRPr="0078362B" w:rsidRDefault="00FB6489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7FCEBC" w14:textId="77777777" w:rsidR="00FB6489" w:rsidRPr="0078362B" w:rsidRDefault="00FB6489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2ACDD4" w14:textId="77777777" w:rsidR="00FB6489" w:rsidRPr="0078362B" w:rsidRDefault="00FB6489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26F517" w14:textId="77777777" w:rsidR="00FB6489" w:rsidRPr="0078362B" w:rsidRDefault="00FB6489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953A3C" w14:textId="77777777" w:rsidR="00FB6489" w:rsidRPr="0078362B" w:rsidRDefault="00FB6489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E8098E" w14:textId="77777777" w:rsidR="00FB6489" w:rsidRPr="0078362B" w:rsidRDefault="00FB6489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C36CCC" w14:textId="77777777" w:rsidR="00FB6489" w:rsidRPr="0078362B" w:rsidRDefault="00FB6489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318A47" w14:textId="77777777" w:rsidR="00FB6489" w:rsidRPr="0078362B" w:rsidRDefault="00FB6489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929A2A" w14:textId="77777777" w:rsidR="00FB6489" w:rsidRPr="0078362B" w:rsidRDefault="00FB6489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</w:tr>
      <w:tr w:rsidR="00FB6489" w:rsidRPr="0078362B" w14:paraId="09BA9DC7" w14:textId="77777777" w:rsidTr="00437FE4">
        <w:trPr>
          <w:cantSplit/>
        </w:trPr>
        <w:tc>
          <w:tcPr>
            <w:tcW w:w="1620" w:type="dxa"/>
            <w:shd w:val="clear" w:color="auto" w:fill="auto"/>
          </w:tcPr>
          <w:p w14:paraId="1C984B0E" w14:textId="77777777" w:rsidR="00FB6489" w:rsidRPr="0078362B" w:rsidRDefault="00FB6489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  <w:shd w:val="clear" w:color="auto" w:fill="auto"/>
          </w:tcPr>
          <w:p w14:paraId="19840AF7" w14:textId="77777777" w:rsidR="00FB6489" w:rsidRPr="0078362B" w:rsidRDefault="00FB6489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79A56604" w14:textId="6D657E8D" w:rsidR="00FB6489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220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905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043</w:t>
            </w:r>
          </w:p>
        </w:tc>
        <w:tc>
          <w:tcPr>
            <w:tcW w:w="90" w:type="dxa"/>
            <w:shd w:val="clear" w:color="auto" w:fill="auto"/>
          </w:tcPr>
          <w:p w14:paraId="5947A1CF" w14:textId="77777777" w:rsidR="00FB6489" w:rsidRPr="0078362B" w:rsidRDefault="00FB6489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1773DE" w14:textId="77777777" w:rsidR="00FB6489" w:rsidRPr="0078362B" w:rsidRDefault="00FB6489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C4D42E" w14:textId="77777777" w:rsidR="00FB6489" w:rsidRPr="0078362B" w:rsidRDefault="00FB6489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0CBBF6" w14:textId="1E057C74" w:rsidR="00FB6489" w:rsidRPr="0078362B" w:rsidRDefault="00FB6489" w:rsidP="00437FE4">
            <w:pPr>
              <w:spacing w:line="260" w:lineRule="exact"/>
              <w:ind w:left="-13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272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285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937846" w14:textId="77777777" w:rsidR="00FB6489" w:rsidRPr="0078362B" w:rsidRDefault="00FB6489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7A0034" w14:textId="11B3D46D" w:rsidR="00FB6489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212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632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758</w:t>
            </w:r>
          </w:p>
        </w:tc>
        <w:tc>
          <w:tcPr>
            <w:tcW w:w="90" w:type="dxa"/>
            <w:shd w:val="clear" w:color="auto" w:fill="auto"/>
          </w:tcPr>
          <w:p w14:paraId="5E669E82" w14:textId="77777777" w:rsidR="00FB6489" w:rsidRPr="0078362B" w:rsidRDefault="00FB6489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DBD657" w14:textId="7848507E" w:rsidR="00FB6489" w:rsidRPr="0078362B" w:rsidRDefault="00FB6489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7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FB6489" w:rsidRPr="0078362B" w14:paraId="1AC69894" w14:textId="77777777" w:rsidTr="00437FE4">
        <w:trPr>
          <w:cantSplit/>
        </w:trPr>
        <w:tc>
          <w:tcPr>
            <w:tcW w:w="1620" w:type="dxa"/>
            <w:shd w:val="clear" w:color="auto" w:fill="auto"/>
          </w:tcPr>
          <w:p w14:paraId="57438A6C" w14:textId="77777777" w:rsidR="00FB6489" w:rsidRPr="0078362B" w:rsidRDefault="00FB6489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52234BD" w14:textId="77777777" w:rsidR="00FB6489" w:rsidRPr="0078362B" w:rsidRDefault="00FB6489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E18E5" w14:textId="5A366854" w:rsidR="00FB6489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820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905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043</w:t>
            </w:r>
          </w:p>
        </w:tc>
        <w:tc>
          <w:tcPr>
            <w:tcW w:w="90" w:type="dxa"/>
            <w:shd w:val="clear" w:color="auto" w:fill="auto"/>
          </w:tcPr>
          <w:p w14:paraId="7B1DC1AF" w14:textId="77777777" w:rsidR="00FB6489" w:rsidRPr="0078362B" w:rsidRDefault="00FB6489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C5521" w14:textId="57EA8D58" w:rsidR="00FB6489" w:rsidRPr="0078362B" w:rsidRDefault="00FA46D0" w:rsidP="00437FE4">
            <w:pPr>
              <w:spacing w:line="260" w:lineRule="exact"/>
              <w:ind w:left="-136" w:right="8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775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B7AA4E2" w14:textId="77777777" w:rsidR="00FB6489" w:rsidRPr="0078362B" w:rsidRDefault="00FB6489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46065" w14:textId="2E8C3790" w:rsidR="00FB6489" w:rsidRPr="0078362B" w:rsidRDefault="00FB6489" w:rsidP="00437FE4">
            <w:pPr>
              <w:spacing w:line="260" w:lineRule="exact"/>
              <w:ind w:left="-13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272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285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C2EAEB" w14:textId="77777777" w:rsidR="00FB6489" w:rsidRPr="0078362B" w:rsidRDefault="00FB6489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063F" w14:textId="6D87CE43" w:rsidR="00FB6489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587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632</w:t>
            </w:r>
            <w:r w:rsidR="00FB6489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758</w:t>
            </w:r>
          </w:p>
        </w:tc>
        <w:tc>
          <w:tcPr>
            <w:tcW w:w="90" w:type="dxa"/>
            <w:shd w:val="clear" w:color="auto" w:fill="auto"/>
          </w:tcPr>
          <w:p w14:paraId="60EB86A9" w14:textId="77777777" w:rsidR="00FB6489" w:rsidRPr="0078362B" w:rsidRDefault="00FB6489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99F130" w14:textId="77777777" w:rsidR="00FB6489" w:rsidRPr="0078362B" w:rsidRDefault="00FB6489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</w:tr>
    </w:tbl>
    <w:p w14:paraId="4FD82CF2" w14:textId="77777777" w:rsidR="009940D3" w:rsidRPr="0078362B" w:rsidRDefault="009940D3" w:rsidP="00437FE4">
      <w:pPr>
        <w:spacing w:before="240"/>
        <w:ind w:left="1080" w:right="72"/>
        <w:jc w:val="right"/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</w:pPr>
      <w:r w:rsidRPr="0078362B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0B77C1" w:rsidRPr="0078362B" w14:paraId="27E61E5D" w14:textId="77777777" w:rsidTr="00655F0B">
        <w:trPr>
          <w:cantSplit/>
        </w:trPr>
        <w:tc>
          <w:tcPr>
            <w:tcW w:w="1620" w:type="dxa"/>
          </w:tcPr>
          <w:p w14:paraId="33412F2F" w14:textId="77777777" w:rsidR="000B77C1" w:rsidRPr="0078362B" w:rsidRDefault="000B77C1" w:rsidP="00437FE4">
            <w:pPr>
              <w:spacing w:line="260" w:lineRule="exact"/>
              <w:ind w:left="202" w:right="-504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6BBEDCC" w14:textId="77777777" w:rsidR="000B77C1" w:rsidRPr="0078362B" w:rsidRDefault="000B77C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14:paraId="529E8F23" w14:textId="77777777" w:rsidR="000B77C1" w:rsidRPr="0078362B" w:rsidRDefault="000B77C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0B77C1" w:rsidRPr="0078362B" w14:paraId="084B9297" w14:textId="77777777" w:rsidTr="00655F0B">
        <w:trPr>
          <w:cantSplit/>
        </w:trPr>
        <w:tc>
          <w:tcPr>
            <w:tcW w:w="1620" w:type="dxa"/>
          </w:tcPr>
          <w:p w14:paraId="422797CC" w14:textId="77777777" w:rsidR="000B77C1" w:rsidRPr="0078362B" w:rsidRDefault="000B77C1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3F747ED" w14:textId="77777777" w:rsidR="000B77C1" w:rsidRPr="0078362B" w:rsidRDefault="000B77C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14:paraId="408F0845" w14:textId="77777777" w:rsidR="000B77C1" w:rsidRPr="0078362B" w:rsidRDefault="000B77C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A3D093F" w14:textId="77777777" w:rsidR="000B77C1" w:rsidRPr="0078362B" w:rsidRDefault="000B77C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29888FC" w14:textId="77777777" w:rsidR="000B77C1" w:rsidRPr="0078362B" w:rsidRDefault="000B77C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50CBEFE1" w14:textId="77777777" w:rsidR="000B77C1" w:rsidRPr="0078362B" w:rsidRDefault="000B77C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ABE7DC1" w14:textId="77777777" w:rsidR="000B77C1" w:rsidRPr="0078362B" w:rsidRDefault="000B77C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14:paraId="38EB27FC" w14:textId="77777777" w:rsidR="000B77C1" w:rsidRPr="0078362B" w:rsidRDefault="000B77C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069C457" w14:textId="77777777" w:rsidR="000B77C1" w:rsidRPr="0078362B" w:rsidRDefault="000B77C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49E169E" w14:textId="77777777" w:rsidR="000B77C1" w:rsidRPr="0078362B" w:rsidRDefault="000B77C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FD6A383" w14:textId="77777777" w:rsidR="000B77C1" w:rsidRPr="0078362B" w:rsidRDefault="000B77C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0B77C1" w:rsidRPr="0078362B" w14:paraId="7D94F996" w14:textId="77777777" w:rsidTr="00655F0B">
        <w:trPr>
          <w:cantSplit/>
        </w:trPr>
        <w:tc>
          <w:tcPr>
            <w:tcW w:w="1620" w:type="dxa"/>
          </w:tcPr>
          <w:p w14:paraId="56434E98" w14:textId="77777777" w:rsidR="000B77C1" w:rsidRPr="0078362B" w:rsidRDefault="000B77C1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F2B0FB5" w14:textId="77777777" w:rsidR="000B77C1" w:rsidRPr="0078362B" w:rsidRDefault="000B77C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62068192" w14:textId="77777777" w:rsidR="000B77C1" w:rsidRPr="0078362B" w:rsidRDefault="000B77C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EA5B0C1" w14:textId="77777777" w:rsidR="000B77C1" w:rsidRPr="0078362B" w:rsidRDefault="000B77C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57AB97A" w14:textId="77777777" w:rsidR="000B77C1" w:rsidRPr="0078362B" w:rsidRDefault="000B77C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02A3D3B" w14:textId="77777777" w:rsidR="000B77C1" w:rsidRPr="0078362B" w:rsidRDefault="000B77C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F7BFE51" w14:textId="77777777" w:rsidR="000B77C1" w:rsidRPr="0078362B" w:rsidRDefault="000B77C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2D822E5" w14:textId="77777777" w:rsidR="000B77C1" w:rsidRPr="0078362B" w:rsidRDefault="000B77C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8BF913E" w14:textId="77777777" w:rsidR="000B77C1" w:rsidRPr="0078362B" w:rsidRDefault="000B77C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1833E0A7" w14:textId="77777777" w:rsidR="000B77C1" w:rsidRPr="0078362B" w:rsidRDefault="000B77C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93E1414" w14:textId="77777777" w:rsidR="000B77C1" w:rsidRPr="0078362B" w:rsidRDefault="000B77C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</w:p>
        </w:tc>
      </w:tr>
      <w:tr w:rsidR="000B77C1" w:rsidRPr="0078362B" w14:paraId="7C2E99F5" w14:textId="77777777" w:rsidTr="00655F0B">
        <w:trPr>
          <w:cantSplit/>
        </w:trPr>
        <w:tc>
          <w:tcPr>
            <w:tcW w:w="1620" w:type="dxa"/>
          </w:tcPr>
          <w:p w14:paraId="5737E3C8" w14:textId="77777777" w:rsidR="000B77C1" w:rsidRPr="0078362B" w:rsidRDefault="000B77C1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62A45E7" w14:textId="77777777" w:rsidR="000B77C1" w:rsidRPr="0078362B" w:rsidRDefault="000B77C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EC86503" w14:textId="517D35DC" w:rsidR="000B77C1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0B77C1"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8D829D7" w14:textId="77777777" w:rsidR="000B77C1" w:rsidRPr="0078362B" w:rsidRDefault="000B77C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7C9D96C" w14:textId="77777777" w:rsidR="000B77C1" w:rsidRPr="0078362B" w:rsidRDefault="000B77C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5A6E68A" w14:textId="77777777" w:rsidR="000B77C1" w:rsidRPr="0078362B" w:rsidRDefault="000B77C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EE721F5" w14:textId="77777777" w:rsidR="000B77C1" w:rsidRPr="0078362B" w:rsidRDefault="000B77C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40EAE71" w14:textId="77777777" w:rsidR="000B77C1" w:rsidRPr="0078362B" w:rsidRDefault="000B77C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246D109" w14:textId="3EEE2CE2" w:rsidR="000B77C1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0B77C1"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1CE11A6" w14:textId="77777777" w:rsidR="000B77C1" w:rsidRPr="0078362B" w:rsidRDefault="000B77C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987DCCE" w14:textId="77777777" w:rsidR="000B77C1" w:rsidRPr="0078362B" w:rsidRDefault="000B77C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เงินให้กู้ยืม</w:t>
            </w:r>
          </w:p>
        </w:tc>
      </w:tr>
      <w:tr w:rsidR="000B77C1" w:rsidRPr="0078362B" w14:paraId="1E3BBAAE" w14:textId="77777777" w:rsidTr="00655F0B">
        <w:trPr>
          <w:cantSplit/>
        </w:trPr>
        <w:tc>
          <w:tcPr>
            <w:tcW w:w="1620" w:type="dxa"/>
          </w:tcPr>
          <w:p w14:paraId="22D54504" w14:textId="77777777" w:rsidR="000B77C1" w:rsidRPr="0078362B" w:rsidRDefault="000B77C1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AC56B6A" w14:textId="77777777" w:rsidR="000B77C1" w:rsidRPr="0078362B" w:rsidRDefault="000B77C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2B6ADDB" w14:textId="27BCF3AB" w:rsidR="000B77C1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14:paraId="25387736" w14:textId="77777777" w:rsidR="000B77C1" w:rsidRPr="0078362B" w:rsidRDefault="000B77C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242257E" w14:textId="77777777" w:rsidR="000B77C1" w:rsidRPr="0078362B" w:rsidRDefault="000B77C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EA50234" w14:textId="77777777" w:rsidR="000B77C1" w:rsidRPr="0078362B" w:rsidRDefault="000B77C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B525DE8" w14:textId="77777777" w:rsidR="000B77C1" w:rsidRPr="0078362B" w:rsidRDefault="000B77C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1E97609" w14:textId="77777777" w:rsidR="000B77C1" w:rsidRPr="0078362B" w:rsidRDefault="000B77C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461E832" w14:textId="28C789E2" w:rsidR="000B77C1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</w:tcPr>
          <w:p w14:paraId="6B15B775" w14:textId="77777777" w:rsidR="000B77C1" w:rsidRPr="0078362B" w:rsidRDefault="000B77C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B2BE6A2" w14:textId="77777777" w:rsidR="000B77C1" w:rsidRPr="0078362B" w:rsidRDefault="000B77C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0B77C1" w:rsidRPr="0078362B" w14:paraId="5D7AD850" w14:textId="77777777" w:rsidTr="00655F0B">
        <w:trPr>
          <w:cantSplit/>
        </w:trPr>
        <w:tc>
          <w:tcPr>
            <w:tcW w:w="1620" w:type="dxa"/>
          </w:tcPr>
          <w:p w14:paraId="74757947" w14:textId="77777777" w:rsidR="000B77C1" w:rsidRPr="0078362B" w:rsidRDefault="000B77C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14:paraId="59BA915A" w14:textId="77777777" w:rsidR="000B77C1" w:rsidRPr="0078362B" w:rsidRDefault="000B77C1" w:rsidP="00437FE4">
            <w:pPr>
              <w:spacing w:line="260" w:lineRule="exact"/>
              <w:ind w:left="-83" w:right="-12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5670D93" w14:textId="77777777" w:rsidR="000B77C1" w:rsidRPr="0078362B" w:rsidRDefault="000B77C1" w:rsidP="00437FE4">
            <w:pPr>
              <w:spacing w:line="260" w:lineRule="exact"/>
              <w:ind w:left="-83" w:right="-12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D809F1D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A64E5CB" w14:textId="77777777" w:rsidR="000B77C1" w:rsidRPr="0078362B" w:rsidRDefault="000B77C1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BD05072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1AB0BFD" w14:textId="77777777" w:rsidR="000B77C1" w:rsidRPr="0078362B" w:rsidRDefault="000B77C1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9F7DC4C" w14:textId="77777777" w:rsidR="000B77C1" w:rsidRPr="0078362B" w:rsidRDefault="000B77C1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4CB4553" w14:textId="77777777" w:rsidR="000B77C1" w:rsidRPr="0078362B" w:rsidRDefault="000B77C1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52F4269" w14:textId="77777777" w:rsidR="000B77C1" w:rsidRPr="0078362B" w:rsidRDefault="000B77C1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113BE5E" w14:textId="77777777" w:rsidR="000B77C1" w:rsidRPr="0078362B" w:rsidRDefault="000B77C1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</w:tr>
      <w:tr w:rsidR="000B77C1" w:rsidRPr="0078362B" w14:paraId="779EF5CC" w14:textId="77777777" w:rsidTr="00655F0B">
        <w:trPr>
          <w:cantSplit/>
        </w:trPr>
        <w:tc>
          <w:tcPr>
            <w:tcW w:w="1620" w:type="dxa"/>
          </w:tcPr>
          <w:p w14:paraId="4CC96FCB" w14:textId="77777777" w:rsidR="000B77C1" w:rsidRPr="0078362B" w:rsidRDefault="000B77C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</w:tc>
        <w:tc>
          <w:tcPr>
            <w:tcW w:w="1260" w:type="dxa"/>
          </w:tcPr>
          <w:p w14:paraId="66D2ACD0" w14:textId="77777777" w:rsidR="000B77C1" w:rsidRPr="0078362B" w:rsidRDefault="000B77C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14:paraId="3B3CA13F" w14:textId="77777777" w:rsidR="000B77C1" w:rsidRPr="0078362B" w:rsidRDefault="000B77C1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002C721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59DFD47" w14:textId="77777777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90A60CA" w14:textId="77777777" w:rsidR="000B77C1" w:rsidRPr="0078362B" w:rsidRDefault="000B77C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5E2FF09C" w14:textId="77777777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02E7898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1D55CF3" w14:textId="77777777" w:rsidR="000B77C1" w:rsidRPr="0078362B" w:rsidRDefault="000B77C1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15BA853" w14:textId="77777777" w:rsidR="000B77C1" w:rsidRPr="0078362B" w:rsidRDefault="000B77C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4554E06" w14:textId="77777777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</w:tr>
      <w:tr w:rsidR="000B77C1" w:rsidRPr="0078362B" w14:paraId="349CE06F" w14:textId="77777777" w:rsidTr="00655F0B">
        <w:trPr>
          <w:cantSplit/>
        </w:trPr>
        <w:tc>
          <w:tcPr>
            <w:tcW w:w="1620" w:type="dxa"/>
          </w:tcPr>
          <w:p w14:paraId="2848871A" w14:textId="77777777" w:rsidR="000B77C1" w:rsidRPr="0078362B" w:rsidRDefault="000B77C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โฮล</w:t>
            </w:r>
            <w:proofErr w:type="spellStart"/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ดิ้งส์</w:t>
            </w:r>
            <w:proofErr w:type="spellEnd"/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 จำกัด  </w:t>
            </w:r>
          </w:p>
        </w:tc>
        <w:tc>
          <w:tcPr>
            <w:tcW w:w="1260" w:type="dxa"/>
          </w:tcPr>
          <w:p w14:paraId="0173AAD2" w14:textId="77777777" w:rsidR="000B77C1" w:rsidRPr="0078362B" w:rsidRDefault="000B77C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14:paraId="4D6CDA82" w14:textId="755CA425" w:rsidR="000B77C1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600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64078B1C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70AD55" w14:textId="77777777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B64888" w14:textId="77777777" w:rsidR="000B77C1" w:rsidRPr="0078362B" w:rsidRDefault="000B77C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095B27" w14:textId="77777777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FAC787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C55025" w14:textId="14E25652" w:rsidR="000B77C1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600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01A08DF0" w14:textId="77777777" w:rsidR="000B77C1" w:rsidRPr="0078362B" w:rsidRDefault="000B77C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0771D249" w14:textId="53F31026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25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0B77C1" w:rsidRPr="0078362B" w14:paraId="6E2372FE" w14:textId="77777777" w:rsidTr="00655F0B">
        <w:trPr>
          <w:cantSplit/>
        </w:trPr>
        <w:tc>
          <w:tcPr>
            <w:tcW w:w="1620" w:type="dxa"/>
          </w:tcPr>
          <w:p w14:paraId="015AE439" w14:textId="77777777" w:rsidR="000B77C1" w:rsidRPr="0078362B" w:rsidRDefault="000B77C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บริษัท ลี</w:t>
            </w:r>
            <w:proofErr w:type="spellStart"/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ดดิ้ง</w:t>
            </w:r>
            <w:proofErr w:type="spellEnd"/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 สคูล </w:t>
            </w:r>
          </w:p>
        </w:tc>
        <w:tc>
          <w:tcPr>
            <w:tcW w:w="1260" w:type="dxa"/>
          </w:tcPr>
          <w:p w14:paraId="16F20B08" w14:textId="77777777" w:rsidR="000B77C1" w:rsidRPr="0078362B" w:rsidRDefault="000B77C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14:paraId="5E9DE319" w14:textId="77777777" w:rsidR="000B77C1" w:rsidRPr="0078362B" w:rsidRDefault="000B77C1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A1E11B8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9A9F4E" w14:textId="77777777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DE368C" w14:textId="77777777" w:rsidR="000B77C1" w:rsidRPr="0078362B" w:rsidRDefault="000B77C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DF7013" w14:textId="77777777" w:rsidR="000B77C1" w:rsidRPr="0078362B" w:rsidRDefault="000B77C1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DB733B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E0483F" w14:textId="77777777" w:rsidR="000B77C1" w:rsidRPr="0078362B" w:rsidRDefault="000B77C1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5405A00" w14:textId="77777777" w:rsidR="000B77C1" w:rsidRPr="0078362B" w:rsidRDefault="000B77C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0C985EC" w14:textId="77777777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</w:tr>
      <w:tr w:rsidR="000B77C1" w:rsidRPr="0078362B" w14:paraId="52F078F1" w14:textId="77777777" w:rsidTr="00655F0B">
        <w:trPr>
          <w:cantSplit/>
        </w:trPr>
        <w:tc>
          <w:tcPr>
            <w:tcW w:w="1620" w:type="dxa"/>
          </w:tcPr>
          <w:p w14:paraId="60FF6652" w14:textId="77777777" w:rsidR="000B77C1" w:rsidRPr="0078362B" w:rsidRDefault="000B77C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14:paraId="41052EEE" w14:textId="77777777" w:rsidR="000B77C1" w:rsidRPr="0078362B" w:rsidRDefault="000B77C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14:paraId="7EE643D0" w14:textId="7F9B8A0E" w:rsidR="000B77C1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236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722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</w:tcPr>
          <w:p w14:paraId="62C47D38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04B486" w14:textId="77777777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8E30B9" w14:textId="77777777" w:rsidR="000B77C1" w:rsidRPr="0078362B" w:rsidRDefault="000B77C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F02451" w14:textId="44B007E0" w:rsidR="000B77C1" w:rsidRPr="0078362B" w:rsidRDefault="000B77C1" w:rsidP="00437FE4">
            <w:pPr>
              <w:spacing w:line="260" w:lineRule="exact"/>
              <w:ind w:left="-13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15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817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863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ADFBB0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9D549F" w14:textId="2AAA07DA" w:rsidR="000B77C1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220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905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043</w:t>
            </w:r>
          </w:p>
        </w:tc>
        <w:tc>
          <w:tcPr>
            <w:tcW w:w="90" w:type="dxa"/>
          </w:tcPr>
          <w:p w14:paraId="3DC42EC1" w14:textId="77777777" w:rsidR="000B77C1" w:rsidRPr="0078362B" w:rsidRDefault="000B77C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2A427788" w14:textId="20ED6A1D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7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0B77C1" w:rsidRPr="0078362B" w14:paraId="64D4370F" w14:textId="77777777" w:rsidTr="00655F0B">
        <w:trPr>
          <w:cantSplit/>
        </w:trPr>
        <w:tc>
          <w:tcPr>
            <w:tcW w:w="1620" w:type="dxa"/>
          </w:tcPr>
          <w:p w14:paraId="6E5C9BE6" w14:textId="77777777" w:rsidR="000B77C1" w:rsidRPr="0078362B" w:rsidRDefault="000B77C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บริษัท เอชวายยู</w:t>
            </w:r>
            <w:proofErr w:type="spellStart"/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เค</w:t>
            </w:r>
            <w:proofErr w:type="spellEnd"/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1D5CB66" w14:textId="77777777" w:rsidR="000B77C1" w:rsidRPr="0078362B" w:rsidRDefault="000B77C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14:paraId="31E90A35" w14:textId="77777777" w:rsidR="000B77C1" w:rsidRPr="0078362B" w:rsidRDefault="000B77C1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4395A5C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4C63B9" w14:textId="77777777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9A840E" w14:textId="77777777" w:rsidR="000B77C1" w:rsidRPr="0078362B" w:rsidRDefault="000B77C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C8CA61" w14:textId="77777777" w:rsidR="000B77C1" w:rsidRPr="0078362B" w:rsidRDefault="000B77C1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08B50A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163D9E" w14:textId="77777777" w:rsidR="000B77C1" w:rsidRPr="0078362B" w:rsidRDefault="000B77C1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94688FA" w14:textId="77777777" w:rsidR="000B77C1" w:rsidRPr="0078362B" w:rsidRDefault="000B77C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1201A99A" w14:textId="77777777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</w:tr>
      <w:tr w:rsidR="000B77C1" w:rsidRPr="0078362B" w14:paraId="7EF1376C" w14:textId="77777777" w:rsidTr="00655F0B">
        <w:trPr>
          <w:cantSplit/>
        </w:trPr>
        <w:tc>
          <w:tcPr>
            <w:tcW w:w="1620" w:type="dxa"/>
          </w:tcPr>
          <w:p w14:paraId="3C512A8B" w14:textId="77777777" w:rsidR="000B77C1" w:rsidRPr="0078362B" w:rsidRDefault="000B77C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0D9E626" w14:textId="77777777" w:rsidR="000B77C1" w:rsidRPr="0078362B" w:rsidRDefault="000B77C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14:paraId="125EF681" w14:textId="0D58A11C" w:rsidR="000B77C1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220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465</w:t>
            </w:r>
          </w:p>
        </w:tc>
        <w:tc>
          <w:tcPr>
            <w:tcW w:w="90" w:type="dxa"/>
          </w:tcPr>
          <w:p w14:paraId="60237D44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8981B4" w14:textId="77777777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41B4B9" w14:textId="77777777" w:rsidR="000B77C1" w:rsidRPr="0078362B" w:rsidRDefault="000B77C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BF1159" w14:textId="79F9B4A3" w:rsidR="000B77C1" w:rsidRPr="0078362B" w:rsidRDefault="000B77C1" w:rsidP="00437FE4">
            <w:pPr>
              <w:spacing w:line="260" w:lineRule="exact"/>
              <w:ind w:left="-13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220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465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094BA3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A790EC" w14:textId="77777777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06F6601" w14:textId="77777777" w:rsidR="000B77C1" w:rsidRPr="0078362B" w:rsidRDefault="000B77C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7CA91E02" w14:textId="322EFE0D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7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0B77C1" w:rsidRPr="0078362B" w14:paraId="7620CBC7" w14:textId="77777777" w:rsidTr="00655F0B">
        <w:trPr>
          <w:cantSplit/>
        </w:trPr>
        <w:tc>
          <w:tcPr>
            <w:tcW w:w="1620" w:type="dxa"/>
          </w:tcPr>
          <w:p w14:paraId="06E81E74" w14:textId="77777777" w:rsidR="000B77C1" w:rsidRPr="0078362B" w:rsidRDefault="000B77C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11E4F121" w14:textId="77777777" w:rsidR="000B77C1" w:rsidRPr="0078362B" w:rsidRDefault="000B77C1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03402E" w14:textId="0AE1EA9F" w:rsidR="000B77C1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839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943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371</w:t>
            </w:r>
          </w:p>
        </w:tc>
        <w:tc>
          <w:tcPr>
            <w:tcW w:w="90" w:type="dxa"/>
          </w:tcPr>
          <w:p w14:paraId="72C1D93C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7B94D" w14:textId="77777777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4C8508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85761" w14:textId="4E56DD08" w:rsidR="000B77C1" w:rsidRPr="0078362B" w:rsidRDefault="000B77C1" w:rsidP="00437FE4">
            <w:pPr>
              <w:spacing w:line="260" w:lineRule="exact"/>
              <w:ind w:left="-13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19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038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328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5CE50D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C0223" w14:textId="0A573E59" w:rsidR="000B77C1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820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905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043</w:t>
            </w:r>
          </w:p>
        </w:tc>
        <w:tc>
          <w:tcPr>
            <w:tcW w:w="90" w:type="dxa"/>
          </w:tcPr>
          <w:p w14:paraId="2C7AA719" w14:textId="77777777" w:rsidR="000B77C1" w:rsidRPr="0078362B" w:rsidRDefault="000B77C1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692E43" w14:textId="77777777" w:rsidR="000B77C1" w:rsidRPr="0078362B" w:rsidRDefault="000B77C1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</w:tr>
    </w:tbl>
    <w:p w14:paraId="633692D8" w14:textId="13F116EC" w:rsidR="00EB5020" w:rsidRPr="0078362B" w:rsidRDefault="005955EB" w:rsidP="00437FE4">
      <w:pPr>
        <w:numPr>
          <w:ilvl w:val="0"/>
          <w:numId w:val="19"/>
        </w:numPr>
        <w:overflowPunct/>
        <w:autoSpaceDE/>
        <w:autoSpaceDN/>
        <w:adjustRightInd/>
        <w:spacing w:before="240"/>
        <w:jc w:val="thaiDistribute"/>
        <w:textAlignment w:val="auto"/>
        <w:rPr>
          <w:rFonts w:asciiTheme="majorBidi" w:hAnsiTheme="majorBidi" w:cstheme="majorBidi"/>
          <w:snapToGrid w:val="0"/>
          <w:spacing w:val="-6"/>
          <w:cs/>
        </w:rPr>
      </w:pP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กันยายน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2557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แลนด์มาร์ค โฮล</w:t>
      </w:r>
      <w:proofErr w:type="spellStart"/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ดิ้งส์</w:t>
      </w:r>
      <w:proofErr w:type="spellEnd"/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จำกัด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ในวงเงิน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800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18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เดือนนับจากวันที่ลงนาม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ในสัญญากู้ยืมเงิน โดยบริษัทสามารถเรียกชำระเงินคืนได้โดยการแจ้งเป็นลายลักษณ์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อักษร</w:t>
      </w:r>
      <w:r w:rsidRPr="0078362B">
        <w:rPr>
          <w:rFonts w:asciiTheme="majorBidi" w:hAnsiTheme="majorBidi" w:cstheme="majorBidi"/>
          <w:snapToGrid w:val="0"/>
          <w:spacing w:val="-11"/>
          <w:cs/>
          <w:lang w:val="en-US"/>
        </w:rPr>
        <w:t xml:space="preserve">ก่อนล่วงหน้า </w:t>
      </w:r>
      <w:r w:rsidR="00FA46D0" w:rsidRPr="00FA46D0">
        <w:rPr>
          <w:rFonts w:asciiTheme="majorBidi" w:hAnsiTheme="majorBidi" w:cstheme="majorBidi"/>
          <w:snapToGrid w:val="0"/>
          <w:spacing w:val="-11"/>
          <w:lang w:val="en-US"/>
        </w:rPr>
        <w:t>15</w:t>
      </w:r>
      <w:r w:rsidRPr="0078362B">
        <w:rPr>
          <w:rFonts w:asciiTheme="majorBidi" w:hAnsiTheme="majorBidi" w:cstheme="majorBidi"/>
          <w:snapToGrid w:val="0"/>
          <w:spacing w:val="-11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11"/>
          <w:cs/>
          <w:lang w:val="en-US"/>
        </w:rPr>
        <w:t xml:space="preserve">วัน เงินกู้ดังกล่าวไม่มีหลักทรัพย์ค้ำประกันและคิดดอกเบี้ยในอัตราร้อยละ </w:t>
      </w:r>
      <w:r w:rsidR="00FA46D0" w:rsidRPr="00FA46D0">
        <w:rPr>
          <w:rFonts w:asciiTheme="majorBidi" w:hAnsiTheme="majorBidi" w:cstheme="majorBidi"/>
          <w:snapToGrid w:val="0"/>
          <w:spacing w:val="-11"/>
          <w:lang w:val="en-US"/>
        </w:rPr>
        <w:t>9</w:t>
      </w:r>
      <w:r w:rsidRPr="0078362B">
        <w:rPr>
          <w:rFonts w:asciiTheme="majorBidi" w:hAnsiTheme="majorBidi" w:cstheme="majorBidi"/>
          <w:snapToGrid w:val="0"/>
          <w:spacing w:val="-11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11"/>
          <w:lang w:val="en-US"/>
        </w:rPr>
        <w:t>25</w:t>
      </w:r>
      <w:r w:rsidRPr="0078362B">
        <w:rPr>
          <w:rFonts w:asciiTheme="majorBidi" w:hAnsiTheme="majorBidi" w:cstheme="majorBidi"/>
          <w:snapToGrid w:val="0"/>
          <w:spacing w:val="-11"/>
          <w:cs/>
          <w:lang w:val="en-US"/>
        </w:rPr>
        <w:t xml:space="preserve"> ต่อปี</w:t>
      </w:r>
      <w:r w:rsidRPr="0078362B">
        <w:rPr>
          <w:rFonts w:asciiTheme="majorBidi" w:hAnsiTheme="majorBidi" w:cstheme="majorBidi"/>
          <w:snapToGrid w:val="0"/>
          <w:spacing w:val="-11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และกำหนดชำระคืนภายใน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18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เดือน นับจากการเบิกเงินครั้งแรก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และ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มีนาคม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2559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10"/>
          <w:cs/>
          <w:lang w:val="en-US"/>
        </w:rPr>
        <w:t>บริษัทได้ทำการแก้ไขสัญญาเงินให้กู้ยืมดังกล่าวโดยกำหนดให้ชำระคืนเมื่อทวงถาม</w:t>
      </w:r>
      <w:r w:rsidRPr="0078362B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10"/>
          <w:cs/>
        </w:rPr>
        <w:t>โดยระหว่างปี</w:t>
      </w:r>
      <w:r w:rsidRPr="0078362B">
        <w:rPr>
          <w:rFonts w:asciiTheme="majorBidi" w:hAnsiTheme="majorBidi" w:cstheme="majorBidi"/>
          <w:snapToGrid w:val="0"/>
          <w:spacing w:val="-6"/>
          <w:cs/>
        </w:rPr>
        <w:t xml:space="preserve">สิ้นสุดวันที่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31</w:t>
      </w:r>
      <w:r w:rsidRPr="0078362B">
        <w:rPr>
          <w:rFonts w:asciiTheme="majorBidi" w:hAnsiTheme="majorBidi" w:cstheme="majorBidi"/>
          <w:snapToGrid w:val="0"/>
          <w:spacing w:val="-6"/>
          <w:cs/>
        </w:rPr>
        <w:t xml:space="preserve"> ธันวาคม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2560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</w:rPr>
        <w:t xml:space="preserve">บริษัทได้รับชำระเงินกู้ยืมดังกล่าวบางส่วนจำนวน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200</w:t>
      </w:r>
      <w:r w:rsidRPr="0078362B">
        <w:rPr>
          <w:rFonts w:asciiTheme="majorBidi" w:hAnsiTheme="majorBidi" w:cstheme="majorBidi"/>
          <w:snapToGrid w:val="0"/>
          <w:spacing w:val="-6"/>
          <w:cs/>
        </w:rPr>
        <w:t xml:space="preserve"> ล้านบาท</w:t>
      </w:r>
    </w:p>
    <w:p w14:paraId="4ECEDE7E" w14:textId="30343E49" w:rsidR="001F5F83" w:rsidRPr="0078362B" w:rsidRDefault="00E55094" w:rsidP="00437FE4">
      <w:pPr>
        <w:overflowPunct/>
        <w:autoSpaceDE/>
        <w:autoSpaceDN/>
        <w:adjustRightInd/>
        <w:spacing w:before="240"/>
        <w:ind w:left="1440"/>
        <w:jc w:val="thaiDistribute"/>
        <w:textAlignment w:val="auto"/>
        <w:rPr>
          <w:rFonts w:asciiTheme="majorBidi" w:hAnsiTheme="majorBidi" w:cstheme="majorBidi"/>
          <w:snapToGrid w:val="0"/>
          <w:spacing w:val="-6"/>
          <w:cs/>
        </w:rPr>
      </w:pPr>
      <w:r w:rsidRPr="0078362B">
        <w:rPr>
          <w:rFonts w:asciiTheme="majorBidi" w:hAnsiTheme="majorBidi" w:cstheme="majorBidi"/>
          <w:snapToGrid w:val="0"/>
          <w:spacing w:val="-6"/>
          <w:cs/>
        </w:rPr>
        <w:t xml:space="preserve">ต่อมาเมื่อวันที่ 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16</w:t>
      </w:r>
      <w:r w:rsidRPr="0078362B">
        <w:rPr>
          <w:rFonts w:asciiTheme="majorBidi" w:hAnsiTheme="majorBidi" w:cstheme="majorBidi"/>
          <w:snapToGrid w:val="0"/>
          <w:spacing w:val="-6"/>
          <w:cs/>
        </w:rPr>
        <w:t xml:space="preserve"> กันยายน 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2562</w:t>
      </w:r>
      <w:r w:rsidRPr="0078362B">
        <w:rPr>
          <w:rFonts w:asciiTheme="majorBidi" w:hAnsiTheme="majorBidi" w:cstheme="majorBidi"/>
          <w:snapToGrid w:val="0"/>
          <w:spacing w:val="-6"/>
          <w:cs/>
        </w:rPr>
        <w:t xml:space="preserve"> บริษัทได้ทำสัญญาให้กู้ยืมเงินกับบริษัท แลนด์มาร์ค โฮล</w:t>
      </w:r>
      <w:proofErr w:type="spellStart"/>
      <w:r w:rsidRPr="0078362B">
        <w:rPr>
          <w:rFonts w:asciiTheme="majorBidi" w:hAnsiTheme="majorBidi" w:cstheme="majorBidi"/>
          <w:snapToGrid w:val="0"/>
          <w:spacing w:val="-6"/>
          <w:cs/>
        </w:rPr>
        <w:t>ดิ้งส์</w:t>
      </w:r>
      <w:proofErr w:type="spellEnd"/>
      <w:r w:rsidRPr="0078362B">
        <w:rPr>
          <w:rFonts w:asciiTheme="majorBidi" w:hAnsiTheme="majorBidi" w:cstheme="majorBidi"/>
          <w:snapToGrid w:val="0"/>
          <w:spacing w:val="-6"/>
          <w:cs/>
        </w:rPr>
        <w:t xml:space="preserve"> จำกัด (“บริษัทย่อย”) เพิ่มเติมจำนวน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500</w:t>
      </w:r>
      <w:r w:rsidR="0031187A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</w:rPr>
        <w:t>ล้านบาท เงินกู้ดังกล่าวไม่มีหลักทรัพย์ค้ำประกัน</w:t>
      </w:r>
      <w:r w:rsidR="0031187A" w:rsidRPr="0078362B">
        <w:rPr>
          <w:rFonts w:asciiTheme="majorBidi" w:hAnsiTheme="majorBidi" w:cstheme="majorBidi"/>
          <w:snapToGrid w:val="0"/>
          <w:spacing w:val="-6"/>
          <w:cs/>
        </w:rPr>
        <w:t>และ</w:t>
      </w:r>
      <w:r w:rsidRPr="0078362B">
        <w:rPr>
          <w:rFonts w:asciiTheme="majorBidi" w:hAnsiTheme="majorBidi" w:cstheme="majorBidi"/>
          <w:snapToGrid w:val="0"/>
          <w:spacing w:val="-6"/>
          <w:cs/>
        </w:rPr>
        <w:t xml:space="preserve">คิดดอกเบี้ยในอัตราร้อยละ </w:t>
      </w:r>
      <w:r w:rsidR="00FA46D0" w:rsidRPr="00FA46D0">
        <w:rPr>
          <w:rFonts w:asciiTheme="majorBidi" w:hAnsiTheme="majorBidi" w:cstheme="majorBidi"/>
          <w:snapToGrid w:val="0"/>
          <w:spacing w:val="-11"/>
          <w:lang w:val="en-US"/>
        </w:rPr>
        <w:t>9</w:t>
      </w:r>
      <w:r w:rsidR="0031187A" w:rsidRPr="0078362B">
        <w:rPr>
          <w:rFonts w:asciiTheme="majorBidi" w:hAnsiTheme="majorBidi" w:cstheme="majorBidi"/>
          <w:snapToGrid w:val="0"/>
          <w:spacing w:val="-11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11"/>
          <w:lang w:val="en-US"/>
        </w:rPr>
        <w:t>25</w:t>
      </w:r>
      <w:r w:rsidR="0031187A" w:rsidRPr="0078362B">
        <w:rPr>
          <w:rFonts w:asciiTheme="majorBidi" w:hAnsiTheme="majorBidi" w:cstheme="majorBidi"/>
          <w:snapToGrid w:val="0"/>
          <w:spacing w:val="-11"/>
          <w:cs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</w:rPr>
        <w:t xml:space="preserve"> ต่อปี และกำหนดชำระคืนภายใน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3</w:t>
      </w:r>
      <w:r w:rsidRPr="0078362B">
        <w:rPr>
          <w:rFonts w:asciiTheme="majorBidi" w:hAnsiTheme="majorBidi" w:cstheme="majorBidi"/>
          <w:snapToGrid w:val="0"/>
          <w:spacing w:val="-6"/>
          <w:cs/>
        </w:rPr>
        <w:t xml:space="preserve"> เดือน โดยบริษัทย่อยสามารถขอขยายระยะเวลาในการชำระคืนเงินต้นและดอกเบี้ยได้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แต่ทั้งนี้ขึ้นอยู่กับการตัดสินใจของบริษัทเพียงฝ่ายเดียว</w:t>
      </w:r>
    </w:p>
    <w:p w14:paraId="3701437E" w14:textId="77777777" w:rsidR="001F5F83" w:rsidRPr="0078362B" w:rsidRDefault="001F5F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spacing w:val="-6"/>
          <w:cs/>
        </w:rPr>
      </w:pPr>
      <w:r w:rsidRPr="0078362B">
        <w:rPr>
          <w:rFonts w:asciiTheme="majorBidi" w:hAnsiTheme="majorBidi" w:cstheme="majorBidi"/>
          <w:snapToGrid w:val="0"/>
          <w:spacing w:val="-6"/>
          <w:cs/>
        </w:rPr>
        <w:br w:type="page"/>
      </w:r>
    </w:p>
    <w:p w14:paraId="033AF4FF" w14:textId="27E766B3" w:rsidR="006A1294" w:rsidRPr="0078362B" w:rsidRDefault="006A1294" w:rsidP="006A1294">
      <w:pPr>
        <w:overflowPunct/>
        <w:autoSpaceDE/>
        <w:autoSpaceDN/>
        <w:adjustRightInd/>
        <w:spacing w:before="240"/>
        <w:ind w:left="1440"/>
        <w:jc w:val="thaiDistribute"/>
        <w:textAlignment w:val="auto"/>
        <w:rPr>
          <w:rFonts w:asciiTheme="majorBidi" w:hAnsiTheme="majorBidi" w:cstheme="majorBidi"/>
          <w:snapToGrid w:val="0"/>
          <w:spacing w:val="-6"/>
          <w:cs/>
          <w:lang w:val="en-US"/>
        </w:rPr>
      </w:pPr>
      <w:r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lastRenderedPageBreak/>
        <w:t xml:space="preserve">ต่อมาเมื่อวันที่ 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13</w:t>
      </w:r>
      <w:r w:rsidRPr="0078362B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พฤศจิกายน 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2562</w:t>
      </w:r>
      <w:r w:rsidRPr="0078362B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บริษัทได้ทำสัญญาให้กู้ยืมเงินกับบริษัท</w:t>
      </w:r>
      <w:r w:rsidRPr="0078362B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แลนด์มาร์ค โฮล</w:t>
      </w:r>
      <w:proofErr w:type="spellStart"/>
      <w:r w:rsidRPr="0078362B">
        <w:rPr>
          <w:rFonts w:asciiTheme="majorBidi" w:hAnsiTheme="majorBidi" w:cstheme="majorBidi"/>
          <w:snapToGrid w:val="0"/>
          <w:spacing w:val="-8"/>
          <w:cs/>
          <w:lang w:val="en-US"/>
        </w:rPr>
        <w:t>ดิ้งส์</w:t>
      </w:r>
      <w:proofErr w:type="spellEnd"/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จำกัด </w:t>
      </w:r>
      <w:r w:rsidRPr="0078362B">
        <w:rPr>
          <w:rFonts w:asciiTheme="majorBidi" w:hAnsiTheme="majorBidi" w:cstheme="majorBidi"/>
          <w:snapToGrid w:val="0"/>
          <w:lang w:val="en-US"/>
        </w:rPr>
        <w:t>(“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บริษัทย่อย</w:t>
      </w:r>
      <w:r w:rsidRPr="0078362B">
        <w:rPr>
          <w:rFonts w:asciiTheme="majorBidi" w:hAnsiTheme="majorBidi" w:cstheme="majorBidi"/>
          <w:snapToGrid w:val="0"/>
          <w:lang w:val="en-US"/>
        </w:rPr>
        <w:t>”)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เพิ่มเติมในวงเงิน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500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ล้านบาท</w:t>
      </w:r>
      <w:r w:rsidRPr="0078362B">
        <w:rPr>
          <w:rFonts w:asciiTheme="majorBidi" w:hAnsiTheme="majorBidi" w:cstheme="majorBidi"/>
          <w:snapToGrid w:val="0"/>
          <w:spacing w:val="-8"/>
          <w:cs/>
        </w:rPr>
        <w:t>โดยมีระยะเวลาในการเบิกเงินกู้ยืม</w:t>
      </w:r>
      <w:r w:rsidRPr="0078362B">
        <w:rPr>
          <w:rFonts w:asciiTheme="majorBidi" w:hAnsiTheme="majorBidi" w:cstheme="majorBidi"/>
          <w:snapToGrid w:val="0"/>
          <w:spacing w:val="4"/>
          <w:cs/>
        </w:rPr>
        <w:t xml:space="preserve">ภายในวันที่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12</w:t>
      </w:r>
      <w:r w:rsidRPr="0078362B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พฤศจิกายน</w:t>
      </w:r>
      <w:r w:rsidRPr="0078362B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2563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เงินกู้ดังกล่าวไม่มีหลักทรัพย์ค้ำประกันและ</w:t>
      </w:r>
      <w:r w:rsidRPr="0078362B">
        <w:rPr>
          <w:rFonts w:asciiTheme="majorBidi" w:hAnsiTheme="majorBidi" w:cstheme="majorBidi"/>
          <w:snapToGrid w:val="0"/>
          <w:spacing w:val="-11"/>
          <w:cs/>
          <w:lang w:val="en-US"/>
        </w:rPr>
        <w:t xml:space="preserve">คิดดอกเบี้ยในอัตรา   ร้อยละ </w:t>
      </w:r>
      <w:r w:rsidR="00FA46D0" w:rsidRPr="00FA46D0">
        <w:rPr>
          <w:rFonts w:asciiTheme="majorBidi" w:hAnsiTheme="majorBidi" w:cstheme="majorBidi"/>
          <w:snapToGrid w:val="0"/>
          <w:spacing w:val="-11"/>
          <w:lang w:val="en-US"/>
        </w:rPr>
        <w:t>9</w:t>
      </w:r>
      <w:r w:rsidRPr="0078362B">
        <w:rPr>
          <w:rFonts w:asciiTheme="majorBidi" w:hAnsiTheme="majorBidi" w:cstheme="majorBidi"/>
          <w:snapToGrid w:val="0"/>
          <w:spacing w:val="-11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11"/>
          <w:lang w:val="en-US"/>
        </w:rPr>
        <w:t>25</w:t>
      </w:r>
      <w:r w:rsidRPr="0078362B">
        <w:rPr>
          <w:rFonts w:asciiTheme="majorBidi" w:hAnsiTheme="majorBidi" w:cstheme="majorBidi"/>
          <w:snapToGrid w:val="0"/>
          <w:spacing w:val="-11"/>
          <w:cs/>
          <w:lang w:val="en-US"/>
        </w:rPr>
        <w:t xml:space="preserve"> ต่อปี</w:t>
      </w:r>
      <w:r w:rsidRPr="0078362B">
        <w:rPr>
          <w:rFonts w:asciiTheme="majorBidi" w:hAnsiTheme="majorBidi" w:cstheme="majorBidi"/>
          <w:snapToGrid w:val="0"/>
          <w:spacing w:val="-11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และกำหนดชำระคืนภายใน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3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เดือน 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โดยบริษัทย่อยสามารถขอขยายระยะเวลา</w:t>
      </w:r>
      <w:r w:rsidRPr="0078362B">
        <w:rPr>
          <w:rFonts w:asciiTheme="majorBidi" w:hAnsiTheme="majorBidi" w:cstheme="majorBidi"/>
          <w:snapToGrid w:val="0"/>
          <w:spacing w:val="-2"/>
          <w:cs/>
          <w:lang w:val="en-US"/>
        </w:rPr>
        <w:t>ในการชำระคืนเงินต้นและดอกเบี้ยได้ แต่ทั้งนี้ขึ้นอยู่กับการตัดสินใจของบริษัทเพียงฝ่ายเดียว</w:t>
      </w:r>
      <w:r w:rsidRPr="0078362B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 โดย ณ วันที่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31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2562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บริษัทย่อยขอกู้ยืมจากวงเงินดังกล่าวแล้วจำนวน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225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ล้านบาท คงเหลือวงเงินที่ยังไม่เบิกอีกจำนวน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275</w:t>
      </w:r>
      <w:r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ล้านบาท</w:t>
      </w:r>
    </w:p>
    <w:p w14:paraId="6666A539" w14:textId="4C9A8CBD" w:rsidR="009F23DF" w:rsidRPr="0078362B" w:rsidRDefault="009F23DF" w:rsidP="00437FE4">
      <w:pPr>
        <w:numPr>
          <w:ilvl w:val="0"/>
          <w:numId w:val="19"/>
        </w:numPr>
        <w:overflowPunct/>
        <w:autoSpaceDE/>
        <w:autoSpaceDN/>
        <w:adjustRightInd/>
        <w:spacing w:before="240"/>
        <w:jc w:val="thaiDistribute"/>
        <w:textAlignment w:val="auto"/>
        <w:rPr>
          <w:rFonts w:asciiTheme="majorBidi" w:hAnsiTheme="majorBidi" w:cstheme="majorBidi"/>
          <w:snapToGrid w:val="0"/>
          <w:cs/>
        </w:rPr>
      </w:pPr>
      <w:r w:rsidRPr="0078362B">
        <w:rPr>
          <w:rFonts w:asciiTheme="majorBidi" w:hAnsiTheme="majorBidi" w:cstheme="majorBidi"/>
          <w:snapToGrid w:val="0"/>
          <w:spacing w:val="-4"/>
          <w:cs/>
        </w:rPr>
        <w:t xml:space="preserve">เมื่อวันที่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23</w:t>
      </w:r>
      <w:r w:rsidRPr="0078362B">
        <w:rPr>
          <w:rFonts w:asciiTheme="majorBidi" w:hAnsiTheme="majorBidi" w:cstheme="majorBidi"/>
          <w:snapToGrid w:val="0"/>
          <w:spacing w:val="-4"/>
          <w:cs/>
        </w:rPr>
        <w:t xml:space="preserve"> กันยายน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2559</w:t>
      </w:r>
      <w:r w:rsidRPr="0078362B">
        <w:rPr>
          <w:rFonts w:asciiTheme="majorBidi" w:hAnsiTheme="majorBidi" w:cstheme="majorBidi"/>
          <w:snapToGrid w:val="0"/>
          <w:spacing w:val="-4"/>
          <w:cs/>
        </w:rPr>
        <w:t xml:space="preserve"> บริษัทได้ทำสัญญาให้กู้ยืมเงินกับบริษัท ลี</w:t>
      </w:r>
      <w:proofErr w:type="spellStart"/>
      <w:r w:rsidRPr="0078362B">
        <w:rPr>
          <w:rFonts w:asciiTheme="majorBidi" w:hAnsiTheme="majorBidi" w:cstheme="majorBidi"/>
          <w:snapToGrid w:val="0"/>
          <w:spacing w:val="-4"/>
          <w:cs/>
        </w:rPr>
        <w:t>ดดิ้ง</w:t>
      </w:r>
      <w:proofErr w:type="spellEnd"/>
      <w:r w:rsidRPr="0078362B">
        <w:rPr>
          <w:rFonts w:asciiTheme="majorBidi" w:hAnsiTheme="majorBidi" w:cstheme="majorBidi"/>
          <w:snapToGrid w:val="0"/>
          <w:spacing w:val="-4"/>
          <w:cs/>
        </w:rPr>
        <w:t xml:space="preserve"> สคูล พาร์ทเนอร์ชิพ </w:t>
      </w:r>
      <w:r w:rsidRPr="0078362B">
        <w:rPr>
          <w:rFonts w:asciiTheme="majorBidi" w:hAnsiTheme="majorBidi" w:cstheme="majorBidi"/>
          <w:snapToGrid w:val="0"/>
          <w:spacing w:val="-8"/>
          <w:cs/>
        </w:rPr>
        <w:t xml:space="preserve">จำกัด (“บริษัทย่อย”) ในวงเงิน 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10</w:t>
      </w:r>
      <w:r w:rsidRPr="0078362B">
        <w:rPr>
          <w:rFonts w:asciiTheme="majorBidi" w:hAnsiTheme="majorBidi" w:cstheme="majorBidi"/>
          <w:snapToGrid w:val="0"/>
          <w:spacing w:val="-8"/>
          <w:cs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55</w:t>
      </w:r>
      <w:r w:rsidRPr="0078362B">
        <w:rPr>
          <w:rFonts w:asciiTheme="majorBidi" w:hAnsiTheme="majorBidi" w:cstheme="majorBidi"/>
          <w:snapToGrid w:val="0"/>
          <w:spacing w:val="-8"/>
          <w:cs/>
        </w:rPr>
        <w:t xml:space="preserve"> ล้านปอนด์ส</w:t>
      </w:r>
      <w:proofErr w:type="spellStart"/>
      <w:r w:rsidRPr="0078362B">
        <w:rPr>
          <w:rFonts w:asciiTheme="majorBidi" w:hAnsiTheme="majorBidi" w:cstheme="majorBidi"/>
          <w:snapToGrid w:val="0"/>
          <w:spacing w:val="-8"/>
          <w:cs/>
        </w:rPr>
        <w:t>เต</w:t>
      </w:r>
      <w:proofErr w:type="spellEnd"/>
      <w:r w:rsidRPr="0078362B">
        <w:rPr>
          <w:rFonts w:asciiTheme="majorBidi" w:hAnsiTheme="majorBidi" w:cstheme="majorBidi"/>
          <w:snapToGrid w:val="0"/>
          <w:spacing w:val="-8"/>
          <w:cs/>
        </w:rPr>
        <w:t>อร์ลิง โดยมีระยะเวลาในการเบิกเงินกู้ยืม</w:t>
      </w:r>
      <w:r w:rsidRPr="0078362B">
        <w:rPr>
          <w:rFonts w:asciiTheme="majorBidi" w:hAnsiTheme="majorBidi" w:cstheme="majorBidi"/>
          <w:snapToGrid w:val="0"/>
          <w:spacing w:val="4"/>
          <w:cs/>
        </w:rPr>
        <w:t xml:space="preserve">ภายในวันที่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30</w:t>
      </w:r>
      <w:r w:rsidRPr="0078362B">
        <w:rPr>
          <w:rFonts w:asciiTheme="majorBidi" w:hAnsiTheme="majorBidi" w:cstheme="majorBidi"/>
          <w:snapToGrid w:val="0"/>
          <w:spacing w:val="4"/>
          <w:cs/>
        </w:rPr>
        <w:t xml:space="preserve"> กันยายน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2559</w:t>
      </w:r>
      <w:r w:rsidRPr="0078362B">
        <w:rPr>
          <w:rFonts w:asciiTheme="majorBidi" w:hAnsiTheme="majorBidi" w:cstheme="majorBidi"/>
          <w:snapToGrid w:val="0"/>
          <w:spacing w:val="4"/>
          <w:cs/>
        </w:rPr>
        <w:t xml:space="preserve"> เงินกู้ยืมด</w:t>
      </w:r>
      <w:r w:rsidR="002432D3" w:rsidRPr="0078362B">
        <w:rPr>
          <w:rFonts w:asciiTheme="majorBidi" w:hAnsiTheme="majorBidi" w:cstheme="majorBidi"/>
          <w:snapToGrid w:val="0"/>
          <w:spacing w:val="4"/>
          <w:cs/>
        </w:rPr>
        <w:t>ังกล่าวไม่มีหลักทรัพย์ค้ำประกัน</w:t>
      </w:r>
      <w:r w:rsidRPr="0078362B">
        <w:rPr>
          <w:rFonts w:asciiTheme="majorBidi" w:hAnsiTheme="majorBidi" w:cstheme="majorBidi"/>
          <w:spacing w:val="4"/>
          <w:cs/>
        </w:rPr>
        <w:t xml:space="preserve">และคิดดอกเบี้ยในอัตราร้อยละ </w:t>
      </w:r>
      <w:r w:rsidR="00FA46D0" w:rsidRPr="00FA46D0">
        <w:rPr>
          <w:rFonts w:asciiTheme="majorBidi" w:hAnsiTheme="majorBidi" w:cstheme="majorBidi"/>
          <w:spacing w:val="4"/>
          <w:lang w:val="en-US"/>
        </w:rPr>
        <w:t>7</w:t>
      </w:r>
      <w:r w:rsidRPr="0078362B">
        <w:rPr>
          <w:rFonts w:asciiTheme="majorBidi" w:hAnsiTheme="majorBidi" w:cstheme="majorBidi"/>
          <w:spacing w:val="4"/>
          <w:cs/>
        </w:rPr>
        <w:t>.</w:t>
      </w:r>
      <w:r w:rsidR="00FA46D0" w:rsidRPr="00FA46D0">
        <w:rPr>
          <w:rFonts w:asciiTheme="majorBidi" w:hAnsiTheme="majorBidi" w:cstheme="majorBidi"/>
          <w:spacing w:val="4"/>
          <w:lang w:val="en-US"/>
        </w:rPr>
        <w:t>00</w:t>
      </w:r>
      <w:r w:rsidRPr="0078362B">
        <w:rPr>
          <w:rFonts w:asciiTheme="majorBidi" w:hAnsiTheme="majorBidi" w:cstheme="majorBidi"/>
          <w:spacing w:val="4"/>
          <w:cs/>
        </w:rPr>
        <w:t xml:space="preserve"> ต่อปี กำหนดชำระคืน</w:t>
      </w:r>
      <w:r w:rsidRPr="0078362B">
        <w:rPr>
          <w:rFonts w:asciiTheme="majorBidi" w:hAnsiTheme="majorBidi" w:cstheme="majorBidi"/>
          <w:cs/>
        </w:rPr>
        <w:t>เมื่อทวงถาม และในวันเดียวกันบริษัทย่อยดังกล่าวได้เบิก</w:t>
      </w:r>
      <w:r w:rsidRPr="0078362B">
        <w:rPr>
          <w:rFonts w:asciiTheme="majorBidi" w:hAnsiTheme="majorBidi" w:cstheme="majorBidi"/>
          <w:spacing w:val="-2"/>
          <w:cs/>
        </w:rPr>
        <w:t xml:space="preserve">เงินกู้จำนวน </w:t>
      </w:r>
      <w:r w:rsidR="00FA46D0" w:rsidRPr="00FA46D0">
        <w:rPr>
          <w:rFonts w:asciiTheme="majorBidi" w:hAnsiTheme="majorBidi" w:cstheme="majorBidi"/>
          <w:spacing w:val="-2"/>
          <w:lang w:val="en-US"/>
        </w:rPr>
        <w:t>10</w:t>
      </w:r>
      <w:r w:rsidRPr="0078362B">
        <w:rPr>
          <w:rFonts w:asciiTheme="majorBidi" w:hAnsiTheme="majorBidi" w:cstheme="majorBidi"/>
          <w:spacing w:val="-2"/>
          <w:cs/>
        </w:rPr>
        <w:t>.</w:t>
      </w:r>
      <w:r w:rsidR="00FA46D0" w:rsidRPr="00FA46D0">
        <w:rPr>
          <w:rFonts w:asciiTheme="majorBidi" w:hAnsiTheme="majorBidi" w:cstheme="majorBidi"/>
          <w:spacing w:val="-2"/>
          <w:lang w:val="en-US"/>
        </w:rPr>
        <w:t>55</w:t>
      </w:r>
      <w:r w:rsidRPr="0078362B">
        <w:rPr>
          <w:rFonts w:asciiTheme="majorBidi" w:hAnsiTheme="majorBidi" w:cstheme="majorBidi"/>
          <w:spacing w:val="-2"/>
          <w:cs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2"/>
          <w:cs/>
        </w:rPr>
        <w:t>ล้านปอนด์ส</w:t>
      </w:r>
      <w:proofErr w:type="spellStart"/>
      <w:r w:rsidRPr="0078362B">
        <w:rPr>
          <w:rFonts w:asciiTheme="majorBidi" w:hAnsiTheme="majorBidi" w:cstheme="majorBidi"/>
          <w:snapToGrid w:val="0"/>
          <w:spacing w:val="-2"/>
          <w:cs/>
        </w:rPr>
        <w:t>เต</w:t>
      </w:r>
      <w:proofErr w:type="spellEnd"/>
      <w:r w:rsidRPr="0078362B">
        <w:rPr>
          <w:rFonts w:asciiTheme="majorBidi" w:hAnsiTheme="majorBidi" w:cstheme="majorBidi"/>
          <w:snapToGrid w:val="0"/>
          <w:spacing w:val="-2"/>
          <w:cs/>
        </w:rPr>
        <w:t xml:space="preserve">อร์ลิง หรือเทียบเท่ากับ </w:t>
      </w:r>
      <w:r w:rsidR="00FA46D0" w:rsidRPr="00FA46D0">
        <w:rPr>
          <w:rFonts w:asciiTheme="majorBidi" w:hAnsiTheme="majorBidi" w:cstheme="majorBidi"/>
          <w:snapToGrid w:val="0"/>
          <w:spacing w:val="-2"/>
          <w:lang w:val="en-US"/>
        </w:rPr>
        <w:t>472</w:t>
      </w:r>
      <w:r w:rsidRPr="0078362B">
        <w:rPr>
          <w:rFonts w:asciiTheme="majorBidi" w:hAnsiTheme="majorBidi" w:cstheme="majorBidi"/>
          <w:snapToGrid w:val="0"/>
          <w:spacing w:val="-2"/>
          <w:cs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2"/>
          <w:lang w:val="en-US"/>
        </w:rPr>
        <w:t>82</w:t>
      </w:r>
      <w:r w:rsidRPr="0078362B">
        <w:rPr>
          <w:rFonts w:asciiTheme="majorBidi" w:hAnsiTheme="majorBidi" w:cstheme="majorBidi"/>
          <w:snapToGrid w:val="0"/>
          <w:spacing w:val="-2"/>
          <w:cs/>
        </w:rPr>
        <w:t xml:space="preserve"> ล้านบาท โดยในวันดังกล่าว</w:t>
      </w:r>
      <w:r w:rsidRPr="0078362B">
        <w:rPr>
          <w:rFonts w:asciiTheme="majorBidi" w:hAnsiTheme="majorBidi" w:cstheme="majorBidi"/>
          <w:snapToGrid w:val="0"/>
          <w:spacing w:val="-8"/>
          <w:cs/>
        </w:rPr>
        <w:t xml:space="preserve">บริษัทได้ทำสัญญาให้บริษัทย่อยดังกล่าวแปลงหนี้เงินกู้ยืมเป็นทุนจำนวน 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217</w:t>
      </w:r>
      <w:r w:rsidRPr="0078362B">
        <w:rPr>
          <w:rFonts w:asciiTheme="majorBidi" w:hAnsiTheme="majorBidi" w:cstheme="majorBidi"/>
          <w:snapToGrid w:val="0"/>
          <w:spacing w:val="-8"/>
          <w:cs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8"/>
          <w:lang w:val="en-US"/>
        </w:rPr>
        <w:t>66</w:t>
      </w:r>
      <w:r w:rsidRPr="0078362B">
        <w:rPr>
          <w:rFonts w:asciiTheme="majorBidi" w:hAnsiTheme="majorBidi" w:cstheme="majorBidi"/>
          <w:snapToGrid w:val="0"/>
          <w:spacing w:val="-8"/>
          <w:cs/>
        </w:rPr>
        <w:t xml:space="preserve"> ล้านบาท</w:t>
      </w:r>
      <w:r w:rsidRPr="0078362B">
        <w:rPr>
          <w:rFonts w:asciiTheme="majorBidi" w:hAnsiTheme="majorBidi" w:cstheme="majorBidi"/>
          <w:snapToGrid w:val="0"/>
          <w:cs/>
        </w:rPr>
        <w:t xml:space="preserve"> ทำให้บริษัทมีเงินลงทุนในบริษัทย่อยดังกล่าวเพิ่มขึ้นด้วยจำนวนเดียวกัน </w:t>
      </w:r>
    </w:p>
    <w:p w14:paraId="0ADD776B" w14:textId="02B47FFC" w:rsidR="005955EB" w:rsidRPr="0078362B" w:rsidRDefault="005955EB" w:rsidP="00437FE4">
      <w:pPr>
        <w:numPr>
          <w:ilvl w:val="0"/>
          <w:numId w:val="19"/>
        </w:numPr>
        <w:overflowPunct/>
        <w:autoSpaceDE/>
        <w:autoSpaceDN/>
        <w:adjustRightInd/>
        <w:spacing w:before="240"/>
        <w:jc w:val="thaiDistribute"/>
        <w:textAlignment w:val="auto"/>
        <w:rPr>
          <w:rFonts w:asciiTheme="majorBidi" w:hAnsiTheme="majorBidi" w:cstheme="majorBidi"/>
          <w:b/>
          <w:bCs/>
          <w:snapToGrid w:val="0"/>
          <w:cs/>
        </w:rPr>
      </w:pPr>
      <w:r w:rsidRPr="0078362B">
        <w:rPr>
          <w:rFonts w:asciiTheme="majorBidi" w:hAnsiTheme="majorBidi" w:cstheme="majorBidi"/>
          <w:snapToGrid w:val="0"/>
          <w:spacing w:val="4"/>
          <w:cs/>
        </w:rPr>
        <w:t xml:space="preserve">เมื่อวันที่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22</w:t>
      </w:r>
      <w:r w:rsidRPr="0078362B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พฤศจิกายน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2559</w:t>
      </w:r>
      <w:r w:rsidRPr="0078362B">
        <w:rPr>
          <w:rFonts w:asciiTheme="majorBidi" w:hAnsiTheme="majorBidi" w:cstheme="majorBidi"/>
          <w:snapToGrid w:val="0"/>
          <w:spacing w:val="4"/>
          <w:cs/>
        </w:rPr>
        <w:t xml:space="preserve"> บริษัทได้ทำสัญญาให้กู้ยืมเงินกับบริษัท เอชวายยู</w:t>
      </w:r>
      <w:proofErr w:type="spellStart"/>
      <w:r w:rsidRPr="0078362B">
        <w:rPr>
          <w:rFonts w:asciiTheme="majorBidi" w:hAnsiTheme="majorBidi" w:cstheme="majorBidi"/>
          <w:snapToGrid w:val="0"/>
          <w:spacing w:val="4"/>
          <w:cs/>
        </w:rPr>
        <w:t>เค</w:t>
      </w:r>
      <w:proofErr w:type="spellEnd"/>
      <w:r w:rsidRPr="0078362B">
        <w:rPr>
          <w:rFonts w:asciiTheme="majorBidi" w:hAnsiTheme="majorBidi" w:cstheme="majorBidi"/>
          <w:snapToGrid w:val="0"/>
          <w:spacing w:val="4"/>
          <w:cs/>
        </w:rPr>
        <w:t xml:space="preserve"> จำกัด</w:t>
      </w:r>
      <w:r w:rsidRPr="0078362B">
        <w:rPr>
          <w:rFonts w:asciiTheme="majorBidi" w:hAnsiTheme="majorBidi" w:cstheme="majorBidi"/>
          <w:snapToGrid w:val="0"/>
          <w:cs/>
        </w:rPr>
        <w:t xml:space="preserve"> (“บริษัทย่อย”) ในวงเงิน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19</w:t>
      </w:r>
      <w:r w:rsidRPr="0078362B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50</w:t>
      </w:r>
      <w:r w:rsidRPr="0078362B">
        <w:rPr>
          <w:rFonts w:asciiTheme="majorBidi" w:hAnsiTheme="majorBidi" w:cstheme="majorBidi"/>
          <w:snapToGrid w:val="0"/>
          <w:cs/>
        </w:rPr>
        <w:t xml:space="preserve"> ล้านปอนด์ส</w:t>
      </w:r>
      <w:proofErr w:type="spellStart"/>
      <w:r w:rsidRPr="0078362B">
        <w:rPr>
          <w:rFonts w:asciiTheme="majorBidi" w:hAnsiTheme="majorBidi" w:cstheme="majorBidi"/>
          <w:snapToGrid w:val="0"/>
          <w:cs/>
        </w:rPr>
        <w:t>เต</w:t>
      </w:r>
      <w:proofErr w:type="spellEnd"/>
      <w:r w:rsidRPr="0078362B">
        <w:rPr>
          <w:rFonts w:asciiTheme="majorBidi" w:hAnsiTheme="majorBidi" w:cstheme="majorBidi"/>
          <w:snapToGrid w:val="0"/>
          <w:cs/>
        </w:rPr>
        <w:t>อร์ลิง โดยมีระยะเวลาในการเบิกเงินกู้ยืม</w:t>
      </w:r>
      <w:r w:rsidRPr="0078362B">
        <w:rPr>
          <w:rFonts w:asciiTheme="majorBidi" w:hAnsiTheme="majorBidi" w:cstheme="majorBidi"/>
          <w:snapToGrid w:val="0"/>
          <w:spacing w:val="4"/>
          <w:cs/>
        </w:rPr>
        <w:t xml:space="preserve">ภายในวันที่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30</w:t>
      </w:r>
      <w:r w:rsidRPr="0078362B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กันยายน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2560</w:t>
      </w:r>
      <w:r w:rsidRPr="0078362B">
        <w:rPr>
          <w:rFonts w:asciiTheme="majorBidi" w:hAnsiTheme="majorBidi" w:cstheme="majorBidi"/>
          <w:snapToGrid w:val="0"/>
          <w:spacing w:val="4"/>
          <w:cs/>
        </w:rPr>
        <w:t xml:space="preserve"> เงินกู้ยืมด</w:t>
      </w:r>
      <w:r w:rsidR="002432D3" w:rsidRPr="0078362B">
        <w:rPr>
          <w:rFonts w:asciiTheme="majorBidi" w:hAnsiTheme="majorBidi" w:cstheme="majorBidi"/>
          <w:snapToGrid w:val="0"/>
          <w:spacing w:val="4"/>
          <w:cs/>
        </w:rPr>
        <w:t>ังกล่าวไม่มีหลักทรัพย์ค้ำประกัน</w:t>
      </w:r>
      <w:r w:rsidRPr="0078362B">
        <w:rPr>
          <w:rFonts w:asciiTheme="majorBidi" w:hAnsiTheme="majorBidi" w:cstheme="majorBidi"/>
          <w:spacing w:val="4"/>
          <w:cs/>
        </w:rPr>
        <w:t>และคิดดอกเบี้ย</w:t>
      </w:r>
      <w:r w:rsidRPr="0078362B">
        <w:rPr>
          <w:rFonts w:asciiTheme="majorBidi" w:hAnsiTheme="majorBidi" w:cstheme="majorBidi"/>
          <w:cs/>
        </w:rPr>
        <w:t xml:space="preserve">ในอัตราร้อยละ </w:t>
      </w:r>
      <w:r w:rsidR="00FA46D0" w:rsidRPr="00FA46D0">
        <w:rPr>
          <w:rFonts w:asciiTheme="majorBidi" w:hAnsiTheme="majorBidi" w:cstheme="majorBidi"/>
          <w:lang w:val="en-US"/>
        </w:rPr>
        <w:t>7</w:t>
      </w:r>
      <w:r w:rsidRPr="0078362B">
        <w:rPr>
          <w:rFonts w:asciiTheme="majorBidi" w:hAnsiTheme="majorBidi" w:cstheme="majorBidi"/>
          <w:cs/>
        </w:rPr>
        <w:t>.</w:t>
      </w:r>
      <w:r w:rsidR="00FA46D0" w:rsidRPr="00FA46D0">
        <w:rPr>
          <w:rFonts w:asciiTheme="majorBidi" w:hAnsiTheme="majorBidi" w:cstheme="majorBidi"/>
          <w:lang w:val="en-US"/>
        </w:rPr>
        <w:t>00</w:t>
      </w:r>
      <w:r w:rsidRPr="0078362B">
        <w:rPr>
          <w:rFonts w:asciiTheme="majorBidi" w:hAnsiTheme="majorBidi" w:cstheme="majorBidi"/>
          <w:cs/>
        </w:rPr>
        <w:t xml:space="preserve"> ต่อปี กำหนดชำระคืนเมื่อทวงถาม </w:t>
      </w:r>
      <w:r w:rsidRPr="0078362B">
        <w:rPr>
          <w:rFonts w:asciiTheme="majorBidi" w:hAnsiTheme="majorBidi" w:cstheme="majorBidi"/>
          <w:cs/>
          <w:lang w:val="en-US"/>
        </w:rPr>
        <w:t xml:space="preserve">โดยในระหว่างปี </w:t>
      </w:r>
      <w:r w:rsidR="00FA46D0" w:rsidRPr="00FA46D0">
        <w:rPr>
          <w:rFonts w:asciiTheme="majorBidi" w:hAnsiTheme="majorBidi" w:cstheme="majorBidi"/>
          <w:lang w:val="en-US"/>
        </w:rPr>
        <w:t>2561</w:t>
      </w:r>
      <w:r w:rsidRPr="0078362B">
        <w:rPr>
          <w:rFonts w:asciiTheme="majorBidi" w:hAnsiTheme="majorBidi" w:cstheme="majorBidi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>บริษัทได้</w:t>
      </w:r>
      <w:r w:rsidRPr="0078362B">
        <w:rPr>
          <w:rFonts w:asciiTheme="majorBidi" w:hAnsiTheme="majorBidi" w:cstheme="majorBidi"/>
          <w:snapToGrid w:val="0"/>
          <w:cs/>
        </w:rPr>
        <w:t xml:space="preserve">แปลงหนี้เงินให้กู้ยืมคงเหลือทั้งหมดจำนวน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3</w:t>
      </w:r>
      <w:r w:rsidRPr="0078362B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13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ล้านบาท </w:t>
      </w:r>
      <w:r w:rsidRPr="0078362B">
        <w:rPr>
          <w:rFonts w:asciiTheme="majorBidi" w:hAnsiTheme="majorBidi" w:cstheme="majorBidi"/>
          <w:snapToGrid w:val="0"/>
          <w:cs/>
        </w:rPr>
        <w:t>เป็นเงินลงทุนในบริษัทย่อย</w:t>
      </w:r>
    </w:p>
    <w:p w14:paraId="098C0A61" w14:textId="2315FFBC" w:rsidR="00C81891" w:rsidRPr="0078362B" w:rsidRDefault="00FA46D0" w:rsidP="00437FE4">
      <w:pPr>
        <w:tabs>
          <w:tab w:val="left" w:pos="1080"/>
        </w:tabs>
        <w:spacing w:before="240"/>
        <w:ind w:left="389" w:right="-389" w:firstLine="144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28</w:t>
      </w:r>
      <w:r w:rsidR="00C81891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3</w:t>
      </w:r>
      <w:r w:rsidR="00C81891" w:rsidRPr="0078362B">
        <w:rPr>
          <w:rFonts w:asciiTheme="majorBidi" w:hAnsiTheme="majorBidi" w:cstheme="majorBidi"/>
          <w:cs/>
        </w:rPr>
        <w:tab/>
        <w:t>เงินกู้ยืมระยะสั้นจากบริษัทที่เกี่ยวข้องกัน</w:t>
      </w:r>
    </w:p>
    <w:p w14:paraId="5C76E30F" w14:textId="77777777" w:rsidR="00C81891" w:rsidRPr="0078362B" w:rsidRDefault="00C81891" w:rsidP="00437FE4">
      <w:pPr>
        <w:ind w:left="1080" w:right="65" w:hanging="533"/>
        <w:jc w:val="right"/>
        <w:rPr>
          <w:rFonts w:asciiTheme="majorBidi" w:hAnsiTheme="majorBidi" w:cstheme="majorBidi"/>
          <w:snapToGrid w:val="0"/>
          <w:sz w:val="22"/>
          <w:szCs w:val="22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C81891" w:rsidRPr="0078362B" w14:paraId="4BCC8EA7" w14:textId="77777777" w:rsidTr="00922D62">
        <w:trPr>
          <w:cantSplit/>
        </w:trPr>
        <w:tc>
          <w:tcPr>
            <w:tcW w:w="1620" w:type="dxa"/>
          </w:tcPr>
          <w:p w14:paraId="57F19CA6" w14:textId="77777777" w:rsidR="00C81891" w:rsidRPr="0078362B" w:rsidRDefault="00C81891" w:rsidP="00437FE4">
            <w:pPr>
              <w:spacing w:line="260" w:lineRule="exact"/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B138337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14:paraId="669DB8EF" w14:textId="77777777" w:rsidR="00C81891" w:rsidRPr="0078362B" w:rsidRDefault="00C8189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C81891" w:rsidRPr="0078362B" w14:paraId="621DA80B" w14:textId="77777777" w:rsidTr="00922D62">
        <w:trPr>
          <w:cantSplit/>
        </w:trPr>
        <w:tc>
          <w:tcPr>
            <w:tcW w:w="1620" w:type="dxa"/>
          </w:tcPr>
          <w:p w14:paraId="018970BE" w14:textId="77777777" w:rsidR="00C81891" w:rsidRPr="0078362B" w:rsidRDefault="00C81891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0B6D4DC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14:paraId="5110B95D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9A40808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4D4D19A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2379F1B7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83ABB32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14:paraId="202C2C1B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9A4D176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3048AEA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051EDD5" w14:textId="77777777" w:rsidR="00C81891" w:rsidRPr="0078362B" w:rsidRDefault="00C8189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C81891" w:rsidRPr="0078362B" w14:paraId="0FC0D00E" w14:textId="77777777" w:rsidTr="00922D62">
        <w:trPr>
          <w:cantSplit/>
        </w:trPr>
        <w:tc>
          <w:tcPr>
            <w:tcW w:w="1620" w:type="dxa"/>
          </w:tcPr>
          <w:p w14:paraId="26C49986" w14:textId="77777777" w:rsidR="00C81891" w:rsidRPr="0078362B" w:rsidRDefault="00C81891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F425E47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1027B744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5EAE6DA3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4B1006C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56A12E3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1637EA3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0FDE38B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70F2B69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6C0106E6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E72A8C0" w14:textId="77777777" w:rsidR="00C81891" w:rsidRPr="0078362B" w:rsidRDefault="00C8189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  <w:r w:rsidR="00290B55"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เงินกู้ยืม</w:t>
            </w:r>
          </w:p>
        </w:tc>
      </w:tr>
      <w:tr w:rsidR="00C81891" w:rsidRPr="0078362B" w14:paraId="5FD188F4" w14:textId="77777777" w:rsidTr="00922D62">
        <w:trPr>
          <w:cantSplit/>
        </w:trPr>
        <w:tc>
          <w:tcPr>
            <w:tcW w:w="1620" w:type="dxa"/>
          </w:tcPr>
          <w:p w14:paraId="72FA57C3" w14:textId="77777777" w:rsidR="00C81891" w:rsidRPr="0078362B" w:rsidRDefault="00C81891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905DA44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0931116" w14:textId="5EF4280F" w:rsidR="00C81891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81891"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5033D2D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84ECC6D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2054CB7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05CB728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FEB7FF4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988862" w14:textId="5579BA90" w:rsidR="00C81891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539E9"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EB50227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1205108" w14:textId="77777777" w:rsidR="00C81891" w:rsidRPr="0078362B" w:rsidRDefault="00290B55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C81891" w:rsidRPr="0078362B" w14:paraId="1D7B8D5E" w14:textId="77777777" w:rsidTr="00922D62">
        <w:trPr>
          <w:cantSplit/>
        </w:trPr>
        <w:tc>
          <w:tcPr>
            <w:tcW w:w="1620" w:type="dxa"/>
          </w:tcPr>
          <w:p w14:paraId="047FEBCF" w14:textId="77777777" w:rsidR="00C81891" w:rsidRPr="0078362B" w:rsidRDefault="00C81891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A861EA5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6526D7E" w14:textId="11A68BB1" w:rsidR="00C81891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</w:tcPr>
          <w:p w14:paraId="633F5489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F9AFCD7" w14:textId="77777777" w:rsidR="00C81891" w:rsidRPr="0078362B" w:rsidRDefault="00C8189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7E27B41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69F3A76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592B681" w14:textId="77777777" w:rsidR="00C81891" w:rsidRPr="0078362B" w:rsidRDefault="00C8189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8705372" w14:textId="50B296EC" w:rsidR="00C81891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</w:tcPr>
          <w:p w14:paraId="683E1B6C" w14:textId="77777777" w:rsidR="00C81891" w:rsidRPr="0078362B" w:rsidRDefault="00C8189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1AEE45D" w14:textId="77777777" w:rsidR="00C81891" w:rsidRPr="0078362B" w:rsidRDefault="00C8189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C81891" w:rsidRPr="0078362B" w14:paraId="1D8BB46E" w14:textId="77777777" w:rsidTr="00922D62">
        <w:trPr>
          <w:cantSplit/>
        </w:trPr>
        <w:tc>
          <w:tcPr>
            <w:tcW w:w="1620" w:type="dxa"/>
          </w:tcPr>
          <w:p w14:paraId="27EB10DD" w14:textId="77777777" w:rsidR="00C81891" w:rsidRPr="0078362B" w:rsidRDefault="00C8189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14:paraId="7FF2AD39" w14:textId="77777777" w:rsidR="00C81891" w:rsidRPr="0078362B" w:rsidRDefault="00C81891" w:rsidP="00437FE4">
            <w:pPr>
              <w:spacing w:line="260" w:lineRule="exact"/>
              <w:ind w:left="-83" w:right="-12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BEC53BA" w14:textId="77777777" w:rsidR="00C81891" w:rsidRPr="0078362B" w:rsidRDefault="00C81891" w:rsidP="00437FE4">
            <w:pPr>
              <w:spacing w:line="260" w:lineRule="exact"/>
              <w:ind w:left="-83" w:right="-12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454CF53" w14:textId="77777777" w:rsidR="00C81891" w:rsidRPr="0078362B" w:rsidRDefault="00C8189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4A28B4D" w14:textId="77777777" w:rsidR="00C81891" w:rsidRPr="0078362B" w:rsidRDefault="00C81891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AC6F53E" w14:textId="77777777" w:rsidR="00C81891" w:rsidRPr="0078362B" w:rsidRDefault="00C8189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DBB376C" w14:textId="77777777" w:rsidR="00C81891" w:rsidRPr="0078362B" w:rsidRDefault="00C81891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249F34A" w14:textId="77777777" w:rsidR="00C81891" w:rsidRPr="0078362B" w:rsidRDefault="00C81891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A073B8A" w14:textId="77777777" w:rsidR="00C81891" w:rsidRPr="0078362B" w:rsidRDefault="00C81891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2841F4A" w14:textId="77777777" w:rsidR="00C81891" w:rsidRPr="0078362B" w:rsidRDefault="00C81891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1B0FAA1" w14:textId="77777777" w:rsidR="00C81891" w:rsidRPr="0078362B" w:rsidRDefault="00C81891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</w:tr>
      <w:tr w:rsidR="00543880" w:rsidRPr="0078362B" w14:paraId="112B4D90" w14:textId="77777777" w:rsidTr="00F70411">
        <w:trPr>
          <w:cantSplit/>
        </w:trPr>
        <w:tc>
          <w:tcPr>
            <w:tcW w:w="1620" w:type="dxa"/>
            <w:shd w:val="clear" w:color="auto" w:fill="auto"/>
          </w:tcPr>
          <w:p w14:paraId="1395A473" w14:textId="77777777" w:rsidR="00543880" w:rsidRPr="0078362B" w:rsidRDefault="00543880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บีซีอีจี คันทรี่ กรุ๊ป </w:t>
            </w:r>
          </w:p>
        </w:tc>
        <w:tc>
          <w:tcPr>
            <w:tcW w:w="1260" w:type="dxa"/>
            <w:shd w:val="clear" w:color="auto" w:fill="auto"/>
          </w:tcPr>
          <w:p w14:paraId="6ED28400" w14:textId="77777777" w:rsidR="00543880" w:rsidRPr="0078362B" w:rsidRDefault="00543880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  <w:shd w:val="clear" w:color="auto" w:fill="auto"/>
          </w:tcPr>
          <w:p w14:paraId="1D1EE4FF" w14:textId="77777777" w:rsidR="00543880" w:rsidRPr="0078362B" w:rsidRDefault="0054388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43BAD1" w14:textId="77777777" w:rsidR="00543880" w:rsidRPr="0078362B" w:rsidRDefault="00543880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62B5E6" w14:textId="77777777" w:rsidR="00543880" w:rsidRPr="0078362B" w:rsidRDefault="00543880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FE90775" w14:textId="77777777" w:rsidR="00543880" w:rsidRPr="0078362B" w:rsidRDefault="00543880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CFD13F" w14:textId="77777777" w:rsidR="00543880" w:rsidRPr="0078362B" w:rsidRDefault="00543880" w:rsidP="00437FE4">
            <w:pPr>
              <w:spacing w:line="260" w:lineRule="exact"/>
              <w:ind w:left="-13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9B2B23" w14:textId="77777777" w:rsidR="00543880" w:rsidRPr="0078362B" w:rsidRDefault="00543880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D2C1F8" w14:textId="77777777" w:rsidR="00543880" w:rsidRPr="0078362B" w:rsidRDefault="0054388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682248" w14:textId="77777777" w:rsidR="00543880" w:rsidRPr="0078362B" w:rsidRDefault="00543880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F8002B" w14:textId="77777777" w:rsidR="00543880" w:rsidRPr="0078362B" w:rsidRDefault="00543880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</w:tr>
      <w:tr w:rsidR="00543880" w:rsidRPr="0078362B" w14:paraId="4AE2632B" w14:textId="77777777" w:rsidTr="00F70411">
        <w:trPr>
          <w:cantSplit/>
        </w:trPr>
        <w:tc>
          <w:tcPr>
            <w:tcW w:w="1620" w:type="dxa"/>
            <w:shd w:val="clear" w:color="auto" w:fill="auto"/>
          </w:tcPr>
          <w:p w14:paraId="454B3BEB" w14:textId="77777777" w:rsidR="00543880" w:rsidRPr="0078362B" w:rsidRDefault="00543880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เอ็นจิ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เนียริ่ง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14:paraId="72467F75" w14:textId="77777777" w:rsidR="00543880" w:rsidRPr="0078362B" w:rsidRDefault="00543880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1594AA96" w14:textId="77777777" w:rsidR="00543880" w:rsidRPr="0078362B" w:rsidRDefault="00543880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60F25F" w14:textId="77777777" w:rsidR="00543880" w:rsidRPr="0078362B" w:rsidRDefault="00543880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3ECAA1" w14:textId="6451BE62" w:rsidR="00543880" w:rsidRPr="0078362B" w:rsidRDefault="00FA46D0" w:rsidP="00437FE4">
            <w:pPr>
              <w:spacing w:line="260" w:lineRule="exact"/>
              <w:ind w:right="8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54</w:t>
            </w:r>
            <w:r w:rsidR="00543880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543880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8F04B18" w14:textId="77777777" w:rsidR="00543880" w:rsidRPr="0078362B" w:rsidRDefault="00543880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7DB1EE" w14:textId="77777777" w:rsidR="00543880" w:rsidRPr="0078362B" w:rsidRDefault="00543880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1FEBF9" w14:textId="77777777" w:rsidR="00543880" w:rsidRPr="0078362B" w:rsidRDefault="00543880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AC9AAE" w14:textId="6B9AC031" w:rsidR="00543880" w:rsidRPr="0078362B" w:rsidRDefault="00FA46D0" w:rsidP="00437FE4">
            <w:pPr>
              <w:spacing w:line="260" w:lineRule="exact"/>
              <w:ind w:right="8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54</w:t>
            </w:r>
            <w:r w:rsidR="00543880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543880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1B6DC5A" w14:textId="77777777" w:rsidR="00543880" w:rsidRPr="0078362B" w:rsidRDefault="00543880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304C0E" w14:textId="179EA100" w:rsidR="00543880" w:rsidRPr="0078362B" w:rsidRDefault="009F23DF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7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.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543880" w:rsidRPr="0078362B" w14:paraId="655E1010" w14:textId="77777777" w:rsidTr="00922D62">
        <w:trPr>
          <w:cantSplit/>
        </w:trPr>
        <w:tc>
          <w:tcPr>
            <w:tcW w:w="1620" w:type="dxa"/>
          </w:tcPr>
          <w:p w14:paraId="6A03374B" w14:textId="77777777" w:rsidR="00543880" w:rsidRPr="0078362B" w:rsidRDefault="00543880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14:paraId="186D2DD0" w14:textId="77777777" w:rsidR="00543880" w:rsidRPr="0078362B" w:rsidRDefault="00543880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14:paraId="2F8337D1" w14:textId="77777777" w:rsidR="00543880" w:rsidRPr="0078362B" w:rsidRDefault="0054388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80109B1" w14:textId="77777777" w:rsidR="00543880" w:rsidRPr="0078362B" w:rsidRDefault="00543880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ADDB10E" w14:textId="77777777" w:rsidR="00543880" w:rsidRPr="0078362B" w:rsidRDefault="00543880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5DE332F" w14:textId="77777777" w:rsidR="00543880" w:rsidRPr="0078362B" w:rsidRDefault="00543880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185E8EC2" w14:textId="77777777" w:rsidR="00543880" w:rsidRPr="0078362B" w:rsidRDefault="00543880" w:rsidP="00437FE4">
            <w:pPr>
              <w:spacing w:line="260" w:lineRule="exact"/>
              <w:ind w:left="-13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E97658A" w14:textId="77777777" w:rsidR="00543880" w:rsidRPr="0078362B" w:rsidRDefault="00543880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11F60C3" w14:textId="77777777" w:rsidR="00543880" w:rsidRPr="0078362B" w:rsidRDefault="0054388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BCFD59A" w14:textId="77777777" w:rsidR="00543880" w:rsidRPr="0078362B" w:rsidRDefault="00543880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F42810F" w14:textId="77777777" w:rsidR="00543880" w:rsidRPr="0078362B" w:rsidRDefault="00543880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</w:tr>
      <w:tr w:rsidR="00543880" w:rsidRPr="0078362B" w14:paraId="02DEB201" w14:textId="77777777" w:rsidTr="003C2013">
        <w:trPr>
          <w:cantSplit/>
        </w:trPr>
        <w:tc>
          <w:tcPr>
            <w:tcW w:w="1620" w:type="dxa"/>
          </w:tcPr>
          <w:p w14:paraId="649B1A24" w14:textId="77777777" w:rsidR="00543880" w:rsidRPr="0078362B" w:rsidRDefault="00543880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9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14:paraId="2D46B93C" w14:textId="77777777" w:rsidR="00543880" w:rsidRPr="0078362B" w:rsidRDefault="00543880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14:paraId="0D3D0AB1" w14:textId="1BE6B119" w:rsidR="00543880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438</w:t>
            </w:r>
            <w:r w:rsidR="00543880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889</w:t>
            </w:r>
            <w:r w:rsidR="00543880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250</w:t>
            </w:r>
          </w:p>
        </w:tc>
        <w:tc>
          <w:tcPr>
            <w:tcW w:w="90" w:type="dxa"/>
          </w:tcPr>
          <w:p w14:paraId="79CFDE3F" w14:textId="77777777" w:rsidR="00543880" w:rsidRPr="0078362B" w:rsidRDefault="00543880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8E0EB3" w14:textId="77777777" w:rsidR="00543880" w:rsidRPr="0078362B" w:rsidRDefault="00543880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D6AD97" w14:textId="77777777" w:rsidR="00543880" w:rsidRPr="0078362B" w:rsidRDefault="00543880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CE350E" w14:textId="2C4DDAA9" w:rsidR="00543880" w:rsidRPr="0078362B" w:rsidRDefault="00543880" w:rsidP="00437FE4">
            <w:pPr>
              <w:spacing w:line="260" w:lineRule="exact"/>
              <w:ind w:right="8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17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786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295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D5FA3D" w14:textId="77777777" w:rsidR="00543880" w:rsidRPr="0078362B" w:rsidRDefault="00543880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ED975A" w14:textId="0A895FEC" w:rsidR="00543880" w:rsidRPr="0078362B" w:rsidRDefault="00FA46D0" w:rsidP="00437FE4">
            <w:pPr>
              <w:spacing w:line="260" w:lineRule="exact"/>
              <w:ind w:right="8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421</w:t>
            </w:r>
            <w:r w:rsidR="00543880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102</w:t>
            </w:r>
            <w:r w:rsidR="00543880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955</w:t>
            </w:r>
          </w:p>
        </w:tc>
        <w:tc>
          <w:tcPr>
            <w:tcW w:w="90" w:type="dxa"/>
          </w:tcPr>
          <w:p w14:paraId="1DD409F5" w14:textId="77777777" w:rsidR="00543880" w:rsidRPr="0078362B" w:rsidRDefault="00543880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6A8EC9C0" w14:textId="77777777" w:rsidR="00543880" w:rsidRPr="0078362B" w:rsidRDefault="00543880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</w:tr>
      <w:tr w:rsidR="00543880" w:rsidRPr="0078362B" w14:paraId="63320762" w14:textId="77777777" w:rsidTr="003C2013">
        <w:trPr>
          <w:cantSplit/>
        </w:trPr>
        <w:tc>
          <w:tcPr>
            <w:tcW w:w="1620" w:type="dxa"/>
          </w:tcPr>
          <w:p w14:paraId="345F8F61" w14:textId="77777777" w:rsidR="00543880" w:rsidRPr="0078362B" w:rsidRDefault="00543880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510C4CDD" w14:textId="77777777" w:rsidR="00543880" w:rsidRPr="0078362B" w:rsidRDefault="00543880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ED95D9" w14:textId="30FB62B0" w:rsidR="00543880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438</w:t>
            </w:r>
            <w:r w:rsidR="00543880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889</w:t>
            </w:r>
            <w:r w:rsidR="00543880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250</w:t>
            </w:r>
          </w:p>
        </w:tc>
        <w:tc>
          <w:tcPr>
            <w:tcW w:w="90" w:type="dxa"/>
          </w:tcPr>
          <w:p w14:paraId="389A7E53" w14:textId="77777777" w:rsidR="00543880" w:rsidRPr="0078362B" w:rsidRDefault="00543880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CFD7D" w14:textId="25D90DA6" w:rsidR="00543880" w:rsidRPr="0078362B" w:rsidRDefault="00FA46D0" w:rsidP="00437FE4">
            <w:pPr>
              <w:spacing w:line="260" w:lineRule="exact"/>
              <w:ind w:right="8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54</w:t>
            </w:r>
            <w:r w:rsidR="00543880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  <w:r w:rsidR="00543880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3C554E4" w14:textId="77777777" w:rsidR="00543880" w:rsidRPr="0078362B" w:rsidRDefault="00543880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67650" w14:textId="70E30147" w:rsidR="00543880" w:rsidRPr="0078362B" w:rsidRDefault="00543880" w:rsidP="00437FE4">
            <w:pPr>
              <w:spacing w:line="260" w:lineRule="exact"/>
              <w:ind w:right="8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17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786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295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05997A" w14:textId="77777777" w:rsidR="00543880" w:rsidRPr="0078362B" w:rsidRDefault="00543880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DC2ED" w14:textId="6E8F4166" w:rsidR="00543880" w:rsidRPr="0078362B" w:rsidRDefault="00FA46D0" w:rsidP="00437FE4">
            <w:pPr>
              <w:spacing w:line="260" w:lineRule="exact"/>
              <w:ind w:right="8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475</w:t>
            </w:r>
            <w:r w:rsidR="00543880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102</w:t>
            </w:r>
            <w:r w:rsidR="00543880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955</w:t>
            </w:r>
          </w:p>
        </w:tc>
        <w:tc>
          <w:tcPr>
            <w:tcW w:w="90" w:type="dxa"/>
          </w:tcPr>
          <w:p w14:paraId="778BBD42" w14:textId="77777777" w:rsidR="00543880" w:rsidRPr="0078362B" w:rsidRDefault="00543880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6E891E6" w14:textId="77777777" w:rsidR="00543880" w:rsidRPr="0078362B" w:rsidRDefault="00543880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</w:tr>
    </w:tbl>
    <w:p w14:paraId="0E68DCB8" w14:textId="77777777" w:rsidR="000A048F" w:rsidRPr="0078362B" w:rsidRDefault="000A048F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</w:pPr>
      <w:r w:rsidRPr="0078362B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br w:type="page"/>
      </w:r>
    </w:p>
    <w:p w14:paraId="11522AD9" w14:textId="79856B0D" w:rsidR="00E57090" w:rsidRPr="0078362B" w:rsidRDefault="00E57090" w:rsidP="00437FE4">
      <w:pPr>
        <w:spacing w:before="240"/>
        <w:ind w:left="1080" w:right="72" w:hanging="533"/>
        <w:jc w:val="right"/>
        <w:rPr>
          <w:rFonts w:asciiTheme="majorBidi" w:hAnsiTheme="majorBidi" w:cstheme="majorBidi"/>
          <w:snapToGrid w:val="0"/>
          <w:sz w:val="22"/>
          <w:szCs w:val="22"/>
          <w:lang w:val="en-US"/>
        </w:rPr>
      </w:pPr>
      <w:r w:rsidRPr="0078362B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lastRenderedPageBreak/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E57090" w:rsidRPr="0078362B" w14:paraId="670C0148" w14:textId="77777777" w:rsidTr="00597447">
        <w:trPr>
          <w:cantSplit/>
        </w:trPr>
        <w:tc>
          <w:tcPr>
            <w:tcW w:w="1620" w:type="dxa"/>
          </w:tcPr>
          <w:p w14:paraId="18427E0F" w14:textId="77777777" w:rsidR="00E57090" w:rsidRPr="0078362B" w:rsidRDefault="00E57090" w:rsidP="00437FE4">
            <w:pPr>
              <w:spacing w:line="260" w:lineRule="exact"/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9EAB3E8" w14:textId="77777777" w:rsidR="00E57090" w:rsidRPr="0078362B" w:rsidRDefault="00E5709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14:paraId="4C04966F" w14:textId="77777777" w:rsidR="00E57090" w:rsidRPr="0078362B" w:rsidRDefault="00E57090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E57090" w:rsidRPr="0078362B" w14:paraId="7F42CFFE" w14:textId="77777777" w:rsidTr="00597447">
        <w:trPr>
          <w:cantSplit/>
        </w:trPr>
        <w:tc>
          <w:tcPr>
            <w:tcW w:w="1620" w:type="dxa"/>
          </w:tcPr>
          <w:p w14:paraId="529A02A5" w14:textId="77777777" w:rsidR="00E57090" w:rsidRPr="0078362B" w:rsidRDefault="00E57090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9644576" w14:textId="77777777" w:rsidR="00E57090" w:rsidRPr="0078362B" w:rsidRDefault="00E5709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</w:tcPr>
          <w:p w14:paraId="16C9B1B0" w14:textId="77777777" w:rsidR="00E57090" w:rsidRPr="0078362B" w:rsidRDefault="00E5709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2B25D1E" w14:textId="77777777" w:rsidR="00E57090" w:rsidRPr="0078362B" w:rsidRDefault="00E57090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FAB19DF" w14:textId="77777777" w:rsidR="00E57090" w:rsidRPr="0078362B" w:rsidRDefault="00E57090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020C4EEA" w14:textId="77777777" w:rsidR="00E57090" w:rsidRPr="0078362B" w:rsidRDefault="00E57090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D3C24C0" w14:textId="77777777" w:rsidR="00E57090" w:rsidRPr="0078362B" w:rsidRDefault="00E57090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</w:tcPr>
          <w:p w14:paraId="775AA700" w14:textId="77777777" w:rsidR="00E57090" w:rsidRPr="0078362B" w:rsidRDefault="00E57090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BC5A641" w14:textId="77777777" w:rsidR="00E57090" w:rsidRPr="0078362B" w:rsidRDefault="00E5709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888042D" w14:textId="77777777" w:rsidR="00E57090" w:rsidRPr="0078362B" w:rsidRDefault="00E5709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514EFDD" w14:textId="77777777" w:rsidR="00E57090" w:rsidRPr="0078362B" w:rsidRDefault="00E57090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นโยบายการคิด</w:t>
            </w:r>
          </w:p>
        </w:tc>
      </w:tr>
      <w:tr w:rsidR="00E57090" w:rsidRPr="0078362B" w14:paraId="2E1D0318" w14:textId="77777777" w:rsidTr="00597447">
        <w:trPr>
          <w:cantSplit/>
        </w:trPr>
        <w:tc>
          <w:tcPr>
            <w:tcW w:w="1620" w:type="dxa"/>
          </w:tcPr>
          <w:p w14:paraId="413233E4" w14:textId="77777777" w:rsidR="00E57090" w:rsidRPr="0078362B" w:rsidRDefault="00E57090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DFD8BF8" w14:textId="77777777" w:rsidR="00E57090" w:rsidRPr="0078362B" w:rsidRDefault="00E5709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42EF7047" w14:textId="77777777" w:rsidR="00E57090" w:rsidRPr="0078362B" w:rsidRDefault="00E5709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6B31CB2" w14:textId="77777777" w:rsidR="00E57090" w:rsidRPr="0078362B" w:rsidRDefault="00E57090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060CEC0" w14:textId="77777777" w:rsidR="00E57090" w:rsidRPr="0078362B" w:rsidRDefault="00E57090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CE87FC8" w14:textId="77777777" w:rsidR="00E57090" w:rsidRPr="0078362B" w:rsidRDefault="00E57090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E7AE1F0" w14:textId="77777777" w:rsidR="00E57090" w:rsidRPr="0078362B" w:rsidRDefault="00E57090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B3A9C8F" w14:textId="77777777" w:rsidR="00E57090" w:rsidRPr="0078362B" w:rsidRDefault="00E57090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2951B34" w14:textId="77777777" w:rsidR="00E57090" w:rsidRPr="0078362B" w:rsidRDefault="00E5709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D415A1A" w14:textId="77777777" w:rsidR="00E57090" w:rsidRPr="0078362B" w:rsidRDefault="00E5709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F2A8AD6" w14:textId="77777777" w:rsidR="00E57090" w:rsidRPr="0078362B" w:rsidRDefault="00E57090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ต้นทุน</w:t>
            </w:r>
            <w:r w:rsidR="00290B55"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เงินกู้ยืม</w:t>
            </w:r>
          </w:p>
        </w:tc>
      </w:tr>
      <w:tr w:rsidR="00E57090" w:rsidRPr="0078362B" w14:paraId="7F95A0A2" w14:textId="77777777" w:rsidTr="00597447">
        <w:trPr>
          <w:cantSplit/>
        </w:trPr>
        <w:tc>
          <w:tcPr>
            <w:tcW w:w="1620" w:type="dxa"/>
          </w:tcPr>
          <w:p w14:paraId="2A0C70E8" w14:textId="77777777" w:rsidR="00E57090" w:rsidRPr="0078362B" w:rsidRDefault="00E57090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A544F2C" w14:textId="77777777" w:rsidR="00E57090" w:rsidRPr="0078362B" w:rsidRDefault="00E5709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F6E0B1F" w14:textId="477CA917" w:rsidR="00E57090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E57090"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4BAD90AF" w14:textId="77777777" w:rsidR="00E57090" w:rsidRPr="0078362B" w:rsidRDefault="00E57090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C945D0B" w14:textId="77777777" w:rsidR="00E57090" w:rsidRPr="0078362B" w:rsidRDefault="00E57090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2C2562C" w14:textId="77777777" w:rsidR="00E57090" w:rsidRPr="0078362B" w:rsidRDefault="00E57090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470B465" w14:textId="77777777" w:rsidR="00E57090" w:rsidRPr="0078362B" w:rsidRDefault="00E57090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2C55B6F" w14:textId="77777777" w:rsidR="00E57090" w:rsidRPr="0078362B" w:rsidRDefault="00E57090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8519BDF" w14:textId="1BD3BE01" w:rsidR="00E57090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C539E9"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DD59F16" w14:textId="77777777" w:rsidR="00E57090" w:rsidRPr="0078362B" w:rsidRDefault="00E5709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7451079" w14:textId="77777777" w:rsidR="00E57090" w:rsidRPr="0078362B" w:rsidRDefault="00290B55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  <w:t>ระหว่างกัน</w:t>
            </w:r>
          </w:p>
        </w:tc>
      </w:tr>
      <w:tr w:rsidR="000B77C1" w:rsidRPr="0078362B" w14:paraId="5A8B9E4F" w14:textId="77777777" w:rsidTr="00597447">
        <w:trPr>
          <w:cantSplit/>
        </w:trPr>
        <w:tc>
          <w:tcPr>
            <w:tcW w:w="1620" w:type="dxa"/>
          </w:tcPr>
          <w:p w14:paraId="2A406D46" w14:textId="77777777" w:rsidR="000B77C1" w:rsidRPr="0078362B" w:rsidRDefault="000B77C1" w:rsidP="00437FE4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4ACEB2D" w14:textId="77777777" w:rsidR="000B77C1" w:rsidRPr="0078362B" w:rsidRDefault="000B77C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C6E187" w14:textId="563726AD" w:rsidR="000B77C1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14:paraId="00C7037D" w14:textId="77777777" w:rsidR="000B77C1" w:rsidRPr="0078362B" w:rsidRDefault="000B77C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DDD873B" w14:textId="77777777" w:rsidR="000B77C1" w:rsidRPr="0078362B" w:rsidRDefault="000B77C1" w:rsidP="00437FE4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699E4CF" w14:textId="77777777" w:rsidR="000B77C1" w:rsidRPr="0078362B" w:rsidRDefault="000B77C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8EBC0AD" w14:textId="77777777" w:rsidR="000B77C1" w:rsidRPr="0078362B" w:rsidRDefault="000B77C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74B80C4" w14:textId="77777777" w:rsidR="000B77C1" w:rsidRPr="0078362B" w:rsidRDefault="000B77C1" w:rsidP="00437FE4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697C9D4" w14:textId="7B1BBFB2" w:rsidR="000B77C1" w:rsidRPr="0078362B" w:rsidRDefault="00FA46D0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</w:tcPr>
          <w:p w14:paraId="78268FB2" w14:textId="77777777" w:rsidR="000B77C1" w:rsidRPr="0078362B" w:rsidRDefault="000B77C1" w:rsidP="00437FE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A639D04" w14:textId="77777777" w:rsidR="000B77C1" w:rsidRPr="0078362B" w:rsidRDefault="000B77C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E57090" w:rsidRPr="0078362B" w14:paraId="66327E9D" w14:textId="77777777" w:rsidTr="00597447">
        <w:trPr>
          <w:cantSplit/>
        </w:trPr>
        <w:tc>
          <w:tcPr>
            <w:tcW w:w="1620" w:type="dxa"/>
          </w:tcPr>
          <w:p w14:paraId="39452048" w14:textId="77777777" w:rsidR="00E57090" w:rsidRPr="0078362B" w:rsidRDefault="00E57090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14:paraId="2BF42CFE" w14:textId="77777777" w:rsidR="00E57090" w:rsidRPr="0078362B" w:rsidRDefault="00E57090" w:rsidP="00437FE4">
            <w:pPr>
              <w:spacing w:line="260" w:lineRule="exact"/>
              <w:ind w:left="-83" w:right="-12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16EE703" w14:textId="77777777" w:rsidR="00E57090" w:rsidRPr="0078362B" w:rsidRDefault="00E57090" w:rsidP="00437FE4">
            <w:pPr>
              <w:spacing w:line="260" w:lineRule="exact"/>
              <w:ind w:left="-83" w:right="-12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6A136A8" w14:textId="77777777" w:rsidR="00E57090" w:rsidRPr="0078362B" w:rsidRDefault="00E57090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1BA9956" w14:textId="77777777" w:rsidR="00E57090" w:rsidRPr="0078362B" w:rsidRDefault="00E57090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E99249A" w14:textId="77777777" w:rsidR="00E57090" w:rsidRPr="0078362B" w:rsidRDefault="00E57090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41DEFCE" w14:textId="77777777" w:rsidR="00E57090" w:rsidRPr="0078362B" w:rsidRDefault="00E57090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B856CBA" w14:textId="77777777" w:rsidR="00E57090" w:rsidRPr="0078362B" w:rsidRDefault="00E57090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8A912EF" w14:textId="77777777" w:rsidR="00E57090" w:rsidRPr="0078362B" w:rsidRDefault="00E57090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9481BDC" w14:textId="77777777" w:rsidR="00E57090" w:rsidRPr="0078362B" w:rsidRDefault="00E57090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E61BA3C" w14:textId="77777777" w:rsidR="00E57090" w:rsidRPr="0078362B" w:rsidRDefault="00E57090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</w:tr>
      <w:tr w:rsidR="00E57090" w:rsidRPr="0078362B" w14:paraId="4BBBE4C4" w14:textId="77777777" w:rsidTr="00597447">
        <w:trPr>
          <w:cantSplit/>
        </w:trPr>
        <w:tc>
          <w:tcPr>
            <w:tcW w:w="1620" w:type="dxa"/>
          </w:tcPr>
          <w:p w14:paraId="3A303FAD" w14:textId="77777777" w:rsidR="00E57090" w:rsidRPr="0078362B" w:rsidRDefault="00E57090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14:paraId="6807A63D" w14:textId="77777777" w:rsidR="00E57090" w:rsidRPr="0078362B" w:rsidRDefault="00E57090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</w:tc>
        <w:tc>
          <w:tcPr>
            <w:tcW w:w="1080" w:type="dxa"/>
          </w:tcPr>
          <w:p w14:paraId="08815C90" w14:textId="77777777" w:rsidR="00E57090" w:rsidRPr="0078362B" w:rsidRDefault="00E5709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5C8B117" w14:textId="77777777" w:rsidR="00E57090" w:rsidRPr="0078362B" w:rsidRDefault="00E57090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F3EA2B5" w14:textId="77777777" w:rsidR="00E57090" w:rsidRPr="0078362B" w:rsidRDefault="00E57090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0F4F46A" w14:textId="77777777" w:rsidR="00E57090" w:rsidRPr="0078362B" w:rsidRDefault="00E57090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5051473F" w14:textId="77777777" w:rsidR="00E57090" w:rsidRPr="0078362B" w:rsidRDefault="00E57090" w:rsidP="00437FE4">
            <w:pPr>
              <w:spacing w:line="260" w:lineRule="exact"/>
              <w:ind w:left="-136" w:right="9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9271354" w14:textId="77777777" w:rsidR="00E57090" w:rsidRPr="0078362B" w:rsidRDefault="00E57090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B1D61D8" w14:textId="77777777" w:rsidR="00E57090" w:rsidRPr="0078362B" w:rsidRDefault="00E5709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13F7DA0" w14:textId="77777777" w:rsidR="00E57090" w:rsidRPr="0078362B" w:rsidRDefault="00E57090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3BC33B04" w14:textId="77777777" w:rsidR="00E57090" w:rsidRPr="0078362B" w:rsidRDefault="00E57090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</w:p>
        </w:tc>
      </w:tr>
      <w:tr w:rsidR="000B77C1" w:rsidRPr="0078362B" w14:paraId="3D76904F" w14:textId="77777777" w:rsidTr="00597447">
        <w:trPr>
          <w:cantSplit/>
        </w:trPr>
        <w:tc>
          <w:tcPr>
            <w:tcW w:w="1620" w:type="dxa"/>
          </w:tcPr>
          <w:p w14:paraId="024404A7" w14:textId="77777777" w:rsidR="000B77C1" w:rsidRPr="0078362B" w:rsidRDefault="000B77C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89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14:paraId="06733F28" w14:textId="77777777" w:rsidR="000B77C1" w:rsidRPr="0078362B" w:rsidRDefault="000B77C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14:paraId="0E4A95C3" w14:textId="3409CD6C" w:rsidR="000B77C1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469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875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624</w:t>
            </w:r>
          </w:p>
        </w:tc>
        <w:tc>
          <w:tcPr>
            <w:tcW w:w="90" w:type="dxa"/>
          </w:tcPr>
          <w:p w14:paraId="5E601519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71644AD" w14:textId="77777777" w:rsidR="000B77C1" w:rsidRPr="0078362B" w:rsidRDefault="000B77C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C5561E3" w14:textId="77777777" w:rsidR="000B77C1" w:rsidRPr="0078362B" w:rsidRDefault="000B77C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12990E6B" w14:textId="4D2E1965" w:rsidR="000B77C1" w:rsidRPr="0078362B" w:rsidRDefault="000B77C1" w:rsidP="00437FE4">
            <w:pPr>
              <w:spacing w:line="260" w:lineRule="exact"/>
              <w:ind w:right="8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30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986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374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4CAE741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7166DEC" w14:textId="65FE0D32" w:rsidR="000B77C1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438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889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250</w:t>
            </w:r>
          </w:p>
        </w:tc>
        <w:tc>
          <w:tcPr>
            <w:tcW w:w="90" w:type="dxa"/>
          </w:tcPr>
          <w:p w14:paraId="4283D13F" w14:textId="77777777" w:rsidR="000B77C1" w:rsidRPr="0078362B" w:rsidRDefault="000B77C1" w:rsidP="00437FE4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14:paraId="55FF47E9" w14:textId="77777777" w:rsidR="000B77C1" w:rsidRPr="0078362B" w:rsidRDefault="000B77C1" w:rsidP="00437FE4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US"/>
              </w:rPr>
              <w:t>-</w:t>
            </w:r>
          </w:p>
        </w:tc>
      </w:tr>
      <w:tr w:rsidR="000B77C1" w:rsidRPr="0078362B" w14:paraId="51531465" w14:textId="77777777" w:rsidTr="000C3CBA">
        <w:trPr>
          <w:cantSplit/>
        </w:trPr>
        <w:tc>
          <w:tcPr>
            <w:tcW w:w="1620" w:type="dxa"/>
          </w:tcPr>
          <w:p w14:paraId="088AF84D" w14:textId="77777777" w:rsidR="000B77C1" w:rsidRPr="0078362B" w:rsidRDefault="000B77C1" w:rsidP="00437F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th-TH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56644E08" w14:textId="77777777" w:rsidR="000B77C1" w:rsidRPr="0078362B" w:rsidRDefault="000B77C1" w:rsidP="00437FE4">
            <w:pPr>
              <w:spacing w:line="260" w:lineRule="exact"/>
              <w:ind w:left="-76" w:right="-77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125B40" w14:textId="4F5290DC" w:rsidR="000B77C1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469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875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624</w:t>
            </w:r>
          </w:p>
        </w:tc>
        <w:tc>
          <w:tcPr>
            <w:tcW w:w="90" w:type="dxa"/>
          </w:tcPr>
          <w:p w14:paraId="184397FE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2ABAC5" w14:textId="77777777" w:rsidR="000B77C1" w:rsidRPr="0078362B" w:rsidRDefault="000B77C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64C0D0E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9DA4BB" w14:textId="754B3840" w:rsidR="000B77C1" w:rsidRPr="0078362B" w:rsidRDefault="000B77C1" w:rsidP="00437FE4">
            <w:pPr>
              <w:spacing w:line="260" w:lineRule="exact"/>
              <w:ind w:right="8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30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986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374</w:t>
            </w:r>
            <w:r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0C58130" w14:textId="77777777" w:rsidR="000B77C1" w:rsidRPr="0078362B" w:rsidRDefault="000B77C1" w:rsidP="00437FE4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F9CD75" w14:textId="31303469" w:rsidR="000B77C1" w:rsidRPr="0078362B" w:rsidRDefault="00FA46D0" w:rsidP="00437FE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438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889</w:t>
            </w:r>
            <w:r w:rsidR="000B77C1" w:rsidRPr="0078362B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2"/>
                <w:szCs w:val="22"/>
                <w:lang w:val="en-US"/>
              </w:rPr>
              <w:t>250</w:t>
            </w:r>
          </w:p>
        </w:tc>
        <w:tc>
          <w:tcPr>
            <w:tcW w:w="90" w:type="dxa"/>
          </w:tcPr>
          <w:p w14:paraId="214BABC4" w14:textId="77777777" w:rsidR="000B77C1" w:rsidRPr="0078362B" w:rsidRDefault="000B77C1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F0942C3" w14:textId="77777777" w:rsidR="000B77C1" w:rsidRPr="0078362B" w:rsidRDefault="000B77C1" w:rsidP="00437FE4">
            <w:pPr>
              <w:spacing w:line="260" w:lineRule="exact"/>
              <w:ind w:left="-83" w:right="35"/>
              <w:rPr>
                <w:rFonts w:asciiTheme="majorBidi" w:hAnsiTheme="majorBidi" w:cstheme="majorBidi"/>
                <w:snapToGrid w:val="0"/>
                <w:sz w:val="22"/>
                <w:szCs w:val="22"/>
                <w:cs/>
              </w:rPr>
            </w:pPr>
          </w:p>
        </w:tc>
      </w:tr>
    </w:tbl>
    <w:p w14:paraId="7B4253B5" w14:textId="08A9B5ED" w:rsidR="009F23DF" w:rsidRPr="0078362B" w:rsidRDefault="009F23DF" w:rsidP="00437FE4">
      <w:pPr>
        <w:numPr>
          <w:ilvl w:val="0"/>
          <w:numId w:val="33"/>
        </w:numPr>
        <w:overflowPunct/>
        <w:autoSpaceDE/>
        <w:autoSpaceDN/>
        <w:adjustRightInd/>
        <w:spacing w:before="240" w:after="240"/>
        <w:jc w:val="thaiDistribute"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เมื่อวันที่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30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ธันวาคม </w:t>
      </w:r>
      <w:r w:rsidR="00FA46D0" w:rsidRPr="00FA46D0">
        <w:rPr>
          <w:rFonts w:asciiTheme="majorBidi" w:hAnsiTheme="majorBidi" w:cstheme="majorBidi"/>
          <w:snapToGrid w:val="0"/>
          <w:spacing w:val="4"/>
          <w:lang w:val="en-US"/>
        </w:rPr>
        <w:t>2562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บริษัทได้ทำสัญญาให้กู้ยืมเงินกับบริษัท บีซีอีจี คันทรี่ กรุ๊ป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0B161C" w:rsidRPr="0078362B">
        <w:rPr>
          <w:rFonts w:asciiTheme="majorBidi" w:hAnsiTheme="majorBidi" w:cstheme="majorBidi"/>
          <w:snapToGrid w:val="0"/>
          <w:cs/>
          <w:lang w:val="en-US"/>
        </w:rPr>
        <w:t xml:space="preserve"> 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เอ็นจิ</w:t>
      </w:r>
      <w:proofErr w:type="spellStart"/>
      <w:r w:rsidRPr="0078362B">
        <w:rPr>
          <w:rFonts w:asciiTheme="majorBidi" w:hAnsiTheme="majorBidi" w:cstheme="majorBidi"/>
          <w:snapToGrid w:val="0"/>
          <w:cs/>
          <w:lang w:val="en-US"/>
        </w:rPr>
        <w:t>เนียริ่ง</w:t>
      </w:r>
      <w:proofErr w:type="spellEnd"/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จำกัด (“บริษัทย่อย”) ในวงเงิน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54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ล้านบาทโดยมีระยะเวลาในการเบิกเงินกู้ยืมภายในวันที่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26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2563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เงินกู้ดังกล่าวไม่มีหลักทรัพย์ค้ำประกัน</w:t>
      </w:r>
      <w:r w:rsidR="002432D3" w:rsidRPr="0078362B">
        <w:rPr>
          <w:rFonts w:asciiTheme="majorBidi" w:hAnsiTheme="majorBidi" w:cstheme="majorBidi"/>
          <w:snapToGrid w:val="0"/>
          <w:cs/>
          <w:lang w:val="en-US"/>
        </w:rPr>
        <w:t>และ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คิดดอกเบี้ยในอัตราร้อยละ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7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ต่อปี และกำหนดชำระคืนภายใน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3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เดือน โดยบริษัทสามารถขอขยายระยะเวลาในการชำระคืนเงินต้นและดอกเบี้ยได้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แต่ทั้งนี้ขึ้นอยู่กับการตัดสินใจของบริษัทย่อยเพียงฝ่ายเดียว โดย ณ วันที่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31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2562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บริษัทเบิกเงินกู้ยืมจากวงเงินดังกล่าวแล้วทั้งจำนวน</w:t>
      </w:r>
    </w:p>
    <w:p w14:paraId="3A9251F9" w14:textId="1134ABB3" w:rsidR="009F23DF" w:rsidRPr="0078362B" w:rsidRDefault="009F23DF" w:rsidP="00437FE4">
      <w:pPr>
        <w:numPr>
          <w:ilvl w:val="0"/>
          <w:numId w:val="33"/>
        </w:numPr>
        <w:overflowPunct/>
        <w:autoSpaceDE/>
        <w:autoSpaceDN/>
        <w:adjustRightInd/>
        <w:spacing w:before="24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เมื่อวันที่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24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8"/>
          <w:cs/>
        </w:rPr>
        <w:t>มิถุนายน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2559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บริษัทได้ทำสัญญากู้ยืมเงินกับบริษัท ซีจีดี ดิจิตอล พาร์ทเนอร์ จำกัด จำนวน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15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ล้านปอนด์ส</w:t>
      </w:r>
      <w:proofErr w:type="spellStart"/>
      <w:r w:rsidRPr="0078362B">
        <w:rPr>
          <w:rFonts w:asciiTheme="majorBidi" w:hAnsiTheme="majorBidi" w:cstheme="majorBidi"/>
          <w:snapToGrid w:val="0"/>
          <w:cs/>
          <w:lang w:val="en-US"/>
        </w:rPr>
        <w:t>เต</w:t>
      </w:r>
      <w:proofErr w:type="spellEnd"/>
      <w:r w:rsidRPr="0078362B">
        <w:rPr>
          <w:rFonts w:asciiTheme="majorBidi" w:hAnsiTheme="majorBidi" w:cstheme="majorBidi"/>
          <w:snapToGrid w:val="0"/>
          <w:cs/>
          <w:lang w:val="en-US"/>
        </w:rPr>
        <w:t>อร์ลิง เงินกู้ยืมดังกล่าวไม่มีหลักทรัพย์ค้ำประกัน</w:t>
      </w:r>
      <w:r w:rsidRPr="0078362B">
        <w:rPr>
          <w:rFonts w:asciiTheme="majorBidi" w:hAnsiTheme="majorBidi" w:cstheme="majorBidi"/>
          <w:cs/>
          <w:lang w:val="en-US"/>
        </w:rPr>
        <w:t>และไม่คิดดอกเบี้ย</w:t>
      </w:r>
      <w:r w:rsidRPr="0078362B">
        <w:rPr>
          <w:rFonts w:asciiTheme="majorBidi" w:hAnsiTheme="majorBidi" w:cstheme="majorBidi"/>
          <w:spacing w:val="-8"/>
          <w:cs/>
          <w:lang w:val="en-US"/>
        </w:rPr>
        <w:t>ระหว่างกัน กำหนดชำระคืนเมื่อทวงถาม</w:t>
      </w:r>
      <w:r w:rsidRPr="0078362B">
        <w:rPr>
          <w:rFonts w:asciiTheme="majorBidi" w:hAnsiTheme="majorBidi" w:cstheme="majorBidi"/>
          <w:spacing w:val="-8"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-8"/>
          <w:cs/>
          <w:lang w:val="en-US"/>
        </w:rPr>
        <w:t xml:space="preserve">ต่อมาเมื่อวันที่ </w:t>
      </w:r>
      <w:r w:rsidR="00FA46D0" w:rsidRPr="00FA46D0">
        <w:rPr>
          <w:rFonts w:asciiTheme="majorBidi" w:hAnsiTheme="majorBidi" w:cstheme="majorBidi"/>
          <w:spacing w:val="-8"/>
          <w:lang w:val="en-US"/>
        </w:rPr>
        <w:t>30</w:t>
      </w:r>
      <w:r w:rsidRPr="0078362B">
        <w:rPr>
          <w:rFonts w:asciiTheme="majorBidi" w:hAnsiTheme="majorBidi" w:cstheme="majorBidi"/>
          <w:spacing w:val="-8"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-8"/>
          <w:cs/>
          <w:lang w:val="en-US"/>
        </w:rPr>
        <w:t xml:space="preserve">มิถุนายน </w:t>
      </w:r>
      <w:r w:rsidR="00FA46D0" w:rsidRPr="00FA46D0">
        <w:rPr>
          <w:rFonts w:asciiTheme="majorBidi" w:hAnsiTheme="majorBidi" w:cstheme="majorBidi"/>
          <w:spacing w:val="-8"/>
          <w:lang w:val="en-US"/>
        </w:rPr>
        <w:t>2559</w:t>
      </w:r>
      <w:r w:rsidRPr="0078362B">
        <w:rPr>
          <w:rFonts w:asciiTheme="majorBidi" w:hAnsiTheme="majorBidi" w:cstheme="majorBidi"/>
          <w:spacing w:val="-8"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-8"/>
          <w:cs/>
          <w:lang w:val="en-US"/>
        </w:rPr>
        <w:t>บริษัทได้ชำระคืนเงินกู้ยืม</w:t>
      </w:r>
      <w:r w:rsidRPr="0078362B">
        <w:rPr>
          <w:rFonts w:asciiTheme="majorBidi" w:hAnsiTheme="majorBidi" w:cstheme="majorBidi"/>
          <w:spacing w:val="4"/>
          <w:cs/>
          <w:lang w:val="en-US"/>
        </w:rPr>
        <w:t xml:space="preserve">ดังกล่าว จำนวน </w:t>
      </w:r>
      <w:r w:rsidR="00FA46D0" w:rsidRPr="00FA46D0">
        <w:rPr>
          <w:rFonts w:asciiTheme="majorBidi" w:hAnsiTheme="majorBidi" w:cstheme="majorBidi"/>
          <w:spacing w:val="4"/>
          <w:lang w:val="en-US"/>
        </w:rPr>
        <w:t>4</w:t>
      </w:r>
      <w:r w:rsidRPr="0078362B">
        <w:rPr>
          <w:rFonts w:asciiTheme="majorBidi" w:hAnsiTheme="majorBidi" w:cstheme="majorBidi"/>
          <w:spacing w:val="4"/>
          <w:lang w:val="en-US"/>
        </w:rPr>
        <w:t>.</w:t>
      </w:r>
      <w:r w:rsidR="00FA46D0" w:rsidRPr="00FA46D0">
        <w:rPr>
          <w:rFonts w:asciiTheme="majorBidi" w:hAnsiTheme="majorBidi" w:cstheme="majorBidi"/>
          <w:spacing w:val="4"/>
          <w:lang w:val="en-US"/>
        </w:rPr>
        <w:t>81</w:t>
      </w:r>
      <w:r w:rsidRPr="0078362B">
        <w:rPr>
          <w:rFonts w:asciiTheme="majorBidi" w:hAnsiTheme="majorBidi" w:cstheme="majorBidi"/>
          <w:spacing w:val="4"/>
          <w:lang w:val="en-US"/>
        </w:rPr>
        <w:t xml:space="preserve"> </w:t>
      </w:r>
      <w:r w:rsidRPr="0078362B">
        <w:rPr>
          <w:rFonts w:asciiTheme="majorBidi" w:hAnsiTheme="majorBidi" w:cstheme="majorBidi"/>
          <w:spacing w:val="4"/>
          <w:cs/>
          <w:lang w:val="en-US"/>
        </w:rPr>
        <w:t>ล้านปอนด์ส</w:t>
      </w:r>
      <w:proofErr w:type="spellStart"/>
      <w:r w:rsidRPr="0078362B">
        <w:rPr>
          <w:rFonts w:asciiTheme="majorBidi" w:hAnsiTheme="majorBidi" w:cstheme="majorBidi"/>
          <w:spacing w:val="4"/>
          <w:cs/>
          <w:lang w:val="en-US"/>
        </w:rPr>
        <w:t>เต</w:t>
      </w:r>
      <w:proofErr w:type="spellEnd"/>
      <w:r w:rsidRPr="0078362B">
        <w:rPr>
          <w:rFonts w:asciiTheme="majorBidi" w:hAnsiTheme="majorBidi" w:cstheme="majorBidi"/>
          <w:spacing w:val="4"/>
          <w:cs/>
          <w:lang w:val="en-US"/>
        </w:rPr>
        <w:t xml:space="preserve">อร์ลิง โดยสุทธิด้วยเงินปันผลรับที่ประกาศจ่ายจากบริษัท </w:t>
      </w:r>
      <w:r w:rsidRPr="0078362B">
        <w:rPr>
          <w:rFonts w:asciiTheme="majorBidi" w:hAnsiTheme="majorBidi" w:cstheme="majorBidi"/>
          <w:snapToGrid w:val="0"/>
          <w:spacing w:val="4"/>
          <w:cs/>
          <w:lang w:val="en-US"/>
        </w:rPr>
        <w:t>ซีจีดี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ดิจิตอล พาร์ทเนอร์ จำกัด แทนการจ่ายชำระเป็นเงินสด</w:t>
      </w:r>
    </w:p>
    <w:p w14:paraId="1A5F83D1" w14:textId="7AF87902" w:rsidR="009F23DF" w:rsidRPr="0078362B" w:rsidRDefault="009F23DF" w:rsidP="00437FE4">
      <w:pPr>
        <w:spacing w:before="160" w:line="400" w:lineRule="exact"/>
        <w:ind w:left="1440" w:right="-29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ต่อมาเมื่อวันที่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22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มิถุนายน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2560</w:t>
      </w:r>
      <w:r w:rsidRPr="0078362B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บริษัทได้ทำสัญญาเงินกู้ยืมกับบริษัท ซีจีดี ดิจิตอล พาร์ทเนอร์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จำกัด เพิ่มเติม จำนวน 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0</w:t>
      </w:r>
      <w:r w:rsidRPr="0078362B">
        <w:rPr>
          <w:rFonts w:asciiTheme="majorBidi" w:hAnsiTheme="majorBidi" w:cstheme="majorBidi"/>
          <w:snapToGrid w:val="0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lang w:val="en-US"/>
        </w:rPr>
        <w:t>38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>ล้านปอนด์ส</w:t>
      </w:r>
      <w:proofErr w:type="spellStart"/>
      <w:r w:rsidRPr="0078362B">
        <w:rPr>
          <w:rFonts w:asciiTheme="majorBidi" w:hAnsiTheme="majorBidi" w:cstheme="majorBidi"/>
          <w:snapToGrid w:val="0"/>
          <w:cs/>
          <w:lang w:val="en-US"/>
        </w:rPr>
        <w:t>เต</w:t>
      </w:r>
      <w:proofErr w:type="spellEnd"/>
      <w:r w:rsidRPr="0078362B">
        <w:rPr>
          <w:rFonts w:asciiTheme="majorBidi" w:hAnsiTheme="majorBidi" w:cstheme="majorBidi"/>
          <w:snapToGrid w:val="0"/>
          <w:cs/>
          <w:lang w:val="en-US"/>
        </w:rPr>
        <w:t>อร์ลิง เงินกู้ยืมดังกล่าวไม่มีหลักทรัพย์ค้ำประกัน</w:t>
      </w:r>
      <w:r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8362B">
        <w:rPr>
          <w:rFonts w:asciiTheme="majorBidi" w:hAnsiTheme="majorBidi" w:cstheme="majorBidi"/>
          <w:cs/>
          <w:lang w:val="en-US"/>
        </w:rPr>
        <w:t>และไม่คิดดอกเบี้ยระหว่างกัน กำหนดชำระคืนเมื่อทวงถาม</w:t>
      </w:r>
      <w:r w:rsidRPr="0078362B">
        <w:rPr>
          <w:rFonts w:asciiTheme="majorBidi" w:hAnsiTheme="majorBidi" w:cstheme="majorBidi"/>
          <w:lang w:val="en-US"/>
        </w:rPr>
        <w:t xml:space="preserve"> </w:t>
      </w:r>
    </w:p>
    <w:p w14:paraId="5D50B1E8" w14:textId="77777777" w:rsidR="00EB5020" w:rsidRPr="0078362B" w:rsidRDefault="00EB5020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lang w:val="en-US"/>
        </w:rPr>
        <w:br w:type="page"/>
      </w:r>
    </w:p>
    <w:p w14:paraId="7BC5E7F8" w14:textId="2D0CA0F8" w:rsidR="00AF0664" w:rsidRPr="0078362B" w:rsidRDefault="00FA46D0" w:rsidP="00437FE4">
      <w:pPr>
        <w:spacing w:before="160" w:line="400" w:lineRule="exact"/>
        <w:ind w:left="1094" w:right="-389" w:hanging="547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lastRenderedPageBreak/>
        <w:t>28</w:t>
      </w:r>
      <w:r w:rsidR="00AF0664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4</w:t>
      </w:r>
      <w:r w:rsidR="00AF0664" w:rsidRPr="0078362B">
        <w:rPr>
          <w:rFonts w:asciiTheme="majorBidi" w:hAnsiTheme="majorBidi" w:cstheme="majorBidi"/>
          <w:lang w:val="en-US"/>
        </w:rPr>
        <w:tab/>
      </w:r>
      <w:r w:rsidR="00AF0664" w:rsidRPr="0078362B">
        <w:rPr>
          <w:rFonts w:asciiTheme="majorBidi" w:hAnsiTheme="majorBidi" w:cstheme="majorBidi"/>
          <w:cs/>
          <w:lang w:val="en-US"/>
        </w:rPr>
        <w:t>ยอดคงเหลืออื่น</w:t>
      </w:r>
      <w:r w:rsidR="00AF0664" w:rsidRPr="0078362B">
        <w:rPr>
          <w:rFonts w:asciiTheme="majorBidi" w:hAnsiTheme="majorBidi" w:cstheme="majorBidi"/>
          <w:lang w:val="en-US"/>
        </w:rPr>
        <w:t xml:space="preserve"> </w:t>
      </w:r>
      <w:r w:rsidR="00AF0664" w:rsidRPr="0078362B">
        <w:rPr>
          <w:rFonts w:asciiTheme="majorBidi" w:hAnsiTheme="majorBidi" w:cstheme="majorBidi"/>
          <w:cs/>
          <w:lang w:val="en-US"/>
        </w:rPr>
        <w:t>ๆ</w:t>
      </w:r>
      <w:r w:rsidR="00AF0664" w:rsidRPr="0078362B">
        <w:rPr>
          <w:rFonts w:asciiTheme="majorBidi" w:hAnsiTheme="majorBidi" w:cstheme="majorBidi"/>
          <w:lang w:val="en-US"/>
        </w:rPr>
        <w:t xml:space="preserve"> </w:t>
      </w:r>
      <w:r w:rsidR="00AF0664" w:rsidRPr="0078362B">
        <w:rPr>
          <w:rFonts w:asciiTheme="majorBidi" w:hAnsiTheme="majorBidi" w:cstheme="majorBidi"/>
          <w:cs/>
          <w:lang w:val="en-US"/>
        </w:rPr>
        <w:t>และ</w:t>
      </w:r>
      <w:r w:rsidR="00AF0664" w:rsidRPr="0078362B">
        <w:rPr>
          <w:rFonts w:asciiTheme="majorBidi" w:hAnsiTheme="majorBidi" w:cstheme="majorBidi"/>
          <w:cs/>
        </w:rPr>
        <w:t>รายการค้ากับบุคคลหรือกิจการที่เกี่ยวข้องกัน</w:t>
      </w:r>
    </w:p>
    <w:p w14:paraId="72611B5D" w14:textId="172DB7AA" w:rsidR="00AF0664" w:rsidRPr="0078362B" w:rsidRDefault="00AF0664" w:rsidP="00437FE4">
      <w:pPr>
        <w:tabs>
          <w:tab w:val="decimal" w:pos="1170"/>
        </w:tabs>
        <w:spacing w:after="120" w:line="400" w:lineRule="exact"/>
        <w:ind w:left="108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>สินทรัพย์ หนี้สิน รายได้และค่าใช้จ่าย ส่วนหนึ่งของกลุ่มบริษัท</w:t>
      </w:r>
      <w:r w:rsidRPr="0078362B">
        <w:rPr>
          <w:rFonts w:asciiTheme="majorBidi" w:hAnsiTheme="majorBidi" w:cstheme="majorBidi"/>
          <w:cs/>
          <w:lang w:val="en-US"/>
        </w:rPr>
        <w:t>และบริษัท</w:t>
      </w:r>
      <w:r w:rsidRPr="0078362B">
        <w:rPr>
          <w:rFonts w:asciiTheme="majorBidi" w:hAnsiTheme="majorBidi" w:cstheme="majorBidi"/>
          <w:cs/>
        </w:rPr>
        <w:t>เกิดจากรายการกับบุคคลหรือ</w:t>
      </w:r>
      <w:r w:rsidRPr="0078362B">
        <w:rPr>
          <w:rFonts w:asciiTheme="majorBidi" w:hAnsiTheme="majorBidi" w:cstheme="majorBidi"/>
          <w:spacing w:val="-8"/>
          <w:cs/>
        </w:rPr>
        <w:t>กิจการที่เกี่ยวข้องกัน บุคคลหรือกิจการเหล่านี้เกี่ยวข้องกันโดยการ</w:t>
      </w:r>
      <w:r w:rsidRPr="0078362B">
        <w:rPr>
          <w:rFonts w:asciiTheme="majorBidi" w:hAnsiTheme="majorBidi" w:cstheme="majorBidi"/>
          <w:spacing w:val="-8"/>
          <w:cs/>
          <w:lang w:val="en-US"/>
        </w:rPr>
        <w:t>มี</w:t>
      </w:r>
      <w:r w:rsidRPr="0078362B">
        <w:rPr>
          <w:rFonts w:asciiTheme="majorBidi" w:hAnsiTheme="majorBidi" w:cstheme="majorBidi"/>
          <w:spacing w:val="-8"/>
          <w:cs/>
        </w:rPr>
        <w:t>กรรมการร่วมกัน</w:t>
      </w:r>
      <w:r w:rsidR="00740E7F">
        <w:rPr>
          <w:rFonts w:asciiTheme="majorBidi" w:hAnsiTheme="majorBidi" w:cstheme="majorBidi" w:hint="cs"/>
          <w:spacing w:val="-8"/>
          <w:cs/>
        </w:rPr>
        <w:t xml:space="preserve">            </w:t>
      </w:r>
      <w:r w:rsidRPr="00740E7F">
        <w:rPr>
          <w:rFonts w:asciiTheme="majorBidi" w:hAnsiTheme="majorBidi" w:cstheme="majorBidi"/>
          <w:spacing w:val="-4"/>
          <w:cs/>
        </w:rPr>
        <w:t>และการถือหุ้นทั้งทางตรงหรือทางอ้อม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AF0664" w:rsidRPr="0078362B" w14:paraId="13824662" w14:textId="77777777" w:rsidTr="008428CC"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14:paraId="1263ABCF" w14:textId="77777777" w:rsidR="00AF0664" w:rsidRPr="0078362B" w:rsidRDefault="00AF0664" w:rsidP="00437F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275" w:type="dxa"/>
            <w:tcBorders>
              <w:top w:val="nil"/>
              <w:left w:val="nil"/>
              <w:bottom w:val="nil"/>
              <w:right w:val="nil"/>
            </w:tcBorders>
          </w:tcPr>
          <w:p w14:paraId="14C2E2C4" w14:textId="77777777" w:rsidR="00AF0664" w:rsidRPr="0078362B" w:rsidRDefault="00AF0664" w:rsidP="00437FE4">
            <w:pPr>
              <w:tabs>
                <w:tab w:val="left" w:pos="709"/>
              </w:tabs>
              <w:ind w:left="-144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F0664" w:rsidRPr="0078362B" w14:paraId="5149808C" w14:textId="77777777" w:rsidTr="00150B07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7D2D487" w14:textId="77777777" w:rsidR="00AF0664" w:rsidRPr="0078362B" w:rsidRDefault="00AF0664" w:rsidP="00437FE4">
            <w:pPr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ค่าธรรมเนียมบริการ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3E2FF7FD" w14:textId="77777777" w:rsidR="00AF0664" w:rsidRPr="0078362B" w:rsidRDefault="00AF0664" w:rsidP="00437FE4">
            <w:pPr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14:paraId="0BD55A52" w14:textId="77777777" w:rsidR="004E4CA3" w:rsidRPr="0078362B" w:rsidRDefault="004E4CA3" w:rsidP="00437FE4">
      <w:pPr>
        <w:tabs>
          <w:tab w:val="left" w:pos="993"/>
        </w:tabs>
        <w:spacing w:before="240" w:after="80"/>
        <w:ind w:left="1080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>รายการกับ</w:t>
      </w:r>
      <w:r w:rsidR="00254726" w:rsidRPr="0078362B">
        <w:rPr>
          <w:rFonts w:asciiTheme="majorBidi" w:hAnsiTheme="majorBidi" w:cstheme="majorBidi"/>
          <w:cs/>
        </w:rPr>
        <w:t>บุคคลหรือ</w:t>
      </w:r>
      <w:r w:rsidRPr="0078362B">
        <w:rPr>
          <w:rFonts w:asciiTheme="majorBidi" w:hAnsiTheme="majorBidi" w:cstheme="majorBidi"/>
          <w:cs/>
        </w:rPr>
        <w:t>กิจการที่เกี่ยวข้องกันดังกล่าวที่มีนัยสำคัญ ดังนี้</w:t>
      </w:r>
    </w:p>
    <w:tbl>
      <w:tblPr>
        <w:tblW w:w="824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1616"/>
        <w:gridCol w:w="810"/>
        <w:gridCol w:w="94"/>
        <w:gridCol w:w="810"/>
        <w:gridCol w:w="76"/>
        <w:gridCol w:w="14"/>
        <w:gridCol w:w="811"/>
        <w:gridCol w:w="15"/>
        <w:gridCol w:w="75"/>
        <w:gridCol w:w="15"/>
        <w:gridCol w:w="838"/>
        <w:gridCol w:w="16"/>
      </w:tblGrid>
      <w:tr w:rsidR="009F23DF" w:rsidRPr="0078362B" w14:paraId="5C8D094F" w14:textId="77777777" w:rsidTr="002E57F8">
        <w:trPr>
          <w:gridAfter w:val="1"/>
          <w:wAfter w:w="16" w:type="dxa"/>
          <w:tblHeader/>
        </w:trPr>
        <w:tc>
          <w:tcPr>
            <w:tcW w:w="3057" w:type="dxa"/>
          </w:tcPr>
          <w:p w14:paraId="12F6BF01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1F0A3A38" w14:textId="77777777" w:rsidR="009F23DF" w:rsidRPr="0078362B" w:rsidRDefault="009F23DF" w:rsidP="00437FE4">
            <w:pPr>
              <w:spacing w:line="240" w:lineRule="exact"/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4" w:type="dxa"/>
            <w:gridSpan w:val="3"/>
          </w:tcPr>
          <w:p w14:paraId="66683A4D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7919282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4" w:type="dxa"/>
            <w:gridSpan w:val="5"/>
          </w:tcPr>
          <w:p w14:paraId="36AE6CB4" w14:textId="77777777" w:rsidR="009F23DF" w:rsidRPr="0078362B" w:rsidRDefault="009F23DF" w:rsidP="00437FE4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9F23DF" w:rsidRPr="0078362B" w14:paraId="443928E1" w14:textId="77777777" w:rsidTr="002E57F8">
        <w:trPr>
          <w:gridAfter w:val="1"/>
          <w:wAfter w:w="16" w:type="dxa"/>
          <w:tblHeader/>
        </w:trPr>
        <w:tc>
          <w:tcPr>
            <w:tcW w:w="3057" w:type="dxa"/>
          </w:tcPr>
          <w:p w14:paraId="29AB0653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211E63D6" w14:textId="77777777" w:rsidR="009F23DF" w:rsidRPr="0078362B" w:rsidRDefault="009F23DF" w:rsidP="00437FE4">
            <w:pPr>
              <w:spacing w:line="24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714" w:type="dxa"/>
            <w:gridSpan w:val="3"/>
          </w:tcPr>
          <w:p w14:paraId="25E8DFBC" w14:textId="77777777" w:rsidR="009F23DF" w:rsidRPr="0078362B" w:rsidRDefault="009F23DF" w:rsidP="00437FE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1DC04B6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4" w:type="dxa"/>
            <w:gridSpan w:val="5"/>
          </w:tcPr>
          <w:p w14:paraId="20ADBD05" w14:textId="77777777" w:rsidR="009F23DF" w:rsidRPr="0078362B" w:rsidRDefault="009F23DF" w:rsidP="00437FE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F23DF" w:rsidRPr="0078362B" w14:paraId="720E25CC" w14:textId="77777777" w:rsidTr="002E57F8">
        <w:trPr>
          <w:gridAfter w:val="1"/>
          <w:wAfter w:w="16" w:type="dxa"/>
          <w:tblHeader/>
        </w:trPr>
        <w:tc>
          <w:tcPr>
            <w:tcW w:w="3057" w:type="dxa"/>
          </w:tcPr>
          <w:p w14:paraId="5FE22531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01B9A065" w14:textId="77777777" w:rsidR="009F23DF" w:rsidRPr="0078362B" w:rsidRDefault="009F23DF" w:rsidP="00437FE4">
            <w:pPr>
              <w:spacing w:line="240" w:lineRule="exact"/>
              <w:ind w:left="-9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94B0321" w14:textId="77777777" w:rsidR="009F23DF" w:rsidRPr="0078362B" w:rsidRDefault="009F23DF" w:rsidP="00437FE4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4" w:type="dxa"/>
          </w:tcPr>
          <w:p w14:paraId="5DC3EAEC" w14:textId="77777777" w:rsidR="009F23DF" w:rsidRPr="0078362B" w:rsidRDefault="009F23DF" w:rsidP="00437FE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01839B9" w14:textId="77777777" w:rsidR="009F23DF" w:rsidRPr="0078362B" w:rsidRDefault="009F23DF" w:rsidP="00437FE4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7C6B4DD0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3B951C13" w14:textId="77777777" w:rsidR="009F23DF" w:rsidRPr="0078362B" w:rsidRDefault="009F23DF" w:rsidP="00437FE4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262D3F3" w14:textId="77777777" w:rsidR="009F23DF" w:rsidRPr="0078362B" w:rsidRDefault="009F23DF" w:rsidP="00437FE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046A0352" w14:textId="77777777" w:rsidR="009F23DF" w:rsidRPr="0078362B" w:rsidRDefault="009F23DF" w:rsidP="00437FE4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F23DF" w:rsidRPr="0078362B" w14:paraId="765014B4" w14:textId="77777777" w:rsidTr="002E57F8">
        <w:trPr>
          <w:gridAfter w:val="1"/>
          <w:wAfter w:w="16" w:type="dxa"/>
          <w:tblHeader/>
        </w:trPr>
        <w:tc>
          <w:tcPr>
            <w:tcW w:w="3057" w:type="dxa"/>
          </w:tcPr>
          <w:p w14:paraId="23CCE81D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06F174AF" w14:textId="77777777" w:rsidR="009F23DF" w:rsidRPr="0078362B" w:rsidRDefault="009F23DF" w:rsidP="00437FE4">
            <w:pPr>
              <w:spacing w:line="240" w:lineRule="exact"/>
              <w:ind w:left="-9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816105F" w14:textId="59EB779A" w:rsidR="009F23DF" w:rsidRPr="0078362B" w:rsidRDefault="00FA46D0" w:rsidP="00437FE4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9F23DF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" w:type="dxa"/>
          </w:tcPr>
          <w:p w14:paraId="017F1290" w14:textId="77777777" w:rsidR="009F23DF" w:rsidRPr="0078362B" w:rsidRDefault="009F23DF" w:rsidP="00437FE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2F7D025" w14:textId="05AB9DFF" w:rsidR="009F23DF" w:rsidRPr="0078362B" w:rsidRDefault="00FA46D0" w:rsidP="00437FE4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9F23DF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77F8C6E6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1DF35862" w14:textId="57353736" w:rsidR="009F23DF" w:rsidRPr="0078362B" w:rsidRDefault="00FA46D0" w:rsidP="00437FE4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9F23DF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1B926545" w14:textId="77777777" w:rsidR="009F23DF" w:rsidRPr="0078362B" w:rsidRDefault="009F23DF" w:rsidP="00437FE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5A43CE59" w14:textId="5B2A9BEC" w:rsidR="009F23DF" w:rsidRPr="0078362B" w:rsidRDefault="00FA46D0" w:rsidP="00437FE4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9F23DF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F23DF" w:rsidRPr="0078362B" w14:paraId="7E0B8E5E" w14:textId="77777777" w:rsidTr="002E57F8">
        <w:trPr>
          <w:gridAfter w:val="1"/>
          <w:wAfter w:w="16" w:type="dxa"/>
          <w:tblHeader/>
        </w:trPr>
        <w:tc>
          <w:tcPr>
            <w:tcW w:w="3057" w:type="dxa"/>
          </w:tcPr>
          <w:p w14:paraId="79373E90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57682035" w14:textId="77777777" w:rsidR="009F23DF" w:rsidRPr="0078362B" w:rsidRDefault="009F23DF" w:rsidP="00437FE4">
            <w:pPr>
              <w:spacing w:line="240" w:lineRule="exact"/>
              <w:ind w:left="-9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0A881DF" w14:textId="581D6E36" w:rsidR="009F23DF" w:rsidRPr="0078362B" w:rsidRDefault="00FA46D0" w:rsidP="00437FE4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4" w:type="dxa"/>
          </w:tcPr>
          <w:p w14:paraId="6B8B2213" w14:textId="77777777" w:rsidR="009F23DF" w:rsidRPr="0078362B" w:rsidRDefault="009F23DF" w:rsidP="00437FE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3A7197A" w14:textId="0827ACCF" w:rsidR="009F23DF" w:rsidRPr="0078362B" w:rsidRDefault="00FA46D0" w:rsidP="00437FE4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gridSpan w:val="2"/>
          </w:tcPr>
          <w:p w14:paraId="4C8950C9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4AED0556" w14:textId="7E5D8CCA" w:rsidR="009F23DF" w:rsidRPr="0078362B" w:rsidRDefault="00FA46D0" w:rsidP="00437FE4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gridSpan w:val="2"/>
          </w:tcPr>
          <w:p w14:paraId="01F297AD" w14:textId="77777777" w:rsidR="009F23DF" w:rsidRPr="0078362B" w:rsidRDefault="009F23DF" w:rsidP="00437FE4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52B17CBF" w14:textId="2197CCDD" w:rsidR="009F23DF" w:rsidRPr="0078362B" w:rsidRDefault="00FA46D0" w:rsidP="00437FE4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9F23DF" w:rsidRPr="0078362B" w14:paraId="56AE841F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1C619AF8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616" w:type="dxa"/>
          </w:tcPr>
          <w:p w14:paraId="6782E872" w14:textId="77777777" w:rsidR="009F23DF" w:rsidRPr="0078362B" w:rsidRDefault="009F23DF" w:rsidP="00437FE4">
            <w:pPr>
              <w:spacing w:line="240" w:lineRule="exact"/>
              <w:ind w:left="-98" w:right="-108" w:firstLine="60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41C3AC7" w14:textId="77777777" w:rsidR="009F23DF" w:rsidRPr="0078362B" w:rsidRDefault="009F23DF" w:rsidP="00437FE4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6A07A434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2335CC5" w14:textId="77777777" w:rsidR="009F23DF" w:rsidRPr="0078362B" w:rsidRDefault="009F23DF" w:rsidP="00437FE4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14:paraId="477AD166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4DC01C1B" w14:textId="77777777" w:rsidR="009F23DF" w:rsidRPr="0078362B" w:rsidRDefault="009F23DF" w:rsidP="00437FE4">
            <w:pPr>
              <w:spacing w:line="240" w:lineRule="exact"/>
              <w:ind w:right="23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5E0320C8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390D84DA" w14:textId="77777777" w:rsidR="009F23DF" w:rsidRPr="0078362B" w:rsidRDefault="009F23DF" w:rsidP="00437FE4">
            <w:pPr>
              <w:spacing w:line="24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F23DF" w:rsidRPr="0078362B" w14:paraId="3C6E4EC4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000F8CCE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16" w:type="dxa"/>
          </w:tcPr>
          <w:p w14:paraId="6F9971C1" w14:textId="77777777" w:rsidR="009F23DF" w:rsidRPr="0078362B" w:rsidRDefault="009F23DF" w:rsidP="00437FE4">
            <w:pPr>
              <w:spacing w:line="240" w:lineRule="exact"/>
              <w:ind w:left="-98" w:right="-108" w:firstLine="60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CADFEC9" w14:textId="77777777" w:rsidR="009F23DF" w:rsidRPr="0078362B" w:rsidRDefault="009F23DF" w:rsidP="00437FE4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6A144E71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81234C5" w14:textId="77777777" w:rsidR="009F23DF" w:rsidRPr="0078362B" w:rsidRDefault="009F23DF" w:rsidP="00437FE4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14:paraId="5D7F3CBC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7549E9F6" w14:textId="77777777" w:rsidR="009F23DF" w:rsidRPr="0078362B" w:rsidRDefault="009F23DF" w:rsidP="00437FE4">
            <w:pPr>
              <w:spacing w:line="240" w:lineRule="exact"/>
              <w:ind w:right="23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2FA17143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5F82EA95" w14:textId="77777777" w:rsidR="009F23DF" w:rsidRPr="0078362B" w:rsidRDefault="009F23DF" w:rsidP="00437FE4">
            <w:pPr>
              <w:spacing w:line="24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F23DF" w:rsidRPr="0078362B" w14:paraId="700D4514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6ED0799C" w14:textId="77777777" w:rsidR="009F23DF" w:rsidRPr="0078362B" w:rsidRDefault="009F23DF" w:rsidP="00437FE4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แลนด์มาร์ค โฮล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ดิ้งส์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6" w:type="dxa"/>
          </w:tcPr>
          <w:p w14:paraId="4ED64FA8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</w:tcPr>
          <w:p w14:paraId="0EBAAEC9" w14:textId="77777777" w:rsidR="009F23DF" w:rsidRPr="0078362B" w:rsidRDefault="009F23DF" w:rsidP="00437FE4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2AD004D3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955E826" w14:textId="77777777" w:rsidR="009F23DF" w:rsidRPr="0078362B" w:rsidRDefault="009F23DF" w:rsidP="00437FE4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14:paraId="3FB7B6F2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05F24426" w14:textId="77777777" w:rsidR="009F23DF" w:rsidRPr="0078362B" w:rsidRDefault="009F23DF" w:rsidP="00437FE4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3A2D1E4D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6FF04829" w14:textId="77777777" w:rsidR="009F23DF" w:rsidRPr="0078362B" w:rsidRDefault="009F23DF" w:rsidP="00437FE4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F23DF" w:rsidRPr="0078362B" w14:paraId="2A922B04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481FF797" w14:textId="77777777" w:rsidR="009F23DF" w:rsidRPr="0078362B" w:rsidRDefault="009F23DF" w:rsidP="00437FE4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0D6A4848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</w:tcPr>
          <w:p w14:paraId="41639F43" w14:textId="77777777" w:rsidR="009F23DF" w:rsidRPr="0078362B" w:rsidRDefault="009F23DF" w:rsidP="00437FE4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25E1B485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ED70A5C" w14:textId="77777777" w:rsidR="009F23DF" w:rsidRPr="0078362B" w:rsidRDefault="009F23DF" w:rsidP="00437FE4">
            <w:pPr>
              <w:spacing w:line="240" w:lineRule="exact"/>
              <w:ind w:left="-59" w:right="-101" w:firstLine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14:paraId="7AB56687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1C2B3398" w14:textId="77777777" w:rsidR="009F23DF" w:rsidRPr="0078362B" w:rsidRDefault="009F23DF" w:rsidP="00437FE4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40670D15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4C6DC7AE" w14:textId="77777777" w:rsidR="009F23DF" w:rsidRPr="0078362B" w:rsidRDefault="009F23DF" w:rsidP="00437FE4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F23DF" w:rsidRPr="0078362B" w14:paraId="5AAC1A3F" w14:textId="77777777" w:rsidTr="002E57F8">
        <w:trPr>
          <w:gridAfter w:val="1"/>
          <w:wAfter w:w="16" w:type="dxa"/>
          <w:trHeight w:val="64"/>
        </w:trPr>
        <w:tc>
          <w:tcPr>
            <w:tcW w:w="3057" w:type="dxa"/>
          </w:tcPr>
          <w:p w14:paraId="4488F2E6" w14:textId="49C1ADC5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ลูกหนี้อื่น (ดูหมายเหตุข้อ 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616" w:type="dxa"/>
          </w:tcPr>
          <w:p w14:paraId="54DB2F1B" w14:textId="77777777" w:rsidR="009F23DF" w:rsidRPr="0078362B" w:rsidRDefault="009F23DF" w:rsidP="00437FE4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7AAF892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14:paraId="750EEA1A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837EB65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44E5695" w14:textId="77777777" w:rsidR="009F23DF" w:rsidRPr="0078362B" w:rsidRDefault="009F23DF" w:rsidP="00437FE4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7C5C8A9C" w14:textId="6EA5B7BE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063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240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053E85E0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4AA297F3" w14:textId="4B34DEC5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599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703</w:t>
            </w:r>
          </w:p>
        </w:tc>
      </w:tr>
      <w:tr w:rsidR="009F23DF" w:rsidRPr="0078362B" w14:paraId="6D2CC61C" w14:textId="77777777" w:rsidTr="002E57F8">
        <w:trPr>
          <w:gridAfter w:val="1"/>
          <w:wAfter w:w="16" w:type="dxa"/>
          <w:trHeight w:val="180"/>
        </w:trPr>
        <w:tc>
          <w:tcPr>
            <w:tcW w:w="3057" w:type="dxa"/>
          </w:tcPr>
          <w:p w14:paraId="1777BBFB" w14:textId="07B5B2C2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616" w:type="dxa"/>
          </w:tcPr>
          <w:p w14:paraId="67733E89" w14:textId="77777777" w:rsidR="009F23DF" w:rsidRPr="0078362B" w:rsidRDefault="009F23DF" w:rsidP="00437FE4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B32EA02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14:paraId="7B481934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7FBCEDD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3BA836" w14:textId="77777777" w:rsidR="009F23DF" w:rsidRPr="0078362B" w:rsidRDefault="009F23DF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35B0F4BD" w14:textId="352BEF53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308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654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60A9B752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69EABBA0" w14:textId="7A5C5471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238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345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890</w:t>
            </w:r>
          </w:p>
        </w:tc>
      </w:tr>
      <w:tr w:rsidR="009F23DF" w:rsidRPr="0078362B" w14:paraId="594DDD36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69B909F8" w14:textId="18490F05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เจ้าหนี้อื่น (ดูหมายเหตุข้อ 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616" w:type="dxa"/>
          </w:tcPr>
          <w:p w14:paraId="7AC05B36" w14:textId="77777777" w:rsidR="009F23DF" w:rsidRPr="0078362B" w:rsidRDefault="009F23DF" w:rsidP="00437FE4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0782AF1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14:paraId="5D1430FF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AA8917B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FE21CA2" w14:textId="77777777" w:rsidR="009F23DF" w:rsidRPr="0078362B" w:rsidRDefault="009F23DF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007163D9" w14:textId="24175368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136</w:t>
            </w:r>
            <w:r w:rsidR="00C021BD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431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19102C03" w14:textId="77777777" w:rsidR="009F23DF" w:rsidRPr="0078362B" w:rsidRDefault="009F23DF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53" w:type="dxa"/>
            <w:gridSpan w:val="2"/>
          </w:tcPr>
          <w:p w14:paraId="1C754111" w14:textId="2F1B9961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607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063</w:t>
            </w:r>
          </w:p>
        </w:tc>
      </w:tr>
      <w:tr w:rsidR="009F23DF" w:rsidRPr="0078362B" w14:paraId="69AE68F5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1B2C535F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0E873124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374EC72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679FBE5C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656AD74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64939C4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723A1381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390B2D15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7CCD43C9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F23DF" w:rsidRPr="0078362B" w14:paraId="6D78F214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62FD716B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บีซีอีจี คันทรี่ กรุ๊ป เอ็นจิ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เนียริ่ง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6" w:type="dxa"/>
          </w:tcPr>
          <w:p w14:paraId="2FF4FDB9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  <w:shd w:val="clear" w:color="auto" w:fill="auto"/>
          </w:tcPr>
          <w:p w14:paraId="64B6729A" w14:textId="77777777" w:rsidR="009F23DF" w:rsidRPr="0078362B" w:rsidRDefault="009F23DF" w:rsidP="00437FE4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46577A54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4FCB013" w14:textId="77777777" w:rsidR="009F23DF" w:rsidRPr="0078362B" w:rsidRDefault="009F23DF" w:rsidP="00437FE4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CFB8E4A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298E6801" w14:textId="77777777" w:rsidR="009F23DF" w:rsidRPr="0078362B" w:rsidRDefault="009F23DF" w:rsidP="00437FE4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5738ADE7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347451F5" w14:textId="77777777" w:rsidR="009F23DF" w:rsidRPr="0078362B" w:rsidRDefault="009F23DF" w:rsidP="00437FE4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F23DF" w:rsidRPr="0078362B" w14:paraId="579B4EDF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53EBCD72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183562B6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  <w:shd w:val="clear" w:color="auto" w:fill="auto"/>
          </w:tcPr>
          <w:p w14:paraId="5318A0DB" w14:textId="77777777" w:rsidR="009F23DF" w:rsidRPr="0078362B" w:rsidRDefault="009F23DF" w:rsidP="00437FE4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72DFC8FF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E2EDDDE" w14:textId="77777777" w:rsidR="009F23DF" w:rsidRPr="0078362B" w:rsidRDefault="009F23DF" w:rsidP="00437FE4">
            <w:pPr>
              <w:spacing w:line="240" w:lineRule="exact"/>
              <w:ind w:left="-26" w:right="-3" w:firstLine="1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702519C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6F019DD8" w14:textId="77777777" w:rsidR="009F23DF" w:rsidRPr="0078362B" w:rsidRDefault="009F23DF" w:rsidP="00437FE4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2C114EF2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2F0E6DE9" w14:textId="77777777" w:rsidR="009F23DF" w:rsidRPr="0078362B" w:rsidRDefault="009F23DF" w:rsidP="00437FE4">
            <w:pPr>
              <w:spacing w:line="240" w:lineRule="exact"/>
              <w:ind w:right="-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F23DF" w:rsidRPr="0078362B" w14:paraId="1FD3845F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7C2DA8EF" w14:textId="0718B72B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ลูกหนี้อื่น (ดูหมายเหตุข้อ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616" w:type="dxa"/>
          </w:tcPr>
          <w:p w14:paraId="7EB6D68D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751D7A2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14:paraId="29CA37CC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DCB4DB2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B709589" w14:textId="77777777" w:rsidR="009F23DF" w:rsidRPr="0078362B" w:rsidRDefault="009F23DF" w:rsidP="00437FE4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79256383" w14:textId="7BCDBD91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2A678204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5FF39CCE" w14:textId="2A4D5208" w:rsidR="009F23DF" w:rsidRPr="0078362B" w:rsidRDefault="00FA46D0" w:rsidP="00881B9E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9F23DF" w:rsidRPr="0078362B" w14:paraId="4A77DE64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1089FBD1" w14:textId="2F807BFB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ดอกเบี้ยค้างจ่าย (ดูหมายเหตุข้อ 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616" w:type="dxa"/>
          </w:tcPr>
          <w:p w14:paraId="188E4976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5A4E0C0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14:paraId="414EF806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D8DC298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26EEE7B" w14:textId="77777777" w:rsidR="009F23DF" w:rsidRPr="0078362B" w:rsidRDefault="009F23DF" w:rsidP="00437FE4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44BF8D12" w14:textId="02413AD5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0393C1B6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567B123F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F23DF" w:rsidRPr="0078362B" w14:paraId="422B0C81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739B848E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303940CF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F781D8B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5E1216E4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70507E9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70D62BE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7791D87B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312ACF23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52592D48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F23DF" w:rsidRPr="0078362B" w14:paraId="7FB9250D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088B998B" w14:textId="77777777" w:rsidR="009F23DF" w:rsidRPr="0078362B" w:rsidRDefault="009F23DF" w:rsidP="00437FE4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ซีจีดี ดาต้า จำกัด</w:t>
            </w:r>
          </w:p>
        </w:tc>
        <w:tc>
          <w:tcPr>
            <w:tcW w:w="1616" w:type="dxa"/>
          </w:tcPr>
          <w:p w14:paraId="6E8E1374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  <w:shd w:val="clear" w:color="auto" w:fill="auto"/>
          </w:tcPr>
          <w:p w14:paraId="5B8D3E8D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54A59956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FF86A95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81DB703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1702C2B0" w14:textId="77777777" w:rsidR="009F23DF" w:rsidRPr="0078362B" w:rsidRDefault="009F23DF" w:rsidP="00437FE4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5FF3902F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1DEF4866" w14:textId="77777777" w:rsidR="009F23DF" w:rsidRPr="0078362B" w:rsidRDefault="009F23DF" w:rsidP="00437FE4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F23DF" w:rsidRPr="0078362B" w14:paraId="5BD46061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7CCF662B" w14:textId="77777777" w:rsidR="009F23DF" w:rsidRPr="0078362B" w:rsidRDefault="009F23DF" w:rsidP="00437FE4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3B8F88F7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  <w:shd w:val="clear" w:color="auto" w:fill="auto"/>
          </w:tcPr>
          <w:p w14:paraId="0C8643A0" w14:textId="77777777" w:rsidR="009F23DF" w:rsidRPr="0078362B" w:rsidRDefault="009F23DF" w:rsidP="00437FE4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15DD0714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B653559" w14:textId="77777777" w:rsidR="009F23DF" w:rsidRPr="0078362B" w:rsidRDefault="009F23DF" w:rsidP="00437FE4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4BC822E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5EDAF94C" w14:textId="77777777" w:rsidR="009F23DF" w:rsidRPr="0078362B" w:rsidRDefault="009F23DF" w:rsidP="00437FE4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119AC99B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7A34EF7C" w14:textId="77777777" w:rsidR="009F23DF" w:rsidRPr="0078362B" w:rsidRDefault="009F23DF" w:rsidP="00437FE4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F23DF" w:rsidRPr="0078362B" w14:paraId="1D5F9277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7D825EA6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16" w:type="dxa"/>
          </w:tcPr>
          <w:p w14:paraId="0D75F859" w14:textId="77777777" w:rsidR="009F23DF" w:rsidRPr="0078362B" w:rsidRDefault="009F23DF" w:rsidP="00437FE4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1C5337F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14:paraId="0555355B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0EC899A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67A37C" w14:textId="77777777" w:rsidR="009F23DF" w:rsidRPr="0078362B" w:rsidRDefault="009F23DF" w:rsidP="00437FE4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0BF7D91A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3E507EDB" w14:textId="77777777" w:rsidR="009F23DF" w:rsidRPr="0078362B" w:rsidRDefault="009F23DF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53" w:type="dxa"/>
            <w:gridSpan w:val="2"/>
          </w:tcPr>
          <w:p w14:paraId="311F6B2E" w14:textId="21E63DB0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445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734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402</w:t>
            </w:r>
          </w:p>
        </w:tc>
      </w:tr>
      <w:tr w:rsidR="009F23DF" w:rsidRPr="0078362B" w14:paraId="2A20D00E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76828F08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09B621C4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B3A196C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6EEE0711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C921847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4BBA346F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417A5B98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0E18A4D2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6277D485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F23DF" w:rsidRPr="0078362B" w14:paraId="0C0F1391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47DA657A" w14:textId="75023554" w:rsidR="009F23DF" w:rsidRPr="0078362B" w:rsidRDefault="009F23DF" w:rsidP="00437FE4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ซีจียู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เค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1616" w:type="dxa"/>
          </w:tcPr>
          <w:p w14:paraId="2073E299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  <w:shd w:val="clear" w:color="auto" w:fill="auto"/>
          </w:tcPr>
          <w:p w14:paraId="18C8C2EE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68EAD28A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39BED2D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FE6802F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28D064B1" w14:textId="77777777" w:rsidR="009F23DF" w:rsidRPr="0078362B" w:rsidRDefault="009F23DF" w:rsidP="00437FE4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5DB39711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4DB74CEE" w14:textId="77777777" w:rsidR="009F23DF" w:rsidRPr="0078362B" w:rsidRDefault="009F23DF" w:rsidP="00437FE4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F23DF" w:rsidRPr="0078362B" w14:paraId="2385C948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396E51A1" w14:textId="77777777" w:rsidR="009F23DF" w:rsidRPr="0078362B" w:rsidRDefault="009F23DF" w:rsidP="00437FE4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616" w:type="dxa"/>
          </w:tcPr>
          <w:p w14:paraId="583E70EB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  <w:shd w:val="clear" w:color="auto" w:fill="auto"/>
          </w:tcPr>
          <w:p w14:paraId="6E7EC2A2" w14:textId="77777777" w:rsidR="009F23DF" w:rsidRPr="0078362B" w:rsidRDefault="009F23DF" w:rsidP="00437FE4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0FFDA3D6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082FA46" w14:textId="77777777" w:rsidR="009F23DF" w:rsidRPr="0078362B" w:rsidRDefault="009F23DF" w:rsidP="00437FE4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BC80562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13832BB0" w14:textId="77777777" w:rsidR="009F23DF" w:rsidRPr="0078362B" w:rsidRDefault="009F23DF" w:rsidP="00437FE4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2A2FC36C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0568E0D4" w14:textId="77777777" w:rsidR="009F23DF" w:rsidRPr="0078362B" w:rsidRDefault="009F23DF" w:rsidP="00437FE4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F23DF" w:rsidRPr="0078362B" w14:paraId="02211C46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5E87A5B2" w14:textId="65228FCF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616" w:type="dxa"/>
          </w:tcPr>
          <w:p w14:paraId="14EC9600" w14:textId="77777777" w:rsidR="009F23DF" w:rsidRPr="0078362B" w:rsidRDefault="009F23DF" w:rsidP="00437FE4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3434CE6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14:paraId="57E9F7A8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5CEDBA5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BCD2D32" w14:textId="77777777" w:rsidR="009F23DF" w:rsidRPr="0078362B" w:rsidRDefault="009F23DF" w:rsidP="00437FE4">
            <w:pPr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794BB259" w14:textId="4CFB4CEB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693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558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680602B5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49A2B5B1" w14:textId="49427063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265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</w:p>
        </w:tc>
      </w:tr>
      <w:tr w:rsidR="009F23DF" w:rsidRPr="0078362B" w14:paraId="70381780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4B465C28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654A433F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D02BB20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1CD1A267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15012ED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67F2C8D7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680FC987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40B32FB0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35393F24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F23DF" w:rsidRPr="0078362B" w14:paraId="1BDEE58E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32EA7805" w14:textId="77777777" w:rsidR="009F23DF" w:rsidRPr="0078362B" w:rsidRDefault="009F23DF" w:rsidP="00437FE4">
            <w:pPr>
              <w:spacing w:line="240" w:lineRule="exact"/>
              <w:ind w:right="-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ลี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ดดิ้ง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สคูล พาร์ทเนอร์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ชิ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พ จำกัด</w:t>
            </w:r>
          </w:p>
        </w:tc>
        <w:tc>
          <w:tcPr>
            <w:tcW w:w="1616" w:type="dxa"/>
          </w:tcPr>
          <w:p w14:paraId="680B2EA8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10" w:type="dxa"/>
            <w:shd w:val="clear" w:color="auto" w:fill="auto"/>
          </w:tcPr>
          <w:p w14:paraId="1009D0E1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639F0627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6BBEBC5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250CA18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0065D948" w14:textId="77777777" w:rsidR="009F23DF" w:rsidRPr="0078362B" w:rsidRDefault="009F23DF" w:rsidP="00437FE4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5E4D5B79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58BB1343" w14:textId="77777777" w:rsidR="009F23DF" w:rsidRPr="0078362B" w:rsidRDefault="009F23DF" w:rsidP="00437FE4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F23DF" w:rsidRPr="0078362B" w14:paraId="3F0D5B9B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511947DC" w14:textId="77777777" w:rsidR="009F23DF" w:rsidRPr="0078362B" w:rsidRDefault="009F23DF" w:rsidP="00437FE4">
            <w:pPr>
              <w:spacing w:line="240" w:lineRule="exact"/>
              <w:ind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51E6A381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10" w:type="dxa"/>
            <w:shd w:val="clear" w:color="auto" w:fill="auto"/>
          </w:tcPr>
          <w:p w14:paraId="181B6AE0" w14:textId="77777777" w:rsidR="009F23DF" w:rsidRPr="0078362B" w:rsidRDefault="009F23DF" w:rsidP="00437FE4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6EDFD323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BB3D5A9" w14:textId="77777777" w:rsidR="009F23DF" w:rsidRPr="0078362B" w:rsidRDefault="009F23DF" w:rsidP="00437FE4">
            <w:pPr>
              <w:spacing w:line="1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D187641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0E7D8EDB" w14:textId="77777777" w:rsidR="009F23DF" w:rsidRPr="0078362B" w:rsidRDefault="009F23DF" w:rsidP="00437FE4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01DE28FA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42D6A1E3" w14:textId="77777777" w:rsidR="009F23DF" w:rsidRPr="0078362B" w:rsidRDefault="009F23DF" w:rsidP="00437FE4">
            <w:pPr>
              <w:spacing w:line="240" w:lineRule="exact"/>
              <w:ind w:right="54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F23DF" w:rsidRPr="0078362B" w14:paraId="7C7C61E0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7E80277D" w14:textId="1E796582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(ดูหมายเหตุข้อ 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616" w:type="dxa"/>
          </w:tcPr>
          <w:p w14:paraId="1577F2FB" w14:textId="77777777" w:rsidR="009F23DF" w:rsidRPr="0078362B" w:rsidRDefault="009F23DF" w:rsidP="00437FE4">
            <w:pPr>
              <w:spacing w:line="24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5B1315F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14:paraId="69BFC71A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D46161F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4CB8FC3" w14:textId="77777777" w:rsidR="009F23DF" w:rsidRPr="0078362B" w:rsidRDefault="009F23DF" w:rsidP="00437FE4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1056DFEB" w14:textId="3050A78E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035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364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6FD8F70F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718AFF98" w14:textId="18F37B33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479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687</w:t>
            </w:r>
          </w:p>
        </w:tc>
      </w:tr>
      <w:tr w:rsidR="009F23DF" w:rsidRPr="0078362B" w14:paraId="3D6C3372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4AC3D1B9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55519014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511425B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722B76E5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87D273B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4456B59C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4D81FDD5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0EF3BE42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37D69057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F23DF" w:rsidRPr="0078362B" w14:paraId="17994785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7AFE6E15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616" w:type="dxa"/>
          </w:tcPr>
          <w:p w14:paraId="0DD21B63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0714CE7" w14:textId="77777777" w:rsidR="009F23DF" w:rsidRPr="0078362B" w:rsidRDefault="009F23DF" w:rsidP="00437FE4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25A00CA4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811B770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2AB6FE95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49516B20" w14:textId="77777777" w:rsidR="009F23DF" w:rsidRPr="0078362B" w:rsidRDefault="009F23DF" w:rsidP="00437FE4">
            <w:pPr>
              <w:spacing w:line="240" w:lineRule="exact"/>
              <w:ind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53879206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12F9E37F" w14:textId="77777777" w:rsidR="009F23DF" w:rsidRPr="0078362B" w:rsidRDefault="009F23DF" w:rsidP="00437FE4">
            <w:pPr>
              <w:spacing w:line="240" w:lineRule="exact"/>
              <w:ind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F23DF" w:rsidRPr="0078362B" w14:paraId="71C6D519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6E597E9F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หลักทรัพย์ คันทรี่ กรุ๊ป จำกัด (มหาชน)</w:t>
            </w:r>
          </w:p>
        </w:tc>
        <w:tc>
          <w:tcPr>
            <w:tcW w:w="1616" w:type="dxa"/>
          </w:tcPr>
          <w:p w14:paraId="7A5B9AA3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10" w:type="dxa"/>
            <w:shd w:val="clear" w:color="auto" w:fill="auto"/>
          </w:tcPr>
          <w:p w14:paraId="2748493D" w14:textId="77777777" w:rsidR="009F23DF" w:rsidRPr="0078362B" w:rsidRDefault="009F23DF" w:rsidP="00437FE4">
            <w:pPr>
              <w:spacing w:line="24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1B2E83E7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286E71E" w14:textId="77777777" w:rsidR="009F23DF" w:rsidRPr="0078362B" w:rsidRDefault="009F23DF" w:rsidP="00437FE4">
            <w:pPr>
              <w:spacing w:line="160" w:lineRule="exact"/>
              <w:ind w:left="-59" w:right="-101" w:firstLine="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6C5D5E8F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55018D08" w14:textId="77777777" w:rsidR="009F23DF" w:rsidRPr="0078362B" w:rsidRDefault="009F23DF" w:rsidP="00437FE4">
            <w:pPr>
              <w:spacing w:line="240" w:lineRule="exact"/>
              <w:ind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378C5A20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1E6A5EE2" w14:textId="77777777" w:rsidR="009F23DF" w:rsidRPr="0078362B" w:rsidRDefault="009F23DF" w:rsidP="00437FE4">
            <w:pPr>
              <w:spacing w:line="240" w:lineRule="exact"/>
              <w:ind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F23DF" w:rsidRPr="0078362B" w14:paraId="0E717C0A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73EA077B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616" w:type="dxa"/>
          </w:tcPr>
          <w:p w14:paraId="742DECFF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0E9E175" w14:textId="106B339C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565</w:t>
            </w:r>
          </w:p>
        </w:tc>
        <w:tc>
          <w:tcPr>
            <w:tcW w:w="94" w:type="dxa"/>
            <w:tcBorders>
              <w:left w:val="nil"/>
            </w:tcBorders>
          </w:tcPr>
          <w:p w14:paraId="477B11DB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768DBEB" w14:textId="218C037E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522</w:t>
            </w:r>
          </w:p>
        </w:tc>
        <w:tc>
          <w:tcPr>
            <w:tcW w:w="76" w:type="dxa"/>
          </w:tcPr>
          <w:p w14:paraId="6CC9ACA5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0FF133D3" w14:textId="6AD1F1A0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565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335DDF20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33458E51" w14:textId="0DA18F60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522</w:t>
            </w:r>
          </w:p>
        </w:tc>
      </w:tr>
      <w:tr w:rsidR="009F23DF" w:rsidRPr="0078362B" w14:paraId="6D36A7C0" w14:textId="77777777" w:rsidTr="002E57F8">
        <w:trPr>
          <w:gridAfter w:val="1"/>
          <w:wAfter w:w="16" w:type="dxa"/>
        </w:trPr>
        <w:tc>
          <w:tcPr>
            <w:tcW w:w="3057" w:type="dxa"/>
            <w:shd w:val="clear" w:color="auto" w:fill="auto"/>
          </w:tcPr>
          <w:p w14:paraId="32B05178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ค่าธรรมเนียมในการออกหุ้นกู้จ่ายล่วงหน้า</w:t>
            </w:r>
          </w:p>
        </w:tc>
        <w:tc>
          <w:tcPr>
            <w:tcW w:w="1616" w:type="dxa"/>
            <w:shd w:val="clear" w:color="auto" w:fill="auto"/>
          </w:tcPr>
          <w:p w14:paraId="31322729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C151D11" w14:textId="7B561E44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740E7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280</w:t>
            </w:r>
            <w:r w:rsidR="00740E7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010</w:t>
            </w:r>
          </w:p>
        </w:tc>
        <w:tc>
          <w:tcPr>
            <w:tcW w:w="94" w:type="dxa"/>
            <w:tcBorders>
              <w:left w:val="nil"/>
            </w:tcBorders>
            <w:shd w:val="clear" w:color="auto" w:fill="auto"/>
          </w:tcPr>
          <w:p w14:paraId="010918D4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50A3609" w14:textId="2D469912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224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860</w:t>
            </w:r>
          </w:p>
        </w:tc>
        <w:tc>
          <w:tcPr>
            <w:tcW w:w="76" w:type="dxa"/>
            <w:shd w:val="clear" w:color="auto" w:fill="auto"/>
          </w:tcPr>
          <w:p w14:paraId="03C7D9E1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24FE4D2E" w14:textId="0FE103F1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740E7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280</w:t>
            </w:r>
            <w:r w:rsidR="00740E7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010</w:t>
            </w:r>
          </w:p>
        </w:tc>
        <w:tc>
          <w:tcPr>
            <w:tcW w:w="90" w:type="dxa"/>
            <w:gridSpan w:val="2"/>
            <w:tcBorders>
              <w:left w:val="nil"/>
            </w:tcBorders>
            <w:shd w:val="clear" w:color="auto" w:fill="auto"/>
          </w:tcPr>
          <w:p w14:paraId="4AE39947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14:paraId="187C2225" w14:textId="0E9287A4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224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860</w:t>
            </w:r>
          </w:p>
        </w:tc>
      </w:tr>
      <w:tr w:rsidR="009F23DF" w:rsidRPr="0078362B" w14:paraId="156DEB71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64CE676F" w14:textId="77777777" w:rsidR="009F23DF" w:rsidRPr="0078362B" w:rsidRDefault="009F23DF" w:rsidP="00437FE4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5D6302BC" w14:textId="77777777" w:rsidR="009F23DF" w:rsidRPr="0078362B" w:rsidRDefault="009F23DF" w:rsidP="00437FE4">
            <w:pPr>
              <w:spacing w:line="160" w:lineRule="exact"/>
              <w:ind w:right="-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A6CD857" w14:textId="77777777" w:rsidR="009F23DF" w:rsidRPr="0078362B" w:rsidRDefault="009F23DF" w:rsidP="00437FE4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7CB4469C" w14:textId="77777777" w:rsidR="009F23DF" w:rsidRPr="0078362B" w:rsidRDefault="009F23DF" w:rsidP="00437FE4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B05DA0A" w14:textId="77777777" w:rsidR="009F23DF" w:rsidRPr="0078362B" w:rsidRDefault="009F23DF" w:rsidP="00437FE4">
            <w:pPr>
              <w:spacing w:line="16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1A8A85C8" w14:textId="77777777" w:rsidR="009F23DF" w:rsidRPr="0078362B" w:rsidRDefault="009F23DF" w:rsidP="00437FE4">
            <w:pPr>
              <w:spacing w:line="1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4F3AFC75" w14:textId="77777777" w:rsidR="009F23DF" w:rsidRPr="0078362B" w:rsidRDefault="009F23DF" w:rsidP="00437FE4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24F3F430" w14:textId="77777777" w:rsidR="009F23DF" w:rsidRPr="0078362B" w:rsidRDefault="009F23DF" w:rsidP="00437FE4">
            <w:pPr>
              <w:spacing w:line="1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3DEBAD8E" w14:textId="77777777" w:rsidR="009F23DF" w:rsidRPr="0078362B" w:rsidRDefault="009F23DF" w:rsidP="00437FE4">
            <w:pPr>
              <w:spacing w:line="16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F23DF" w:rsidRPr="0078362B" w14:paraId="70DD71D5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34EE1323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คันทรี่ กรุ๊ป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โฮล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ดิ้งส์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616" w:type="dxa"/>
          </w:tcPr>
          <w:p w14:paraId="2C60EB53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เป็น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ผู้ถือหุ้นและ</w:t>
            </w:r>
          </w:p>
        </w:tc>
        <w:tc>
          <w:tcPr>
            <w:tcW w:w="810" w:type="dxa"/>
            <w:shd w:val="clear" w:color="auto" w:fill="auto"/>
          </w:tcPr>
          <w:p w14:paraId="1D309F2E" w14:textId="77777777" w:rsidR="009F23DF" w:rsidRPr="0078362B" w:rsidRDefault="009F23DF" w:rsidP="00437FE4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6D575AE2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B4692A0" w14:textId="77777777" w:rsidR="009F23DF" w:rsidRPr="0078362B" w:rsidRDefault="009F23DF" w:rsidP="00437FE4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6D73EE25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13840279" w14:textId="77777777" w:rsidR="009F23DF" w:rsidRPr="0078362B" w:rsidRDefault="009F23DF" w:rsidP="00437FE4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4A5F8757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4DD7F4F6" w14:textId="77777777" w:rsidR="009F23DF" w:rsidRPr="0078362B" w:rsidRDefault="009F23DF" w:rsidP="00437FE4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9F23DF" w:rsidRPr="0078362B" w14:paraId="591BAF5A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7A64EADE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0C933579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มีผู้ถือหุ้นรายใหญ่ร่วมกัน</w:t>
            </w:r>
          </w:p>
        </w:tc>
        <w:tc>
          <w:tcPr>
            <w:tcW w:w="810" w:type="dxa"/>
            <w:shd w:val="clear" w:color="auto" w:fill="auto"/>
          </w:tcPr>
          <w:p w14:paraId="067708F3" w14:textId="77777777" w:rsidR="009F23DF" w:rsidRPr="0078362B" w:rsidRDefault="009F23DF" w:rsidP="00437FE4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1F9F0947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333A8B5" w14:textId="77777777" w:rsidR="009F23DF" w:rsidRPr="0078362B" w:rsidRDefault="009F23DF" w:rsidP="00437FE4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5FDBFF45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15DCD9E7" w14:textId="77777777" w:rsidR="009F23DF" w:rsidRPr="0078362B" w:rsidRDefault="009F23DF" w:rsidP="00437FE4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54A0329B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20C24D49" w14:textId="77777777" w:rsidR="009F23DF" w:rsidRPr="0078362B" w:rsidRDefault="009F23DF" w:rsidP="00437FE4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9F23DF" w:rsidRPr="0078362B" w14:paraId="2388EAEF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1622F4A0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1616" w:type="dxa"/>
          </w:tcPr>
          <w:p w14:paraId="560F6B4D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8944643" w14:textId="13AF6C38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058</w:t>
            </w:r>
          </w:p>
        </w:tc>
        <w:tc>
          <w:tcPr>
            <w:tcW w:w="94" w:type="dxa"/>
            <w:tcBorders>
              <w:left w:val="nil"/>
            </w:tcBorders>
          </w:tcPr>
          <w:p w14:paraId="5B583149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1679928" w14:textId="07DA9E94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939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328</w:t>
            </w:r>
          </w:p>
        </w:tc>
        <w:tc>
          <w:tcPr>
            <w:tcW w:w="76" w:type="dxa"/>
          </w:tcPr>
          <w:p w14:paraId="5E6B72FD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5B273D7C" w14:textId="15D319F3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058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0B6E9544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2C6115AA" w14:textId="69018C1E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939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328</w:t>
            </w:r>
          </w:p>
        </w:tc>
      </w:tr>
      <w:tr w:rsidR="009F23DF" w:rsidRPr="0078362B" w14:paraId="48F515CD" w14:textId="77777777" w:rsidTr="002E57F8">
        <w:trPr>
          <w:gridAfter w:val="1"/>
          <w:wAfter w:w="16" w:type="dxa"/>
        </w:trPr>
        <w:tc>
          <w:tcPr>
            <w:tcW w:w="3057" w:type="dxa"/>
          </w:tcPr>
          <w:p w14:paraId="56A993F0" w14:textId="2B073817" w:rsidR="009F23DF" w:rsidRPr="0078362B" w:rsidRDefault="009F23DF" w:rsidP="00437FE4">
            <w:pPr>
              <w:spacing w:line="240" w:lineRule="exact"/>
              <w:ind w:firstLine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ใบสำคัญแสดงสิทธิ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CGH-W</w:t>
            </w:r>
            <w:r w:rsidR="00FA46D0"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1616" w:type="dxa"/>
          </w:tcPr>
          <w:p w14:paraId="429D321B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398206F" w14:textId="03A4B662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618</w:t>
            </w:r>
          </w:p>
        </w:tc>
        <w:tc>
          <w:tcPr>
            <w:tcW w:w="94" w:type="dxa"/>
            <w:tcBorders>
              <w:left w:val="nil"/>
            </w:tcBorders>
          </w:tcPr>
          <w:p w14:paraId="1E210803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43D0BB7" w14:textId="43466661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618</w:t>
            </w:r>
          </w:p>
        </w:tc>
        <w:tc>
          <w:tcPr>
            <w:tcW w:w="76" w:type="dxa"/>
          </w:tcPr>
          <w:p w14:paraId="64F76743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024151E1" w14:textId="6BF52AAA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618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1EEEE4BB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4DC9920F" w14:textId="478A9F26" w:rsidR="009F23DF" w:rsidRPr="0078362B" w:rsidRDefault="00FA46D0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618</w:t>
            </w:r>
          </w:p>
        </w:tc>
      </w:tr>
      <w:tr w:rsidR="009F23DF" w:rsidRPr="0078362B" w14:paraId="0175604B" w14:textId="77777777" w:rsidTr="002E57F8">
        <w:tc>
          <w:tcPr>
            <w:tcW w:w="3057" w:type="dxa"/>
          </w:tcPr>
          <w:p w14:paraId="7D5236D4" w14:textId="77777777" w:rsidR="009F23DF" w:rsidRPr="0078362B" w:rsidRDefault="009F23DF" w:rsidP="00437FE4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เอ็มเอฟ โฮล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ดิ้ง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ส์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616" w:type="dxa"/>
          </w:tcPr>
          <w:p w14:paraId="560E6FA8" w14:textId="77777777" w:rsidR="009F23DF" w:rsidRPr="0078362B" w:rsidRDefault="009F23DF" w:rsidP="00437FE4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10" w:type="dxa"/>
            <w:shd w:val="clear" w:color="auto" w:fill="auto"/>
          </w:tcPr>
          <w:p w14:paraId="02DE57A0" w14:textId="77777777" w:rsidR="009F23DF" w:rsidRPr="0078362B" w:rsidRDefault="009F23DF" w:rsidP="00437FE4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26D45591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AE3573F" w14:textId="77777777" w:rsidR="009F23DF" w:rsidRPr="0078362B" w:rsidRDefault="009F23DF" w:rsidP="00437FE4">
            <w:pPr>
              <w:spacing w:line="240" w:lineRule="exact"/>
              <w:ind w:left="-25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</w:tcPr>
          <w:p w14:paraId="3E96E5E0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3DFDA1FC" w14:textId="77777777" w:rsidR="009F23DF" w:rsidRPr="0078362B" w:rsidRDefault="009F23DF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463C11B2" w14:textId="77777777" w:rsidR="009F23DF" w:rsidRPr="0078362B" w:rsidRDefault="009F23DF" w:rsidP="00437FE4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4" w:type="dxa"/>
            <w:gridSpan w:val="2"/>
          </w:tcPr>
          <w:p w14:paraId="097FA8A4" w14:textId="77777777" w:rsidR="009F23DF" w:rsidRPr="0078362B" w:rsidRDefault="009F23DF" w:rsidP="00437FE4">
            <w:pPr>
              <w:spacing w:line="240" w:lineRule="exact"/>
              <w:ind w:left="-250" w:right="5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9F23DF" w:rsidRPr="0078362B" w14:paraId="79AD88C3" w14:textId="77777777" w:rsidTr="002E57F8">
        <w:tc>
          <w:tcPr>
            <w:tcW w:w="3057" w:type="dxa"/>
          </w:tcPr>
          <w:p w14:paraId="0EFBC004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616" w:type="dxa"/>
          </w:tcPr>
          <w:p w14:paraId="6B0217B8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A54D103" w14:textId="5718E247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4" w:type="dxa"/>
            <w:tcBorders>
              <w:left w:val="nil"/>
            </w:tcBorders>
          </w:tcPr>
          <w:p w14:paraId="32E3362F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1A27799" w14:textId="51E92DA1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gridSpan w:val="2"/>
          </w:tcPr>
          <w:p w14:paraId="60D31035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1C21A31D" w14:textId="00E86D0D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517B4B8D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4" w:type="dxa"/>
            <w:gridSpan w:val="2"/>
          </w:tcPr>
          <w:p w14:paraId="020E4D06" w14:textId="3BE4F184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9F23DF" w:rsidRPr="0078362B" w14:paraId="5CA27D9A" w14:textId="77777777" w:rsidTr="002E57F8">
        <w:tc>
          <w:tcPr>
            <w:tcW w:w="3057" w:type="dxa"/>
          </w:tcPr>
          <w:p w14:paraId="116499C8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ดอกเบี้ยจ่ายล่วงหน้า</w:t>
            </w:r>
          </w:p>
        </w:tc>
        <w:tc>
          <w:tcPr>
            <w:tcW w:w="1616" w:type="dxa"/>
          </w:tcPr>
          <w:p w14:paraId="5B6C384A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1B85648" w14:textId="6F3F5FDD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658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485</w:t>
            </w:r>
          </w:p>
        </w:tc>
        <w:tc>
          <w:tcPr>
            <w:tcW w:w="94" w:type="dxa"/>
            <w:tcBorders>
              <w:left w:val="nil"/>
            </w:tcBorders>
          </w:tcPr>
          <w:p w14:paraId="77D2FB78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4061956" w14:textId="51F1DB81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614</w:t>
            </w:r>
          </w:p>
        </w:tc>
        <w:tc>
          <w:tcPr>
            <w:tcW w:w="90" w:type="dxa"/>
            <w:gridSpan w:val="2"/>
          </w:tcPr>
          <w:p w14:paraId="2906E411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08682257" w14:textId="6124AD50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658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485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1DFA25FF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4" w:type="dxa"/>
            <w:gridSpan w:val="2"/>
          </w:tcPr>
          <w:p w14:paraId="20905891" w14:textId="11DF672D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614</w:t>
            </w:r>
          </w:p>
        </w:tc>
      </w:tr>
    </w:tbl>
    <w:p w14:paraId="5DC056C9" w14:textId="77777777" w:rsidR="001F5F83" w:rsidRPr="0078362B" w:rsidRDefault="001F5F83">
      <w:pPr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br w:type="page"/>
      </w:r>
    </w:p>
    <w:tbl>
      <w:tblPr>
        <w:tblW w:w="824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1616"/>
        <w:gridCol w:w="810"/>
        <w:gridCol w:w="94"/>
        <w:gridCol w:w="810"/>
        <w:gridCol w:w="90"/>
        <w:gridCol w:w="811"/>
        <w:gridCol w:w="15"/>
        <w:gridCol w:w="75"/>
        <w:gridCol w:w="15"/>
        <w:gridCol w:w="838"/>
        <w:gridCol w:w="16"/>
      </w:tblGrid>
      <w:tr w:rsidR="001F5F83" w:rsidRPr="0078362B" w14:paraId="396D2528" w14:textId="77777777" w:rsidTr="0078362B">
        <w:trPr>
          <w:gridAfter w:val="1"/>
          <w:wAfter w:w="16" w:type="dxa"/>
          <w:tblHeader/>
        </w:trPr>
        <w:tc>
          <w:tcPr>
            <w:tcW w:w="3057" w:type="dxa"/>
          </w:tcPr>
          <w:p w14:paraId="7933AB2C" w14:textId="77777777" w:rsidR="001F5F83" w:rsidRPr="00F455F4" w:rsidRDefault="001F5F83" w:rsidP="0078362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16" w:type="dxa"/>
          </w:tcPr>
          <w:p w14:paraId="4E3ABEC1" w14:textId="77777777" w:rsidR="001F5F83" w:rsidRPr="0078362B" w:rsidRDefault="001F5F83" w:rsidP="0078362B">
            <w:pPr>
              <w:spacing w:line="24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714" w:type="dxa"/>
            <w:gridSpan w:val="3"/>
          </w:tcPr>
          <w:p w14:paraId="3EB4D10C" w14:textId="77777777" w:rsidR="001F5F83" w:rsidRPr="0078362B" w:rsidRDefault="001F5F83" w:rsidP="007836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9C49885" w14:textId="77777777" w:rsidR="001F5F83" w:rsidRPr="0078362B" w:rsidRDefault="001F5F83" w:rsidP="0078362B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54" w:type="dxa"/>
            <w:gridSpan w:val="5"/>
          </w:tcPr>
          <w:p w14:paraId="461BF404" w14:textId="77777777" w:rsidR="001F5F83" w:rsidRPr="0078362B" w:rsidRDefault="001F5F83" w:rsidP="007836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F5F83" w:rsidRPr="0078362B" w14:paraId="38361BE4" w14:textId="77777777" w:rsidTr="0078362B">
        <w:trPr>
          <w:gridAfter w:val="1"/>
          <w:wAfter w:w="16" w:type="dxa"/>
          <w:tblHeader/>
        </w:trPr>
        <w:tc>
          <w:tcPr>
            <w:tcW w:w="3057" w:type="dxa"/>
          </w:tcPr>
          <w:p w14:paraId="2B3731FF" w14:textId="77777777" w:rsidR="001F5F83" w:rsidRPr="0078362B" w:rsidRDefault="001F5F83" w:rsidP="0078362B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7F85BB88" w14:textId="77777777" w:rsidR="001F5F83" w:rsidRPr="0078362B" w:rsidRDefault="001F5F83" w:rsidP="0078362B">
            <w:pPr>
              <w:spacing w:line="240" w:lineRule="exact"/>
              <w:ind w:left="-9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8783D94" w14:textId="77777777" w:rsidR="001F5F83" w:rsidRPr="0078362B" w:rsidRDefault="001F5F83" w:rsidP="0078362B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4" w:type="dxa"/>
          </w:tcPr>
          <w:p w14:paraId="47DF2344" w14:textId="77777777" w:rsidR="001F5F83" w:rsidRPr="0078362B" w:rsidRDefault="001F5F83" w:rsidP="007836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658D300" w14:textId="77777777" w:rsidR="001F5F83" w:rsidRPr="0078362B" w:rsidRDefault="001F5F83" w:rsidP="0078362B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8A38509" w14:textId="77777777" w:rsidR="001F5F83" w:rsidRPr="0078362B" w:rsidRDefault="001F5F83" w:rsidP="0078362B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24338289" w14:textId="77777777" w:rsidR="001F5F83" w:rsidRPr="0078362B" w:rsidRDefault="001F5F83" w:rsidP="0078362B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7239A8F" w14:textId="77777777" w:rsidR="001F5F83" w:rsidRPr="0078362B" w:rsidRDefault="001F5F83" w:rsidP="007836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5BED4327" w14:textId="77777777" w:rsidR="001F5F83" w:rsidRPr="0078362B" w:rsidRDefault="001F5F83" w:rsidP="0078362B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1F5F83" w:rsidRPr="0078362B" w14:paraId="04A83A4D" w14:textId="77777777" w:rsidTr="0078362B">
        <w:trPr>
          <w:gridAfter w:val="1"/>
          <w:wAfter w:w="16" w:type="dxa"/>
          <w:tblHeader/>
        </w:trPr>
        <w:tc>
          <w:tcPr>
            <w:tcW w:w="3057" w:type="dxa"/>
          </w:tcPr>
          <w:p w14:paraId="0ED8C2D0" w14:textId="77777777" w:rsidR="001F5F83" w:rsidRPr="0078362B" w:rsidRDefault="001F5F83" w:rsidP="0078362B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2CB655E5" w14:textId="77777777" w:rsidR="001F5F83" w:rsidRPr="0078362B" w:rsidRDefault="001F5F83" w:rsidP="0078362B">
            <w:pPr>
              <w:spacing w:line="240" w:lineRule="exact"/>
              <w:ind w:left="-9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A09EBBC" w14:textId="2CA360E7" w:rsidR="001F5F83" w:rsidRPr="0078362B" w:rsidRDefault="00FA46D0" w:rsidP="0078362B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1F5F83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" w:type="dxa"/>
          </w:tcPr>
          <w:p w14:paraId="19A57852" w14:textId="77777777" w:rsidR="001F5F83" w:rsidRPr="0078362B" w:rsidRDefault="001F5F83" w:rsidP="007836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C05A047" w14:textId="5177BC4D" w:rsidR="001F5F83" w:rsidRPr="0078362B" w:rsidRDefault="00FA46D0" w:rsidP="0078362B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1F5F83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EE2B05C" w14:textId="77777777" w:rsidR="001F5F83" w:rsidRPr="0078362B" w:rsidRDefault="001F5F83" w:rsidP="0078362B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5994C144" w14:textId="362066DA" w:rsidR="001F5F83" w:rsidRPr="0078362B" w:rsidRDefault="00FA46D0" w:rsidP="0078362B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1F5F83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3AC733AE" w14:textId="77777777" w:rsidR="001F5F83" w:rsidRPr="0078362B" w:rsidRDefault="001F5F83" w:rsidP="007836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07167C39" w14:textId="3EE02B4A" w:rsidR="001F5F83" w:rsidRPr="0078362B" w:rsidRDefault="00FA46D0" w:rsidP="0078362B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1F5F83"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F5F83" w:rsidRPr="0078362B" w14:paraId="1C452255" w14:textId="77777777" w:rsidTr="0078362B">
        <w:trPr>
          <w:gridAfter w:val="1"/>
          <w:wAfter w:w="16" w:type="dxa"/>
          <w:tblHeader/>
        </w:trPr>
        <w:tc>
          <w:tcPr>
            <w:tcW w:w="3057" w:type="dxa"/>
          </w:tcPr>
          <w:p w14:paraId="44D15A2A" w14:textId="77777777" w:rsidR="001F5F83" w:rsidRPr="0078362B" w:rsidRDefault="001F5F83" w:rsidP="0078362B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2E7CCDF5" w14:textId="77777777" w:rsidR="001F5F83" w:rsidRPr="0078362B" w:rsidRDefault="001F5F83" w:rsidP="0078362B">
            <w:pPr>
              <w:spacing w:line="240" w:lineRule="exact"/>
              <w:ind w:left="-9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4F5FB89" w14:textId="232FBB0B" w:rsidR="001F5F83" w:rsidRPr="0078362B" w:rsidRDefault="00FA46D0" w:rsidP="0078362B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4" w:type="dxa"/>
          </w:tcPr>
          <w:p w14:paraId="6BBF6DD7" w14:textId="77777777" w:rsidR="001F5F83" w:rsidRPr="0078362B" w:rsidRDefault="001F5F83" w:rsidP="007836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9E5BE5A" w14:textId="75F9BA43" w:rsidR="001F5F83" w:rsidRPr="0078362B" w:rsidRDefault="00FA46D0" w:rsidP="0078362B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</w:tcPr>
          <w:p w14:paraId="6DC4563D" w14:textId="77777777" w:rsidR="001F5F83" w:rsidRPr="0078362B" w:rsidRDefault="001F5F83" w:rsidP="0078362B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1" w:type="dxa"/>
          </w:tcPr>
          <w:p w14:paraId="202D504F" w14:textId="1F34025B" w:rsidR="001F5F83" w:rsidRPr="0078362B" w:rsidRDefault="00FA46D0" w:rsidP="0078362B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gridSpan w:val="2"/>
          </w:tcPr>
          <w:p w14:paraId="056E9AC7" w14:textId="77777777" w:rsidR="001F5F83" w:rsidRPr="0078362B" w:rsidRDefault="001F5F83" w:rsidP="0078362B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3" w:type="dxa"/>
            <w:gridSpan w:val="2"/>
          </w:tcPr>
          <w:p w14:paraId="7F3480FB" w14:textId="4086C0C7" w:rsidR="001F5F83" w:rsidRPr="0078362B" w:rsidRDefault="00FA46D0" w:rsidP="0078362B">
            <w:pPr>
              <w:spacing w:line="240" w:lineRule="exact"/>
              <w:ind w:left="-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9F23DF" w:rsidRPr="0078362B" w14:paraId="19934439" w14:textId="77777777" w:rsidTr="002E57F8">
        <w:tc>
          <w:tcPr>
            <w:tcW w:w="3057" w:type="dxa"/>
          </w:tcPr>
          <w:p w14:paraId="662AB84A" w14:textId="6DAFB9E4" w:rsidR="009F23DF" w:rsidRPr="0078362B" w:rsidRDefault="009F23DF" w:rsidP="001B384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1616" w:type="dxa"/>
          </w:tcPr>
          <w:p w14:paraId="0FECE98B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EC83A3D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326EE73D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3A9E806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0837185B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44AE1D4C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66A6B5F6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4" w:type="dxa"/>
            <w:gridSpan w:val="2"/>
          </w:tcPr>
          <w:p w14:paraId="249F97E7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9F23DF" w:rsidRPr="0078362B" w14:paraId="4DE7CF16" w14:textId="77777777" w:rsidTr="002E57F8">
        <w:tc>
          <w:tcPr>
            <w:tcW w:w="3057" w:type="dxa"/>
          </w:tcPr>
          <w:p w14:paraId="41AD073D" w14:textId="77777777" w:rsidR="009F23DF" w:rsidRPr="0078362B" w:rsidRDefault="009F23DF" w:rsidP="001B3848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นายสดาว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ุธ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เต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ชะอุบล</w:t>
            </w:r>
          </w:p>
        </w:tc>
        <w:tc>
          <w:tcPr>
            <w:tcW w:w="1616" w:type="dxa"/>
          </w:tcPr>
          <w:p w14:paraId="25FB8268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ผู้ถือหุ้นรายใหญ่</w:t>
            </w:r>
          </w:p>
        </w:tc>
        <w:tc>
          <w:tcPr>
            <w:tcW w:w="810" w:type="dxa"/>
            <w:shd w:val="clear" w:color="auto" w:fill="auto"/>
          </w:tcPr>
          <w:p w14:paraId="3CC6A20E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2B43B77F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FE356C1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F841F3A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7AAECA3C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1E915BA8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4" w:type="dxa"/>
            <w:gridSpan w:val="2"/>
          </w:tcPr>
          <w:p w14:paraId="4975F93F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9F23DF" w:rsidRPr="0078362B" w14:paraId="6A832C46" w14:textId="77777777" w:rsidTr="002E57F8">
        <w:tc>
          <w:tcPr>
            <w:tcW w:w="3057" w:type="dxa"/>
            <w:shd w:val="clear" w:color="auto" w:fill="auto"/>
          </w:tcPr>
          <w:p w14:paraId="510059BB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16" w:type="dxa"/>
            <w:shd w:val="clear" w:color="auto" w:fill="auto"/>
          </w:tcPr>
          <w:p w14:paraId="157F3380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BE783CD" w14:textId="25B18E1A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244</w:t>
            </w:r>
          </w:p>
        </w:tc>
        <w:tc>
          <w:tcPr>
            <w:tcW w:w="94" w:type="dxa"/>
            <w:tcBorders>
              <w:left w:val="nil"/>
            </w:tcBorders>
            <w:shd w:val="clear" w:color="auto" w:fill="auto"/>
          </w:tcPr>
          <w:p w14:paraId="0BB82232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204A005" w14:textId="0802DA07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14:paraId="767BC112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04AAC6E7" w14:textId="07CF180F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gridSpan w:val="2"/>
            <w:tcBorders>
              <w:left w:val="nil"/>
            </w:tcBorders>
            <w:shd w:val="clear" w:color="auto" w:fill="auto"/>
          </w:tcPr>
          <w:p w14:paraId="269D4D08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4" w:type="dxa"/>
            <w:gridSpan w:val="2"/>
            <w:shd w:val="clear" w:color="auto" w:fill="auto"/>
          </w:tcPr>
          <w:p w14:paraId="7BA0FFD3" w14:textId="134CB542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244</w:t>
            </w:r>
          </w:p>
        </w:tc>
      </w:tr>
      <w:tr w:rsidR="009F23DF" w:rsidRPr="0078362B" w14:paraId="551BD971" w14:textId="77777777" w:rsidTr="002E57F8">
        <w:tc>
          <w:tcPr>
            <w:tcW w:w="3057" w:type="dxa"/>
          </w:tcPr>
          <w:p w14:paraId="4546658D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38B2B02F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A1DCC5F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2436356D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EAC5310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43FB7D0E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21F95FAC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76D81E4D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4" w:type="dxa"/>
            <w:gridSpan w:val="2"/>
          </w:tcPr>
          <w:p w14:paraId="5C0F617D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9F23DF" w:rsidRPr="0078362B" w14:paraId="76E3878B" w14:textId="77777777" w:rsidTr="002E57F8">
        <w:tc>
          <w:tcPr>
            <w:tcW w:w="3057" w:type="dxa"/>
          </w:tcPr>
          <w:p w14:paraId="2871A682" w14:textId="77777777" w:rsidR="009F23DF" w:rsidRPr="0078362B" w:rsidRDefault="009F23DF" w:rsidP="00232110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นายเบน  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เต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ชะอุบล</w:t>
            </w:r>
          </w:p>
        </w:tc>
        <w:tc>
          <w:tcPr>
            <w:tcW w:w="1616" w:type="dxa"/>
          </w:tcPr>
          <w:p w14:paraId="2B0D96A1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ผู้ถือหุ้นและกรรมการ</w:t>
            </w:r>
          </w:p>
        </w:tc>
        <w:tc>
          <w:tcPr>
            <w:tcW w:w="810" w:type="dxa"/>
            <w:shd w:val="clear" w:color="auto" w:fill="auto"/>
          </w:tcPr>
          <w:p w14:paraId="43586A51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31F3785F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45DB145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9669F52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70FB0545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69062B43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4" w:type="dxa"/>
            <w:gridSpan w:val="2"/>
          </w:tcPr>
          <w:p w14:paraId="2CB6ABA4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9F23DF" w:rsidRPr="0078362B" w14:paraId="1F1CC020" w14:textId="77777777" w:rsidTr="002E57F8">
        <w:tc>
          <w:tcPr>
            <w:tcW w:w="3057" w:type="dxa"/>
          </w:tcPr>
          <w:p w14:paraId="11D3DEF4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16" w:type="dxa"/>
          </w:tcPr>
          <w:p w14:paraId="081CE912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8261461" w14:textId="235B4C00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722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268</w:t>
            </w:r>
          </w:p>
        </w:tc>
        <w:tc>
          <w:tcPr>
            <w:tcW w:w="94" w:type="dxa"/>
            <w:tcBorders>
              <w:left w:val="nil"/>
            </w:tcBorders>
          </w:tcPr>
          <w:p w14:paraId="47E8B9F6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632DB59" w14:textId="6B62CB0C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2815BC07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64DB1216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4351C303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4" w:type="dxa"/>
            <w:gridSpan w:val="2"/>
          </w:tcPr>
          <w:p w14:paraId="32B32EF2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9F23DF" w:rsidRPr="0078362B" w14:paraId="05AAC0DA" w14:textId="77777777" w:rsidTr="002E57F8">
        <w:tc>
          <w:tcPr>
            <w:tcW w:w="3057" w:type="dxa"/>
          </w:tcPr>
          <w:p w14:paraId="2D0346AC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6" w:type="dxa"/>
          </w:tcPr>
          <w:p w14:paraId="71BAED0D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B25113F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48136BBD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C1900F0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645B168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4AB3C1CA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6D1E4882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4" w:type="dxa"/>
            <w:gridSpan w:val="2"/>
          </w:tcPr>
          <w:p w14:paraId="3DD0932B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9F23DF" w:rsidRPr="0078362B" w14:paraId="3CD9F70C" w14:textId="77777777" w:rsidTr="002E57F8">
        <w:tc>
          <w:tcPr>
            <w:tcW w:w="3057" w:type="dxa"/>
          </w:tcPr>
          <w:p w14:paraId="02B511B6" w14:textId="77777777" w:rsidR="009F23DF" w:rsidRPr="0078362B" w:rsidRDefault="009F23DF" w:rsidP="00232110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นางอรวรรณ  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เต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ชะอุบล</w:t>
            </w:r>
          </w:p>
        </w:tc>
        <w:tc>
          <w:tcPr>
            <w:tcW w:w="1616" w:type="dxa"/>
          </w:tcPr>
          <w:p w14:paraId="77753487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666D0ED6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00DF18F7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9CD5A74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613D9C1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62957646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1AE7439F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4" w:type="dxa"/>
            <w:gridSpan w:val="2"/>
          </w:tcPr>
          <w:p w14:paraId="3519E103" w14:textId="77777777" w:rsidR="009F23DF" w:rsidRPr="0078362B" w:rsidRDefault="009F23DF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9F23DF" w:rsidRPr="0078362B" w14:paraId="70EF56B3" w14:textId="77777777" w:rsidTr="002E57F8">
        <w:tc>
          <w:tcPr>
            <w:tcW w:w="3057" w:type="dxa"/>
          </w:tcPr>
          <w:p w14:paraId="10E761BA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เงินรับล่วงหน้า</w:t>
            </w:r>
          </w:p>
        </w:tc>
        <w:tc>
          <w:tcPr>
            <w:tcW w:w="1616" w:type="dxa"/>
          </w:tcPr>
          <w:p w14:paraId="179CD24C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63C6A26" w14:textId="3254B340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348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172</w:t>
            </w:r>
          </w:p>
        </w:tc>
        <w:tc>
          <w:tcPr>
            <w:tcW w:w="94" w:type="dxa"/>
            <w:tcBorders>
              <w:left w:val="nil"/>
            </w:tcBorders>
          </w:tcPr>
          <w:p w14:paraId="06C12B05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B9C11FE" w14:textId="68D2030F" w:rsidR="009F23DF" w:rsidRPr="0078362B" w:rsidRDefault="00FA46D0" w:rsidP="00437FE4">
            <w:pPr>
              <w:spacing w:line="240" w:lineRule="exact"/>
              <w:ind w:left="-80" w:right="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043</w:t>
            </w:r>
            <w:r w:rsidR="009F23DF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172</w:t>
            </w:r>
          </w:p>
        </w:tc>
        <w:tc>
          <w:tcPr>
            <w:tcW w:w="90" w:type="dxa"/>
          </w:tcPr>
          <w:p w14:paraId="6D6B196F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14:paraId="40BBA133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7923EE53" w14:textId="77777777" w:rsidR="009F23DF" w:rsidRPr="0078362B" w:rsidRDefault="009F23DF" w:rsidP="00437FE4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4" w:type="dxa"/>
            <w:gridSpan w:val="2"/>
          </w:tcPr>
          <w:p w14:paraId="727AED52" w14:textId="77777777" w:rsidR="009F23DF" w:rsidRPr="0078362B" w:rsidRDefault="009F23DF" w:rsidP="00437FE4">
            <w:pPr>
              <w:spacing w:line="240" w:lineRule="exact"/>
              <w:ind w:left="-26" w:right="-3" w:firstLine="1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</w:tbl>
    <w:p w14:paraId="0B1D10E7" w14:textId="77777777" w:rsidR="002E57F8" w:rsidRPr="0078362B" w:rsidRDefault="002E57F8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620"/>
        <w:gridCol w:w="806"/>
        <w:gridCol w:w="94"/>
        <w:gridCol w:w="810"/>
        <w:gridCol w:w="75"/>
        <w:gridCol w:w="825"/>
        <w:gridCol w:w="90"/>
        <w:gridCol w:w="900"/>
      </w:tblGrid>
      <w:tr w:rsidR="002E57F8" w:rsidRPr="0078362B" w14:paraId="5AD8E065" w14:textId="77777777" w:rsidTr="00352DBD">
        <w:trPr>
          <w:tblHeader/>
        </w:trPr>
        <w:tc>
          <w:tcPr>
            <w:tcW w:w="3060" w:type="dxa"/>
          </w:tcPr>
          <w:p w14:paraId="624259CC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</w:tcPr>
          <w:p w14:paraId="267BD149" w14:textId="77777777" w:rsidR="002E57F8" w:rsidRPr="0078362B" w:rsidRDefault="002E57F8" w:rsidP="00191135">
            <w:pPr>
              <w:spacing w:line="240" w:lineRule="exact"/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77189FC1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14:paraId="06B59ED6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15" w:type="dxa"/>
            <w:gridSpan w:val="3"/>
          </w:tcPr>
          <w:p w14:paraId="009B24A1" w14:textId="77777777" w:rsidR="002E57F8" w:rsidRPr="0078362B" w:rsidRDefault="002E57F8" w:rsidP="0019113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บาท)</w:t>
            </w:r>
          </w:p>
        </w:tc>
      </w:tr>
      <w:tr w:rsidR="002E57F8" w:rsidRPr="0078362B" w14:paraId="05BE4760" w14:textId="77777777" w:rsidTr="00352DBD">
        <w:trPr>
          <w:tblHeader/>
        </w:trPr>
        <w:tc>
          <w:tcPr>
            <w:tcW w:w="3060" w:type="dxa"/>
          </w:tcPr>
          <w:p w14:paraId="4D256D77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FE54D51" w14:textId="77777777" w:rsidR="002E57F8" w:rsidRPr="0078362B" w:rsidRDefault="002E57F8" w:rsidP="00191135">
            <w:pPr>
              <w:spacing w:line="240" w:lineRule="exact"/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710" w:type="dxa"/>
            <w:gridSpan w:val="3"/>
          </w:tcPr>
          <w:p w14:paraId="0AD3E329" w14:textId="77777777" w:rsidR="002E57F8" w:rsidRPr="0078362B" w:rsidRDefault="002E57F8" w:rsidP="0019113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5" w:type="dxa"/>
          </w:tcPr>
          <w:p w14:paraId="7DBE615A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15" w:type="dxa"/>
            <w:gridSpan w:val="3"/>
          </w:tcPr>
          <w:p w14:paraId="0BA9A226" w14:textId="77777777" w:rsidR="002E57F8" w:rsidRPr="0078362B" w:rsidRDefault="002E57F8" w:rsidP="0019113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57F8" w:rsidRPr="0078362B" w14:paraId="34B1104F" w14:textId="77777777" w:rsidTr="00352DBD">
        <w:trPr>
          <w:tblHeader/>
        </w:trPr>
        <w:tc>
          <w:tcPr>
            <w:tcW w:w="3060" w:type="dxa"/>
          </w:tcPr>
          <w:p w14:paraId="6FC4F0DC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1591098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00DE8DFC" w14:textId="77777777" w:rsidR="002E57F8" w:rsidRPr="0078362B" w:rsidRDefault="002E57F8" w:rsidP="00191135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14:paraId="74F9AC46" w14:textId="0FECC243" w:rsidR="002E57F8" w:rsidRPr="0078362B" w:rsidRDefault="002E57F8" w:rsidP="00191135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75" w:type="dxa"/>
          </w:tcPr>
          <w:p w14:paraId="2952EE52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15" w:type="dxa"/>
            <w:gridSpan w:val="3"/>
          </w:tcPr>
          <w:p w14:paraId="6D8D8C97" w14:textId="77777777" w:rsidR="002E57F8" w:rsidRPr="0078362B" w:rsidRDefault="002E57F8" w:rsidP="00191135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14:paraId="6A575DA9" w14:textId="5E2AAC9F" w:rsidR="002E57F8" w:rsidRPr="0078362B" w:rsidRDefault="002E57F8" w:rsidP="00191135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2E57F8" w:rsidRPr="0078362B" w14:paraId="54603B95" w14:textId="77777777" w:rsidTr="00352DBD">
        <w:trPr>
          <w:tblHeader/>
        </w:trPr>
        <w:tc>
          <w:tcPr>
            <w:tcW w:w="3060" w:type="dxa"/>
          </w:tcPr>
          <w:p w14:paraId="07CB8078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50C1FF0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</w:tcPr>
          <w:p w14:paraId="5D31F155" w14:textId="30E06292" w:rsidR="002E57F8" w:rsidRPr="0078362B" w:rsidRDefault="00FA46D0" w:rsidP="0019113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4" w:type="dxa"/>
          </w:tcPr>
          <w:p w14:paraId="60043E17" w14:textId="77777777" w:rsidR="002E57F8" w:rsidRPr="0078362B" w:rsidRDefault="002E57F8" w:rsidP="0019113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DCEEDFF" w14:textId="41CFF15D" w:rsidR="002E57F8" w:rsidRPr="0078362B" w:rsidRDefault="00FA46D0" w:rsidP="00191135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75" w:type="dxa"/>
          </w:tcPr>
          <w:p w14:paraId="268D09DC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0BBFF592" w14:textId="6D0C93A0" w:rsidR="002E57F8" w:rsidRPr="0078362B" w:rsidRDefault="00FA46D0" w:rsidP="0019113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</w:tcPr>
          <w:p w14:paraId="5E3CA1CD" w14:textId="77777777" w:rsidR="002E57F8" w:rsidRPr="0078362B" w:rsidRDefault="002E57F8" w:rsidP="0019113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718256A" w14:textId="042B1D65" w:rsidR="002E57F8" w:rsidRPr="0078362B" w:rsidRDefault="00FA46D0" w:rsidP="00191135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2E57F8" w:rsidRPr="0078362B" w14:paraId="4D1620F6" w14:textId="77777777" w:rsidTr="00352DBD">
        <w:tc>
          <w:tcPr>
            <w:tcW w:w="3060" w:type="dxa"/>
          </w:tcPr>
          <w:p w14:paraId="0ADAA86F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รายได้และค่าใช้จ่าย</w:t>
            </w:r>
          </w:p>
        </w:tc>
        <w:tc>
          <w:tcPr>
            <w:tcW w:w="1620" w:type="dxa"/>
          </w:tcPr>
          <w:p w14:paraId="017C73FC" w14:textId="77777777" w:rsidR="002E57F8" w:rsidRPr="0078362B" w:rsidRDefault="002E57F8" w:rsidP="00191135">
            <w:pPr>
              <w:spacing w:line="240" w:lineRule="exact"/>
              <w:ind w:left="-98"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</w:tcPr>
          <w:p w14:paraId="1E7A2CDE" w14:textId="77777777" w:rsidR="002E57F8" w:rsidRPr="0078362B" w:rsidRDefault="002E57F8" w:rsidP="00191135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5017FB78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3170020" w14:textId="77777777" w:rsidR="002E57F8" w:rsidRPr="0078362B" w:rsidRDefault="002E57F8" w:rsidP="00191135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646C9F65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362BC261" w14:textId="77777777" w:rsidR="002E57F8" w:rsidRPr="0078362B" w:rsidRDefault="002E57F8" w:rsidP="00191135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7CCD12A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7810E81" w14:textId="77777777" w:rsidR="002E57F8" w:rsidRPr="0078362B" w:rsidRDefault="002E57F8" w:rsidP="00191135">
            <w:pPr>
              <w:tabs>
                <w:tab w:val="left" w:pos="871"/>
                <w:tab w:val="left" w:pos="1310"/>
              </w:tabs>
              <w:snapToGrid w:val="0"/>
              <w:spacing w:line="240" w:lineRule="exact"/>
              <w:ind w:right="30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E57F8" w:rsidRPr="0078362B" w14:paraId="10D05442" w14:textId="77777777" w:rsidTr="00352DBD">
        <w:tc>
          <w:tcPr>
            <w:tcW w:w="3060" w:type="dxa"/>
          </w:tcPr>
          <w:p w14:paraId="64FB5CC0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1A22145C" w14:textId="77777777" w:rsidR="002E57F8" w:rsidRPr="0078362B" w:rsidRDefault="002E57F8" w:rsidP="00191135">
            <w:pPr>
              <w:spacing w:line="240" w:lineRule="exact"/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6" w:type="dxa"/>
          </w:tcPr>
          <w:p w14:paraId="2873C266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7BF586A3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53B1547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16ABF43A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5DC507B8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AC615F4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C4511FF" w14:textId="77777777" w:rsidR="002E57F8" w:rsidRPr="0078362B" w:rsidRDefault="002E57F8" w:rsidP="00191135">
            <w:pPr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2E57F8" w:rsidRPr="0078362B" w14:paraId="2FD101BE" w14:textId="77777777" w:rsidTr="00352DBD">
        <w:tc>
          <w:tcPr>
            <w:tcW w:w="3060" w:type="dxa"/>
          </w:tcPr>
          <w:p w14:paraId="233D1BAE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แลนด์มาร์ค โฮล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ดิ้งส์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7A5BA26C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06" w:type="dxa"/>
          </w:tcPr>
          <w:p w14:paraId="2872FCA0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5E525579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7A5EA83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5322581D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679B3709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89B40B1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70D99C6" w14:textId="77777777" w:rsidR="002E57F8" w:rsidRPr="0078362B" w:rsidRDefault="002E57F8" w:rsidP="00191135">
            <w:pPr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2E57F8" w:rsidRPr="0078362B" w14:paraId="5BA69271" w14:textId="77777777" w:rsidTr="00352DBD">
        <w:tc>
          <w:tcPr>
            <w:tcW w:w="3060" w:type="dxa"/>
          </w:tcPr>
          <w:p w14:paraId="003CB470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33E2DB12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06" w:type="dxa"/>
          </w:tcPr>
          <w:p w14:paraId="20FB05BA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59177DAC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53D05CD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41146CE7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</w:tcPr>
          <w:p w14:paraId="47A2B541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8106890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8883002" w14:textId="77777777" w:rsidR="002E57F8" w:rsidRPr="0078362B" w:rsidRDefault="002E57F8" w:rsidP="00191135">
            <w:pPr>
              <w:snapToGrid w:val="0"/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2E57F8" w:rsidRPr="0078362B" w14:paraId="35F28FF9" w14:textId="77777777" w:rsidTr="00352DBD">
        <w:tc>
          <w:tcPr>
            <w:tcW w:w="3060" w:type="dxa"/>
          </w:tcPr>
          <w:p w14:paraId="204CF176" w14:textId="77777777" w:rsidR="002E57F8" w:rsidRPr="0078362B" w:rsidRDefault="002E57F8" w:rsidP="00191135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0" w:type="dxa"/>
          </w:tcPr>
          <w:p w14:paraId="42D811BC" w14:textId="77777777" w:rsidR="002E57F8" w:rsidRPr="0078362B" w:rsidRDefault="002E57F8" w:rsidP="00191135">
            <w:pPr>
              <w:spacing w:line="240" w:lineRule="exact"/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762D3947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</w:tcPr>
          <w:p w14:paraId="3FFB4CC8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6BD7564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14:paraId="4D4D43E9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8331F88" w14:textId="4E7CF1CD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70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235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764</w:t>
            </w:r>
          </w:p>
        </w:tc>
        <w:tc>
          <w:tcPr>
            <w:tcW w:w="90" w:type="dxa"/>
          </w:tcPr>
          <w:p w14:paraId="4C4D6EBC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19E0354" w14:textId="171419AD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55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500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 w:eastAsia="en-AU"/>
              </w:rPr>
              <w:t>000</w:t>
            </w:r>
          </w:p>
        </w:tc>
      </w:tr>
      <w:tr w:rsidR="002E57F8" w:rsidRPr="0078362B" w14:paraId="3AB12BDF" w14:textId="77777777" w:rsidTr="00352DBD">
        <w:tc>
          <w:tcPr>
            <w:tcW w:w="3060" w:type="dxa"/>
          </w:tcPr>
          <w:p w14:paraId="358A10DC" w14:textId="77777777" w:rsidR="002E57F8" w:rsidRPr="0078362B" w:rsidRDefault="002E57F8" w:rsidP="00191135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รายได้ค่าบริการ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14:paraId="0CB593C1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2CF1FFB2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14:paraId="5AEB2C6D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B14267F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14:paraId="1F1581E6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7250B08" w14:textId="36D5CF75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0324E769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9CE4EC8" w14:textId="4E348A1E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2E57F8" w:rsidRPr="0078362B" w14:paraId="51C24F27" w14:textId="77777777" w:rsidTr="00352DBD">
        <w:tc>
          <w:tcPr>
            <w:tcW w:w="3060" w:type="dxa"/>
          </w:tcPr>
          <w:p w14:paraId="39ECD2FE" w14:textId="77777777" w:rsidR="002E57F8" w:rsidRPr="0078362B" w:rsidRDefault="002E57F8" w:rsidP="00191135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รายได้ค่าเช่าช่วงที่ดิน</w:t>
            </w:r>
          </w:p>
        </w:tc>
        <w:tc>
          <w:tcPr>
            <w:tcW w:w="1620" w:type="dxa"/>
          </w:tcPr>
          <w:p w14:paraId="4D6730F7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0ACE53A4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14:paraId="286B813D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F49BFA7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14:paraId="0B4A2FE1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81B85C8" w14:textId="5C39E73B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840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12E82898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F6A0803" w14:textId="3F22717D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2E57F8" w:rsidRPr="0078362B" w14:paraId="0F893E9A" w14:textId="77777777" w:rsidTr="00352DBD">
        <w:tc>
          <w:tcPr>
            <w:tcW w:w="3060" w:type="dxa"/>
          </w:tcPr>
          <w:p w14:paraId="266372F2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503D7758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6118451B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7B200A5A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73A0DF7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29368C88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CBA020B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6ED2228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2444149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E57F8" w:rsidRPr="0078362B" w14:paraId="48D60438" w14:textId="77777777" w:rsidTr="00352DBD">
        <w:tc>
          <w:tcPr>
            <w:tcW w:w="3060" w:type="dxa"/>
          </w:tcPr>
          <w:p w14:paraId="1F334C74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บีซีอีจี คันทรี่ กรุ๊ป เอ็นจิ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เนียริ่ง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0E08B298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  <w:p w14:paraId="7EB82A63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06" w:type="dxa"/>
            <w:shd w:val="clear" w:color="auto" w:fill="auto"/>
          </w:tcPr>
          <w:p w14:paraId="7A3F0881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5F363678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DD4924E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1EFD85B7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EFF8CFA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CD0484F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D72D158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2E57F8" w:rsidRPr="0078362B" w14:paraId="491C1635" w14:textId="77777777" w:rsidTr="00352DBD">
        <w:tc>
          <w:tcPr>
            <w:tcW w:w="3060" w:type="dxa"/>
          </w:tcPr>
          <w:p w14:paraId="556CBDB9" w14:textId="77777777" w:rsidR="002E57F8" w:rsidRPr="0078362B" w:rsidRDefault="002E57F8" w:rsidP="00191135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รายได้ค่าบริการ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620" w:type="dxa"/>
          </w:tcPr>
          <w:p w14:paraId="47B732D4" w14:textId="77777777" w:rsidR="002E57F8" w:rsidRPr="0078362B" w:rsidRDefault="002E57F8" w:rsidP="00191135">
            <w:pPr>
              <w:spacing w:line="240" w:lineRule="exact"/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5A25D9F0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14:paraId="7926ADBE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BE43EE5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14:paraId="5E4DAE2E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6520167E" w14:textId="0FE3E0C1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1B0BBC50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C44090E" w14:textId="5EB526D7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2E57F8" w:rsidRPr="0078362B" w14:paraId="59C1BD47" w14:textId="77777777" w:rsidTr="00352DBD">
        <w:tc>
          <w:tcPr>
            <w:tcW w:w="3060" w:type="dxa"/>
          </w:tcPr>
          <w:p w14:paraId="558CCAF7" w14:textId="77777777" w:rsidR="002E57F8" w:rsidRPr="0078362B" w:rsidRDefault="002E57F8" w:rsidP="00191135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ดอกเบี้ยจ่าย</w:t>
            </w:r>
          </w:p>
        </w:tc>
        <w:tc>
          <w:tcPr>
            <w:tcW w:w="1620" w:type="dxa"/>
          </w:tcPr>
          <w:p w14:paraId="15534C29" w14:textId="77777777" w:rsidR="002E57F8" w:rsidRPr="0078362B" w:rsidRDefault="002E57F8" w:rsidP="00191135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379D7FFC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14:paraId="3043BE24" w14:textId="77777777" w:rsidR="002E57F8" w:rsidRPr="0078362B" w:rsidRDefault="002E57F8" w:rsidP="00191135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1E22B85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14:paraId="4CAC48E2" w14:textId="77777777" w:rsidR="002E57F8" w:rsidRPr="0078362B" w:rsidRDefault="002E57F8" w:rsidP="00191135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874EF74" w14:textId="7B7DA8AA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0912F775" w14:textId="77777777" w:rsidR="002E57F8" w:rsidRPr="0078362B" w:rsidRDefault="002E57F8" w:rsidP="00191135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7ABED77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2E57F8" w:rsidRPr="0078362B" w14:paraId="7FF9CC69" w14:textId="77777777" w:rsidTr="00352DBD">
        <w:tc>
          <w:tcPr>
            <w:tcW w:w="3060" w:type="dxa"/>
          </w:tcPr>
          <w:p w14:paraId="78873ED5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7825CC0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5F2D16D4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5FD19E34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7AF0CE8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618ED5DA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AF0787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8C09F22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0A5B411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E57F8" w:rsidRPr="0078362B" w14:paraId="5A5DDE45" w14:textId="77777777" w:rsidTr="00352DBD">
        <w:tc>
          <w:tcPr>
            <w:tcW w:w="3060" w:type="dxa"/>
          </w:tcPr>
          <w:p w14:paraId="2D23C8FD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ลี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ดดิ้ง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สคูล พาร์ทเนอร์ชิพ จำกัด</w:t>
            </w:r>
          </w:p>
        </w:tc>
        <w:tc>
          <w:tcPr>
            <w:tcW w:w="1620" w:type="dxa"/>
          </w:tcPr>
          <w:p w14:paraId="50E25AAA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06" w:type="dxa"/>
            <w:shd w:val="clear" w:color="auto" w:fill="auto"/>
          </w:tcPr>
          <w:p w14:paraId="16BD13E9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6EB1978D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E0FE81F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14:paraId="3348B651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7871F17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5C06AC7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1CD41B1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E57F8" w:rsidRPr="0078362B" w14:paraId="17360C13" w14:textId="77777777" w:rsidTr="00352DBD">
        <w:tc>
          <w:tcPr>
            <w:tcW w:w="3060" w:type="dxa"/>
          </w:tcPr>
          <w:p w14:paraId="5E24D508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460D7730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06" w:type="dxa"/>
            <w:shd w:val="clear" w:color="auto" w:fill="auto"/>
          </w:tcPr>
          <w:p w14:paraId="0DA239C4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238ED910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A2A11E1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14:paraId="7AFCC11F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D89C10A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8BF835C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61F3B63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E57F8" w:rsidRPr="0078362B" w14:paraId="053E8BCC" w14:textId="77777777" w:rsidTr="00352DBD">
        <w:tc>
          <w:tcPr>
            <w:tcW w:w="3060" w:type="dxa"/>
          </w:tcPr>
          <w:p w14:paraId="0F79F6D8" w14:textId="77777777" w:rsidR="002E57F8" w:rsidRPr="0078362B" w:rsidRDefault="002E57F8" w:rsidP="00191135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0" w:type="dxa"/>
          </w:tcPr>
          <w:p w14:paraId="54FF69F3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659072EE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14:paraId="719604A0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33C6B1C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14:paraId="5FE5C3BF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C936788" w14:textId="5877AB9F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933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</w:p>
        </w:tc>
        <w:tc>
          <w:tcPr>
            <w:tcW w:w="90" w:type="dxa"/>
            <w:tcBorders>
              <w:left w:val="nil"/>
            </w:tcBorders>
          </w:tcPr>
          <w:p w14:paraId="0DF78A86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C8A0068" w14:textId="50B75AD2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249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026</w:t>
            </w:r>
          </w:p>
        </w:tc>
      </w:tr>
      <w:tr w:rsidR="002E57F8" w:rsidRPr="0078362B" w14:paraId="74825E34" w14:textId="77777777" w:rsidTr="00352DBD">
        <w:tc>
          <w:tcPr>
            <w:tcW w:w="3060" w:type="dxa"/>
          </w:tcPr>
          <w:p w14:paraId="4B85C7E2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651FA79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7202D7D5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721F0B73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C072B65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2A189BD5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D1F0190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98BBA37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073C612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E57F8" w:rsidRPr="0078362B" w14:paraId="3499905C" w14:textId="77777777" w:rsidTr="00352DBD">
        <w:tc>
          <w:tcPr>
            <w:tcW w:w="3060" w:type="dxa"/>
          </w:tcPr>
          <w:p w14:paraId="4864DD8A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เอชวายยู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เค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6093C4AF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เป็นผู้ถือหุ้น</w:t>
            </w:r>
          </w:p>
        </w:tc>
        <w:tc>
          <w:tcPr>
            <w:tcW w:w="806" w:type="dxa"/>
            <w:shd w:val="clear" w:color="auto" w:fill="auto"/>
          </w:tcPr>
          <w:p w14:paraId="1FED4757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6CD69F4E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0AA7737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14:paraId="26AC2078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4666ADF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81EB2BB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CBB9D98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E57F8" w:rsidRPr="0078362B" w14:paraId="27B2180E" w14:textId="77777777" w:rsidTr="00352DBD">
        <w:tc>
          <w:tcPr>
            <w:tcW w:w="3060" w:type="dxa"/>
          </w:tcPr>
          <w:p w14:paraId="0243DF7C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0E14528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และมีกรรมการร่วมกัน</w:t>
            </w:r>
          </w:p>
        </w:tc>
        <w:tc>
          <w:tcPr>
            <w:tcW w:w="806" w:type="dxa"/>
            <w:shd w:val="clear" w:color="auto" w:fill="auto"/>
          </w:tcPr>
          <w:p w14:paraId="5D26D058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3513B560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02202CF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" w:type="dxa"/>
          </w:tcPr>
          <w:p w14:paraId="43D29E5C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211FD20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72875F7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6424732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E57F8" w:rsidRPr="0078362B" w14:paraId="28F3AB79" w14:textId="77777777" w:rsidTr="00352DBD">
        <w:tc>
          <w:tcPr>
            <w:tcW w:w="3060" w:type="dxa"/>
          </w:tcPr>
          <w:p w14:paraId="7651A5E7" w14:textId="77777777" w:rsidR="002E57F8" w:rsidRPr="0078362B" w:rsidRDefault="002E57F8" w:rsidP="00191135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0" w:type="dxa"/>
          </w:tcPr>
          <w:p w14:paraId="3556806F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528A035B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</w:tcBorders>
          </w:tcPr>
          <w:p w14:paraId="13AF9C84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314415A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75" w:type="dxa"/>
          </w:tcPr>
          <w:p w14:paraId="4B1C0BE3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E00D66A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12E56E8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9C8D72C" w14:textId="5260DC17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089</w:t>
            </w:r>
          </w:p>
        </w:tc>
      </w:tr>
      <w:tr w:rsidR="002E57F8" w:rsidRPr="0078362B" w14:paraId="4DB614E9" w14:textId="77777777" w:rsidTr="00352DBD">
        <w:tc>
          <w:tcPr>
            <w:tcW w:w="3060" w:type="dxa"/>
          </w:tcPr>
          <w:p w14:paraId="2705F76F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AF212D3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23C8F6A8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6FAB41E0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80B2D15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7FCD3818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EEDFD22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B14EA7B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C741E2A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E57F8" w:rsidRPr="0078362B" w14:paraId="1997DDFE" w14:textId="77777777" w:rsidTr="00352DBD">
        <w:tc>
          <w:tcPr>
            <w:tcW w:w="3060" w:type="dxa"/>
          </w:tcPr>
          <w:p w14:paraId="5D4D1ED0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</w:tcPr>
          <w:p w14:paraId="72A3E82D" w14:textId="77777777" w:rsidR="002E57F8" w:rsidRPr="0078362B" w:rsidRDefault="002E57F8" w:rsidP="00191135">
            <w:pPr>
              <w:spacing w:line="240" w:lineRule="exact"/>
              <w:ind w:left="-9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150F05A7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7C58A285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F5FB3C3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45802BF6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61235A67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44FF9AF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B2A875E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2E57F8" w:rsidRPr="0078362B" w14:paraId="53F4EFD1" w14:textId="77777777" w:rsidTr="00352DBD">
        <w:tc>
          <w:tcPr>
            <w:tcW w:w="3060" w:type="dxa"/>
          </w:tcPr>
          <w:p w14:paraId="722C1FA1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หลักทรัพย์ คันทรี่ กรุ๊ป จำกัด (มหาชน) </w:t>
            </w:r>
          </w:p>
        </w:tc>
        <w:tc>
          <w:tcPr>
            <w:tcW w:w="1620" w:type="dxa"/>
          </w:tcPr>
          <w:p w14:paraId="21C652D5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06" w:type="dxa"/>
            <w:shd w:val="clear" w:color="auto" w:fill="auto"/>
          </w:tcPr>
          <w:p w14:paraId="50648C38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3C642E30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A4CCC37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14:paraId="1F433F96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1EB1CA7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3B73797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6DC7EB1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E57F8" w:rsidRPr="0078362B" w14:paraId="4A9F740A" w14:textId="77777777" w:rsidTr="00352DBD">
        <w:tc>
          <w:tcPr>
            <w:tcW w:w="3060" w:type="dxa"/>
          </w:tcPr>
          <w:p w14:paraId="76A10282" w14:textId="77777777" w:rsidR="002E57F8" w:rsidRPr="0078362B" w:rsidRDefault="002E57F8" w:rsidP="00191135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20" w:type="dxa"/>
          </w:tcPr>
          <w:p w14:paraId="19EA3069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484FF74C" w14:textId="1A0856D0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</w:t>
            </w:r>
          </w:p>
        </w:tc>
        <w:tc>
          <w:tcPr>
            <w:tcW w:w="94" w:type="dxa"/>
            <w:tcBorders>
              <w:left w:val="nil"/>
            </w:tcBorders>
          </w:tcPr>
          <w:p w14:paraId="3ECEFF91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62F392A" w14:textId="5929345F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</w:t>
            </w:r>
          </w:p>
        </w:tc>
        <w:tc>
          <w:tcPr>
            <w:tcW w:w="75" w:type="dxa"/>
          </w:tcPr>
          <w:p w14:paraId="7CB0D1C7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66CB11C" w14:textId="0BC91716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</w:t>
            </w:r>
          </w:p>
        </w:tc>
        <w:tc>
          <w:tcPr>
            <w:tcW w:w="90" w:type="dxa"/>
            <w:tcBorders>
              <w:left w:val="nil"/>
            </w:tcBorders>
          </w:tcPr>
          <w:p w14:paraId="32D355B7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08C1F73" w14:textId="3F0284CB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</w:t>
            </w:r>
          </w:p>
        </w:tc>
      </w:tr>
      <w:tr w:rsidR="002E57F8" w:rsidRPr="0078362B" w14:paraId="73466A84" w14:textId="77777777" w:rsidTr="00352DBD">
        <w:tc>
          <w:tcPr>
            <w:tcW w:w="3060" w:type="dxa"/>
          </w:tcPr>
          <w:p w14:paraId="623387CF" w14:textId="77777777" w:rsidR="002E57F8" w:rsidRPr="0078362B" w:rsidRDefault="002E57F8" w:rsidP="00191135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ค่าธรรมเนียมในการออกหุ้นกู้</w:t>
            </w:r>
          </w:p>
        </w:tc>
        <w:tc>
          <w:tcPr>
            <w:tcW w:w="1620" w:type="dxa"/>
          </w:tcPr>
          <w:p w14:paraId="6DEE0AC8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60207ACA" w14:textId="3E5668A7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740E7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536</w:t>
            </w:r>
            <w:r w:rsidR="00740E7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906</w:t>
            </w:r>
          </w:p>
        </w:tc>
        <w:tc>
          <w:tcPr>
            <w:tcW w:w="94" w:type="dxa"/>
            <w:tcBorders>
              <w:left w:val="nil"/>
            </w:tcBorders>
          </w:tcPr>
          <w:p w14:paraId="59137305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A306646" w14:textId="69249307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788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</w:p>
        </w:tc>
        <w:tc>
          <w:tcPr>
            <w:tcW w:w="75" w:type="dxa"/>
          </w:tcPr>
          <w:p w14:paraId="0DD07502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1257E95" w14:textId="58858828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740E7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536</w:t>
            </w:r>
            <w:r w:rsidR="00740E7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  <w:tcBorders>
              <w:left w:val="nil"/>
            </w:tcBorders>
          </w:tcPr>
          <w:p w14:paraId="6675DE16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2D5E887" w14:textId="4A26BAFD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788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</w:p>
        </w:tc>
      </w:tr>
      <w:tr w:rsidR="002E57F8" w:rsidRPr="0078362B" w14:paraId="530BB517" w14:textId="77777777" w:rsidTr="00352DBD">
        <w:tc>
          <w:tcPr>
            <w:tcW w:w="3060" w:type="dxa"/>
          </w:tcPr>
          <w:p w14:paraId="6F71443C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7539C6B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0DA4A0FF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</w:tcPr>
          <w:p w14:paraId="7FC10E3B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C4BE518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76A0A6B4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C283131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CF3EA8E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47A4DE9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E57F8" w:rsidRPr="0078362B" w14:paraId="18A2AAC9" w14:textId="77777777" w:rsidTr="00352DBD">
        <w:tc>
          <w:tcPr>
            <w:tcW w:w="3060" w:type="dxa"/>
          </w:tcPr>
          <w:p w14:paraId="032F1E35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คันทรี่ กรุ๊ป</w:t>
            </w: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โฮล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ดิ้งส์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620" w:type="dxa"/>
          </w:tcPr>
          <w:p w14:paraId="41A68B7B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เป็น</w:t>
            </w: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ผู้ถือหุ้นและ</w:t>
            </w:r>
          </w:p>
        </w:tc>
        <w:tc>
          <w:tcPr>
            <w:tcW w:w="806" w:type="dxa"/>
            <w:shd w:val="clear" w:color="auto" w:fill="auto"/>
          </w:tcPr>
          <w:p w14:paraId="2D41B851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</w:tcPr>
          <w:p w14:paraId="4D48C29B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B5EA393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14:paraId="78B6347C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1088372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EA74C69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32B2121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E57F8" w:rsidRPr="0078362B" w14:paraId="5E7A7A53" w14:textId="77777777" w:rsidTr="00352DBD">
        <w:tc>
          <w:tcPr>
            <w:tcW w:w="3060" w:type="dxa"/>
          </w:tcPr>
          <w:p w14:paraId="337E928C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19C8E12C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มีผู้ถือหุ้นรายใหญ่ร่วมกัน</w:t>
            </w:r>
          </w:p>
        </w:tc>
        <w:tc>
          <w:tcPr>
            <w:tcW w:w="806" w:type="dxa"/>
            <w:shd w:val="clear" w:color="auto" w:fill="auto"/>
          </w:tcPr>
          <w:p w14:paraId="4A73266E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</w:tcPr>
          <w:p w14:paraId="3E9634CF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374C3CA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14:paraId="5187E703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65B634A1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A0DFCD3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5A8F98E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E57F8" w:rsidRPr="0078362B" w14:paraId="4935133D" w14:textId="77777777" w:rsidTr="00352DBD">
        <w:tc>
          <w:tcPr>
            <w:tcW w:w="3060" w:type="dxa"/>
          </w:tcPr>
          <w:p w14:paraId="1BB3B5C5" w14:textId="77777777" w:rsidR="002E57F8" w:rsidRPr="0078362B" w:rsidRDefault="002E57F8" w:rsidP="00191135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1620" w:type="dxa"/>
          </w:tcPr>
          <w:p w14:paraId="58510475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3724D7B1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4" w:type="dxa"/>
          </w:tcPr>
          <w:p w14:paraId="1B737D51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89B4200" w14:textId="0F0FB79C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357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163</w:t>
            </w:r>
          </w:p>
        </w:tc>
        <w:tc>
          <w:tcPr>
            <w:tcW w:w="75" w:type="dxa"/>
          </w:tcPr>
          <w:p w14:paraId="373FCEF8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5F3D92F" w14:textId="77777777" w:rsidR="002E57F8" w:rsidRPr="0078362B" w:rsidRDefault="002E57F8" w:rsidP="00191135">
            <w:pPr>
              <w:spacing w:line="240" w:lineRule="exact"/>
              <w:ind w:left="-108" w:right="-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6DFB8CB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FC0F99F" w14:textId="48133C6D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357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163</w:t>
            </w:r>
          </w:p>
        </w:tc>
      </w:tr>
      <w:tr w:rsidR="002E57F8" w:rsidRPr="0078362B" w14:paraId="109863D2" w14:textId="77777777" w:rsidTr="00352DBD">
        <w:tc>
          <w:tcPr>
            <w:tcW w:w="3060" w:type="dxa"/>
          </w:tcPr>
          <w:p w14:paraId="142FFA22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F9B9E35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6010FF0A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left w:val="nil"/>
            </w:tcBorders>
          </w:tcPr>
          <w:p w14:paraId="07150DC9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DBE81C1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2084A9A0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C6C10CE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8CD72B8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CB6EC69" w14:textId="77777777" w:rsidR="002E57F8" w:rsidRPr="0078362B" w:rsidRDefault="002E57F8" w:rsidP="00191135">
            <w:pPr>
              <w:spacing w:line="160" w:lineRule="exact"/>
              <w:ind w:lef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E57F8" w:rsidRPr="0078362B" w14:paraId="0216109A" w14:textId="77777777" w:rsidTr="00352DBD">
        <w:tc>
          <w:tcPr>
            <w:tcW w:w="3060" w:type="dxa"/>
          </w:tcPr>
          <w:p w14:paraId="413A2384" w14:textId="77777777" w:rsidR="002E57F8" w:rsidRPr="0078362B" w:rsidRDefault="002E57F8" w:rsidP="00191135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เอ็มเอฟ โฮล</w:t>
            </w:r>
            <w:proofErr w:type="spellStart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ดิ้งส์</w:t>
            </w:r>
            <w:proofErr w:type="spellEnd"/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620" w:type="dxa"/>
          </w:tcPr>
          <w:p w14:paraId="6E714994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806" w:type="dxa"/>
            <w:shd w:val="clear" w:color="auto" w:fill="auto"/>
          </w:tcPr>
          <w:p w14:paraId="0B20AFAD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4" w:type="dxa"/>
          </w:tcPr>
          <w:p w14:paraId="00002B89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192D647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" w:type="dxa"/>
          </w:tcPr>
          <w:p w14:paraId="19331B6B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8AF8CEB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1BE0449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1B75A75" w14:textId="77777777" w:rsidR="002E57F8" w:rsidRPr="0078362B" w:rsidRDefault="002E57F8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2E57F8" w:rsidRPr="0078362B" w14:paraId="734C91E7" w14:textId="77777777" w:rsidTr="00352DBD">
        <w:trPr>
          <w:trHeight w:val="153"/>
        </w:trPr>
        <w:tc>
          <w:tcPr>
            <w:tcW w:w="3060" w:type="dxa"/>
          </w:tcPr>
          <w:p w14:paraId="23878C1C" w14:textId="77777777" w:rsidR="002E57F8" w:rsidRPr="0078362B" w:rsidRDefault="002E57F8" w:rsidP="00191135">
            <w:pPr>
              <w:spacing w:line="240" w:lineRule="exact"/>
              <w:ind w:left="16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8362B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20" w:type="dxa"/>
          </w:tcPr>
          <w:p w14:paraId="2216CF70" w14:textId="77777777" w:rsidR="002E57F8" w:rsidRPr="0078362B" w:rsidRDefault="002E57F8" w:rsidP="00191135">
            <w:pPr>
              <w:spacing w:line="240" w:lineRule="exact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6020CE2F" w14:textId="40447137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490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933</w:t>
            </w:r>
          </w:p>
        </w:tc>
        <w:tc>
          <w:tcPr>
            <w:tcW w:w="94" w:type="dxa"/>
          </w:tcPr>
          <w:p w14:paraId="6592BA63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9055596" w14:textId="616BE6CF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459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375</w:t>
            </w:r>
          </w:p>
        </w:tc>
        <w:tc>
          <w:tcPr>
            <w:tcW w:w="75" w:type="dxa"/>
          </w:tcPr>
          <w:p w14:paraId="6CB12B5D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63D980C0" w14:textId="271D0BAC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490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933</w:t>
            </w:r>
          </w:p>
        </w:tc>
        <w:tc>
          <w:tcPr>
            <w:tcW w:w="90" w:type="dxa"/>
          </w:tcPr>
          <w:p w14:paraId="2A2D2A3B" w14:textId="77777777" w:rsidR="002E57F8" w:rsidRPr="0078362B" w:rsidRDefault="002E57F8" w:rsidP="0019113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1B9E32A" w14:textId="0F60C9BE" w:rsidR="002E57F8" w:rsidRPr="0078362B" w:rsidRDefault="00FA46D0" w:rsidP="00191135">
            <w:pPr>
              <w:spacing w:line="240" w:lineRule="exact"/>
              <w:ind w:left="-80" w:right="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459</w:t>
            </w:r>
            <w:r w:rsidR="002E57F8" w:rsidRPr="0078362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375</w:t>
            </w:r>
          </w:p>
        </w:tc>
      </w:tr>
    </w:tbl>
    <w:p w14:paraId="4157D8AF" w14:textId="4660D01F" w:rsidR="00EA5A24" w:rsidRPr="0078362B" w:rsidRDefault="00EA5A24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78362B">
        <w:rPr>
          <w:rFonts w:asciiTheme="majorBidi" w:hAnsiTheme="majorBidi" w:cstheme="majorBidi"/>
          <w:b/>
          <w:bCs/>
          <w:lang w:val="en-US"/>
        </w:rPr>
        <w:br w:type="page"/>
      </w:r>
    </w:p>
    <w:p w14:paraId="62209BF8" w14:textId="14674885" w:rsidR="004E4CA3" w:rsidRPr="0078362B" w:rsidRDefault="00FA46D0" w:rsidP="00437FE4">
      <w:pPr>
        <w:spacing w:before="360"/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FA46D0">
        <w:rPr>
          <w:rFonts w:asciiTheme="majorBidi" w:hAnsiTheme="majorBidi" w:cstheme="majorBidi"/>
          <w:b/>
          <w:bCs/>
          <w:lang w:val="en-US"/>
        </w:rPr>
        <w:lastRenderedPageBreak/>
        <w:t>29</w:t>
      </w:r>
      <w:r w:rsidR="00BF79BA" w:rsidRPr="0078362B">
        <w:rPr>
          <w:rFonts w:asciiTheme="majorBidi" w:hAnsiTheme="majorBidi" w:cstheme="majorBidi"/>
          <w:b/>
          <w:bCs/>
          <w:lang w:val="en-US"/>
        </w:rPr>
        <w:t>.</w:t>
      </w:r>
      <w:r w:rsidR="00B41DD1" w:rsidRPr="0078362B">
        <w:rPr>
          <w:rFonts w:asciiTheme="majorBidi" w:hAnsiTheme="majorBidi" w:cstheme="majorBidi"/>
          <w:b/>
          <w:bCs/>
          <w:cs/>
          <w:lang w:val="en-US"/>
        </w:rPr>
        <w:tab/>
      </w:r>
      <w:r w:rsidR="004E4CA3" w:rsidRPr="0078362B">
        <w:rPr>
          <w:rFonts w:asciiTheme="majorBidi" w:hAnsiTheme="majorBidi" w:cstheme="majorBidi"/>
          <w:b/>
          <w:bCs/>
          <w:cs/>
          <w:lang w:val="en-US"/>
        </w:rPr>
        <w:t>การเสนอข้อมูลทางการเงินจำแนกตามส่วนงาน</w:t>
      </w:r>
    </w:p>
    <w:p w14:paraId="180C769A" w14:textId="77777777" w:rsidR="00A66448" w:rsidRPr="0078362B" w:rsidRDefault="00134B32" w:rsidP="00437FE4">
      <w:pPr>
        <w:ind w:left="567"/>
        <w:jc w:val="thaiDistribute"/>
        <w:rPr>
          <w:rFonts w:asciiTheme="majorBidi" w:hAnsiTheme="majorBidi" w:cstheme="majorBidi"/>
          <w:snapToGrid w:val="0"/>
          <w:spacing w:val="-2"/>
          <w:lang w:val="en-US"/>
        </w:rPr>
      </w:pPr>
      <w:r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กลุ่มบริษัท</w:t>
      </w:r>
      <w:r w:rsidR="00BF79BA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ดำเนินกิจการหลักในหลายส่วนงาน คือธุรกิจลงทุน</w:t>
      </w:r>
      <w:r w:rsidR="009C33D1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>ถือหุ้น</w:t>
      </w:r>
      <w:r w:rsidR="00BF79BA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ในบริษัทอื่น </w:t>
      </w:r>
      <w:r w:rsidR="00BF79BA" w:rsidRPr="0078362B">
        <w:rPr>
          <w:rFonts w:asciiTheme="majorBidi" w:hAnsiTheme="majorBidi" w:cstheme="majorBidi"/>
          <w:snapToGrid w:val="0"/>
          <w:spacing w:val="-4"/>
          <w:lang w:val="en-US"/>
        </w:rPr>
        <w:t>(Holding company)</w:t>
      </w:r>
      <w:r w:rsidR="00BF79BA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BF79BA" w:rsidRPr="0078362B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และธุรกิจอสังหาริมทรัพย์ </w:t>
      </w:r>
    </w:p>
    <w:p w14:paraId="312EAEF0" w14:textId="049E5FF9" w:rsidR="00BF79BA" w:rsidRPr="0078362B" w:rsidRDefault="00BF79BA" w:rsidP="00437FE4">
      <w:pPr>
        <w:spacing w:before="120"/>
        <w:ind w:left="567"/>
        <w:jc w:val="both"/>
        <w:rPr>
          <w:rFonts w:asciiTheme="majorBidi" w:hAnsiTheme="majorBidi" w:cstheme="majorBidi"/>
          <w:snapToGrid w:val="0"/>
          <w:lang w:val="en-US"/>
        </w:rPr>
      </w:pPr>
      <w:r w:rsidRPr="0078362B">
        <w:rPr>
          <w:rFonts w:asciiTheme="majorBidi" w:hAnsiTheme="majorBidi" w:cstheme="majorBidi"/>
          <w:snapToGrid w:val="0"/>
          <w:spacing w:val="-2"/>
          <w:cs/>
          <w:lang w:val="en-US"/>
        </w:rPr>
        <w:t>ข้อมูลทางการเงินจำแนกตามส่วนงานสำหรับ</w:t>
      </w:r>
      <w:r w:rsidR="006509B5" w:rsidRPr="0078362B">
        <w:rPr>
          <w:rFonts w:asciiTheme="majorBidi" w:hAnsiTheme="majorBidi" w:cstheme="majorBidi"/>
          <w:snapToGrid w:val="0"/>
          <w:spacing w:val="-2"/>
          <w:cs/>
          <w:lang w:val="en-US"/>
        </w:rPr>
        <w:t>ปี</w:t>
      </w:r>
      <w:r w:rsidRPr="0078362B">
        <w:rPr>
          <w:rFonts w:asciiTheme="majorBidi" w:hAnsiTheme="majorBidi" w:cstheme="majorBidi"/>
          <w:snapToGrid w:val="0"/>
          <w:spacing w:val="-2"/>
          <w:cs/>
          <w:lang w:val="en-US"/>
        </w:rPr>
        <w:t>สิ้นสุด</w:t>
      </w:r>
      <w:r w:rsidR="008E3E26" w:rsidRPr="0078362B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วันที่ </w:t>
      </w:r>
      <w:r w:rsidR="00FA46D0" w:rsidRPr="00FA46D0">
        <w:rPr>
          <w:rFonts w:asciiTheme="majorBidi" w:hAnsiTheme="majorBidi" w:cstheme="majorBidi"/>
          <w:snapToGrid w:val="0"/>
          <w:spacing w:val="-2"/>
          <w:lang w:val="en-US"/>
        </w:rPr>
        <w:t>31</w:t>
      </w:r>
      <w:r w:rsidR="008E3E26" w:rsidRPr="0078362B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 ธันวาคม </w:t>
      </w:r>
      <w:r w:rsidR="00FA46D0" w:rsidRPr="00FA46D0">
        <w:rPr>
          <w:rFonts w:asciiTheme="majorBidi" w:hAnsiTheme="majorBidi" w:cstheme="majorBidi"/>
          <w:snapToGrid w:val="0"/>
          <w:spacing w:val="-2"/>
          <w:lang w:val="en-US"/>
        </w:rPr>
        <w:t>2562</w:t>
      </w:r>
      <w:r w:rsidR="008E3E26" w:rsidRPr="0078362B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 และ </w:t>
      </w:r>
      <w:r w:rsidR="00FA46D0" w:rsidRPr="00FA46D0">
        <w:rPr>
          <w:rFonts w:asciiTheme="majorBidi" w:hAnsiTheme="majorBidi" w:cstheme="majorBidi"/>
          <w:snapToGrid w:val="0"/>
          <w:spacing w:val="-2"/>
          <w:lang w:val="en-US"/>
        </w:rPr>
        <w:t>2561</w:t>
      </w:r>
      <w:r w:rsidRPr="0078362B">
        <w:rPr>
          <w:rFonts w:asciiTheme="majorBidi" w:hAnsiTheme="majorBidi" w:cstheme="majorBidi"/>
          <w:snapToGrid w:val="0"/>
          <w:cs/>
          <w:lang w:val="en-US"/>
        </w:rPr>
        <w:t xml:space="preserve"> มีดังนี้</w:t>
      </w:r>
    </w:p>
    <w:tbl>
      <w:tblPr>
        <w:tblW w:w="9171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221"/>
        <w:gridCol w:w="1170"/>
        <w:gridCol w:w="90"/>
        <w:gridCol w:w="1170"/>
        <w:gridCol w:w="90"/>
        <w:gridCol w:w="1170"/>
        <w:gridCol w:w="90"/>
        <w:gridCol w:w="1170"/>
      </w:tblGrid>
      <w:tr w:rsidR="00E73C7E" w:rsidRPr="0078362B" w14:paraId="4832A076" w14:textId="77777777" w:rsidTr="007F4636">
        <w:trPr>
          <w:trHeight w:val="20"/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A017B" w14:textId="77777777" w:rsidR="00E73C7E" w:rsidRPr="0078362B" w:rsidRDefault="00E73C7E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2017B2CA" w14:textId="77777777" w:rsidR="00E73C7E" w:rsidRPr="0078362B" w:rsidRDefault="00E73C7E" w:rsidP="00437FE4">
            <w:pPr>
              <w:spacing w:line="2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E73C7E" w:rsidRPr="0078362B" w14:paraId="70304368" w14:textId="77777777" w:rsidTr="007F4636">
        <w:trPr>
          <w:trHeight w:val="20"/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2A7BB" w14:textId="77777777" w:rsidR="00E73C7E" w:rsidRPr="0078362B" w:rsidRDefault="00E73C7E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6D299B1B" w14:textId="77777777" w:rsidR="00E73C7E" w:rsidRPr="0078362B" w:rsidRDefault="00E73C7E" w:rsidP="00437FE4">
            <w:pPr>
              <w:spacing w:line="260" w:lineRule="exact"/>
              <w:ind w:right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3C7E" w:rsidRPr="0078362B" w14:paraId="66CE8AA8" w14:textId="77777777" w:rsidTr="007F4636">
        <w:trPr>
          <w:trHeight w:val="20"/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6DC81" w14:textId="77777777" w:rsidR="00E73C7E" w:rsidRPr="0078362B" w:rsidRDefault="00E73C7E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6495EDBE" w14:textId="56F2E8DD" w:rsidR="00E73C7E" w:rsidRPr="0078362B" w:rsidRDefault="00E73C7E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E73C7E" w:rsidRPr="0078362B" w14:paraId="51D2D8EE" w14:textId="77777777" w:rsidTr="007F4636">
        <w:trPr>
          <w:trHeight w:val="20"/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A39CE" w14:textId="77777777" w:rsidR="00E73C7E" w:rsidRPr="0078362B" w:rsidRDefault="00E73C7E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86775" w14:textId="77777777" w:rsidR="00E73C7E" w:rsidRPr="0078362B" w:rsidRDefault="00E73C7E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5C241" w14:textId="77777777" w:rsidR="00E73C7E" w:rsidRPr="0078362B" w:rsidRDefault="00E73C7E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9A0DC7" w14:textId="77777777" w:rsidR="00E73C7E" w:rsidRPr="0078362B" w:rsidRDefault="00E73C7E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0" w:type="dxa"/>
            <w:shd w:val="clear" w:color="auto" w:fill="auto"/>
          </w:tcPr>
          <w:p w14:paraId="4B0F8726" w14:textId="77777777" w:rsidR="00E73C7E" w:rsidRPr="0078362B" w:rsidRDefault="00E73C7E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C0A050" w14:textId="77777777" w:rsidR="00E73C7E" w:rsidRPr="0078362B" w:rsidRDefault="00E73C7E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73C7E" w:rsidRPr="0078362B" w14:paraId="1F64B4E1" w14:textId="77777777" w:rsidTr="007F4636">
        <w:trPr>
          <w:trHeight w:val="20"/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90153" w14:textId="77777777" w:rsidR="00E73C7E" w:rsidRPr="0078362B" w:rsidRDefault="00E73C7E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47EFB" w14:textId="77777777" w:rsidR="00E73C7E" w:rsidRPr="0078362B" w:rsidRDefault="00E73C7E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83501" w14:textId="77777777" w:rsidR="00E73C7E" w:rsidRPr="0078362B" w:rsidRDefault="00E73C7E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64EB0" w14:textId="77777777" w:rsidR="00E73C7E" w:rsidRPr="0078362B" w:rsidRDefault="00E73C7E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5A25B" w14:textId="77777777" w:rsidR="00E73C7E" w:rsidRPr="0078362B" w:rsidRDefault="00E73C7E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A276F8" w14:textId="77777777" w:rsidR="00E73C7E" w:rsidRPr="0078362B" w:rsidRDefault="00E73C7E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42BACFE0" w14:textId="77777777" w:rsidR="00E73C7E" w:rsidRPr="0078362B" w:rsidRDefault="00E73C7E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C59EAB" w14:textId="77777777" w:rsidR="00E73C7E" w:rsidRPr="0078362B" w:rsidRDefault="00E73C7E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73C7E" w:rsidRPr="0078362B" w14:paraId="2FB96393" w14:textId="77777777" w:rsidTr="007F4636">
        <w:trPr>
          <w:trHeight w:val="20"/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BDC66" w14:textId="77777777" w:rsidR="00E73C7E" w:rsidRPr="0078362B" w:rsidRDefault="00E73C7E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32BE4" w14:textId="77777777" w:rsidR="00E73C7E" w:rsidRPr="0078362B" w:rsidRDefault="00E73C7E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7A6F6" w14:textId="77777777" w:rsidR="00E73C7E" w:rsidRPr="0078362B" w:rsidRDefault="00E73C7E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D2319" w14:textId="77777777" w:rsidR="00E73C7E" w:rsidRPr="0078362B" w:rsidRDefault="00E73C7E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88079" w14:textId="77777777" w:rsidR="00E73C7E" w:rsidRPr="0078362B" w:rsidRDefault="00E73C7E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758EAE" w14:textId="77777777" w:rsidR="00E73C7E" w:rsidRPr="0078362B" w:rsidRDefault="00E73C7E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0EF7244" w14:textId="77777777" w:rsidR="00E73C7E" w:rsidRPr="0078362B" w:rsidRDefault="00E73C7E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FF785D" w14:textId="77777777" w:rsidR="00E73C7E" w:rsidRPr="0078362B" w:rsidRDefault="00E73C7E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73C7E" w:rsidRPr="0078362B" w14:paraId="36E18451" w14:textId="77777777" w:rsidTr="007F4636">
        <w:trPr>
          <w:trHeight w:val="20"/>
          <w:tblHeader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DC56E" w14:textId="77777777" w:rsidR="00E73C7E" w:rsidRPr="0078362B" w:rsidRDefault="00E73C7E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C14A8" w14:textId="77777777" w:rsidR="00E73C7E" w:rsidRPr="0078362B" w:rsidRDefault="00E73C7E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14912" w14:textId="77777777" w:rsidR="00E73C7E" w:rsidRPr="0078362B" w:rsidRDefault="00E73C7E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D21C9" w14:textId="77777777" w:rsidR="00E73C7E" w:rsidRPr="0078362B" w:rsidRDefault="00E73C7E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60B96" w14:textId="77777777" w:rsidR="00E73C7E" w:rsidRPr="0078362B" w:rsidRDefault="00E73C7E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C76517" w14:textId="77777777" w:rsidR="00E73C7E" w:rsidRPr="0078362B" w:rsidRDefault="00E73C7E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7DF6E7" w14:textId="77777777" w:rsidR="00E73C7E" w:rsidRPr="0078362B" w:rsidRDefault="00E73C7E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E75C3B2" w14:textId="77777777" w:rsidR="00E73C7E" w:rsidRPr="0078362B" w:rsidRDefault="00E73C7E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54821" w:rsidRPr="0078362B" w14:paraId="50CD04F0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DECA0" w14:textId="77777777" w:rsidR="00A66448" w:rsidRPr="0078362B" w:rsidRDefault="00A66448" w:rsidP="00437FE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B5765" w14:textId="77777777" w:rsidR="00754821" w:rsidRPr="0078362B" w:rsidRDefault="00754821" w:rsidP="00437FE4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A48A0B" w14:textId="77777777" w:rsidR="00754821" w:rsidRPr="0078362B" w:rsidRDefault="00754821" w:rsidP="00437FE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50A55C" w14:textId="77777777" w:rsidR="00754821" w:rsidRPr="0078362B" w:rsidRDefault="00754821" w:rsidP="00437FE4">
            <w:pPr>
              <w:spacing w:line="260" w:lineRule="exact"/>
              <w:ind w:left="-540" w:right="132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47A57" w14:textId="77777777" w:rsidR="00754821" w:rsidRPr="0078362B" w:rsidRDefault="00754821" w:rsidP="00437FE4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8360CC2" w14:textId="77777777" w:rsidR="00754821" w:rsidRPr="0078362B" w:rsidRDefault="0075482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944E50" w14:textId="77777777" w:rsidR="00754821" w:rsidRPr="0078362B" w:rsidRDefault="00754821" w:rsidP="00437FE4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08D1E37" w14:textId="77777777" w:rsidR="00754821" w:rsidRPr="0078362B" w:rsidRDefault="00754821" w:rsidP="00437FE4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754821" w:rsidRPr="0078362B" w14:paraId="2F01E0E2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46AC" w14:textId="77777777" w:rsidR="00754821" w:rsidRPr="0078362B" w:rsidRDefault="00754821" w:rsidP="00437FE4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FB2C60" w14:textId="77777777" w:rsidR="00754821" w:rsidRPr="0078362B" w:rsidRDefault="00754821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203F7" w14:textId="77777777" w:rsidR="00754821" w:rsidRPr="0078362B" w:rsidRDefault="00754821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BEF132" w14:textId="77777777" w:rsidR="00754821" w:rsidRPr="0078362B" w:rsidRDefault="00754821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7FC87" w14:textId="77777777" w:rsidR="00754821" w:rsidRPr="0078362B" w:rsidRDefault="00754821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DFC06E" w14:textId="77777777" w:rsidR="00754821" w:rsidRPr="0078362B" w:rsidRDefault="0075482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E5F954" w14:textId="77777777" w:rsidR="00754821" w:rsidRPr="0078362B" w:rsidRDefault="00754821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9ADC4A" w14:textId="77777777" w:rsidR="00754821" w:rsidRPr="0078362B" w:rsidRDefault="00754821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754821" w:rsidRPr="0078362B" w14:paraId="1F7CFFF6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CFFD0" w14:textId="77777777" w:rsidR="00754821" w:rsidRPr="0078362B" w:rsidRDefault="00754821" w:rsidP="00437FE4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รายได้หลัก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8EB3DD" w14:textId="77777777" w:rsidR="00754821" w:rsidRPr="0078362B" w:rsidRDefault="00754821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97154D" w14:textId="77777777" w:rsidR="00754821" w:rsidRPr="0078362B" w:rsidRDefault="00754821" w:rsidP="00437FE4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191A04" w14:textId="77777777" w:rsidR="00754821" w:rsidRPr="0078362B" w:rsidRDefault="0075482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07ECA2" w14:textId="77777777" w:rsidR="00754821" w:rsidRPr="0078362B" w:rsidRDefault="00754821" w:rsidP="00437FE4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A0DF33E" w14:textId="77777777" w:rsidR="00754821" w:rsidRPr="0078362B" w:rsidRDefault="00754821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4397D0D" w14:textId="77777777" w:rsidR="00754821" w:rsidRPr="0078362B" w:rsidRDefault="00754821" w:rsidP="00437FE4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7F0203" w14:textId="77777777" w:rsidR="00754821" w:rsidRPr="0078362B" w:rsidRDefault="0075482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754821" w:rsidRPr="0078362B" w14:paraId="4028BEAD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4562A" w14:textId="77777777" w:rsidR="00754821" w:rsidRPr="0078362B" w:rsidRDefault="00754821" w:rsidP="00437FE4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1A3BE9" w14:textId="77777777" w:rsidR="00754821" w:rsidRPr="0078362B" w:rsidRDefault="00754821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792B64" w14:textId="77777777" w:rsidR="00754821" w:rsidRPr="0078362B" w:rsidRDefault="00754821" w:rsidP="00437FE4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827BAF" w14:textId="77777777" w:rsidR="00754821" w:rsidRPr="0078362B" w:rsidRDefault="0075482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CFD90B" w14:textId="77777777" w:rsidR="00754821" w:rsidRPr="0078362B" w:rsidRDefault="00754821" w:rsidP="00437FE4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FC6471F" w14:textId="77777777" w:rsidR="00754821" w:rsidRPr="0078362B" w:rsidRDefault="00754821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A35F14" w14:textId="77777777" w:rsidR="00754821" w:rsidRPr="0078362B" w:rsidRDefault="00754821" w:rsidP="00437FE4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8374E9" w14:textId="77777777" w:rsidR="00754821" w:rsidRPr="0078362B" w:rsidRDefault="0075482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C4444D" w:rsidRPr="0078362B" w14:paraId="51BAB52C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7B6E1" w14:textId="77777777" w:rsidR="00C4444D" w:rsidRPr="0078362B" w:rsidRDefault="00C4444D" w:rsidP="00437FE4">
            <w:pPr>
              <w:tabs>
                <w:tab w:val="right" w:pos="6095"/>
              </w:tabs>
              <w:spacing w:line="260" w:lineRule="exact"/>
              <w:ind w:left="990" w:right="65" w:firstLine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รายได้จากการขายอาคารชุด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9FD33E" w14:textId="4BDD7A66" w:rsidR="00C4444D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398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77D4F4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316FFA" w14:textId="77777777" w:rsidR="00C4444D" w:rsidRPr="0078362B" w:rsidRDefault="00C4444D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A1B3C4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F7A6069" w14:textId="77777777" w:rsidR="00C4444D" w:rsidRPr="0078362B" w:rsidRDefault="00C4444D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D17FE0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4238539" w14:textId="3D4D3123" w:rsidR="00C4444D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</w:p>
        </w:tc>
      </w:tr>
      <w:tr w:rsidR="00C4444D" w:rsidRPr="0078362B" w14:paraId="3D5C7F82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52E2F" w14:textId="77777777" w:rsidR="00C4444D" w:rsidRPr="0078362B" w:rsidRDefault="00C4444D" w:rsidP="00437FE4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รายได้ที่รับรู้ตลอดช่วงเวลา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896257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8E9652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29BC26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240174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3589E87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9C65D49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F594DB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444D" w:rsidRPr="0078362B" w14:paraId="668CB07D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1EC" w14:textId="77777777" w:rsidR="00C4444D" w:rsidRPr="0078362B" w:rsidRDefault="00C4444D" w:rsidP="00437FE4">
            <w:pPr>
              <w:tabs>
                <w:tab w:val="right" w:pos="6095"/>
              </w:tabs>
              <w:spacing w:line="260" w:lineRule="exact"/>
              <w:ind w:left="990" w:right="65" w:firstLine="90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E34073" w14:textId="77777777" w:rsidR="00C4444D" w:rsidRPr="0078362B" w:rsidRDefault="00C4444D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2C7431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722B62" w14:textId="3C969310" w:rsidR="00C4444D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</w:t>
            </w:r>
            <w:r w:rsidR="00C4444D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363</w:t>
            </w:r>
            <w:r w:rsidR="00C4444D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F70F30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0E944E" w14:textId="77777777" w:rsidR="00C4444D" w:rsidRPr="0078362B" w:rsidRDefault="00C4444D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F5C5584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4499959" w14:textId="197D0C5D" w:rsidR="00C4444D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646</w:t>
            </w:r>
          </w:p>
        </w:tc>
      </w:tr>
      <w:tr w:rsidR="00C4444D" w:rsidRPr="0078362B" w14:paraId="52D847F2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B9E5A" w14:textId="77777777" w:rsidR="00C4444D" w:rsidRPr="0078362B" w:rsidRDefault="00C4444D" w:rsidP="00437FE4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D6AE99" w14:textId="23070147" w:rsidR="00C4444D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491</w:t>
            </w:r>
            <w:r w:rsidR="00C4444D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042</w:t>
            </w:r>
            <w:r w:rsidR="00C4444D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F4FD7F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ADC9C7" w14:textId="3447D940" w:rsidR="00C4444D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272</w:t>
            </w:r>
            <w:r w:rsidR="00C4444D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22AC90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2DEE9" w14:textId="77777777" w:rsidR="00C4444D" w:rsidRPr="0078362B" w:rsidRDefault="00C4444D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6E7F3D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424E5" w14:textId="7C6F0B07" w:rsidR="00C4444D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609</w:t>
            </w:r>
          </w:p>
        </w:tc>
      </w:tr>
      <w:tr w:rsidR="00C4444D" w:rsidRPr="0078362B" w14:paraId="44A4CB78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CF830" w14:textId="77777777" w:rsidR="00C4444D" w:rsidRPr="0078362B" w:rsidRDefault="00C4444D" w:rsidP="00437FE4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รวมรายได้จากภายนอก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DA2B24" w14:textId="0834EDDC" w:rsidR="00C4444D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903</w:t>
            </w:r>
            <w:r w:rsidR="00C4444D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441</w:t>
            </w:r>
            <w:r w:rsidR="00C4444D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B5FEE3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001936" w14:textId="6DA76B1E" w:rsidR="00C4444D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</w:t>
            </w:r>
            <w:r w:rsidR="00C4444D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636</w:t>
            </w:r>
            <w:r w:rsidR="00C4444D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D42925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B6C73" w14:textId="77777777" w:rsidR="00C4444D" w:rsidRPr="0078362B" w:rsidRDefault="00C4444D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BC42DC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DA58D" w14:textId="728745DE" w:rsidR="00C4444D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077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</w:tr>
      <w:tr w:rsidR="00C4444D" w:rsidRPr="0078362B" w14:paraId="57035836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E8BBF" w14:textId="77777777" w:rsidR="00C4444D" w:rsidRPr="0078362B" w:rsidRDefault="00C4444D" w:rsidP="00437FE4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E3C700" w14:textId="1EEFD683" w:rsidR="00C4444D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</w:t>
            </w:r>
            <w:r w:rsidR="00C4444D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933</w:t>
            </w:r>
            <w:r w:rsidR="00C4444D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560FB6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A58DC0" w14:textId="77777777" w:rsidR="00C4444D" w:rsidRPr="0078362B" w:rsidRDefault="00C4444D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3BCBA1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EFFA0E7" w14:textId="1557233B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CC8758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4713B79" w14:textId="77777777" w:rsidR="00C4444D" w:rsidRPr="0078362B" w:rsidRDefault="00C4444D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4444D" w:rsidRPr="0078362B" w14:paraId="17A124CB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C05DB" w14:textId="77777777" w:rsidR="00C4444D" w:rsidRPr="0078362B" w:rsidRDefault="00C4444D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96E2A" w14:textId="5844935E" w:rsidR="00C4444D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918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3FF4D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5EFBB" w14:textId="2AFB086B" w:rsidR="00C4444D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AD311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D01003" w14:textId="69011B68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031EF3" w14:textId="77777777" w:rsidR="00C4444D" w:rsidRPr="0078362B" w:rsidRDefault="00C4444D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C744A5" w14:textId="6A559950" w:rsidR="00C4444D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077</w:t>
            </w:r>
            <w:r w:rsidR="00C4444D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</w:tr>
      <w:tr w:rsidR="00754821" w:rsidRPr="0078362B" w14:paraId="041F1F52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D31BA" w14:textId="77777777" w:rsidR="00754821" w:rsidRPr="0078362B" w:rsidRDefault="00754821" w:rsidP="00437FE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3965F7" w14:textId="77777777" w:rsidR="00754821" w:rsidRPr="0078362B" w:rsidRDefault="00754821" w:rsidP="00437FE4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0993D0" w14:textId="77777777" w:rsidR="00754821" w:rsidRPr="0078362B" w:rsidRDefault="00754821" w:rsidP="00437FE4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787FA8" w14:textId="77777777" w:rsidR="00754821" w:rsidRPr="0078362B" w:rsidRDefault="00754821" w:rsidP="00437FE4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C63BDB" w14:textId="77777777" w:rsidR="00754821" w:rsidRPr="0078362B" w:rsidRDefault="00754821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F302A6" w14:textId="77777777" w:rsidR="00754821" w:rsidRPr="0078362B" w:rsidRDefault="00754821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B955BA" w14:textId="77777777" w:rsidR="00754821" w:rsidRPr="0078362B" w:rsidRDefault="00754821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1A759F" w14:textId="77777777" w:rsidR="00754821" w:rsidRPr="0078362B" w:rsidRDefault="00754821" w:rsidP="00437FE4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9F482A" w:rsidRPr="0078362B" w14:paraId="5FFA94F6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13600" w14:textId="77777777" w:rsidR="009F482A" w:rsidRPr="0078362B" w:rsidRDefault="009F482A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817417" w14:textId="375913CC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181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486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4F8B3E" w14:textId="77777777" w:rsidR="009F482A" w:rsidRPr="0078362B" w:rsidRDefault="009F482A" w:rsidP="00437FE4">
            <w:pPr>
              <w:spacing w:line="260" w:lineRule="exact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9DB126" w14:textId="77777777" w:rsidR="009F482A" w:rsidRPr="0078362B" w:rsidRDefault="009F482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A1E0AA" w14:textId="77777777" w:rsidR="009F482A" w:rsidRPr="0078362B" w:rsidRDefault="009F482A" w:rsidP="00437FE4">
            <w:pPr>
              <w:spacing w:line="260" w:lineRule="exact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3495C7" w14:textId="77777777" w:rsidR="009F482A" w:rsidRPr="0078362B" w:rsidRDefault="009F482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62B9B9" w14:textId="77777777" w:rsidR="009F482A" w:rsidRPr="0078362B" w:rsidRDefault="009F482A" w:rsidP="00437FE4">
            <w:pPr>
              <w:spacing w:line="260" w:lineRule="exact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47BE485" w14:textId="39E75FE3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181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486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318</w:t>
            </w:r>
          </w:p>
        </w:tc>
      </w:tr>
      <w:tr w:rsidR="009F482A" w:rsidRPr="0078362B" w14:paraId="217FBD93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1889F" w14:textId="77777777" w:rsidR="009F482A" w:rsidRPr="0078362B" w:rsidRDefault="009F482A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52FAC7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B74EA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711FEF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2CF04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32CB954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5CE7C11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D7A8CFE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F482A" w:rsidRPr="0078362B" w14:paraId="7577ABF8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866F3" w14:textId="2E5E0610" w:rsidR="009F482A" w:rsidRPr="0078362B" w:rsidRDefault="009F482A" w:rsidP="007F4636">
            <w:pPr>
              <w:tabs>
                <w:tab w:val="right" w:pos="6095"/>
              </w:tabs>
              <w:spacing w:line="260" w:lineRule="exact"/>
              <w:ind w:left="990" w:right="65" w:hanging="243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B25B1C" w14:textId="77777777" w:rsidR="009F482A" w:rsidRPr="0078362B" w:rsidRDefault="009F482A" w:rsidP="00437FE4">
            <w:pPr>
              <w:spacing w:line="260" w:lineRule="exact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E0B0C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ACF4E" w14:textId="7BA7319E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789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FDE97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1B3F69" w14:textId="77777777" w:rsidR="009F482A" w:rsidRPr="0078362B" w:rsidRDefault="009F482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5CA963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DB19C0" w14:textId="7D2FBC58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482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  <w:r w:rsidR="009F482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</w:p>
        </w:tc>
      </w:tr>
      <w:tr w:rsidR="009F482A" w:rsidRPr="0078362B" w14:paraId="1EDAFCBC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D4567" w14:textId="77777777" w:rsidR="009F482A" w:rsidRPr="0078362B" w:rsidRDefault="009F482A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2C4115" w14:textId="1B69D019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182</w:t>
            </w:r>
            <w:r w:rsidR="00175009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983</w:t>
            </w:r>
            <w:r w:rsidR="00175009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9931B" w14:textId="77777777" w:rsidR="009F482A" w:rsidRPr="0078362B" w:rsidRDefault="009F482A" w:rsidP="00437FE4">
            <w:pPr>
              <w:spacing w:line="260" w:lineRule="exact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1D296F" w14:textId="77777777" w:rsidR="009F482A" w:rsidRPr="0078362B" w:rsidRDefault="009F482A" w:rsidP="00437FE4">
            <w:pPr>
              <w:spacing w:line="260" w:lineRule="exact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B4AC3" w14:textId="77777777" w:rsidR="009F482A" w:rsidRPr="0078362B" w:rsidRDefault="009F482A" w:rsidP="00437FE4">
            <w:pPr>
              <w:spacing w:line="260" w:lineRule="exact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FFE099" w14:textId="77777777" w:rsidR="009F482A" w:rsidRPr="0078362B" w:rsidRDefault="009F482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582B8A" w14:textId="77777777" w:rsidR="009F482A" w:rsidRPr="0078362B" w:rsidRDefault="009F482A" w:rsidP="00437FE4">
            <w:pPr>
              <w:spacing w:line="260" w:lineRule="exact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98B44CB" w14:textId="2FEC46DD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182</w:t>
            </w:r>
            <w:r w:rsidR="00175009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983</w:t>
            </w:r>
            <w:r w:rsidR="00175009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795</w:t>
            </w:r>
          </w:p>
        </w:tc>
      </w:tr>
      <w:tr w:rsidR="009F482A" w:rsidRPr="0078362B" w14:paraId="060954B4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E7BBB" w14:textId="77777777" w:rsidR="009F482A" w:rsidRPr="0078362B" w:rsidRDefault="009F482A" w:rsidP="00437FE4">
            <w:pPr>
              <w:tabs>
                <w:tab w:val="right" w:pos="6095"/>
              </w:tabs>
              <w:spacing w:line="260" w:lineRule="exact"/>
              <w:ind w:left="994" w:right="72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7DA10D" w14:textId="32F1F879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457</w:t>
            </w:r>
            <w:r w:rsidR="00175009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830</w:t>
            </w:r>
            <w:r w:rsidR="00175009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8740C" w14:textId="77777777" w:rsidR="009F482A" w:rsidRPr="0078362B" w:rsidRDefault="009F482A" w:rsidP="00437FE4">
            <w:pPr>
              <w:spacing w:line="260" w:lineRule="exact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A8C1CF" w14:textId="17780ECB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587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1FE6AF" w14:textId="77777777" w:rsidR="009F482A" w:rsidRPr="0078362B" w:rsidRDefault="009F482A" w:rsidP="00437FE4">
            <w:pPr>
              <w:spacing w:line="260" w:lineRule="exact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AE1A229" w14:textId="77777777" w:rsidR="009F482A" w:rsidRPr="0078362B" w:rsidRDefault="009F482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16EFE4" w14:textId="77777777" w:rsidR="009F482A" w:rsidRPr="0078362B" w:rsidRDefault="009F482A" w:rsidP="00437FE4">
            <w:pPr>
              <w:spacing w:line="260" w:lineRule="exact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3FDAE03" w14:textId="614EC4C0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  <w:r w:rsidR="0017500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  <w:r w:rsidR="0017500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</w:p>
        </w:tc>
      </w:tr>
      <w:tr w:rsidR="009F482A" w:rsidRPr="0078362B" w14:paraId="253AFE26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325EE" w14:textId="77777777" w:rsidR="009F482A" w:rsidRPr="0078362B" w:rsidRDefault="009F482A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D2D934" w14:textId="61948162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936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E36D25" w14:textId="77777777" w:rsidR="009F482A" w:rsidRPr="0078362B" w:rsidRDefault="009F482A" w:rsidP="00437FE4">
            <w:pPr>
              <w:spacing w:line="260" w:lineRule="exact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DEE256" w14:textId="77777777" w:rsidR="009F482A" w:rsidRPr="0078362B" w:rsidRDefault="009F482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9DB211" w14:textId="77777777" w:rsidR="009F482A" w:rsidRPr="0078362B" w:rsidRDefault="009F482A" w:rsidP="00437FE4">
            <w:pPr>
              <w:spacing w:line="260" w:lineRule="exact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C5292F" w14:textId="77777777" w:rsidR="009F482A" w:rsidRPr="0078362B" w:rsidRDefault="009F482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7C9B3A8" w14:textId="77777777" w:rsidR="009F482A" w:rsidRPr="0078362B" w:rsidRDefault="009F482A" w:rsidP="00437FE4">
            <w:pPr>
              <w:spacing w:line="260" w:lineRule="exact"/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FFE2E18" w14:textId="3B3126B4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9F482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  <w:r w:rsidR="009F482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</w:p>
        </w:tc>
      </w:tr>
      <w:tr w:rsidR="009F482A" w:rsidRPr="0078362B" w14:paraId="391E4965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4D0D1" w14:textId="77777777" w:rsidR="009F482A" w:rsidRPr="0078362B" w:rsidRDefault="009F482A" w:rsidP="007F4636">
            <w:pPr>
              <w:tabs>
                <w:tab w:val="right" w:pos="6095"/>
              </w:tabs>
              <w:spacing w:line="260" w:lineRule="exact"/>
              <w:ind w:left="810" w:right="-27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ขาดทุนจากการปรับมูลค่ายุติธรรมของอสังหาริมทรัพย์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286BA1" w14:textId="77777777" w:rsidR="009F482A" w:rsidRPr="0078362B" w:rsidRDefault="009F482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B5C9BD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852AB9" w14:textId="0AE720BB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636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C4AFCE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BEA1BA3" w14:textId="77777777" w:rsidR="009F482A" w:rsidRPr="0078362B" w:rsidRDefault="009F482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33100F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AA1CC4" w14:textId="1DDF6E78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9F482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  <w:r w:rsidR="009F482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</w:tr>
      <w:tr w:rsidR="009F482A" w:rsidRPr="0078362B" w14:paraId="00DB77A0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27863" w14:textId="77777777" w:rsidR="009F482A" w:rsidRPr="0078362B" w:rsidRDefault="009F482A" w:rsidP="00437FE4">
            <w:pPr>
              <w:tabs>
                <w:tab w:val="right" w:pos="6095"/>
              </w:tabs>
              <w:spacing w:line="260" w:lineRule="exact"/>
              <w:ind w:left="994" w:right="72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015FDB" w14:textId="7C2B6122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439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826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C731FF" w14:textId="77777777" w:rsidR="009F482A" w:rsidRPr="0078362B" w:rsidRDefault="009F482A" w:rsidP="00437FE4">
            <w:pPr>
              <w:spacing w:line="260" w:lineRule="exact"/>
              <w:ind w:right="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D5CA85" w14:textId="6464892E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064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C723B7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1DD53" w14:textId="00B7FF61" w:rsidR="009F482A" w:rsidRPr="0078362B" w:rsidRDefault="009F482A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277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639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849BB0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55CF1" w14:textId="24039979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  <w:r w:rsidR="009F482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  <w:r w:rsidR="009F482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</w:p>
        </w:tc>
      </w:tr>
      <w:tr w:rsidR="009F482A" w:rsidRPr="0078362B" w14:paraId="5C5FD3B8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8ED8B" w14:textId="77777777" w:rsidR="009F482A" w:rsidRPr="0078362B" w:rsidRDefault="009F482A" w:rsidP="00437FE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0DE515" w14:textId="0B421E57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175009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302</w:t>
            </w:r>
            <w:r w:rsidR="00175009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063</w:t>
            </w:r>
            <w:r w:rsidR="00175009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1A381C" w14:textId="77777777" w:rsidR="009F482A" w:rsidRPr="0078362B" w:rsidRDefault="009F482A" w:rsidP="00437FE4">
            <w:pPr>
              <w:spacing w:line="260" w:lineRule="exact"/>
              <w:ind w:right="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77014" w14:textId="77B12BA7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077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C363F0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DE2A0" w14:textId="26A3ED2F" w:rsidR="009F482A" w:rsidRPr="0078362B" w:rsidRDefault="009F482A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277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639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C4BF84F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819C8E" w14:textId="5791CBDC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7500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341</w:t>
            </w:r>
            <w:r w:rsidR="0017500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="0017500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058</w:t>
            </w:r>
          </w:p>
        </w:tc>
      </w:tr>
      <w:tr w:rsidR="009F482A" w:rsidRPr="0078362B" w14:paraId="200D55AB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A1567" w14:textId="77777777" w:rsidR="009F482A" w:rsidRPr="0078362B" w:rsidRDefault="009F482A" w:rsidP="00437FE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240F46" w14:textId="10C9AB78" w:rsidR="009F482A" w:rsidRPr="0078362B" w:rsidRDefault="009F482A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383</w:t>
            </w:r>
            <w:r w:rsidR="00175009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689</w:t>
            </w:r>
            <w:r w:rsidR="00175009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041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6AB7C2" w14:textId="77777777" w:rsidR="009F482A" w:rsidRPr="0078362B" w:rsidRDefault="009F482A" w:rsidP="00437FE4">
            <w:pPr>
              <w:spacing w:line="260" w:lineRule="exact"/>
              <w:ind w:right="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188AAE" w14:textId="27746180" w:rsidR="009F482A" w:rsidRPr="0078362B" w:rsidRDefault="009F482A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441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158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8D2321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994BD" w14:textId="52CAFF59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344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91BD1C8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4BA531" w14:textId="7CBF84DF" w:rsidR="009F482A" w:rsidRPr="0078362B" w:rsidRDefault="009F482A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="0017500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  <w:r w:rsidR="0017500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F482A" w:rsidRPr="0078362B" w14:paraId="5D65624A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C472E" w14:textId="77777777" w:rsidR="009F482A" w:rsidRPr="0078362B" w:rsidRDefault="009F482A" w:rsidP="00437FE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63832F" w14:textId="6DADD906" w:rsidR="009F482A" w:rsidRPr="0078362B" w:rsidRDefault="009F482A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</w:t>
            </w:r>
            <w:r w:rsidR="00175009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123</w:t>
            </w:r>
            <w:r w:rsidR="00175009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310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AC62E3" w14:textId="77777777" w:rsidR="009F482A" w:rsidRPr="0078362B" w:rsidRDefault="009F482A" w:rsidP="00437FE4">
            <w:pPr>
              <w:spacing w:line="260" w:lineRule="exact"/>
              <w:ind w:right="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A7CE0" w14:textId="41F19B47" w:rsidR="009F482A" w:rsidRPr="0078362B" w:rsidRDefault="009F482A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583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504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75721E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7D373" w14:textId="77777777" w:rsidR="009F482A" w:rsidRPr="0078362B" w:rsidRDefault="009F482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67A1A4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0F9A0" w14:textId="3A0F9804" w:rsidR="009F482A" w:rsidRPr="0078362B" w:rsidRDefault="009F482A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17500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706</w:t>
            </w:r>
            <w:r w:rsidR="0017500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F482A" w:rsidRPr="0078362B" w14:paraId="1EF695F9" w14:textId="77777777" w:rsidTr="007F4636">
        <w:trPr>
          <w:trHeight w:val="20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891B1" w14:textId="77777777" w:rsidR="009F482A" w:rsidRPr="0078362B" w:rsidRDefault="009F482A" w:rsidP="00437FE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สุทธิสำหรับปี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7A00DA" w14:textId="6EE23528" w:rsidR="009F482A" w:rsidRPr="0078362B" w:rsidRDefault="009F482A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425</w:t>
            </w:r>
            <w:r w:rsidR="00175009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812</w:t>
            </w:r>
            <w:r w:rsidR="00175009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351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7F84F5" w14:textId="77777777" w:rsidR="009F482A" w:rsidRPr="0078362B" w:rsidRDefault="009F482A" w:rsidP="00437FE4">
            <w:pPr>
              <w:spacing w:line="260" w:lineRule="exact"/>
              <w:ind w:right="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31C9C13" w14:textId="305921BB" w:rsidR="009F482A" w:rsidRPr="0078362B" w:rsidRDefault="009F482A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024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662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9C3C0D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B88C93" w14:textId="3EE5C6F1" w:rsidR="009F482A" w:rsidRPr="0078362B" w:rsidRDefault="00FA46D0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344</w:t>
            </w:r>
            <w:r w:rsidR="009F482A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F5B2AD" w14:textId="77777777" w:rsidR="009F482A" w:rsidRPr="0078362B" w:rsidRDefault="009F482A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D4776F" w14:textId="6A56220B" w:rsidR="009F482A" w:rsidRPr="0078362B" w:rsidRDefault="009F482A" w:rsidP="00437FE4">
            <w:pPr>
              <w:tabs>
                <w:tab w:val="decimal" w:pos="1037"/>
              </w:tabs>
              <w:spacing w:line="260" w:lineRule="exact"/>
              <w:ind w:right="-4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434</w:t>
            </w:r>
            <w:r w:rsidR="0017500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="00175009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</w:tbl>
    <w:p w14:paraId="74E43138" w14:textId="77777777" w:rsidR="00A10FE1" w:rsidRPr="0078362B" w:rsidRDefault="00A10FE1" w:rsidP="00437FE4">
      <w:pPr>
        <w:rPr>
          <w:rFonts w:asciiTheme="majorBidi" w:hAnsiTheme="majorBidi" w:cstheme="majorBidi"/>
          <w:sz w:val="2"/>
          <w:szCs w:val="2"/>
          <w:cs/>
        </w:rPr>
      </w:pPr>
    </w:p>
    <w:p w14:paraId="71412149" w14:textId="5E85B7B6" w:rsidR="007E3D53" w:rsidRPr="0078362B" w:rsidRDefault="007E3D53" w:rsidP="00437FE4">
      <w:pPr>
        <w:spacing w:before="240"/>
        <w:ind w:left="562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FA46D0" w:rsidRPr="00FA46D0">
        <w:rPr>
          <w:rFonts w:asciiTheme="majorBidi" w:hAnsiTheme="majorBidi" w:cstheme="majorBidi"/>
          <w:snapToGrid w:val="0"/>
          <w:spacing w:val="-2"/>
          <w:lang w:val="en-US"/>
        </w:rPr>
        <w:t>31</w:t>
      </w:r>
      <w:r w:rsidR="00E63BEE" w:rsidRPr="0078362B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 ธันวาคม </w:t>
      </w:r>
      <w:r w:rsidR="00FA46D0" w:rsidRPr="00FA46D0">
        <w:rPr>
          <w:rFonts w:asciiTheme="majorBidi" w:hAnsiTheme="majorBidi" w:cstheme="majorBidi"/>
          <w:snapToGrid w:val="0"/>
          <w:spacing w:val="-2"/>
          <w:lang w:val="en-US"/>
        </w:rPr>
        <w:t>2562</w:t>
      </w:r>
      <w:r w:rsidR="00E63BEE" w:rsidRPr="0078362B">
        <w:rPr>
          <w:rFonts w:asciiTheme="majorBidi" w:hAnsiTheme="majorBidi" w:cstheme="majorBidi"/>
          <w:snapToGrid w:val="0"/>
          <w:spacing w:val="-2"/>
          <w:cs/>
          <w:lang w:val="en-US"/>
        </w:rPr>
        <w:t xml:space="preserve"> </w:t>
      </w:r>
      <w:r w:rsidRPr="0078362B">
        <w:rPr>
          <w:rFonts w:asciiTheme="majorBidi" w:hAnsiTheme="majorBidi" w:cstheme="majorBidi"/>
          <w:cs/>
        </w:rPr>
        <w:t xml:space="preserve">รายได้จากลูกค้าหนึ่งรายของส่วนงานพัฒนาอสังหาริมทรัพย์ภายในประเทศมีจำนวน </w:t>
      </w:r>
      <w:r w:rsidR="00FA46D0" w:rsidRPr="00FA46D0">
        <w:rPr>
          <w:rFonts w:asciiTheme="majorBidi" w:hAnsiTheme="majorBidi" w:cstheme="majorBidi"/>
          <w:snapToGrid w:val="0"/>
          <w:spacing w:val="-2"/>
          <w:lang w:val="en-US"/>
        </w:rPr>
        <w:t>346</w:t>
      </w:r>
      <w:r w:rsidR="00E63BEE" w:rsidRPr="0078362B">
        <w:rPr>
          <w:rFonts w:asciiTheme="majorBidi" w:hAnsiTheme="majorBidi" w:cstheme="majorBidi"/>
          <w:snapToGrid w:val="0"/>
          <w:spacing w:val="-2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2"/>
          <w:lang w:val="en-US"/>
        </w:rPr>
        <w:t>58</w:t>
      </w:r>
      <w:r w:rsidRPr="0078362B">
        <w:rPr>
          <w:rFonts w:asciiTheme="majorBidi" w:hAnsiTheme="majorBidi" w:cstheme="majorBidi"/>
          <w:cs/>
        </w:rPr>
        <w:t xml:space="preserve"> ล้านบาท ซึ่งคิดเป็นร้อยละ</w:t>
      </w:r>
      <w:r w:rsidR="00E63BEE" w:rsidRPr="0078362B">
        <w:rPr>
          <w:rFonts w:asciiTheme="majorBidi" w:hAnsiTheme="majorBidi" w:cstheme="majorBidi"/>
          <w:cs/>
        </w:rPr>
        <w:t xml:space="preserve"> </w:t>
      </w:r>
      <w:r w:rsidR="00FA46D0" w:rsidRPr="00FA46D0">
        <w:rPr>
          <w:rFonts w:asciiTheme="majorBidi" w:hAnsiTheme="majorBidi" w:cstheme="majorBidi"/>
          <w:snapToGrid w:val="0"/>
          <w:spacing w:val="-2"/>
          <w:lang w:val="en-US"/>
        </w:rPr>
        <w:t>36</w:t>
      </w:r>
      <w:r w:rsidR="00E63BEE" w:rsidRPr="0078362B">
        <w:rPr>
          <w:rFonts w:asciiTheme="majorBidi" w:hAnsiTheme="majorBidi" w:cstheme="majorBidi"/>
          <w:snapToGrid w:val="0"/>
          <w:spacing w:val="-2"/>
          <w:lang w:val="en-US"/>
        </w:rPr>
        <w:t>.</w:t>
      </w:r>
      <w:r w:rsidR="00FA46D0" w:rsidRPr="00FA46D0">
        <w:rPr>
          <w:rFonts w:asciiTheme="majorBidi" w:hAnsiTheme="majorBidi" w:cstheme="majorBidi"/>
          <w:snapToGrid w:val="0"/>
          <w:spacing w:val="-2"/>
          <w:lang w:val="en-US"/>
        </w:rPr>
        <w:t>44</w:t>
      </w:r>
      <w:r w:rsidRPr="0078362B">
        <w:rPr>
          <w:rFonts w:asciiTheme="majorBidi" w:hAnsiTheme="majorBidi" w:cstheme="majorBidi"/>
          <w:cs/>
        </w:rPr>
        <w:t xml:space="preserve"> ของรายได้ทั้งหมดของกลุ่มบริษัท</w:t>
      </w:r>
    </w:p>
    <w:p w14:paraId="6AA6D5BE" w14:textId="77777777" w:rsidR="00EA5A24" w:rsidRPr="0078362B" w:rsidRDefault="00EA5A24" w:rsidP="00437FE4">
      <w:pPr>
        <w:spacing w:before="240"/>
        <w:ind w:left="562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br w:type="page"/>
      </w:r>
    </w:p>
    <w:p w14:paraId="1D62CD57" w14:textId="77777777" w:rsidR="00051598" w:rsidRPr="0078362B" w:rsidRDefault="00051598" w:rsidP="00437FE4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170"/>
        <w:gridCol w:w="90"/>
        <w:gridCol w:w="1080"/>
      </w:tblGrid>
      <w:tr w:rsidR="0054205A" w:rsidRPr="0078362B" w14:paraId="0220EBF0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C4AFC" w14:textId="77777777" w:rsidR="0054205A" w:rsidRPr="0078362B" w:rsidRDefault="0054205A" w:rsidP="00437FE4">
            <w:pPr>
              <w:spacing w:line="26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3F859138" w14:textId="77777777" w:rsidR="0054205A" w:rsidRPr="0078362B" w:rsidRDefault="0054205A" w:rsidP="00437FE4">
            <w:pPr>
              <w:spacing w:line="2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54205A" w:rsidRPr="0078362B" w14:paraId="4546C48C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7FA74" w14:textId="77777777" w:rsidR="0054205A" w:rsidRPr="0078362B" w:rsidRDefault="0054205A" w:rsidP="00437FE4">
            <w:pPr>
              <w:spacing w:line="260" w:lineRule="exac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01200AB0" w14:textId="77777777" w:rsidR="0054205A" w:rsidRPr="0078362B" w:rsidRDefault="0054205A" w:rsidP="00437FE4">
            <w:pPr>
              <w:spacing w:line="260" w:lineRule="exact"/>
              <w:ind w:right="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4205A" w:rsidRPr="0078362B" w14:paraId="0896ABD9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F1B0F" w14:textId="77777777" w:rsidR="0054205A" w:rsidRPr="0078362B" w:rsidRDefault="0054205A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5DEDD87A" w14:textId="35CE0540" w:rsidR="0054205A" w:rsidRPr="0078362B" w:rsidRDefault="0054205A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FA46D0"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54205A" w:rsidRPr="0078362B" w14:paraId="5FD0E39F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4A0C" w14:textId="77777777" w:rsidR="0054205A" w:rsidRPr="0078362B" w:rsidRDefault="0054205A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47A43" w14:textId="77777777" w:rsidR="0054205A" w:rsidRPr="0078362B" w:rsidRDefault="0054205A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33641" w14:textId="77777777" w:rsidR="0054205A" w:rsidRPr="0078362B" w:rsidRDefault="0054205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353442" w14:textId="77777777" w:rsidR="0054205A" w:rsidRPr="0078362B" w:rsidRDefault="0054205A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0" w:type="dxa"/>
            <w:shd w:val="clear" w:color="auto" w:fill="auto"/>
          </w:tcPr>
          <w:p w14:paraId="592276E1" w14:textId="77777777" w:rsidR="0054205A" w:rsidRPr="0078362B" w:rsidRDefault="0054205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378AB4" w14:textId="77777777" w:rsidR="0054205A" w:rsidRPr="0078362B" w:rsidRDefault="0054205A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4205A" w:rsidRPr="0078362B" w14:paraId="2CEEE713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9287F" w14:textId="77777777" w:rsidR="0054205A" w:rsidRPr="0078362B" w:rsidRDefault="0054205A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372E5" w14:textId="77777777" w:rsidR="0054205A" w:rsidRPr="0078362B" w:rsidRDefault="0054205A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B7E40" w14:textId="77777777" w:rsidR="0054205A" w:rsidRPr="0078362B" w:rsidRDefault="0054205A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74CE5" w14:textId="77777777" w:rsidR="0054205A" w:rsidRPr="0078362B" w:rsidRDefault="0054205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DB965" w14:textId="77777777" w:rsidR="0054205A" w:rsidRPr="0078362B" w:rsidRDefault="0054205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AE271E" w14:textId="77777777" w:rsidR="0054205A" w:rsidRPr="0078362B" w:rsidRDefault="0054205A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681F720D" w14:textId="77777777" w:rsidR="0054205A" w:rsidRPr="0078362B" w:rsidRDefault="0054205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6759DB" w14:textId="77777777" w:rsidR="0054205A" w:rsidRPr="0078362B" w:rsidRDefault="0054205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4205A" w:rsidRPr="0078362B" w14:paraId="35BC1DCB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38670" w14:textId="77777777" w:rsidR="0054205A" w:rsidRPr="0078362B" w:rsidRDefault="0054205A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95BEA" w14:textId="77777777" w:rsidR="0054205A" w:rsidRPr="0078362B" w:rsidRDefault="0054205A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8090F" w14:textId="77777777" w:rsidR="0054205A" w:rsidRPr="0078362B" w:rsidRDefault="0054205A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05141" w14:textId="77777777" w:rsidR="0054205A" w:rsidRPr="0078362B" w:rsidRDefault="0054205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9E510" w14:textId="77777777" w:rsidR="0054205A" w:rsidRPr="0078362B" w:rsidRDefault="0054205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153E00" w14:textId="77777777" w:rsidR="0054205A" w:rsidRPr="0078362B" w:rsidRDefault="0054205A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F85FC4" w14:textId="77777777" w:rsidR="0054205A" w:rsidRPr="0078362B" w:rsidRDefault="0054205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7EACE9" w14:textId="77777777" w:rsidR="0054205A" w:rsidRPr="0078362B" w:rsidRDefault="0054205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4205A" w:rsidRPr="0078362B" w14:paraId="1520A11C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FC29A" w14:textId="77777777" w:rsidR="0054205A" w:rsidRPr="0078362B" w:rsidRDefault="0054205A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936DC" w14:textId="77777777" w:rsidR="0054205A" w:rsidRPr="0078362B" w:rsidRDefault="0054205A" w:rsidP="00437FE4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A5023" w14:textId="77777777" w:rsidR="0054205A" w:rsidRPr="0078362B" w:rsidRDefault="0054205A" w:rsidP="00437FE4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15417" w14:textId="77777777" w:rsidR="0054205A" w:rsidRPr="0078362B" w:rsidRDefault="0054205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3B61F" w14:textId="77777777" w:rsidR="0054205A" w:rsidRPr="0078362B" w:rsidRDefault="0054205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7E8CD8" w14:textId="77777777" w:rsidR="0054205A" w:rsidRPr="0078362B" w:rsidRDefault="0054205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2EDFC2F" w14:textId="77777777" w:rsidR="0054205A" w:rsidRPr="0078362B" w:rsidRDefault="0054205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F05603" w14:textId="77777777" w:rsidR="0054205A" w:rsidRPr="0078362B" w:rsidRDefault="0054205A" w:rsidP="00437FE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917D3" w:rsidRPr="0078362B" w14:paraId="6547A156" w14:textId="77777777" w:rsidTr="00F7041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177EE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2A740" w14:textId="77777777" w:rsidR="005917D3" w:rsidRPr="0078362B" w:rsidRDefault="005917D3" w:rsidP="00437FE4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070829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D0D26D" w14:textId="77777777" w:rsidR="005917D3" w:rsidRPr="0078362B" w:rsidRDefault="005917D3" w:rsidP="00437FE4">
            <w:pPr>
              <w:spacing w:line="260" w:lineRule="exact"/>
              <w:ind w:left="-540" w:right="132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258F04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EC6A1E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AFB678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F814ED" w14:textId="77777777" w:rsidR="005917D3" w:rsidRPr="0078362B" w:rsidRDefault="005917D3" w:rsidP="00437FE4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5917D3" w:rsidRPr="0078362B" w14:paraId="52F6ECF3" w14:textId="77777777" w:rsidTr="00F7041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546E6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7D932F" w14:textId="77777777" w:rsidR="005917D3" w:rsidRPr="0078362B" w:rsidRDefault="005917D3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463AA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F058AF" w14:textId="77777777" w:rsidR="005917D3" w:rsidRPr="0078362B" w:rsidRDefault="005917D3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708F0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6ED772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4C1EC8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45CDDA" w14:textId="77777777" w:rsidR="005917D3" w:rsidRPr="0078362B" w:rsidRDefault="005917D3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917D3" w:rsidRPr="0078362B" w14:paraId="608CFAE6" w14:textId="77777777" w:rsidTr="00F7041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D0E6D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รายได้หลัก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4F57DE" w14:textId="77777777" w:rsidR="005917D3" w:rsidRPr="0078362B" w:rsidRDefault="005917D3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ACB8C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8F82E9" w14:textId="77777777" w:rsidR="005917D3" w:rsidRPr="0078362B" w:rsidRDefault="005917D3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E28AC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8B040E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27886A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A94A1D" w14:textId="77777777" w:rsidR="005917D3" w:rsidRPr="0078362B" w:rsidRDefault="005917D3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917D3" w:rsidRPr="0078362B" w14:paraId="6D951FCD" w14:textId="77777777" w:rsidTr="00F7041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22485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BFC96C" w14:textId="77777777" w:rsidR="005917D3" w:rsidRPr="0078362B" w:rsidRDefault="005917D3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F1C89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6879E" w14:textId="77777777" w:rsidR="005917D3" w:rsidRPr="0078362B" w:rsidRDefault="005917D3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D75B0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878D11B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FACF81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F74169" w14:textId="77777777" w:rsidR="005917D3" w:rsidRPr="0078362B" w:rsidRDefault="005917D3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917D3" w:rsidRPr="0078362B" w14:paraId="0A64B9DE" w14:textId="77777777" w:rsidTr="00F7041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1E054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firstLine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รายได้จากการขายอาคารชุด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37BCE0" w14:textId="6FEE2259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244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058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5A65C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DBC7C0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AF0A9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E3F4A0D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08B994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C428FA" w14:textId="6C44572B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  <w:r w:rsidR="005917D3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058</w:t>
            </w:r>
            <w:r w:rsidR="005917D3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</w:p>
        </w:tc>
      </w:tr>
      <w:tr w:rsidR="005917D3" w:rsidRPr="0078362B" w14:paraId="5BAF0395" w14:textId="77777777" w:rsidTr="00F7041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B3238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รายได้ที่รับรู้ตลอดช่วงเวลา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026D80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FBB91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3B6B03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53AE9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1320145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6677B06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E76F8B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917D3" w:rsidRPr="0078362B" w14:paraId="329A4BB1" w14:textId="77777777" w:rsidTr="00F7041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94E08" w14:textId="77777777" w:rsidR="005917D3" w:rsidRPr="0078362B" w:rsidRDefault="00EA5A24" w:rsidP="00437FE4">
            <w:pPr>
              <w:tabs>
                <w:tab w:val="right" w:pos="6095"/>
              </w:tabs>
              <w:spacing w:line="260" w:lineRule="exact"/>
              <w:ind w:left="990" w:right="65" w:firstLine="90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A3801F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6D85C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573CFB" w14:textId="0AB20526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51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390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B30D0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1C8E46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8B173B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06F963" w14:textId="3A215AFE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51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390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715</w:t>
            </w:r>
          </w:p>
        </w:tc>
      </w:tr>
      <w:tr w:rsidR="005917D3" w:rsidRPr="0078362B" w14:paraId="59EBF398" w14:textId="77777777" w:rsidTr="007E3D5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6A189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7FF59C" w14:textId="74ABB92E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117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E50A4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687DCB" w14:textId="4A3D54A5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EA2E6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C1657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E1D7B5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CF4E7" w14:textId="4B8EBBA7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186</w:t>
            </w:r>
            <w:r w:rsidR="00C021BD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792</w:t>
            </w:r>
          </w:p>
        </w:tc>
      </w:tr>
      <w:tr w:rsidR="005917D3" w:rsidRPr="0078362B" w14:paraId="6784F395" w14:textId="77777777" w:rsidTr="007E3D53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CF877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รวมรายได้จากภายนอก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04DCCC" w14:textId="25629154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318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176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769B5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BF184D" w14:textId="4DEB647E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51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459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409C2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C70B68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0D4389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E4C5CC" w14:textId="3F2091C7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369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635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990</w:t>
            </w:r>
          </w:p>
        </w:tc>
      </w:tr>
      <w:tr w:rsidR="005917D3" w:rsidRPr="0078362B" w14:paraId="26028ACF" w14:textId="77777777" w:rsidTr="00EA5A2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1781D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E9DA55" w14:textId="56DF96F4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443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69DB01" w14:textId="77777777" w:rsidR="005917D3" w:rsidRPr="0078362B" w:rsidRDefault="005917D3" w:rsidP="00437FE4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036D09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ACA8A" w14:textId="77777777" w:rsidR="005917D3" w:rsidRPr="0078362B" w:rsidRDefault="005917D3" w:rsidP="00437FE4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B8C28F" w14:textId="064CC380" w:rsidR="005917D3" w:rsidRPr="0078362B" w:rsidRDefault="005917D3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443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115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0CCB28" w14:textId="77777777" w:rsidR="005917D3" w:rsidRPr="0078362B" w:rsidRDefault="005917D3" w:rsidP="00437FE4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DA83E4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5917D3" w:rsidRPr="0078362B" w14:paraId="493F0813" w14:textId="77777777" w:rsidTr="00EA5A2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3FDE4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FF3BD" w14:textId="16C837EA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334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619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66052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9E848" w14:textId="4A9A3E46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51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459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0D85E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94930" w14:textId="44FAB795" w:rsidR="005917D3" w:rsidRPr="0078362B" w:rsidRDefault="005917D3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443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115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E9BBBD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3FA87" w14:textId="5B411F06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369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635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990</w:t>
            </w:r>
          </w:p>
        </w:tc>
      </w:tr>
      <w:tr w:rsidR="005917D3" w:rsidRPr="0078362B" w14:paraId="7035E33A" w14:textId="77777777" w:rsidTr="00EA5A2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5A4A3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29ABA0" w14:textId="77777777" w:rsidR="005917D3" w:rsidRPr="0078362B" w:rsidRDefault="005917D3" w:rsidP="00437FE4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A9EB9F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C10C14" w14:textId="77777777" w:rsidR="005917D3" w:rsidRPr="0078362B" w:rsidRDefault="005917D3" w:rsidP="00437FE4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F92287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7AE3E8F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A29930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DBAAD7" w14:textId="77777777" w:rsidR="005917D3" w:rsidRPr="0078362B" w:rsidRDefault="005917D3" w:rsidP="00437FE4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5917D3" w:rsidRPr="0078362B" w14:paraId="5B2A7DD7" w14:textId="77777777" w:rsidTr="00EA5A2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B2247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93EE185" w14:textId="252BAD6E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146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939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C5EA274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58B0EA3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2BD5C89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9394AA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BB0DA1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06E276" w14:textId="37B39AA9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146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939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094</w:t>
            </w:r>
          </w:p>
        </w:tc>
      </w:tr>
      <w:tr w:rsidR="005917D3" w:rsidRPr="0078362B" w14:paraId="58EE8EEA" w14:textId="77777777" w:rsidTr="00EA5A2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A8B0F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3256BC7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A4AD60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19C0DEC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CEEC99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57AFED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050B2A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8A0BAB" w14:textId="77777777" w:rsidR="005917D3" w:rsidRPr="0078362B" w:rsidRDefault="005917D3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917D3" w:rsidRPr="0078362B" w14:paraId="366ABEFF" w14:textId="77777777" w:rsidTr="00EA5A2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D8125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อสังหาริมทรัพย์เพื่อการลงทุน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C8055FC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6F93D0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D8688B9" w14:textId="5E8E8480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012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380C34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390F6A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113E43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8E4144" w14:textId="2A7F9C0F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012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279</w:t>
            </w:r>
          </w:p>
        </w:tc>
      </w:tr>
      <w:tr w:rsidR="005917D3" w:rsidRPr="0078362B" w14:paraId="39A58C39" w14:textId="77777777" w:rsidTr="00EA5A2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E08B1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9102FC9" w14:textId="23519475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180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459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0628C8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05756AC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A4F268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F4452A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0E3DBE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6361A4" w14:textId="552F7B9C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180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459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038</w:t>
            </w:r>
          </w:p>
        </w:tc>
      </w:tr>
      <w:tr w:rsidR="005917D3" w:rsidRPr="0078362B" w14:paraId="37D48EBA" w14:textId="77777777" w:rsidTr="00EA5A2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130AA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4" w:right="72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BB4BEF4" w14:textId="63AACB25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201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861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0E5E46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2436FC8" w14:textId="7F3C68EF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355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242904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4664BA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933173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DCE89C" w14:textId="0FED3662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209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216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400</w:t>
            </w:r>
          </w:p>
        </w:tc>
      </w:tr>
      <w:tr w:rsidR="005917D3" w:rsidRPr="0078362B" w14:paraId="431A33E8" w14:textId="77777777" w:rsidTr="00EA5A2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43854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5A1E8A6" w14:textId="52F408A1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701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670525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E3D11F1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E6188E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48B66E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8B98AB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6C9197" w14:textId="3AA78559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701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304</w:t>
            </w:r>
          </w:p>
        </w:tc>
      </w:tr>
      <w:tr w:rsidR="005917D3" w:rsidRPr="0078362B" w14:paraId="6A8E9814" w14:textId="77777777" w:rsidTr="00EA5A2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63441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34F8DD0" w14:textId="7A8306E7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317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584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002321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right="12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650762B" w14:textId="0623D0D9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248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591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D2068A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F51E1CE" w14:textId="666F4822" w:rsidR="005917D3" w:rsidRPr="0078362B" w:rsidRDefault="005917D3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756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853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50777A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043C6B" w14:textId="09A082A2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330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076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314</w:t>
            </w:r>
          </w:p>
        </w:tc>
      </w:tr>
      <w:tr w:rsidR="005917D3" w:rsidRPr="0078362B" w14:paraId="2EED8C54" w14:textId="77777777" w:rsidTr="00EA5A2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D34D8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12CCB" w14:textId="246D25E6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889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545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703800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right="12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0F9B7" w14:textId="463C3D91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616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034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18D7A4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599A7" w14:textId="58B70097" w:rsidR="005917D3" w:rsidRPr="0078362B" w:rsidRDefault="005917D3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756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853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B464CD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BCABE" w14:textId="7B81B3A8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912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404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429</w:t>
            </w:r>
          </w:p>
        </w:tc>
      </w:tr>
      <w:tr w:rsidR="005917D3" w:rsidRPr="0078362B" w14:paraId="7E2141E8" w14:textId="77777777" w:rsidTr="00EA5A2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D39EC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13F08B" w14:textId="65F2BDC2" w:rsidR="005917D3" w:rsidRPr="0078362B" w:rsidRDefault="005917D3" w:rsidP="00437FE4">
            <w:pPr>
              <w:spacing w:line="2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554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925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722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FEE38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right="12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62BF7F" w14:textId="00C9CE54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843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594D5E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F9EE02" w14:textId="003FF648" w:rsidR="005917D3" w:rsidRPr="0078362B" w:rsidRDefault="00FA46D0" w:rsidP="00437FE4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313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738</w:t>
            </w:r>
          </w:p>
        </w:tc>
        <w:tc>
          <w:tcPr>
            <w:tcW w:w="90" w:type="dxa"/>
            <w:shd w:val="clear" w:color="auto" w:fill="auto"/>
          </w:tcPr>
          <w:p w14:paraId="1E2C9B12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45BAEF" w14:textId="7724AE77" w:rsidR="005917D3" w:rsidRPr="0078362B" w:rsidRDefault="005917D3" w:rsidP="00437FE4">
            <w:pPr>
              <w:spacing w:line="2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542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768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439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5917D3" w:rsidRPr="0078362B" w14:paraId="4345CCF6" w14:textId="77777777" w:rsidTr="00EA5A2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A4E60" w14:textId="77777777" w:rsidR="005917D3" w:rsidRPr="0078362B" w:rsidRDefault="009F23DF" w:rsidP="00437FE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DA4B3" w14:textId="7511EBE1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371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34291E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right="12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A1F52" w14:textId="5C64D684" w:rsidR="005917D3" w:rsidRPr="0078362B" w:rsidRDefault="005917D3" w:rsidP="00437FE4">
            <w:pPr>
              <w:spacing w:line="260" w:lineRule="exact"/>
              <w:ind w:right="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147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3041D7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5A9FA9" w14:textId="77777777" w:rsidR="005917D3" w:rsidRPr="0078362B" w:rsidRDefault="005917D3" w:rsidP="00437FE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ABE5F9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A23130" w14:textId="64B8CF29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344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685</w:t>
            </w:r>
          </w:p>
        </w:tc>
      </w:tr>
      <w:tr w:rsidR="005917D3" w:rsidRPr="0078362B" w14:paraId="70B0BE76" w14:textId="77777777" w:rsidTr="00EA5A2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4E0FE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สุทธิสำหรับปี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C85221" w14:textId="792EEA24" w:rsidR="005917D3" w:rsidRPr="0078362B" w:rsidRDefault="005917D3" w:rsidP="00437FE4">
            <w:pPr>
              <w:spacing w:line="2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554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553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890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C039E5E" w14:textId="77777777" w:rsidR="005917D3" w:rsidRPr="0078362B" w:rsidRDefault="005917D3" w:rsidP="00437FE4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DF6906" w14:textId="0B9B18A0" w:rsidR="005917D3" w:rsidRPr="0078362B" w:rsidRDefault="00FA46D0" w:rsidP="00437FE4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816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2CCBBBC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AE9BF" w14:textId="2AC9A539" w:rsidR="005917D3" w:rsidRPr="0078362B" w:rsidRDefault="00FA46D0" w:rsidP="00437FE4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313</w:t>
            </w:r>
            <w:r w:rsidR="005917D3"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738</w:t>
            </w:r>
          </w:p>
        </w:tc>
        <w:tc>
          <w:tcPr>
            <w:tcW w:w="90" w:type="dxa"/>
            <w:shd w:val="clear" w:color="auto" w:fill="auto"/>
          </w:tcPr>
          <w:p w14:paraId="2BF6250C" w14:textId="77777777" w:rsidR="005917D3" w:rsidRPr="0078362B" w:rsidRDefault="005917D3" w:rsidP="00437FE4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7FCFA" w14:textId="4D121675" w:rsidR="005917D3" w:rsidRPr="0078362B" w:rsidRDefault="005917D3" w:rsidP="00437FE4">
            <w:pPr>
              <w:spacing w:line="2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542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423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754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</w:tbl>
    <w:p w14:paraId="4787A52F" w14:textId="4B827FB9" w:rsidR="002432D3" w:rsidRPr="0078362B" w:rsidRDefault="007E3D53" w:rsidP="001F5F83">
      <w:pPr>
        <w:spacing w:before="240" w:after="240"/>
        <w:ind w:left="562"/>
        <w:jc w:val="thaiDistribute"/>
        <w:rPr>
          <w:rFonts w:asciiTheme="majorBidi" w:hAnsiTheme="majorBidi" w:cstheme="majorBidi"/>
          <w:snapToGrid w:val="0"/>
          <w:spacing w:val="-2"/>
          <w:cs/>
          <w:lang w:val="en-US"/>
        </w:rPr>
      </w:pPr>
      <w:r w:rsidRPr="0078362B">
        <w:rPr>
          <w:rFonts w:asciiTheme="majorBidi" w:hAnsiTheme="majorBidi" w:cstheme="majorBidi"/>
          <w:spacing w:val="-4"/>
          <w:cs/>
        </w:rPr>
        <w:t xml:space="preserve">สำหรับปีสิ้นสุดวันที่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="00E63BEE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ธันวาคม </w:t>
      </w:r>
      <w:r w:rsidR="00FA46D0" w:rsidRPr="00FA46D0">
        <w:rPr>
          <w:rFonts w:asciiTheme="majorBidi" w:hAnsiTheme="majorBidi" w:cstheme="majorBidi"/>
          <w:snapToGrid w:val="0"/>
          <w:spacing w:val="-4"/>
          <w:lang w:val="en-US"/>
        </w:rPr>
        <w:t>2561</w:t>
      </w:r>
      <w:r w:rsidR="00E63BEE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2432D3" w:rsidRPr="0078362B">
        <w:rPr>
          <w:rFonts w:asciiTheme="majorBidi" w:hAnsiTheme="majorBidi" w:cstheme="majorBidi"/>
          <w:color w:val="000000"/>
          <w:spacing w:val="-4"/>
          <w:cs/>
        </w:rPr>
        <w:t>กลุ่มบริษัท</w:t>
      </w:r>
      <w:r w:rsidR="002432D3" w:rsidRPr="0078362B">
        <w:rPr>
          <w:rFonts w:asciiTheme="majorBidi" w:hAnsiTheme="majorBidi" w:cstheme="majorBidi"/>
          <w:spacing w:val="-4"/>
          <w:cs/>
        </w:rPr>
        <w:t>ไม่มีรายได้จากรายการกับลูกค้าภายนอกรายใดรายหนึ่ง</w:t>
      </w:r>
      <w:r w:rsidR="002432D3" w:rsidRPr="0078362B">
        <w:rPr>
          <w:rFonts w:asciiTheme="majorBidi" w:hAnsiTheme="majorBidi" w:cstheme="majorBidi"/>
          <w:cs/>
        </w:rPr>
        <w:t xml:space="preserve">ที่มีมูลค่าตั้งแต่ร้อยละ </w:t>
      </w:r>
      <w:r w:rsidR="00FA46D0" w:rsidRPr="00FA46D0">
        <w:rPr>
          <w:rFonts w:asciiTheme="majorBidi" w:hAnsiTheme="majorBidi" w:cstheme="majorBidi"/>
          <w:lang w:val="en-US"/>
        </w:rPr>
        <w:t>10</w:t>
      </w:r>
      <w:r w:rsidR="002432D3" w:rsidRPr="0078362B">
        <w:rPr>
          <w:rFonts w:asciiTheme="majorBidi" w:hAnsiTheme="majorBidi" w:cstheme="majorBidi"/>
          <w:cs/>
        </w:rPr>
        <w:t xml:space="preserve"> ของรายได้รวม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170"/>
        <w:gridCol w:w="90"/>
        <w:gridCol w:w="1080"/>
      </w:tblGrid>
      <w:tr w:rsidR="009E48A5" w:rsidRPr="0078362B" w14:paraId="30C3792B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1310E" w14:textId="77777777" w:rsidR="009E48A5" w:rsidRPr="0078362B" w:rsidRDefault="009E48A5" w:rsidP="00437FE4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33D3DC" w14:textId="77777777" w:rsidR="009E48A5" w:rsidRPr="0078362B" w:rsidRDefault="009E48A5" w:rsidP="00437FE4">
            <w:pPr>
              <w:spacing w:line="28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</w:tcBorders>
          </w:tcPr>
          <w:p w14:paraId="0153565F" w14:textId="77777777" w:rsidR="009E48A5" w:rsidRPr="0078362B" w:rsidRDefault="009E48A5" w:rsidP="00437FE4">
            <w:pPr>
              <w:spacing w:line="28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75253DDF" w14:textId="77777777" w:rsidR="009E48A5" w:rsidRPr="0078362B" w:rsidRDefault="009E48A5" w:rsidP="00437FE4">
            <w:pPr>
              <w:spacing w:line="28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/>
              </w:rPr>
              <w:t xml:space="preserve">(หน่วย </w:t>
            </w: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 xml:space="preserve">: </w:t>
            </w: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/>
              </w:rPr>
              <w:t>บาท</w:t>
            </w: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9E48A5" w:rsidRPr="0078362B" w14:paraId="02DDB2A4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C2DE0" w14:textId="77777777" w:rsidR="009E48A5" w:rsidRPr="0078362B" w:rsidRDefault="009E48A5" w:rsidP="00437FE4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</w:tcBorders>
          </w:tcPr>
          <w:p w14:paraId="2C48E09D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E48A5" w:rsidRPr="0078362B" w14:paraId="11E60EAD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AFB9F" w14:textId="77777777" w:rsidR="009E48A5" w:rsidRPr="0078362B" w:rsidRDefault="009E48A5" w:rsidP="00437FE4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3C587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2D9074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40B85C2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0" w:type="dxa"/>
            <w:shd w:val="clear" w:color="auto" w:fill="auto"/>
          </w:tcPr>
          <w:p w14:paraId="59175897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AE6F05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E48A5" w:rsidRPr="0078362B" w14:paraId="31482858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DC010" w14:textId="77777777" w:rsidR="009E48A5" w:rsidRPr="0078362B" w:rsidRDefault="009E48A5" w:rsidP="00437FE4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E0F04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2C0D5" w14:textId="77777777" w:rsidR="009E48A5" w:rsidRPr="0078362B" w:rsidRDefault="009E48A5" w:rsidP="00437FE4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C5D95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2EEB6E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0AADAF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1AB5DA6F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898F38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78362B" w14:paraId="03BA91FE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07902" w14:textId="77777777" w:rsidR="009E48A5" w:rsidRPr="0078362B" w:rsidRDefault="009E48A5" w:rsidP="00437FE4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F0EAE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2F197" w14:textId="77777777" w:rsidR="009E48A5" w:rsidRPr="0078362B" w:rsidRDefault="009E48A5" w:rsidP="00437FE4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B1986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1F2AA1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B3538E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994C2C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0C08CD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78362B" w14:paraId="498BF3F8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F77DF" w14:textId="77777777" w:rsidR="009E48A5" w:rsidRPr="0078362B" w:rsidRDefault="009E48A5" w:rsidP="00437FE4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65B22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31F3D" w14:textId="77777777" w:rsidR="009E48A5" w:rsidRPr="0078362B" w:rsidRDefault="009E48A5" w:rsidP="00437FE4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2329D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6C8781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972ADE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5459AB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00D8D9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78362B" w14:paraId="69F5948B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B4398" w14:textId="77777777" w:rsidR="009E48A5" w:rsidRPr="0078362B" w:rsidRDefault="009E48A5" w:rsidP="00437FE4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D12C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14C3F" w14:textId="77777777" w:rsidR="009E48A5" w:rsidRPr="0078362B" w:rsidRDefault="009E48A5" w:rsidP="00437FE4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6B665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9032A8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F43B70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98FA74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CCE18C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E48A5" w:rsidRPr="0078362B" w14:paraId="701A1B37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08CCA" w14:textId="77777777" w:rsidR="009E48A5" w:rsidRPr="0078362B" w:rsidRDefault="009E48A5" w:rsidP="00437FE4">
            <w:pPr>
              <w:tabs>
                <w:tab w:val="left" w:pos="2798"/>
              </w:tabs>
              <w:spacing w:line="2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35D143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D3CD" w14:textId="77777777" w:rsidR="009E48A5" w:rsidRPr="0078362B" w:rsidRDefault="009E48A5" w:rsidP="00437FE4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2F3EDB" w14:textId="77777777" w:rsidR="009E48A5" w:rsidRPr="0078362B" w:rsidRDefault="009E48A5" w:rsidP="00437FE4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8B3A2B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433899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DF092A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6F8A51" w14:textId="77777777" w:rsidR="009E48A5" w:rsidRPr="0078362B" w:rsidRDefault="009E48A5" w:rsidP="00437FE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350C7" w:rsidRPr="0078362B" w14:paraId="4BFED735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30C5C" w14:textId="629CE799" w:rsidR="007350C7" w:rsidRPr="0078362B" w:rsidRDefault="007350C7" w:rsidP="00437FE4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ณ วันที่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4DF72C" w14:textId="139A5917" w:rsidR="007350C7" w:rsidRPr="0078362B" w:rsidRDefault="00FA46D0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3715A2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="003715A2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  <w:r w:rsidR="003715A2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00CFB" w14:textId="77777777" w:rsidR="007350C7" w:rsidRPr="0078362B" w:rsidRDefault="007350C7" w:rsidP="00437FE4">
            <w:pPr>
              <w:spacing w:line="280" w:lineRule="exact"/>
              <w:ind w:right="70" w:firstLineChars="500" w:firstLine="120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CEC34A" w14:textId="13B7F734" w:rsidR="007350C7" w:rsidRPr="0078362B" w:rsidRDefault="00FA46D0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6BA03" w14:textId="77777777" w:rsidR="007350C7" w:rsidRPr="0078362B" w:rsidRDefault="007350C7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FBACD8B" w14:textId="5115A117" w:rsidR="007350C7" w:rsidRPr="0078362B" w:rsidRDefault="007350C7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6C4023" w14:textId="77777777" w:rsidR="007350C7" w:rsidRPr="0078362B" w:rsidRDefault="007350C7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E5551B" w14:textId="1CBE6DBA" w:rsidR="007350C7" w:rsidRPr="0078362B" w:rsidRDefault="00FA46D0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3715A2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905</w:t>
            </w:r>
            <w:r w:rsidR="003715A2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051</w:t>
            </w:r>
            <w:r w:rsidR="003715A2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</w:p>
        </w:tc>
      </w:tr>
      <w:tr w:rsidR="007350C7" w:rsidRPr="0078362B" w14:paraId="5C663C93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2E366" w14:textId="1E8B8A3E" w:rsidR="007350C7" w:rsidRPr="0078362B" w:rsidRDefault="007350C7" w:rsidP="00437FE4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2A7D0C" w14:textId="7A1074BA" w:rsidR="007350C7" w:rsidRPr="0078362B" w:rsidRDefault="00FA46D0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C09A8" w14:textId="77777777" w:rsidR="007350C7" w:rsidRPr="0078362B" w:rsidRDefault="007350C7" w:rsidP="00437FE4">
            <w:pPr>
              <w:spacing w:line="280" w:lineRule="exact"/>
              <w:ind w:right="70" w:firstLineChars="500" w:firstLine="120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DDB32C6" w14:textId="1048504D" w:rsidR="007350C7" w:rsidRPr="0078362B" w:rsidRDefault="00FA46D0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78701" w14:textId="77777777" w:rsidR="007350C7" w:rsidRPr="0078362B" w:rsidRDefault="007350C7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433097" w14:textId="6927170F" w:rsidR="007350C7" w:rsidRPr="0078362B" w:rsidRDefault="007350C7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ABFB2D" w14:textId="77777777" w:rsidR="007350C7" w:rsidRPr="0078362B" w:rsidRDefault="007350C7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CFE3E2" w14:textId="4323DEFA" w:rsidR="007350C7" w:rsidRPr="0078362B" w:rsidRDefault="00FA46D0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</w:p>
        </w:tc>
      </w:tr>
      <w:tr w:rsidR="000B77C1" w:rsidRPr="0078362B" w14:paraId="690D3CC3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ECDAF" w14:textId="77777777" w:rsidR="000B77C1" w:rsidRPr="0078362B" w:rsidRDefault="000B77C1" w:rsidP="00437FE4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959D32" w14:textId="77777777" w:rsidR="000B77C1" w:rsidRPr="0078362B" w:rsidRDefault="000B77C1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BC7336" w14:textId="77777777" w:rsidR="000B77C1" w:rsidRPr="0078362B" w:rsidRDefault="000B77C1" w:rsidP="00437FE4">
            <w:pPr>
              <w:spacing w:line="280" w:lineRule="exact"/>
              <w:ind w:left="900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9CB5C2" w14:textId="77777777" w:rsidR="000B77C1" w:rsidRPr="0078362B" w:rsidRDefault="000B77C1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F5B6D6" w14:textId="77777777" w:rsidR="000B77C1" w:rsidRPr="0078362B" w:rsidRDefault="000B77C1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473DDAD" w14:textId="77777777" w:rsidR="000B77C1" w:rsidRPr="0078362B" w:rsidRDefault="000B77C1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0BF695" w14:textId="77777777" w:rsidR="000B77C1" w:rsidRPr="0078362B" w:rsidRDefault="000B77C1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1FFAFF0" w14:textId="77777777" w:rsidR="000B77C1" w:rsidRPr="0078362B" w:rsidRDefault="000B77C1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B77C1" w:rsidRPr="0078362B" w14:paraId="67B2CAFA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0F5FB" w14:textId="77777777" w:rsidR="000B77C1" w:rsidRPr="0078362B" w:rsidRDefault="000B77C1" w:rsidP="00437FE4">
            <w:pPr>
              <w:tabs>
                <w:tab w:val="left" w:pos="2798"/>
              </w:tabs>
              <w:spacing w:line="2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04982AA" w14:textId="77777777" w:rsidR="000B77C1" w:rsidRPr="0078362B" w:rsidRDefault="000B77C1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F267D7C" w14:textId="77777777" w:rsidR="000B77C1" w:rsidRPr="0078362B" w:rsidRDefault="000B77C1" w:rsidP="00437FE4">
            <w:pPr>
              <w:spacing w:line="280" w:lineRule="exact"/>
              <w:ind w:left="900"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2A8F40F" w14:textId="77777777" w:rsidR="000B77C1" w:rsidRPr="0078362B" w:rsidRDefault="000B77C1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6A7C084" w14:textId="77777777" w:rsidR="000B77C1" w:rsidRPr="0078362B" w:rsidRDefault="000B77C1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C912BFE" w14:textId="77777777" w:rsidR="000B77C1" w:rsidRPr="0078362B" w:rsidRDefault="000B77C1" w:rsidP="00437FE4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519747" w14:textId="77777777" w:rsidR="000B77C1" w:rsidRPr="0078362B" w:rsidRDefault="000B77C1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D2536C5" w14:textId="77777777" w:rsidR="000B77C1" w:rsidRPr="0078362B" w:rsidRDefault="000B77C1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350C7" w:rsidRPr="0078362B" w14:paraId="0AD5C2BA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1C77D" w14:textId="446F55DC" w:rsidR="007350C7" w:rsidRPr="0078362B" w:rsidRDefault="007350C7" w:rsidP="00437FE4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ณ วันที่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7EEEB1E" w14:textId="27A766B1" w:rsidR="007350C7" w:rsidRPr="0078362B" w:rsidRDefault="00FA46D0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3715A2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898</w:t>
            </w:r>
            <w:r w:rsidR="003715A2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  <w:r w:rsidR="003715A2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E962B" w14:textId="77777777" w:rsidR="007350C7" w:rsidRPr="0078362B" w:rsidRDefault="007350C7" w:rsidP="00437FE4">
            <w:pPr>
              <w:spacing w:line="280" w:lineRule="exact"/>
              <w:ind w:right="70" w:firstLineChars="500" w:firstLine="120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93D946" w14:textId="7F803AED" w:rsidR="007350C7" w:rsidRPr="0078362B" w:rsidRDefault="00FA46D0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30A41" w14:textId="77777777" w:rsidR="007350C7" w:rsidRPr="0078362B" w:rsidRDefault="007350C7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AD1F74" w14:textId="6F24D4AB" w:rsidR="007350C7" w:rsidRPr="0078362B" w:rsidRDefault="007350C7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F9C8131" w14:textId="77777777" w:rsidR="007350C7" w:rsidRPr="0078362B" w:rsidRDefault="007350C7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15010A" w14:textId="0FDDC7D5" w:rsidR="007350C7" w:rsidRPr="0078362B" w:rsidRDefault="00FA46D0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3715A2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  <w:r w:rsidR="003715A2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  <w:r w:rsidR="003715A2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</w:tr>
      <w:tr w:rsidR="007350C7" w:rsidRPr="0078362B" w14:paraId="32D2D063" w14:textId="77777777" w:rsidTr="00EA5A2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C0C86" w14:textId="7DA96E65" w:rsidR="007350C7" w:rsidRPr="0078362B" w:rsidRDefault="007350C7" w:rsidP="00437FE4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ณ วันที่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9937F1" w14:textId="42147D0D" w:rsidR="007350C7" w:rsidRPr="0078362B" w:rsidRDefault="00FA46D0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3C210" w14:textId="77777777" w:rsidR="007350C7" w:rsidRPr="0078362B" w:rsidRDefault="007350C7" w:rsidP="00437FE4">
            <w:pPr>
              <w:spacing w:line="280" w:lineRule="exact"/>
              <w:ind w:right="70" w:firstLineChars="500" w:firstLine="120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38AB6A" w14:textId="3AA9A660" w:rsidR="007350C7" w:rsidRPr="0078362B" w:rsidRDefault="00FA46D0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4E5E9" w14:textId="77777777" w:rsidR="007350C7" w:rsidRPr="0078362B" w:rsidRDefault="007350C7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C504C5" w14:textId="68CA743B" w:rsidR="007350C7" w:rsidRPr="0078362B" w:rsidRDefault="007350C7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54CD56" w14:textId="77777777" w:rsidR="007350C7" w:rsidRPr="0078362B" w:rsidRDefault="007350C7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5638EE" w14:textId="773634D0" w:rsidR="007350C7" w:rsidRPr="0078362B" w:rsidRDefault="00FA46D0" w:rsidP="00437FE4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  <w:r w:rsidR="007350C7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</w:tr>
    </w:tbl>
    <w:p w14:paraId="5C913C35" w14:textId="77777777" w:rsidR="00EA5A24" w:rsidRPr="0078362B" w:rsidRDefault="00EA5A24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78362B">
        <w:rPr>
          <w:rFonts w:asciiTheme="majorBidi" w:hAnsiTheme="majorBidi" w:cstheme="majorBidi"/>
          <w:b/>
          <w:bCs/>
          <w:lang w:val="en-US"/>
        </w:rPr>
        <w:br w:type="page"/>
      </w:r>
    </w:p>
    <w:p w14:paraId="4ABF99B7" w14:textId="1EA8A047" w:rsidR="006374A1" w:rsidRPr="0078362B" w:rsidRDefault="00FA46D0" w:rsidP="00437FE4">
      <w:pPr>
        <w:spacing w:before="360"/>
        <w:ind w:left="547" w:hanging="547"/>
        <w:rPr>
          <w:rFonts w:asciiTheme="majorBidi" w:hAnsiTheme="majorBidi" w:cstheme="majorBidi"/>
          <w:b/>
          <w:bCs/>
          <w:cs/>
          <w:lang w:val="en-US"/>
        </w:rPr>
      </w:pPr>
      <w:r w:rsidRPr="00FA46D0">
        <w:rPr>
          <w:rFonts w:asciiTheme="majorBidi" w:hAnsiTheme="majorBidi" w:cstheme="majorBidi"/>
          <w:b/>
          <w:bCs/>
          <w:lang w:val="en-US"/>
        </w:rPr>
        <w:lastRenderedPageBreak/>
        <w:t>30</w:t>
      </w:r>
      <w:r w:rsidR="006374A1" w:rsidRPr="0078362B">
        <w:rPr>
          <w:rFonts w:asciiTheme="majorBidi" w:hAnsiTheme="majorBidi" w:cstheme="majorBidi"/>
          <w:b/>
          <w:bCs/>
          <w:cs/>
        </w:rPr>
        <w:t>.</w:t>
      </w:r>
      <w:r w:rsidR="00C93F23" w:rsidRPr="0078362B">
        <w:rPr>
          <w:rFonts w:asciiTheme="majorBidi" w:hAnsiTheme="majorBidi" w:cstheme="majorBidi"/>
          <w:b/>
          <w:bCs/>
          <w:lang w:val="en-US"/>
        </w:rPr>
        <w:tab/>
      </w:r>
      <w:r w:rsidR="006374A1" w:rsidRPr="0078362B">
        <w:rPr>
          <w:rFonts w:asciiTheme="majorBidi" w:hAnsiTheme="majorBidi" w:cstheme="majorBidi"/>
          <w:b/>
          <w:bCs/>
          <w:cs/>
          <w:lang w:val="en-US"/>
        </w:rPr>
        <w:t>สัญญา</w:t>
      </w:r>
      <w:r w:rsidR="006374A1" w:rsidRPr="0078362B">
        <w:rPr>
          <w:rFonts w:asciiTheme="majorBidi" w:hAnsiTheme="majorBidi" w:cstheme="majorBidi"/>
          <w:b/>
          <w:bCs/>
          <w:snapToGrid w:val="0"/>
          <w:cs/>
        </w:rPr>
        <w:t>ที่สำคัญ</w:t>
      </w:r>
    </w:p>
    <w:p w14:paraId="3378E0DE" w14:textId="2629B200" w:rsidR="00B55861" w:rsidRPr="0078362B" w:rsidRDefault="00FA46D0" w:rsidP="00437FE4">
      <w:pPr>
        <w:ind w:left="1267" w:hanging="720"/>
        <w:jc w:val="thaiDistribute"/>
        <w:rPr>
          <w:rFonts w:asciiTheme="majorBidi" w:eastAsia="MS Mincho" w:hAnsiTheme="majorBidi" w:cstheme="majorBidi"/>
          <w:lang w:val="en-US" w:eastAsia="ja-JP"/>
        </w:rPr>
      </w:pPr>
      <w:r w:rsidRPr="00FA46D0">
        <w:rPr>
          <w:rFonts w:asciiTheme="majorBidi" w:eastAsia="MS Mincho" w:hAnsiTheme="majorBidi" w:cstheme="majorBidi"/>
          <w:lang w:val="en-US" w:eastAsia="ja-JP"/>
        </w:rPr>
        <w:t>30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>.</w:t>
      </w:r>
      <w:r w:rsidRPr="00FA46D0">
        <w:rPr>
          <w:rFonts w:asciiTheme="majorBidi" w:eastAsia="MS Mincho" w:hAnsiTheme="majorBidi" w:cstheme="majorBidi"/>
          <w:lang w:val="en-US" w:eastAsia="ja-JP"/>
        </w:rPr>
        <w:t>1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ab/>
      </w:r>
      <w:r w:rsidR="00254BA1" w:rsidRPr="0078362B">
        <w:rPr>
          <w:rFonts w:asciiTheme="majorBidi" w:eastAsia="MS Mincho" w:hAnsiTheme="majorBidi" w:cstheme="majorBidi"/>
          <w:cs/>
          <w:lang w:val="en-US" w:eastAsia="ja-JP"/>
        </w:rPr>
        <w:t xml:space="preserve">เมื่อวันที่ </w:t>
      </w:r>
      <w:r w:rsidRPr="00FA46D0">
        <w:rPr>
          <w:rFonts w:asciiTheme="majorBidi" w:eastAsia="MS Mincho" w:hAnsiTheme="majorBidi" w:cstheme="majorBidi"/>
          <w:lang w:val="en-US" w:eastAsia="ja-JP"/>
        </w:rPr>
        <w:t>8</w:t>
      </w:r>
      <w:r w:rsidR="00254BA1" w:rsidRPr="0078362B">
        <w:rPr>
          <w:rFonts w:asciiTheme="majorBidi" w:eastAsia="MS Mincho" w:hAnsiTheme="majorBidi" w:cstheme="majorBidi"/>
          <w:lang w:val="en-US" w:eastAsia="ja-JP"/>
        </w:rPr>
        <w:t xml:space="preserve"> </w:t>
      </w:r>
      <w:proofErr w:type="spellStart"/>
      <w:r w:rsidR="00254BA1" w:rsidRPr="0078362B">
        <w:rPr>
          <w:rFonts w:asciiTheme="majorBidi" w:eastAsia="MS Mincho" w:hAnsiTheme="majorBidi" w:cstheme="majorBidi"/>
          <w:cs/>
          <w:lang w:val="en-US" w:eastAsia="ja-JP"/>
        </w:rPr>
        <w:t>พฤษา</w:t>
      </w:r>
      <w:proofErr w:type="spellEnd"/>
      <w:r w:rsidR="00254BA1" w:rsidRPr="0078362B">
        <w:rPr>
          <w:rFonts w:asciiTheme="majorBidi" w:eastAsia="MS Mincho" w:hAnsiTheme="majorBidi" w:cstheme="majorBidi"/>
          <w:cs/>
          <w:lang w:val="en-US" w:eastAsia="ja-JP"/>
        </w:rPr>
        <w:t xml:space="preserve">คม </w:t>
      </w:r>
      <w:r w:rsidRPr="00FA46D0">
        <w:rPr>
          <w:rFonts w:asciiTheme="majorBidi" w:eastAsia="MS Mincho" w:hAnsiTheme="majorBidi" w:cstheme="majorBidi"/>
          <w:lang w:val="en-US" w:eastAsia="ja-JP"/>
        </w:rPr>
        <w:t>2556</w:t>
      </w:r>
      <w:r w:rsidR="00254BA1" w:rsidRPr="0078362B">
        <w:rPr>
          <w:rFonts w:asciiTheme="majorBidi" w:eastAsia="MS Mincho" w:hAnsiTheme="majorBidi" w:cstheme="majorBidi"/>
          <w:lang w:val="en-US" w:eastAsia="ja-JP"/>
        </w:rPr>
        <w:t xml:space="preserve"> 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บริษัท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 (“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ผู้เช่า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) 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ได้ทำสัญญาเช่าที่ดินจากสำนักงานทรัพย์สินส่วนพระมหากษัตริย์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 (“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ผู้ให้เช่า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”) 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อายุสัญญา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 </w:t>
      </w:r>
      <w:r w:rsidRPr="00FA46D0">
        <w:rPr>
          <w:rFonts w:asciiTheme="majorBidi" w:eastAsia="MS Mincho" w:hAnsiTheme="majorBidi" w:cstheme="majorBidi"/>
          <w:lang w:val="en-US" w:eastAsia="ja-JP"/>
        </w:rPr>
        <w:t>25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 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ปี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 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เพื่อปรับปรุงพื้นที่ประกอบธุรกิจเพื่อการพาณิชย์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 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โดย</w:t>
      </w:r>
      <w:r w:rsidR="00D4231F" w:rsidRPr="0078362B">
        <w:rPr>
          <w:rFonts w:asciiTheme="majorBidi" w:eastAsia="MS Mincho" w:hAnsiTheme="majorBidi" w:cstheme="majorBidi"/>
          <w:cs/>
          <w:lang w:val="en-US" w:eastAsia="ja-JP"/>
        </w:rPr>
        <w:t xml:space="preserve">เมื่อครบกำหนดระยะเวลา </w:t>
      </w:r>
      <w:r w:rsidRPr="00FA46D0">
        <w:rPr>
          <w:rFonts w:asciiTheme="majorBidi" w:eastAsia="MS Mincho" w:hAnsiTheme="majorBidi" w:cstheme="majorBidi"/>
          <w:lang w:val="en-US" w:eastAsia="ja-JP"/>
        </w:rPr>
        <w:t>25</w:t>
      </w:r>
      <w:r w:rsidR="00D4231F" w:rsidRPr="0078362B">
        <w:rPr>
          <w:rFonts w:asciiTheme="majorBidi" w:eastAsia="MS Mincho" w:hAnsiTheme="majorBidi" w:cstheme="majorBidi"/>
          <w:lang w:val="en-US" w:eastAsia="ja-JP"/>
        </w:rPr>
        <w:t xml:space="preserve"> </w:t>
      </w:r>
      <w:r w:rsidR="00D4231F" w:rsidRPr="0078362B">
        <w:rPr>
          <w:rFonts w:asciiTheme="majorBidi" w:eastAsia="MS Mincho" w:hAnsiTheme="majorBidi" w:cstheme="majorBidi"/>
          <w:cs/>
          <w:lang w:val="en-US" w:eastAsia="ja-JP"/>
        </w:rPr>
        <w:t xml:space="preserve">ปีแล้ว 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 xml:space="preserve">ผู้ให้เช่ายินยอมให้ผู้เช่าเสนอและผู้ให้เช่าให้สิทธิผู้เช่า เช่าที่ดินต่อจากกำหนดระยะเวลา </w:t>
      </w:r>
      <w:r w:rsidRPr="00FA46D0">
        <w:rPr>
          <w:rFonts w:asciiTheme="majorBidi" w:eastAsia="MS Mincho" w:hAnsiTheme="majorBidi" w:cstheme="majorBidi"/>
          <w:lang w:val="en-US" w:eastAsia="ja-JP"/>
        </w:rPr>
        <w:t>25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 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ปีแรก โดยมีกำหนดระยะเวลาเช่าอีก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 </w:t>
      </w:r>
      <w:r w:rsidRPr="00FA46D0">
        <w:rPr>
          <w:rFonts w:asciiTheme="majorBidi" w:eastAsia="MS Mincho" w:hAnsiTheme="majorBidi" w:cstheme="majorBidi"/>
          <w:lang w:val="en-US" w:eastAsia="ja-JP"/>
        </w:rPr>
        <w:t>25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 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ปี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 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โดยคู่สัญญาจะคงเงื่อนไข</w:t>
      </w:r>
      <w:r w:rsidR="00B55861" w:rsidRPr="0078362B">
        <w:rPr>
          <w:rFonts w:asciiTheme="majorBidi" w:eastAsia="MS Mincho" w:hAnsiTheme="majorBidi" w:cstheme="majorBidi"/>
          <w:spacing w:val="-10"/>
          <w:cs/>
          <w:lang w:val="en-US" w:eastAsia="ja-JP"/>
        </w:rPr>
        <w:t>สัญญาเช่าให้เป็นไปตามเดิม เว้นแต่ค่าเช่าซึ่งให้ใช้วิธีการและสูตรคำนวณค่าเช่าแบบเดียวกับการคำนวณ</w:t>
      </w:r>
      <w:r w:rsidR="00B55861" w:rsidRPr="0078362B">
        <w:rPr>
          <w:rFonts w:asciiTheme="majorBidi" w:eastAsia="MS Mincho" w:hAnsiTheme="majorBidi" w:cstheme="majorBidi"/>
          <w:spacing w:val="-4"/>
          <w:cs/>
          <w:lang w:val="en-US" w:eastAsia="ja-JP"/>
        </w:rPr>
        <w:t xml:space="preserve">ค่าเช่าตามสัญญาเดิม และคำนวณจากอัตราร้อยละของราคาประเมินราชการของกรมที่ดินตามที่ระบุไว้ในสัญญา 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 xml:space="preserve">และเมื่อครบกำหนดสัญญาเช่า </w:t>
      </w:r>
      <w:r w:rsidRPr="00FA46D0">
        <w:rPr>
          <w:rFonts w:asciiTheme="majorBidi" w:eastAsia="MS Mincho" w:hAnsiTheme="majorBidi" w:cstheme="majorBidi"/>
          <w:lang w:val="en-US" w:eastAsia="ja-JP"/>
        </w:rPr>
        <w:t>25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 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ปี</w:t>
      </w:r>
      <w:r w:rsidR="00D4231F" w:rsidRPr="0078362B">
        <w:rPr>
          <w:rFonts w:asciiTheme="majorBidi" w:eastAsia="MS Mincho" w:hAnsiTheme="majorBidi" w:cstheme="majorBidi"/>
          <w:cs/>
          <w:lang w:val="en-US" w:eastAsia="ja-JP"/>
        </w:rPr>
        <w:t>ที่สอง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แล้ว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 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ผู้ให้เช่าจะต้องให้ผู้เช่าเป็นผู้เช่าตามสัญญานี้ต่อไป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 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แต่หากมี</w:t>
      </w:r>
      <w:r w:rsidR="00B55861" w:rsidRPr="0078362B">
        <w:rPr>
          <w:rFonts w:asciiTheme="majorBidi" w:eastAsia="MS Mincho" w:hAnsiTheme="majorBidi" w:cstheme="majorBidi"/>
          <w:spacing w:val="-6"/>
          <w:cs/>
          <w:lang w:val="en-US" w:eastAsia="ja-JP"/>
        </w:rPr>
        <w:t>บุคคลอื่นขอเช่าในอัตราที่สูงกว่าอัตราค่าเช่าของผู้เช่า</w:t>
      </w:r>
      <w:r w:rsidR="00B55861" w:rsidRPr="0078362B">
        <w:rPr>
          <w:rFonts w:asciiTheme="majorBidi" w:eastAsia="MS Mincho" w:hAnsiTheme="majorBidi" w:cstheme="majorBidi"/>
          <w:spacing w:val="-6"/>
          <w:lang w:val="en-US" w:eastAsia="ja-JP"/>
        </w:rPr>
        <w:t xml:space="preserve"> </w:t>
      </w:r>
      <w:r w:rsidR="00B55861" w:rsidRPr="0078362B">
        <w:rPr>
          <w:rFonts w:asciiTheme="majorBidi" w:eastAsia="MS Mincho" w:hAnsiTheme="majorBidi" w:cstheme="majorBidi"/>
          <w:spacing w:val="-6"/>
          <w:cs/>
          <w:lang w:val="en-US" w:eastAsia="ja-JP"/>
        </w:rPr>
        <w:t>ผู้ให้เช่าต้องแจ้งให้ผู้เช่าทราบ</w:t>
      </w:r>
      <w:r w:rsidR="00B55861" w:rsidRPr="0078362B">
        <w:rPr>
          <w:rFonts w:asciiTheme="majorBidi" w:eastAsia="MS Mincho" w:hAnsiTheme="majorBidi" w:cstheme="majorBidi"/>
          <w:spacing w:val="-6"/>
          <w:lang w:val="en-US" w:eastAsia="ja-JP"/>
        </w:rPr>
        <w:t xml:space="preserve"> </w:t>
      </w:r>
      <w:r w:rsidR="00B55861" w:rsidRPr="0078362B">
        <w:rPr>
          <w:rFonts w:asciiTheme="majorBidi" w:eastAsia="MS Mincho" w:hAnsiTheme="majorBidi" w:cstheme="majorBidi"/>
          <w:spacing w:val="-6"/>
          <w:cs/>
          <w:lang w:val="en-US" w:eastAsia="ja-JP"/>
        </w:rPr>
        <w:t>หากผู้เช่ายินยอม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ชำระค่าเช่าในอัตราเท่ากับบุคคลอื่นดังกล่าว</w:t>
      </w:r>
      <w:r w:rsidR="00B55861" w:rsidRPr="0078362B">
        <w:rPr>
          <w:rFonts w:asciiTheme="majorBidi" w:eastAsia="MS Mincho" w:hAnsiTheme="majorBidi" w:cstheme="majorBidi"/>
          <w:lang w:val="en-US" w:eastAsia="ja-JP"/>
        </w:rPr>
        <w:t xml:space="preserve"> </w:t>
      </w:r>
      <w:r w:rsidR="00B55861" w:rsidRPr="0078362B">
        <w:rPr>
          <w:rFonts w:asciiTheme="majorBidi" w:eastAsia="MS Mincho" w:hAnsiTheme="majorBidi" w:cstheme="majorBidi"/>
          <w:cs/>
          <w:lang w:val="en-US" w:eastAsia="ja-JP"/>
        </w:rPr>
        <w:t>ผู้ให้เช่าต้องให้ผู้เช่าเป็นผู้มีสิทธิเช่าก่อน</w:t>
      </w:r>
    </w:p>
    <w:p w14:paraId="3F5760E4" w14:textId="54CF0928" w:rsidR="00B55861" w:rsidRPr="0078362B" w:rsidRDefault="00D4231F" w:rsidP="00437FE4">
      <w:pPr>
        <w:overflowPunct/>
        <w:spacing w:before="240" w:after="240"/>
        <w:ind w:left="1267"/>
        <w:jc w:val="thaiDistribute"/>
        <w:textAlignment w:val="auto"/>
        <w:rPr>
          <w:rFonts w:asciiTheme="majorBidi" w:hAnsiTheme="majorBidi" w:cstheme="majorBidi"/>
          <w:spacing w:val="4"/>
          <w:lang w:val="en-US"/>
        </w:rPr>
      </w:pPr>
      <w:r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ต่อมา</w:t>
      </w:r>
      <w:r w:rsidR="00B55861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วันที่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="00B55861"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B55861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ตุลาคม </w:t>
      </w:r>
      <w:r w:rsidR="00FA46D0" w:rsidRPr="00FA46D0">
        <w:rPr>
          <w:rFonts w:asciiTheme="majorBidi" w:hAnsiTheme="majorBidi" w:cstheme="majorBidi"/>
          <w:snapToGrid w:val="0"/>
          <w:spacing w:val="-6"/>
          <w:lang w:val="en-US"/>
        </w:rPr>
        <w:t>2557</w:t>
      </w:r>
      <w:r w:rsidR="00B55861" w:rsidRPr="0078362B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B55861" w:rsidRPr="0078362B">
        <w:rPr>
          <w:rFonts w:asciiTheme="majorBidi" w:hAnsiTheme="majorBidi" w:cstheme="majorBidi"/>
          <w:snapToGrid w:val="0"/>
          <w:spacing w:val="-6"/>
          <w:cs/>
          <w:lang w:val="en-US"/>
        </w:rPr>
        <w:t>บริษัทเข้าทำสัญญาให้เช่าช่วงที่ดิน และดำเนินการจดทะเบียนให้เช่าช่วง</w:t>
      </w:r>
      <w:r w:rsidR="00B55861" w:rsidRPr="0078362B">
        <w:rPr>
          <w:rFonts w:asciiTheme="majorBidi" w:hAnsiTheme="majorBidi" w:cstheme="majorBidi"/>
          <w:snapToGrid w:val="0"/>
          <w:cs/>
          <w:lang w:val="en-US"/>
        </w:rPr>
        <w:t>สิทธิการเช่ากับ บริษัท แลนด์มาร์ค โฮล</w:t>
      </w:r>
      <w:proofErr w:type="spellStart"/>
      <w:r w:rsidR="00B55861" w:rsidRPr="0078362B">
        <w:rPr>
          <w:rFonts w:asciiTheme="majorBidi" w:hAnsiTheme="majorBidi" w:cstheme="majorBidi"/>
          <w:snapToGrid w:val="0"/>
          <w:cs/>
          <w:lang w:val="en-US"/>
        </w:rPr>
        <w:t>ดิ้งส์</w:t>
      </w:r>
      <w:proofErr w:type="spellEnd"/>
      <w:r w:rsidR="00B55861" w:rsidRPr="0078362B">
        <w:rPr>
          <w:rFonts w:asciiTheme="majorBidi" w:hAnsiTheme="majorBidi" w:cstheme="majorBidi"/>
          <w:snapToGrid w:val="0"/>
          <w:cs/>
          <w:lang w:val="en-US"/>
        </w:rPr>
        <w:t xml:space="preserve"> จำกัด ซึ่งเป็นบริษัทย่อย เพื่อดำเนินโครงการเจ้าพระยา เอสเตท</w:t>
      </w:r>
      <w:r w:rsidR="00B55861" w:rsidRPr="0078362B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ให้เหมาะสมกับโครงสร้างธุรกิจและเป็นไปตามวัตถุประสงค์ในการดำเนินงานของบริษัท </w:t>
      </w:r>
      <w:r w:rsidR="00B55861" w:rsidRPr="0078362B">
        <w:rPr>
          <w:rFonts w:asciiTheme="majorBidi" w:hAnsiTheme="majorBidi" w:cstheme="majorBidi"/>
          <w:snapToGrid w:val="0"/>
          <w:cs/>
          <w:lang w:val="en-US"/>
        </w:rPr>
        <w:t>โดยหลักการกำหนดค่าตอบแทนการเช่าช่วงและเงื่อนไขการชำระค่าตอบแทนการเช่าช่วงที่ดินดังกล่าวให้อิงตามสัญญาเช่าที่ดินที่บริษัทได้ทำไว้กับสำนักงานทรัพย์สินส่วนพระมหากษัตริย์</w:t>
      </w:r>
    </w:p>
    <w:p w14:paraId="162CE62B" w14:textId="6558EA1F" w:rsidR="00623F88" w:rsidRPr="0078362B" w:rsidRDefault="00FA46D0" w:rsidP="00437FE4">
      <w:pPr>
        <w:ind w:left="1267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spacing w:val="4"/>
          <w:lang w:val="en-US"/>
        </w:rPr>
        <w:t>30</w:t>
      </w:r>
      <w:r w:rsidR="00C30FA8" w:rsidRPr="0078362B">
        <w:rPr>
          <w:rFonts w:asciiTheme="majorBidi" w:hAnsiTheme="majorBidi" w:cstheme="majorBidi"/>
          <w:spacing w:val="4"/>
          <w:lang w:val="en-US"/>
        </w:rPr>
        <w:t>.</w:t>
      </w:r>
      <w:r w:rsidRPr="00FA46D0">
        <w:rPr>
          <w:rFonts w:asciiTheme="majorBidi" w:hAnsiTheme="majorBidi" w:cstheme="majorBidi"/>
          <w:spacing w:val="4"/>
          <w:lang w:val="en-US"/>
        </w:rPr>
        <w:t>2</w:t>
      </w:r>
      <w:r w:rsidR="00C30FA8" w:rsidRPr="0078362B">
        <w:rPr>
          <w:rFonts w:asciiTheme="majorBidi" w:hAnsiTheme="majorBidi" w:cstheme="majorBidi"/>
          <w:spacing w:val="4"/>
          <w:lang w:val="en-US"/>
        </w:rPr>
        <w:tab/>
      </w:r>
      <w:r w:rsidR="00623F88" w:rsidRPr="0078362B">
        <w:rPr>
          <w:rFonts w:asciiTheme="majorBidi" w:hAnsiTheme="majorBidi" w:cstheme="majorBidi"/>
          <w:cs/>
        </w:rPr>
        <w:t xml:space="preserve">เมื่อวันที่ </w:t>
      </w:r>
      <w:r w:rsidRPr="00FA46D0">
        <w:rPr>
          <w:rFonts w:asciiTheme="majorBidi" w:hAnsiTheme="majorBidi" w:cstheme="majorBidi"/>
          <w:lang w:val="en-US"/>
        </w:rPr>
        <w:t>15</w:t>
      </w:r>
      <w:r w:rsidR="00623F88" w:rsidRPr="0078362B">
        <w:rPr>
          <w:rFonts w:asciiTheme="majorBidi" w:hAnsiTheme="majorBidi" w:cstheme="majorBidi"/>
          <w:cs/>
        </w:rPr>
        <w:t xml:space="preserve"> พฤษภาคม </w:t>
      </w:r>
      <w:r w:rsidRPr="00FA46D0">
        <w:rPr>
          <w:rFonts w:asciiTheme="majorBidi" w:hAnsiTheme="majorBidi" w:cstheme="majorBidi"/>
          <w:lang w:val="en-US"/>
        </w:rPr>
        <w:t>2556</w:t>
      </w:r>
      <w:r w:rsidR="00623F88" w:rsidRPr="0078362B">
        <w:rPr>
          <w:rFonts w:asciiTheme="majorBidi" w:hAnsiTheme="majorBidi" w:cstheme="majorBidi"/>
          <w:cs/>
        </w:rPr>
        <w:t xml:space="preserve"> บริษัทได้ทำสัญญาร่วมทุน (</w:t>
      </w:r>
      <w:proofErr w:type="spellStart"/>
      <w:r w:rsidR="00623F88" w:rsidRPr="0078362B">
        <w:rPr>
          <w:rFonts w:asciiTheme="majorBidi" w:hAnsiTheme="majorBidi" w:cstheme="majorBidi"/>
          <w:cs/>
        </w:rPr>
        <w:t>Joint</w:t>
      </w:r>
      <w:proofErr w:type="spellEnd"/>
      <w:r w:rsidR="00623F88" w:rsidRPr="0078362B">
        <w:rPr>
          <w:rFonts w:asciiTheme="majorBidi" w:hAnsiTheme="majorBidi" w:cstheme="majorBidi"/>
          <w:cs/>
        </w:rPr>
        <w:t xml:space="preserve"> </w:t>
      </w:r>
      <w:proofErr w:type="spellStart"/>
      <w:r w:rsidR="00623F88" w:rsidRPr="0078362B">
        <w:rPr>
          <w:rFonts w:asciiTheme="majorBidi" w:hAnsiTheme="majorBidi" w:cstheme="majorBidi"/>
          <w:cs/>
        </w:rPr>
        <w:t>Venture</w:t>
      </w:r>
      <w:proofErr w:type="spellEnd"/>
      <w:r w:rsidR="00623F88" w:rsidRPr="0078362B">
        <w:rPr>
          <w:rFonts w:asciiTheme="majorBidi" w:hAnsiTheme="majorBidi" w:cstheme="majorBidi"/>
          <w:cs/>
        </w:rPr>
        <w:t xml:space="preserve"> </w:t>
      </w:r>
      <w:proofErr w:type="spellStart"/>
      <w:r w:rsidR="00623F88" w:rsidRPr="0078362B">
        <w:rPr>
          <w:rFonts w:asciiTheme="majorBidi" w:hAnsiTheme="majorBidi" w:cstheme="majorBidi"/>
          <w:cs/>
        </w:rPr>
        <w:t>Agreement</w:t>
      </w:r>
      <w:proofErr w:type="spellEnd"/>
      <w:r w:rsidR="00623F88" w:rsidRPr="0078362B">
        <w:rPr>
          <w:rFonts w:asciiTheme="majorBidi" w:hAnsiTheme="majorBidi" w:cstheme="majorBidi"/>
          <w:cs/>
        </w:rPr>
        <w:t>) กับบริษัท บีซีอีจี ไทย อินเตอร์เนชั่น</w:t>
      </w:r>
      <w:proofErr w:type="spellStart"/>
      <w:r w:rsidR="00623F88" w:rsidRPr="0078362B">
        <w:rPr>
          <w:rFonts w:asciiTheme="majorBidi" w:hAnsiTheme="majorBidi" w:cstheme="majorBidi"/>
          <w:cs/>
        </w:rPr>
        <w:t>แน</w:t>
      </w:r>
      <w:proofErr w:type="spellEnd"/>
      <w:r w:rsidR="00623F88" w:rsidRPr="0078362B">
        <w:rPr>
          <w:rFonts w:asciiTheme="majorBidi" w:hAnsiTheme="majorBidi" w:cstheme="majorBidi"/>
          <w:cs/>
        </w:rPr>
        <w:t>ล จำกัด เพื่อ</w:t>
      </w:r>
      <w:r w:rsidR="00623F88" w:rsidRPr="0078362B">
        <w:rPr>
          <w:rFonts w:asciiTheme="majorBidi" w:hAnsiTheme="majorBidi" w:cstheme="majorBidi"/>
          <w:cs/>
          <w:lang w:val="en-US"/>
        </w:rPr>
        <w:t>ให้บริษัทดังกล่าวร่วมลงทุนใน</w:t>
      </w:r>
      <w:r w:rsidR="00623F88" w:rsidRPr="0078362B">
        <w:rPr>
          <w:rFonts w:asciiTheme="majorBidi" w:hAnsiTheme="majorBidi" w:cstheme="majorBidi"/>
          <w:cs/>
        </w:rPr>
        <w:t>บริษัท แลนด์มาร์ค โฮล</w:t>
      </w:r>
      <w:proofErr w:type="spellStart"/>
      <w:r w:rsidR="00623F88" w:rsidRPr="0078362B">
        <w:rPr>
          <w:rFonts w:asciiTheme="majorBidi" w:hAnsiTheme="majorBidi" w:cstheme="majorBidi"/>
          <w:cs/>
        </w:rPr>
        <w:t>ดิ้งส์</w:t>
      </w:r>
      <w:proofErr w:type="spellEnd"/>
      <w:r w:rsidR="00623F88" w:rsidRPr="0078362B">
        <w:rPr>
          <w:rFonts w:asciiTheme="majorBidi" w:hAnsiTheme="majorBidi" w:cstheme="majorBidi"/>
          <w:cs/>
        </w:rPr>
        <w:t xml:space="preserve"> จำกัด (“บริษัทย่อย”) โดยจะร่วมกันพัฒนาโครงการเจ้าพระยา เอสเตท ภายใต้เงื่อนไขที่บริษัท บีซีอีจี ไทย อินเตอร์เนชั่น</w:t>
      </w:r>
      <w:proofErr w:type="spellStart"/>
      <w:r w:rsidR="00623F88" w:rsidRPr="0078362B">
        <w:rPr>
          <w:rFonts w:asciiTheme="majorBidi" w:hAnsiTheme="majorBidi" w:cstheme="majorBidi"/>
          <w:cs/>
        </w:rPr>
        <w:t>แน</w:t>
      </w:r>
      <w:proofErr w:type="spellEnd"/>
      <w:r w:rsidR="00623F88" w:rsidRPr="0078362B">
        <w:rPr>
          <w:rFonts w:asciiTheme="majorBidi" w:hAnsiTheme="majorBidi" w:cstheme="majorBidi"/>
          <w:cs/>
        </w:rPr>
        <w:t xml:space="preserve">ล จำกัด จะต้องชำระเงินค่าหุ้นสามัญเป็นเงินสดทั้งสิ้นจำนวน </w:t>
      </w:r>
      <w:r w:rsidRPr="00FA46D0">
        <w:rPr>
          <w:rFonts w:asciiTheme="majorBidi" w:hAnsiTheme="majorBidi" w:cstheme="majorBidi"/>
          <w:lang w:val="en-US"/>
        </w:rPr>
        <w:t>60</w:t>
      </w:r>
      <w:r w:rsidR="00623F88" w:rsidRPr="0078362B">
        <w:rPr>
          <w:rFonts w:asciiTheme="majorBidi" w:hAnsiTheme="majorBidi" w:cstheme="majorBidi"/>
          <w:cs/>
        </w:rPr>
        <w:t xml:space="preserve"> ล้านดอลลาร์สหรัฐ</w:t>
      </w:r>
      <w:r w:rsidR="00623F88" w:rsidRPr="0078362B">
        <w:rPr>
          <w:rFonts w:asciiTheme="majorBidi" w:hAnsiTheme="majorBidi" w:cstheme="majorBidi"/>
          <w:cs/>
          <w:lang w:val="en-US"/>
        </w:rPr>
        <w:t>ให้แก่บริษัทย่อย</w:t>
      </w:r>
      <w:r w:rsidR="00623F88" w:rsidRPr="0078362B">
        <w:rPr>
          <w:rFonts w:asciiTheme="majorBidi" w:hAnsiTheme="majorBidi" w:cstheme="majorBidi"/>
          <w:cs/>
        </w:rPr>
        <w:t>เพื่อใช้พัฒนาโครงการนี้โดยเฉพาะ ซึ่ง</w:t>
      </w:r>
      <w:r w:rsidR="0098770B" w:rsidRPr="0078362B">
        <w:rPr>
          <w:rFonts w:asciiTheme="majorBidi" w:hAnsiTheme="majorBidi" w:cstheme="majorBidi"/>
          <w:cs/>
        </w:rPr>
        <w:t>ต่อมา</w:t>
      </w:r>
      <w:r w:rsidR="00623F88" w:rsidRPr="0078362B">
        <w:rPr>
          <w:rFonts w:asciiTheme="majorBidi" w:hAnsiTheme="majorBidi" w:cstheme="majorBidi"/>
          <w:cs/>
        </w:rPr>
        <w:t>บริษัทย่อยได้รับชำระค่าหุ้นสามัญจากบริษัทดังกล่าวตามที่บริษัทได้มีการทำสัญญาตกลงไว้</w:t>
      </w:r>
      <w:r w:rsidR="0098770B" w:rsidRPr="0078362B">
        <w:rPr>
          <w:rFonts w:asciiTheme="majorBidi" w:hAnsiTheme="majorBidi" w:cstheme="majorBidi"/>
          <w:spacing w:val="2"/>
          <w:cs/>
        </w:rPr>
        <w:t>และได้</w:t>
      </w:r>
      <w:r w:rsidR="00623F88" w:rsidRPr="0078362B">
        <w:rPr>
          <w:rFonts w:asciiTheme="majorBidi" w:hAnsiTheme="majorBidi" w:cstheme="majorBidi"/>
          <w:spacing w:val="2"/>
          <w:cs/>
        </w:rPr>
        <w:t>จดทะเบียนเพิ่มทุนกับกรมพัฒนาธุรกิจการค้า กระทรวงพาณิชย์</w:t>
      </w:r>
      <w:r w:rsidR="0098770B" w:rsidRPr="0078362B">
        <w:rPr>
          <w:rFonts w:asciiTheme="majorBidi" w:hAnsiTheme="majorBidi" w:cstheme="majorBidi"/>
          <w:spacing w:val="2"/>
          <w:cs/>
        </w:rPr>
        <w:t>แล้ว โดย</w:t>
      </w:r>
      <w:r w:rsidR="003E5BFA" w:rsidRPr="0078362B">
        <w:rPr>
          <w:rFonts w:asciiTheme="majorBidi" w:hAnsiTheme="majorBidi" w:cstheme="majorBidi"/>
          <w:cs/>
        </w:rPr>
        <w:t>ภายหลังการเพิ่มทุนดังกล่าว</w:t>
      </w:r>
      <w:r w:rsidR="000845AC" w:rsidRPr="0078362B">
        <w:rPr>
          <w:rFonts w:asciiTheme="majorBidi" w:hAnsiTheme="majorBidi" w:cstheme="majorBidi"/>
          <w:cs/>
        </w:rPr>
        <w:t xml:space="preserve"> </w:t>
      </w:r>
      <w:r w:rsidR="0098770B" w:rsidRPr="0078362B">
        <w:rPr>
          <w:rFonts w:asciiTheme="majorBidi" w:hAnsiTheme="majorBidi" w:cstheme="majorBidi"/>
          <w:spacing w:val="2"/>
          <w:cs/>
        </w:rPr>
        <w:t>บริษัท</w:t>
      </w:r>
      <w:r w:rsidR="00623F88" w:rsidRPr="0078362B">
        <w:rPr>
          <w:rFonts w:asciiTheme="majorBidi" w:hAnsiTheme="majorBidi" w:cstheme="majorBidi"/>
          <w:spacing w:val="6"/>
          <w:cs/>
        </w:rPr>
        <w:t>และบริษัท บีซีอีจี ไทย อินเตอร์เน</w:t>
      </w:r>
      <w:r w:rsidR="0098770B" w:rsidRPr="0078362B">
        <w:rPr>
          <w:rFonts w:asciiTheme="majorBidi" w:hAnsiTheme="majorBidi" w:cstheme="majorBidi"/>
          <w:spacing w:val="6"/>
          <w:cs/>
        </w:rPr>
        <w:t>ชั่น</w:t>
      </w:r>
      <w:proofErr w:type="spellStart"/>
      <w:r w:rsidR="0098770B" w:rsidRPr="0078362B">
        <w:rPr>
          <w:rFonts w:asciiTheme="majorBidi" w:hAnsiTheme="majorBidi" w:cstheme="majorBidi"/>
          <w:spacing w:val="6"/>
          <w:cs/>
        </w:rPr>
        <w:t>แน</w:t>
      </w:r>
      <w:proofErr w:type="spellEnd"/>
      <w:r w:rsidR="0098770B" w:rsidRPr="0078362B">
        <w:rPr>
          <w:rFonts w:asciiTheme="majorBidi" w:hAnsiTheme="majorBidi" w:cstheme="majorBidi"/>
          <w:spacing w:val="6"/>
          <w:cs/>
        </w:rPr>
        <w:t xml:space="preserve">ล จำกัด </w:t>
      </w:r>
      <w:r w:rsidR="00623F88" w:rsidRPr="0078362B">
        <w:rPr>
          <w:rFonts w:asciiTheme="majorBidi" w:hAnsiTheme="majorBidi" w:cstheme="majorBidi"/>
          <w:spacing w:val="6"/>
          <w:cs/>
        </w:rPr>
        <w:t>ถือหุ้น</w:t>
      </w:r>
      <w:r w:rsidR="0098770B" w:rsidRPr="0078362B">
        <w:rPr>
          <w:rFonts w:asciiTheme="majorBidi" w:hAnsiTheme="majorBidi" w:cstheme="majorBidi"/>
          <w:cs/>
          <w:lang w:val="en-US"/>
        </w:rPr>
        <w:t>ใน</w:t>
      </w:r>
      <w:r w:rsidR="0098770B" w:rsidRPr="0078362B">
        <w:rPr>
          <w:rFonts w:asciiTheme="majorBidi" w:hAnsiTheme="majorBidi" w:cstheme="majorBidi"/>
          <w:cs/>
        </w:rPr>
        <w:t>บริษัท แลนด์มาร์ค โฮล</w:t>
      </w:r>
      <w:proofErr w:type="spellStart"/>
      <w:r w:rsidR="0098770B" w:rsidRPr="0078362B">
        <w:rPr>
          <w:rFonts w:asciiTheme="majorBidi" w:hAnsiTheme="majorBidi" w:cstheme="majorBidi"/>
          <w:cs/>
        </w:rPr>
        <w:t>ดิ้งส์</w:t>
      </w:r>
      <w:proofErr w:type="spellEnd"/>
      <w:r w:rsidR="0098770B" w:rsidRPr="0078362B">
        <w:rPr>
          <w:rFonts w:asciiTheme="majorBidi" w:hAnsiTheme="majorBidi" w:cstheme="majorBidi"/>
          <w:cs/>
        </w:rPr>
        <w:t xml:space="preserve"> จำกัด</w:t>
      </w:r>
      <w:r w:rsidR="000830D5" w:rsidRPr="0078362B">
        <w:rPr>
          <w:rFonts w:asciiTheme="majorBidi" w:hAnsiTheme="majorBidi" w:cstheme="majorBidi"/>
          <w:cs/>
        </w:rPr>
        <w:t xml:space="preserve"> </w:t>
      </w:r>
      <w:r w:rsidR="003E5BFA" w:rsidRPr="0078362B">
        <w:rPr>
          <w:rFonts w:asciiTheme="majorBidi" w:hAnsiTheme="majorBidi" w:cstheme="majorBidi"/>
          <w:cs/>
        </w:rPr>
        <w:t xml:space="preserve">ในสัดส่วนร้อยละ </w:t>
      </w:r>
      <w:r w:rsidRPr="00FA46D0">
        <w:rPr>
          <w:rFonts w:asciiTheme="majorBidi" w:hAnsiTheme="majorBidi" w:cstheme="majorBidi"/>
          <w:lang w:val="en-US"/>
        </w:rPr>
        <w:t>70</w:t>
      </w:r>
      <w:r w:rsidR="003E5BFA" w:rsidRPr="0078362B">
        <w:rPr>
          <w:rFonts w:asciiTheme="majorBidi" w:hAnsiTheme="majorBidi" w:cstheme="majorBidi"/>
          <w:lang w:val="en-US"/>
        </w:rPr>
        <w:t xml:space="preserve"> </w:t>
      </w:r>
      <w:r w:rsidR="003E5BFA" w:rsidRPr="0078362B">
        <w:rPr>
          <w:rFonts w:asciiTheme="majorBidi" w:hAnsiTheme="majorBidi" w:cstheme="majorBidi"/>
          <w:cs/>
          <w:lang w:val="en-US"/>
        </w:rPr>
        <w:t xml:space="preserve">และร้อยละ </w:t>
      </w:r>
      <w:r w:rsidRPr="00FA46D0">
        <w:rPr>
          <w:rFonts w:asciiTheme="majorBidi" w:hAnsiTheme="majorBidi" w:cstheme="majorBidi"/>
          <w:lang w:val="en-US"/>
        </w:rPr>
        <w:t>30</w:t>
      </w:r>
      <w:r w:rsidR="003E5BFA" w:rsidRPr="0078362B">
        <w:rPr>
          <w:rFonts w:asciiTheme="majorBidi" w:hAnsiTheme="majorBidi" w:cstheme="majorBidi"/>
          <w:lang w:val="en-US"/>
        </w:rPr>
        <w:t xml:space="preserve"> </w:t>
      </w:r>
      <w:r w:rsidR="003E5BFA" w:rsidRPr="0078362B">
        <w:rPr>
          <w:rFonts w:asciiTheme="majorBidi" w:hAnsiTheme="majorBidi" w:cstheme="majorBidi"/>
          <w:cs/>
          <w:lang w:val="en-US"/>
        </w:rPr>
        <w:t>ตามลำดับ</w:t>
      </w:r>
      <w:r w:rsidR="0098770B" w:rsidRPr="0078362B">
        <w:rPr>
          <w:rFonts w:asciiTheme="majorBidi" w:hAnsiTheme="majorBidi" w:cstheme="majorBidi"/>
          <w:cs/>
        </w:rPr>
        <w:t xml:space="preserve"> </w:t>
      </w:r>
    </w:p>
    <w:p w14:paraId="5386C335" w14:textId="4C3A094E" w:rsidR="00D4231F" w:rsidRPr="0078362B" w:rsidRDefault="00FA46D0" w:rsidP="00437FE4">
      <w:pPr>
        <w:spacing w:before="240"/>
        <w:ind w:left="1267" w:hanging="720"/>
        <w:jc w:val="thaiDistribute"/>
        <w:rPr>
          <w:rFonts w:asciiTheme="majorBidi" w:hAnsiTheme="majorBidi" w:cstheme="majorBidi"/>
          <w:spacing w:val="-2"/>
          <w:cs/>
        </w:rPr>
      </w:pPr>
      <w:r w:rsidRPr="00FA46D0">
        <w:rPr>
          <w:rFonts w:asciiTheme="majorBidi" w:hAnsiTheme="majorBidi" w:cstheme="majorBidi"/>
          <w:spacing w:val="4"/>
          <w:lang w:val="en-US"/>
        </w:rPr>
        <w:t>30</w:t>
      </w:r>
      <w:r w:rsidR="006374A1" w:rsidRPr="0078362B">
        <w:rPr>
          <w:rFonts w:asciiTheme="majorBidi" w:hAnsiTheme="majorBidi" w:cstheme="majorBidi"/>
          <w:spacing w:val="4"/>
          <w:lang w:val="en-US"/>
        </w:rPr>
        <w:t>.</w:t>
      </w:r>
      <w:r w:rsidRPr="00FA46D0">
        <w:rPr>
          <w:rFonts w:asciiTheme="majorBidi" w:hAnsiTheme="majorBidi" w:cstheme="majorBidi"/>
          <w:spacing w:val="4"/>
          <w:lang w:val="en-US"/>
        </w:rPr>
        <w:t>3</w:t>
      </w:r>
      <w:r w:rsidR="006374A1" w:rsidRPr="0078362B">
        <w:rPr>
          <w:rFonts w:asciiTheme="majorBidi" w:hAnsiTheme="majorBidi" w:cstheme="majorBidi"/>
          <w:spacing w:val="4"/>
          <w:lang w:val="en-US"/>
        </w:rPr>
        <w:tab/>
      </w:r>
      <w:r w:rsidR="006374A1" w:rsidRPr="0078362B">
        <w:rPr>
          <w:rFonts w:asciiTheme="majorBidi" w:hAnsiTheme="majorBidi" w:cstheme="majorBidi"/>
          <w:spacing w:val="4"/>
          <w:cs/>
        </w:rPr>
        <w:t>บริษัทได้ทำสัญญาการให้บริการดำเนินงานกับ</w:t>
      </w:r>
      <w:r w:rsidR="005103A5" w:rsidRPr="0078362B">
        <w:rPr>
          <w:rFonts w:asciiTheme="majorBidi" w:hAnsiTheme="majorBidi" w:cstheme="majorBidi"/>
          <w:spacing w:val="4"/>
          <w:cs/>
          <w:lang w:val="en-US"/>
        </w:rPr>
        <w:t>บริษัทย่อย</w:t>
      </w:r>
      <w:r w:rsidR="00C93F23" w:rsidRPr="0078362B">
        <w:rPr>
          <w:rFonts w:asciiTheme="majorBidi" w:hAnsiTheme="majorBidi" w:cstheme="majorBidi"/>
          <w:spacing w:val="4"/>
          <w:cs/>
          <w:lang w:val="en-US"/>
        </w:rPr>
        <w:t>สอง</w:t>
      </w:r>
      <w:r w:rsidR="006374A1" w:rsidRPr="0078362B">
        <w:rPr>
          <w:rFonts w:asciiTheme="majorBidi" w:hAnsiTheme="majorBidi" w:cstheme="majorBidi"/>
          <w:spacing w:val="-10"/>
          <w:cs/>
        </w:rPr>
        <w:t xml:space="preserve">แห่ง </w:t>
      </w:r>
      <w:r w:rsidR="00332CD9" w:rsidRPr="0078362B">
        <w:rPr>
          <w:rFonts w:asciiTheme="majorBidi" w:hAnsiTheme="majorBidi" w:cstheme="majorBidi"/>
          <w:spacing w:val="-8"/>
          <w:cs/>
        </w:rPr>
        <w:t>เพื่อ</w:t>
      </w:r>
      <w:r w:rsidR="006374A1" w:rsidRPr="0078362B">
        <w:rPr>
          <w:rFonts w:asciiTheme="majorBidi" w:hAnsiTheme="majorBidi" w:cstheme="majorBidi"/>
          <w:spacing w:val="-8"/>
          <w:cs/>
        </w:rPr>
        <w:t>ให้บริการเกี่ยวกับการจัดการและการดำเนินงานแก่บริษัท</w:t>
      </w:r>
      <w:r w:rsidR="00332CD9" w:rsidRPr="0078362B">
        <w:rPr>
          <w:rFonts w:asciiTheme="majorBidi" w:hAnsiTheme="majorBidi" w:cstheme="majorBidi"/>
          <w:spacing w:val="-8"/>
          <w:cs/>
        </w:rPr>
        <w:t>ย่อย</w:t>
      </w:r>
      <w:r w:rsidR="006374A1" w:rsidRPr="0078362B">
        <w:rPr>
          <w:rFonts w:asciiTheme="majorBidi" w:hAnsiTheme="majorBidi" w:cstheme="majorBidi"/>
          <w:spacing w:val="-8"/>
          <w:cs/>
        </w:rPr>
        <w:t>ดังกล่าว โดยค่าบริการ</w:t>
      </w:r>
      <w:r w:rsidR="006374A1" w:rsidRPr="0078362B">
        <w:rPr>
          <w:rFonts w:asciiTheme="majorBidi" w:hAnsiTheme="majorBidi" w:cstheme="majorBidi"/>
          <w:spacing w:val="-8"/>
          <w:cs/>
          <w:lang w:val="en-US"/>
        </w:rPr>
        <w:t>คำนวณจาก</w:t>
      </w:r>
      <w:r w:rsidR="006374A1" w:rsidRPr="0078362B">
        <w:rPr>
          <w:rFonts w:asciiTheme="majorBidi" w:hAnsiTheme="majorBidi" w:cstheme="majorBidi"/>
          <w:spacing w:val="-2"/>
          <w:cs/>
          <w:lang w:val="en-US"/>
        </w:rPr>
        <w:t xml:space="preserve">ต้นทุนบวกส่วนเพิ่ม </w:t>
      </w:r>
      <w:r w:rsidR="006374A1" w:rsidRPr="0078362B">
        <w:rPr>
          <w:rFonts w:asciiTheme="majorBidi" w:hAnsiTheme="majorBidi" w:cstheme="majorBidi"/>
          <w:spacing w:val="-2"/>
          <w:cs/>
        </w:rPr>
        <w:t>และเงื่อนไขการเลิกสัญญาเป็นไปตามข้อตกลงที่ระบุไว้ในสัญญา</w:t>
      </w:r>
    </w:p>
    <w:p w14:paraId="73FB9BF2" w14:textId="77777777" w:rsidR="00D4231F" w:rsidRPr="0078362B" w:rsidRDefault="00D4231F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cs/>
        </w:rPr>
      </w:pPr>
      <w:r w:rsidRPr="0078362B">
        <w:rPr>
          <w:rFonts w:asciiTheme="majorBidi" w:hAnsiTheme="majorBidi" w:cstheme="majorBidi"/>
          <w:spacing w:val="-2"/>
          <w:cs/>
        </w:rPr>
        <w:br w:type="page"/>
      </w:r>
    </w:p>
    <w:p w14:paraId="169A8F00" w14:textId="4C85D403" w:rsidR="006374A1" w:rsidRPr="0078362B" w:rsidRDefault="00FA46D0" w:rsidP="00437FE4">
      <w:pPr>
        <w:spacing w:before="240" w:after="120"/>
        <w:ind w:left="1267" w:hanging="727"/>
        <w:jc w:val="thaiDistribute"/>
        <w:rPr>
          <w:rFonts w:asciiTheme="majorBidi" w:hAnsiTheme="majorBidi" w:cstheme="majorBidi"/>
          <w:snapToGrid w:val="0"/>
          <w:cs/>
        </w:rPr>
      </w:pPr>
      <w:r w:rsidRPr="00FA46D0">
        <w:rPr>
          <w:rFonts w:asciiTheme="majorBidi" w:hAnsiTheme="majorBidi" w:cstheme="majorBidi"/>
          <w:snapToGrid w:val="0"/>
          <w:lang w:val="en-US"/>
        </w:rPr>
        <w:lastRenderedPageBreak/>
        <w:t>30</w:t>
      </w:r>
      <w:r w:rsidR="006374A1" w:rsidRPr="0078362B">
        <w:rPr>
          <w:rFonts w:asciiTheme="majorBidi" w:hAnsiTheme="majorBidi" w:cstheme="majorBidi"/>
          <w:snapToGrid w:val="0"/>
          <w:cs/>
        </w:rPr>
        <w:t>.</w:t>
      </w:r>
      <w:r w:rsidRPr="00FA46D0">
        <w:rPr>
          <w:rFonts w:asciiTheme="majorBidi" w:hAnsiTheme="majorBidi" w:cstheme="majorBidi"/>
          <w:snapToGrid w:val="0"/>
          <w:lang w:val="en-US"/>
        </w:rPr>
        <w:t>4</w:t>
      </w:r>
      <w:r w:rsidR="006374A1" w:rsidRPr="0078362B">
        <w:rPr>
          <w:rFonts w:asciiTheme="majorBidi" w:hAnsiTheme="majorBidi" w:cstheme="majorBidi"/>
          <w:snapToGrid w:val="0"/>
          <w:cs/>
        </w:rPr>
        <w:tab/>
      </w:r>
      <w:r w:rsidR="006374A1" w:rsidRPr="0078362B">
        <w:rPr>
          <w:rFonts w:asciiTheme="majorBidi" w:hAnsiTheme="majorBidi" w:cstheme="majorBidi"/>
          <w:spacing w:val="4"/>
          <w:cs/>
          <w:lang w:val="en-US"/>
        </w:rPr>
        <w:t xml:space="preserve">เมื่อวันที่ </w:t>
      </w:r>
      <w:r w:rsidRPr="00FA46D0">
        <w:rPr>
          <w:rFonts w:asciiTheme="majorBidi" w:hAnsiTheme="majorBidi" w:cstheme="majorBidi"/>
          <w:spacing w:val="4"/>
          <w:lang w:val="en-US"/>
        </w:rPr>
        <w:t>19</w:t>
      </w:r>
      <w:r w:rsidR="006374A1" w:rsidRPr="0078362B">
        <w:rPr>
          <w:rFonts w:asciiTheme="majorBidi" w:hAnsiTheme="majorBidi" w:cstheme="majorBidi"/>
          <w:spacing w:val="4"/>
          <w:lang w:val="en-US"/>
        </w:rPr>
        <w:t xml:space="preserve"> </w:t>
      </w:r>
      <w:r w:rsidR="006374A1" w:rsidRPr="0078362B">
        <w:rPr>
          <w:rFonts w:asciiTheme="majorBidi" w:hAnsiTheme="majorBidi" w:cstheme="majorBidi"/>
          <w:spacing w:val="4"/>
          <w:cs/>
          <w:lang w:val="en-US"/>
        </w:rPr>
        <w:t xml:space="preserve">พฤศจิกายน </w:t>
      </w:r>
      <w:r w:rsidRPr="00FA46D0">
        <w:rPr>
          <w:rFonts w:asciiTheme="majorBidi" w:hAnsiTheme="majorBidi" w:cstheme="majorBidi"/>
          <w:spacing w:val="4"/>
          <w:lang w:val="en-US"/>
        </w:rPr>
        <w:t>2557</w:t>
      </w:r>
      <w:r w:rsidR="006374A1" w:rsidRPr="0078362B">
        <w:rPr>
          <w:rFonts w:asciiTheme="majorBidi" w:hAnsiTheme="majorBidi" w:cstheme="majorBidi"/>
          <w:spacing w:val="4"/>
          <w:cs/>
          <w:lang w:val="en-US"/>
        </w:rPr>
        <w:t xml:space="preserve"> บริษัท</w:t>
      </w:r>
      <w:r w:rsidR="006374A1" w:rsidRPr="0078362B">
        <w:rPr>
          <w:rFonts w:asciiTheme="majorBidi" w:hAnsiTheme="majorBidi" w:cstheme="majorBidi"/>
          <w:snapToGrid w:val="0"/>
          <w:cs/>
        </w:rPr>
        <w:t xml:space="preserve"> แลนด์</w:t>
      </w:r>
      <w:r w:rsidR="006374A1" w:rsidRPr="0078362B">
        <w:rPr>
          <w:rFonts w:asciiTheme="majorBidi" w:hAnsiTheme="majorBidi" w:cstheme="majorBidi"/>
          <w:spacing w:val="4"/>
          <w:cs/>
          <w:lang w:val="en-US"/>
        </w:rPr>
        <w:t>มาร์ค</w:t>
      </w:r>
      <w:r w:rsidR="006374A1" w:rsidRPr="0078362B">
        <w:rPr>
          <w:rFonts w:asciiTheme="majorBidi" w:hAnsiTheme="majorBidi" w:cstheme="majorBidi"/>
          <w:snapToGrid w:val="0"/>
          <w:cs/>
        </w:rPr>
        <w:t xml:space="preserve"> โฮล</w:t>
      </w:r>
      <w:proofErr w:type="spellStart"/>
      <w:r w:rsidR="006374A1" w:rsidRPr="0078362B">
        <w:rPr>
          <w:rFonts w:asciiTheme="majorBidi" w:hAnsiTheme="majorBidi" w:cstheme="majorBidi"/>
          <w:snapToGrid w:val="0"/>
          <w:cs/>
        </w:rPr>
        <w:t>ดิ้งส์</w:t>
      </w:r>
      <w:proofErr w:type="spellEnd"/>
      <w:r w:rsidR="006374A1" w:rsidRPr="0078362B">
        <w:rPr>
          <w:rFonts w:asciiTheme="majorBidi" w:hAnsiTheme="majorBidi" w:cstheme="majorBidi"/>
          <w:b/>
          <w:bCs/>
          <w:snapToGrid w:val="0"/>
          <w:cs/>
        </w:rPr>
        <w:t xml:space="preserve"> </w:t>
      </w:r>
      <w:r w:rsidR="006374A1" w:rsidRPr="0078362B">
        <w:rPr>
          <w:rFonts w:asciiTheme="majorBidi" w:hAnsiTheme="majorBidi" w:cstheme="majorBidi"/>
          <w:snapToGrid w:val="0"/>
          <w:cs/>
        </w:rPr>
        <w:t>จำกัด</w:t>
      </w:r>
      <w:r w:rsidR="006374A1" w:rsidRPr="0078362B">
        <w:rPr>
          <w:rFonts w:asciiTheme="majorBidi" w:hAnsiTheme="majorBidi" w:cstheme="majorBidi"/>
          <w:snapToGrid w:val="0"/>
          <w:lang w:val="en-US"/>
        </w:rPr>
        <w:t xml:space="preserve"> </w:t>
      </w:r>
      <w:r w:rsidR="006374A1" w:rsidRPr="0078362B">
        <w:rPr>
          <w:rFonts w:asciiTheme="majorBidi" w:hAnsiTheme="majorBidi" w:cstheme="majorBidi"/>
          <w:snapToGrid w:val="0"/>
          <w:cs/>
          <w:lang w:val="en-US"/>
        </w:rPr>
        <w:t>ซึ่งเป็นบริษัทย่อยของบริษัทได้</w:t>
      </w:r>
      <w:r w:rsidR="006374A1" w:rsidRPr="0078362B">
        <w:rPr>
          <w:rFonts w:asciiTheme="majorBidi" w:hAnsiTheme="majorBidi" w:cstheme="majorBidi"/>
          <w:cs/>
          <w:lang w:val="en-US"/>
        </w:rPr>
        <w:t xml:space="preserve">เข้าทำสัญญาการใช้สิทธิกับ </w:t>
      </w:r>
      <w:r w:rsidR="006374A1" w:rsidRPr="0078362B">
        <w:rPr>
          <w:rFonts w:asciiTheme="majorBidi" w:hAnsiTheme="majorBidi" w:cstheme="majorBidi"/>
          <w:lang w:val="en-US"/>
        </w:rPr>
        <w:t xml:space="preserve">Four Seasons Hotel &amp; Resorts Asia Pacific </w:t>
      </w:r>
      <w:proofErr w:type="spellStart"/>
      <w:r w:rsidR="006374A1" w:rsidRPr="0078362B">
        <w:rPr>
          <w:rFonts w:asciiTheme="majorBidi" w:hAnsiTheme="majorBidi" w:cstheme="majorBidi"/>
          <w:lang w:val="en-US"/>
        </w:rPr>
        <w:t>Pte</w:t>
      </w:r>
      <w:proofErr w:type="spellEnd"/>
      <w:r w:rsidR="006374A1" w:rsidRPr="0078362B">
        <w:rPr>
          <w:rFonts w:asciiTheme="majorBidi" w:hAnsiTheme="majorBidi" w:cstheme="majorBidi"/>
          <w:lang w:val="en-US"/>
        </w:rPr>
        <w:t xml:space="preserve"> Ltd.</w:t>
      </w:r>
      <w:r w:rsidR="006374A1" w:rsidRPr="0078362B">
        <w:rPr>
          <w:rFonts w:asciiTheme="majorBidi" w:hAnsiTheme="majorBidi" w:cstheme="majorBidi"/>
          <w:cs/>
          <w:lang w:val="en-US"/>
        </w:rPr>
        <w:t xml:space="preserve"> เพื่อใช้สิทธิ</w:t>
      </w:r>
      <w:r w:rsidR="006374A1" w:rsidRPr="0078362B">
        <w:rPr>
          <w:rFonts w:asciiTheme="majorBidi" w:hAnsiTheme="majorBidi" w:cstheme="majorBidi"/>
          <w:spacing w:val="4"/>
          <w:cs/>
          <w:lang w:val="en-US"/>
        </w:rPr>
        <w:t xml:space="preserve">การใช้ชื่อ </w:t>
      </w:r>
      <w:r w:rsidR="006374A1" w:rsidRPr="0078362B">
        <w:rPr>
          <w:rFonts w:asciiTheme="majorBidi" w:hAnsiTheme="majorBidi" w:cstheme="majorBidi"/>
          <w:spacing w:val="4"/>
          <w:lang w:val="en-US"/>
        </w:rPr>
        <w:t>“Four Seasons”</w:t>
      </w:r>
      <w:r w:rsidR="006374A1" w:rsidRPr="0078362B">
        <w:rPr>
          <w:rFonts w:asciiTheme="majorBidi" w:hAnsiTheme="majorBidi" w:cstheme="majorBidi"/>
          <w:spacing w:val="4"/>
          <w:cs/>
          <w:lang w:val="en-US"/>
        </w:rPr>
        <w:t xml:space="preserve"> ในส่วนของการเป็นเจ้าของและการดำเนินงานซึ่งรวมถึงบริการและกิจกรรมที่เกี่ยวข้องและจำเป็นทั้งหมดในการดำเนินงานด้านที่พักอาศัยภายใต้โครงการเจ้าพระยา เอสเตท ตั้งแต่วันที่ </w:t>
      </w:r>
      <w:r w:rsidRPr="00FA46D0">
        <w:rPr>
          <w:rFonts w:asciiTheme="majorBidi" w:hAnsiTheme="majorBidi" w:cstheme="majorBidi"/>
          <w:spacing w:val="4"/>
          <w:lang w:val="en-US"/>
        </w:rPr>
        <w:t>19</w:t>
      </w:r>
      <w:r w:rsidR="006374A1" w:rsidRPr="0078362B">
        <w:rPr>
          <w:rFonts w:asciiTheme="majorBidi" w:hAnsiTheme="majorBidi" w:cstheme="majorBidi"/>
          <w:spacing w:val="4"/>
          <w:lang w:val="en-US"/>
        </w:rPr>
        <w:t xml:space="preserve"> </w:t>
      </w:r>
      <w:r w:rsidR="006374A1" w:rsidRPr="0078362B">
        <w:rPr>
          <w:rFonts w:asciiTheme="majorBidi" w:hAnsiTheme="majorBidi" w:cstheme="majorBidi"/>
          <w:spacing w:val="4"/>
          <w:cs/>
          <w:lang w:val="en-US"/>
        </w:rPr>
        <w:t xml:space="preserve">พฤศจิกายน </w:t>
      </w:r>
      <w:r w:rsidRPr="00FA46D0">
        <w:rPr>
          <w:rFonts w:asciiTheme="majorBidi" w:hAnsiTheme="majorBidi" w:cstheme="majorBidi"/>
          <w:spacing w:val="4"/>
          <w:lang w:val="en-US"/>
        </w:rPr>
        <w:t>2557</w:t>
      </w:r>
      <w:r w:rsidR="006374A1" w:rsidRPr="0078362B">
        <w:rPr>
          <w:rFonts w:asciiTheme="majorBidi" w:hAnsiTheme="majorBidi" w:cstheme="majorBidi"/>
          <w:spacing w:val="4"/>
          <w:cs/>
          <w:lang w:val="en-US"/>
        </w:rPr>
        <w:t xml:space="preserve"> จนกว่าจะปิดการขาย ทั้งนี้ </w:t>
      </w:r>
      <w:r w:rsidR="006374A1" w:rsidRPr="0078362B">
        <w:rPr>
          <w:rFonts w:asciiTheme="majorBidi" w:hAnsiTheme="majorBidi" w:cstheme="majorBidi"/>
          <w:spacing w:val="4"/>
          <w:lang w:val="en-US"/>
        </w:rPr>
        <w:t xml:space="preserve">Four Seasons Hotel &amp; Resorts Asia Pacific </w:t>
      </w:r>
      <w:proofErr w:type="spellStart"/>
      <w:r w:rsidR="006374A1" w:rsidRPr="0078362B">
        <w:rPr>
          <w:rFonts w:asciiTheme="majorBidi" w:hAnsiTheme="majorBidi" w:cstheme="majorBidi"/>
          <w:spacing w:val="4"/>
          <w:lang w:val="en-US"/>
        </w:rPr>
        <w:t>Pte</w:t>
      </w:r>
      <w:proofErr w:type="spellEnd"/>
      <w:r w:rsidR="006374A1" w:rsidRPr="0078362B">
        <w:rPr>
          <w:rFonts w:asciiTheme="majorBidi" w:hAnsiTheme="majorBidi" w:cstheme="majorBidi"/>
          <w:spacing w:val="4"/>
          <w:lang w:val="en-US"/>
        </w:rPr>
        <w:t xml:space="preserve"> Ltd.</w:t>
      </w:r>
      <w:r w:rsidR="006374A1" w:rsidRPr="0078362B">
        <w:rPr>
          <w:rFonts w:asciiTheme="majorBidi" w:hAnsiTheme="majorBidi" w:cstheme="majorBidi"/>
          <w:spacing w:val="4"/>
          <w:cs/>
          <w:lang w:val="en-US"/>
        </w:rPr>
        <w:t xml:space="preserve"> มีสิทธิได้รับค่าธรรมเนียมการใช้สิทธิ </w:t>
      </w:r>
      <w:r w:rsidR="006374A1" w:rsidRPr="0078362B">
        <w:rPr>
          <w:rFonts w:asciiTheme="majorBidi" w:hAnsiTheme="majorBidi" w:cstheme="majorBidi"/>
          <w:spacing w:val="-4"/>
          <w:cs/>
          <w:lang w:val="en-US"/>
        </w:rPr>
        <w:t>ซึ่งคำนวณ</w:t>
      </w:r>
      <w:r w:rsidR="00740E7F">
        <w:rPr>
          <w:rFonts w:asciiTheme="majorBidi" w:hAnsiTheme="majorBidi" w:cstheme="majorBidi"/>
          <w:spacing w:val="-4"/>
          <w:lang w:val="en-US"/>
        </w:rPr>
        <w:t xml:space="preserve">             </w:t>
      </w:r>
      <w:r w:rsidR="006374A1" w:rsidRPr="0078362B">
        <w:rPr>
          <w:rFonts w:asciiTheme="majorBidi" w:hAnsiTheme="majorBidi" w:cstheme="majorBidi"/>
          <w:spacing w:val="-4"/>
          <w:cs/>
          <w:lang w:val="en-US"/>
        </w:rPr>
        <w:t>เป็นอัตราร้อยละของยอดรายได้ขั้นต้นของโครงการ</w:t>
      </w:r>
    </w:p>
    <w:p w14:paraId="426C9EAF" w14:textId="6752124C" w:rsidR="004E4CA3" w:rsidRPr="0078362B" w:rsidRDefault="00FA46D0" w:rsidP="00437FE4">
      <w:pPr>
        <w:spacing w:before="360"/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FA46D0">
        <w:rPr>
          <w:rFonts w:asciiTheme="majorBidi" w:hAnsiTheme="majorBidi" w:cstheme="majorBidi"/>
          <w:b/>
          <w:bCs/>
          <w:lang w:val="en-US"/>
        </w:rPr>
        <w:t>31</w:t>
      </w:r>
      <w:r w:rsidR="004E4CA3" w:rsidRPr="0078362B">
        <w:rPr>
          <w:rFonts w:asciiTheme="majorBidi" w:hAnsiTheme="majorBidi" w:cstheme="majorBidi"/>
          <w:b/>
          <w:bCs/>
          <w:cs/>
          <w:lang w:val="en-US"/>
        </w:rPr>
        <w:t>.</w:t>
      </w:r>
      <w:r w:rsidR="0081643C" w:rsidRPr="0078362B">
        <w:rPr>
          <w:rFonts w:asciiTheme="majorBidi" w:hAnsiTheme="majorBidi" w:cstheme="majorBidi"/>
          <w:b/>
          <w:bCs/>
          <w:lang w:val="en-US"/>
        </w:rPr>
        <w:tab/>
      </w:r>
      <w:r w:rsidR="004E4CA3" w:rsidRPr="0078362B">
        <w:rPr>
          <w:rFonts w:asciiTheme="majorBidi" w:hAnsiTheme="majorBidi" w:cstheme="majorBidi"/>
          <w:b/>
          <w:bCs/>
          <w:cs/>
          <w:lang w:val="en-US"/>
        </w:rPr>
        <w:t>ภาระผูกพันและหนี้สินที่อาจจะเกิดขึ้น</w:t>
      </w:r>
    </w:p>
    <w:p w14:paraId="5C107571" w14:textId="518C11A4" w:rsidR="004E4CA3" w:rsidRPr="0078362B" w:rsidRDefault="00FA46D0" w:rsidP="001F5F83">
      <w:pPr>
        <w:spacing w:after="200"/>
        <w:ind w:left="1267" w:hanging="720"/>
        <w:jc w:val="thaiDistribute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lang w:val="en-US"/>
        </w:rPr>
        <w:t>31</w:t>
      </w:r>
      <w:r w:rsidR="004E4CA3" w:rsidRPr="0078362B">
        <w:rPr>
          <w:rFonts w:asciiTheme="majorBidi" w:hAnsiTheme="majorBidi" w:cstheme="majorBidi"/>
          <w:cs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4E4CA3" w:rsidRPr="0078362B">
        <w:rPr>
          <w:rFonts w:asciiTheme="majorBidi" w:hAnsiTheme="majorBidi" w:cstheme="majorBidi"/>
          <w:cs/>
          <w:lang w:val="en-US"/>
        </w:rPr>
        <w:tab/>
      </w:r>
      <w:r w:rsidR="004E4CA3" w:rsidRPr="0078362B">
        <w:rPr>
          <w:rFonts w:asciiTheme="majorBidi" w:hAnsiTheme="majorBidi" w:cstheme="majorBidi"/>
          <w:spacing w:val="-10"/>
          <w:cs/>
          <w:lang w:val="en-US"/>
        </w:rPr>
        <w:t xml:space="preserve">ณ </w:t>
      </w:r>
      <w:r w:rsidR="00C93F23" w:rsidRPr="0078362B">
        <w:rPr>
          <w:rFonts w:asciiTheme="majorBidi" w:hAnsiTheme="majorBidi" w:cstheme="majorBidi"/>
          <w:spacing w:val="-10"/>
          <w:cs/>
          <w:lang w:val="en-US"/>
        </w:rPr>
        <w:t xml:space="preserve">วันที่ </w:t>
      </w:r>
      <w:r w:rsidRPr="00FA46D0">
        <w:rPr>
          <w:rFonts w:asciiTheme="majorBidi" w:hAnsiTheme="majorBidi" w:cstheme="majorBidi"/>
          <w:spacing w:val="-10"/>
          <w:lang w:val="en-US"/>
        </w:rPr>
        <w:t>31</w:t>
      </w:r>
      <w:r w:rsidR="00C93F23" w:rsidRPr="0078362B">
        <w:rPr>
          <w:rFonts w:asciiTheme="majorBidi" w:hAnsiTheme="majorBidi" w:cstheme="majorBidi"/>
          <w:spacing w:val="-10"/>
          <w:cs/>
          <w:lang w:val="en-US"/>
        </w:rPr>
        <w:t xml:space="preserve"> ธันวาคม </w:t>
      </w:r>
      <w:r w:rsidRPr="00FA46D0">
        <w:rPr>
          <w:rFonts w:asciiTheme="majorBidi" w:hAnsiTheme="majorBidi" w:cstheme="majorBidi"/>
          <w:spacing w:val="-10"/>
          <w:lang w:val="en-US"/>
        </w:rPr>
        <w:t>2562</w:t>
      </w:r>
      <w:r w:rsidR="00C93F23" w:rsidRPr="0078362B">
        <w:rPr>
          <w:rFonts w:asciiTheme="majorBidi" w:hAnsiTheme="majorBidi" w:cstheme="majorBidi"/>
          <w:spacing w:val="-10"/>
          <w:lang w:val="en-US"/>
        </w:rPr>
        <w:t xml:space="preserve"> </w:t>
      </w:r>
      <w:r w:rsidR="00C93F23" w:rsidRPr="0078362B">
        <w:rPr>
          <w:rFonts w:asciiTheme="majorBidi" w:hAnsiTheme="majorBidi" w:cstheme="majorBidi"/>
          <w:spacing w:val="-10"/>
          <w:cs/>
          <w:lang w:val="en-US"/>
        </w:rPr>
        <w:t xml:space="preserve">และ </w:t>
      </w:r>
      <w:r w:rsidRPr="00FA46D0">
        <w:rPr>
          <w:rFonts w:asciiTheme="majorBidi" w:hAnsiTheme="majorBidi" w:cstheme="majorBidi"/>
          <w:spacing w:val="-10"/>
          <w:lang w:val="en-US"/>
        </w:rPr>
        <w:t>2561</w:t>
      </w:r>
      <w:r w:rsidR="00C93F23" w:rsidRPr="0078362B">
        <w:rPr>
          <w:rFonts w:asciiTheme="majorBidi" w:hAnsiTheme="majorBidi" w:cstheme="majorBidi"/>
          <w:spacing w:val="-10"/>
          <w:lang w:val="en-US"/>
        </w:rPr>
        <w:t xml:space="preserve"> </w:t>
      </w:r>
      <w:r w:rsidR="00C93F23" w:rsidRPr="0078362B">
        <w:rPr>
          <w:rFonts w:asciiTheme="majorBidi" w:hAnsiTheme="majorBidi" w:cstheme="majorBidi"/>
          <w:spacing w:val="-10"/>
          <w:cs/>
          <w:lang w:val="en-US"/>
        </w:rPr>
        <w:t>บริษัทมีหนังสือค้ำประกันการชำระหนี้ของบริษัทย่อยแห่งหนึ่ง</w:t>
      </w:r>
    </w:p>
    <w:p w14:paraId="7E765008" w14:textId="79DCB355" w:rsidR="00127CB3" w:rsidRPr="0078362B" w:rsidRDefault="00FA46D0" w:rsidP="001F5F83">
      <w:pPr>
        <w:spacing w:after="200"/>
        <w:ind w:left="1267" w:hanging="720"/>
        <w:jc w:val="thaiDistribute"/>
        <w:rPr>
          <w:rFonts w:asciiTheme="majorBidi" w:hAnsiTheme="majorBidi" w:cstheme="majorBidi"/>
          <w:lang w:val="en-US"/>
        </w:rPr>
      </w:pPr>
      <w:r w:rsidRPr="00FA46D0">
        <w:rPr>
          <w:rFonts w:asciiTheme="majorBidi" w:hAnsiTheme="majorBidi" w:cstheme="majorBidi"/>
          <w:lang w:val="en-US"/>
        </w:rPr>
        <w:t>31</w:t>
      </w:r>
      <w:r w:rsidR="00127CB3" w:rsidRPr="0078362B">
        <w:rPr>
          <w:rFonts w:asciiTheme="majorBidi" w:hAnsiTheme="majorBidi" w:cstheme="majorBidi"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B82E13" w:rsidRPr="0078362B">
        <w:rPr>
          <w:rFonts w:asciiTheme="majorBidi" w:hAnsiTheme="majorBidi" w:cstheme="majorBidi"/>
          <w:lang w:val="en-US"/>
        </w:rPr>
        <w:tab/>
      </w:r>
      <w:r w:rsidR="00C93F23" w:rsidRPr="0078362B">
        <w:rPr>
          <w:rFonts w:asciiTheme="majorBidi" w:hAnsiTheme="majorBidi" w:cstheme="majorBidi"/>
          <w:spacing w:val="-12"/>
          <w:cs/>
          <w:lang w:val="en-US"/>
        </w:rPr>
        <w:t>บริษัท แลนด์มาร์ค โฮล</w:t>
      </w:r>
      <w:proofErr w:type="spellStart"/>
      <w:r w:rsidR="00C93F23" w:rsidRPr="0078362B">
        <w:rPr>
          <w:rFonts w:asciiTheme="majorBidi" w:hAnsiTheme="majorBidi" w:cstheme="majorBidi"/>
          <w:spacing w:val="-12"/>
          <w:cs/>
          <w:lang w:val="en-US"/>
        </w:rPr>
        <w:t>ดิ้งส์</w:t>
      </w:r>
      <w:proofErr w:type="spellEnd"/>
      <w:r w:rsidR="00C93F23" w:rsidRPr="0078362B">
        <w:rPr>
          <w:rFonts w:asciiTheme="majorBidi" w:hAnsiTheme="majorBidi" w:cstheme="majorBidi"/>
          <w:spacing w:val="-12"/>
          <w:cs/>
          <w:lang w:val="en-US"/>
        </w:rPr>
        <w:t xml:space="preserve"> จำกัด ซึ่งเป็นบริษัทย่อยของบริษัท ได้ทำสัญญาว่าจ้างบริษัท บีซีอีจี ไทย</w:t>
      </w:r>
      <w:r w:rsidR="00C93F23" w:rsidRPr="0078362B">
        <w:rPr>
          <w:rFonts w:asciiTheme="majorBidi" w:hAnsiTheme="majorBidi" w:cstheme="majorBidi"/>
          <w:cs/>
          <w:lang w:val="en-US"/>
        </w:rPr>
        <w:t xml:space="preserve"> </w:t>
      </w:r>
      <w:r w:rsidR="00C93F23" w:rsidRPr="0078362B">
        <w:rPr>
          <w:rFonts w:asciiTheme="majorBidi" w:hAnsiTheme="majorBidi" w:cstheme="majorBidi"/>
          <w:spacing w:val="-8"/>
          <w:cs/>
          <w:lang w:val="en-US"/>
        </w:rPr>
        <w:t>อินเตอร์เนชั่น</w:t>
      </w:r>
      <w:proofErr w:type="spellStart"/>
      <w:r w:rsidR="00C93F23" w:rsidRPr="0078362B">
        <w:rPr>
          <w:rFonts w:asciiTheme="majorBidi" w:hAnsiTheme="majorBidi" w:cstheme="majorBidi"/>
          <w:spacing w:val="-8"/>
          <w:cs/>
          <w:lang w:val="en-US"/>
        </w:rPr>
        <w:t>แน</w:t>
      </w:r>
      <w:proofErr w:type="spellEnd"/>
      <w:r w:rsidR="00C93F23" w:rsidRPr="0078362B">
        <w:rPr>
          <w:rFonts w:asciiTheme="majorBidi" w:hAnsiTheme="majorBidi" w:cstheme="majorBidi"/>
          <w:spacing w:val="-8"/>
          <w:cs/>
          <w:lang w:val="en-US"/>
        </w:rPr>
        <w:t xml:space="preserve">ล จำกัด เป็นผู้รับเหมาก่อสร้างโครงการเจ้าพระยา เอสเตท (ดูหมายเหตุข้อ </w:t>
      </w:r>
      <w:r w:rsidRPr="00FA46D0">
        <w:rPr>
          <w:rFonts w:asciiTheme="majorBidi" w:hAnsiTheme="majorBidi" w:cstheme="majorBidi"/>
          <w:spacing w:val="-8"/>
          <w:lang w:val="en-US"/>
        </w:rPr>
        <w:t>18</w:t>
      </w:r>
      <w:r w:rsidR="00552C55" w:rsidRPr="0078362B">
        <w:rPr>
          <w:rFonts w:asciiTheme="majorBidi" w:hAnsiTheme="majorBidi" w:cstheme="majorBidi"/>
          <w:spacing w:val="-8"/>
          <w:lang w:val="en-US"/>
        </w:rPr>
        <w:t>.</w:t>
      </w:r>
      <w:r w:rsidRPr="00FA46D0">
        <w:rPr>
          <w:rFonts w:asciiTheme="majorBidi" w:hAnsiTheme="majorBidi" w:cstheme="majorBidi"/>
          <w:spacing w:val="-8"/>
          <w:lang w:val="en-US"/>
        </w:rPr>
        <w:t>1</w:t>
      </w:r>
      <w:r w:rsidR="00C93F23" w:rsidRPr="0078362B">
        <w:rPr>
          <w:rFonts w:asciiTheme="majorBidi" w:hAnsiTheme="majorBidi" w:cstheme="majorBidi"/>
          <w:spacing w:val="-8"/>
          <w:lang w:val="en-US"/>
        </w:rPr>
        <w:t>)</w:t>
      </w:r>
      <w:r w:rsidR="00C93F23" w:rsidRPr="0078362B">
        <w:rPr>
          <w:rFonts w:asciiTheme="majorBidi" w:hAnsiTheme="majorBidi" w:cstheme="majorBidi"/>
          <w:cs/>
          <w:lang w:val="en-US"/>
        </w:rPr>
        <w:t xml:space="preserve"> </w:t>
      </w:r>
      <w:r w:rsidR="00C93F23" w:rsidRPr="0078362B">
        <w:rPr>
          <w:rFonts w:asciiTheme="majorBidi" w:hAnsiTheme="majorBidi" w:cstheme="majorBidi"/>
          <w:spacing w:val="-6"/>
          <w:cs/>
          <w:lang w:val="en-US"/>
        </w:rPr>
        <w:t xml:space="preserve">โดย ณ วันที่ </w:t>
      </w:r>
      <w:r w:rsidRPr="00FA46D0">
        <w:rPr>
          <w:rFonts w:asciiTheme="majorBidi" w:hAnsiTheme="majorBidi" w:cstheme="majorBidi"/>
          <w:spacing w:val="-6"/>
          <w:lang w:val="en-US"/>
        </w:rPr>
        <w:t>31</w:t>
      </w:r>
      <w:r w:rsidR="00C93F23" w:rsidRPr="0078362B">
        <w:rPr>
          <w:rFonts w:asciiTheme="majorBidi" w:hAnsiTheme="majorBidi" w:cstheme="majorBidi"/>
          <w:spacing w:val="-6"/>
          <w:lang w:val="en-US"/>
        </w:rPr>
        <w:t xml:space="preserve"> </w:t>
      </w:r>
      <w:r w:rsidR="00C93F23" w:rsidRPr="0078362B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Pr="00FA46D0">
        <w:rPr>
          <w:rFonts w:asciiTheme="majorBidi" w:hAnsiTheme="majorBidi" w:cstheme="majorBidi"/>
          <w:spacing w:val="-6"/>
          <w:lang w:val="en-US"/>
        </w:rPr>
        <w:t>2562</w:t>
      </w:r>
      <w:r w:rsidR="00C93F23" w:rsidRPr="0078362B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552C55" w:rsidRPr="0078362B">
        <w:rPr>
          <w:rFonts w:asciiTheme="majorBidi" w:hAnsiTheme="majorBidi" w:cstheme="majorBidi"/>
          <w:spacing w:val="-6"/>
          <w:cs/>
          <w:lang w:val="en-US"/>
        </w:rPr>
        <w:t>ไม่</w:t>
      </w:r>
      <w:r w:rsidR="00C93F23" w:rsidRPr="0078362B">
        <w:rPr>
          <w:rFonts w:asciiTheme="majorBidi" w:hAnsiTheme="majorBidi" w:cstheme="majorBidi"/>
          <w:spacing w:val="-6"/>
          <w:cs/>
          <w:lang w:val="en-US"/>
        </w:rPr>
        <w:t>มี</w:t>
      </w:r>
      <w:r w:rsidR="00FD7523" w:rsidRPr="0078362B">
        <w:rPr>
          <w:rFonts w:asciiTheme="majorBidi" w:hAnsiTheme="majorBidi" w:cstheme="majorBidi"/>
          <w:spacing w:val="-6"/>
          <w:cs/>
          <w:lang w:val="en-US"/>
        </w:rPr>
        <w:t>ภาระผูกพันตาม</w:t>
      </w:r>
      <w:r w:rsidR="00C93F23" w:rsidRPr="0078362B">
        <w:rPr>
          <w:rFonts w:asciiTheme="majorBidi" w:hAnsiTheme="majorBidi" w:cstheme="majorBidi"/>
          <w:spacing w:val="-6"/>
          <w:cs/>
          <w:lang w:val="en-US"/>
        </w:rPr>
        <w:t xml:space="preserve">สัญญาคงเหลือ </w:t>
      </w:r>
      <w:r w:rsidR="00552C55" w:rsidRPr="0078362B">
        <w:rPr>
          <w:rFonts w:asciiTheme="majorBidi" w:hAnsiTheme="majorBidi" w:cstheme="majorBidi"/>
          <w:spacing w:val="-6"/>
          <w:lang w:val="en-US"/>
        </w:rPr>
        <w:t>(</w:t>
      </w:r>
      <w:r w:rsidR="007E3D53" w:rsidRPr="0078362B">
        <w:rPr>
          <w:rFonts w:asciiTheme="majorBidi" w:hAnsiTheme="majorBidi" w:cstheme="majorBidi"/>
          <w:spacing w:val="-6"/>
          <w:cs/>
          <w:lang w:val="en-US"/>
        </w:rPr>
        <w:t xml:space="preserve">ณ </w:t>
      </w:r>
      <w:r w:rsidR="005F5BF8" w:rsidRPr="0078362B">
        <w:rPr>
          <w:rFonts w:asciiTheme="majorBidi" w:hAnsiTheme="majorBidi" w:cstheme="majorBidi"/>
          <w:spacing w:val="-6"/>
          <w:cs/>
          <w:lang w:val="en-US"/>
        </w:rPr>
        <w:t xml:space="preserve">วันที่ </w:t>
      </w:r>
      <w:r w:rsidRPr="00FA46D0">
        <w:rPr>
          <w:rFonts w:asciiTheme="majorBidi" w:hAnsiTheme="majorBidi" w:cstheme="majorBidi"/>
          <w:spacing w:val="-6"/>
          <w:lang w:val="en-US"/>
        </w:rPr>
        <w:t>31</w:t>
      </w:r>
      <w:r w:rsidR="00552C55" w:rsidRPr="0078362B">
        <w:rPr>
          <w:rFonts w:asciiTheme="majorBidi" w:hAnsiTheme="majorBidi" w:cstheme="majorBidi"/>
          <w:spacing w:val="-6"/>
          <w:lang w:val="en-US"/>
        </w:rPr>
        <w:t xml:space="preserve"> </w:t>
      </w:r>
      <w:r w:rsidR="00552C55" w:rsidRPr="0078362B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Pr="00FA46D0">
        <w:rPr>
          <w:rFonts w:asciiTheme="majorBidi" w:hAnsiTheme="majorBidi" w:cstheme="majorBidi"/>
          <w:spacing w:val="-6"/>
          <w:lang w:val="en-US"/>
        </w:rPr>
        <w:t>2561</w:t>
      </w:r>
      <w:r w:rsidR="00552C55" w:rsidRPr="0078362B">
        <w:rPr>
          <w:rFonts w:asciiTheme="majorBidi" w:hAnsiTheme="majorBidi" w:cstheme="majorBidi"/>
          <w:spacing w:val="-6"/>
          <w:lang w:val="en-US"/>
        </w:rPr>
        <w:t xml:space="preserve"> : </w:t>
      </w:r>
      <w:r w:rsidRPr="00FA46D0">
        <w:rPr>
          <w:rFonts w:asciiTheme="majorBidi" w:hAnsiTheme="majorBidi" w:cstheme="majorBidi"/>
          <w:spacing w:val="-6"/>
          <w:lang w:val="en-US"/>
        </w:rPr>
        <w:t>2</w:t>
      </w:r>
      <w:r w:rsidR="005A7475" w:rsidRPr="0078362B">
        <w:rPr>
          <w:rFonts w:asciiTheme="majorBidi" w:hAnsiTheme="majorBidi" w:cstheme="majorBidi"/>
          <w:spacing w:val="-6"/>
          <w:lang w:val="en-US"/>
        </w:rPr>
        <w:t>,</w:t>
      </w:r>
      <w:r w:rsidRPr="00FA46D0">
        <w:rPr>
          <w:rFonts w:asciiTheme="majorBidi" w:hAnsiTheme="majorBidi" w:cstheme="majorBidi"/>
          <w:spacing w:val="-6"/>
          <w:lang w:val="en-US"/>
        </w:rPr>
        <w:t>821</w:t>
      </w:r>
      <w:r w:rsidR="005A7475" w:rsidRPr="0078362B">
        <w:rPr>
          <w:rFonts w:asciiTheme="majorBidi" w:hAnsiTheme="majorBidi" w:cstheme="majorBidi"/>
          <w:spacing w:val="-6"/>
          <w:lang w:val="en-US"/>
        </w:rPr>
        <w:t>.</w:t>
      </w:r>
      <w:r w:rsidRPr="00FA46D0">
        <w:rPr>
          <w:rFonts w:asciiTheme="majorBidi" w:hAnsiTheme="majorBidi" w:cstheme="majorBidi"/>
          <w:spacing w:val="-6"/>
          <w:lang w:val="en-US"/>
        </w:rPr>
        <w:t>52</w:t>
      </w:r>
      <w:r w:rsidR="00C93F23" w:rsidRPr="0078362B">
        <w:rPr>
          <w:rFonts w:asciiTheme="majorBidi" w:hAnsiTheme="majorBidi" w:cstheme="majorBidi"/>
          <w:spacing w:val="-6"/>
          <w:lang w:val="en-US"/>
        </w:rPr>
        <w:t xml:space="preserve"> </w:t>
      </w:r>
      <w:r w:rsidR="00C93F23" w:rsidRPr="0078362B">
        <w:rPr>
          <w:rFonts w:asciiTheme="majorBidi" w:hAnsiTheme="majorBidi" w:cstheme="majorBidi"/>
          <w:spacing w:val="-6"/>
          <w:cs/>
          <w:lang w:val="en-US"/>
        </w:rPr>
        <w:t>ล้านบาท</w:t>
      </w:r>
      <w:r w:rsidR="00552C55" w:rsidRPr="0078362B">
        <w:rPr>
          <w:rFonts w:asciiTheme="majorBidi" w:hAnsiTheme="majorBidi" w:cstheme="majorBidi"/>
          <w:spacing w:val="-6"/>
          <w:lang w:val="en-US"/>
        </w:rPr>
        <w:t>)</w:t>
      </w:r>
    </w:p>
    <w:p w14:paraId="1BE936E6" w14:textId="3521F4A2" w:rsidR="00623F88" w:rsidRPr="0078362B" w:rsidRDefault="00FA46D0" w:rsidP="00437FE4">
      <w:pPr>
        <w:ind w:left="1267" w:hanging="720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FA46D0">
        <w:rPr>
          <w:rFonts w:asciiTheme="majorBidi" w:hAnsiTheme="majorBidi" w:cstheme="majorBidi"/>
          <w:lang w:val="en-US"/>
        </w:rPr>
        <w:t>31</w:t>
      </w:r>
      <w:r w:rsidR="004E4CA3" w:rsidRPr="0078362B">
        <w:rPr>
          <w:rFonts w:asciiTheme="majorBidi" w:hAnsiTheme="majorBidi" w:cstheme="majorBidi"/>
          <w:cs/>
          <w:lang w:val="en-US"/>
        </w:rPr>
        <w:t>.</w:t>
      </w:r>
      <w:r w:rsidRPr="00FA46D0">
        <w:rPr>
          <w:rFonts w:asciiTheme="majorBidi" w:hAnsiTheme="majorBidi" w:cstheme="majorBidi"/>
          <w:lang w:val="en-US"/>
        </w:rPr>
        <w:t>3</w:t>
      </w:r>
      <w:r w:rsidR="004E4CA3" w:rsidRPr="0078362B">
        <w:rPr>
          <w:rFonts w:asciiTheme="majorBidi" w:hAnsiTheme="majorBidi" w:cstheme="majorBidi"/>
          <w:cs/>
          <w:lang w:val="en-US"/>
        </w:rPr>
        <w:tab/>
      </w:r>
      <w:r w:rsidR="002C78E7" w:rsidRPr="0078362B">
        <w:rPr>
          <w:rFonts w:asciiTheme="majorBidi" w:hAnsiTheme="majorBidi" w:cstheme="majorBidi"/>
          <w:spacing w:val="-10"/>
          <w:cs/>
          <w:lang w:val="en-US"/>
        </w:rPr>
        <w:t>บริษัทมีภาระผูกพันตามสัญญาเช่าที่ดินซึ่งเป็นที่ตั้งสำนักงานและที่จอดรถสำหรับโครงการอิลีเม้นท์</w:t>
      </w:r>
      <w:r w:rsidR="002C78E7" w:rsidRPr="0078362B">
        <w:rPr>
          <w:rFonts w:asciiTheme="majorBidi" w:hAnsiTheme="majorBidi" w:cstheme="majorBidi"/>
          <w:spacing w:val="-12"/>
          <w:cs/>
          <w:lang w:val="en-US"/>
        </w:rPr>
        <w:t xml:space="preserve"> </w:t>
      </w:r>
      <w:r w:rsidR="002C78E7" w:rsidRPr="0078362B">
        <w:rPr>
          <w:rFonts w:asciiTheme="majorBidi" w:hAnsiTheme="majorBidi" w:cstheme="majorBidi"/>
          <w:spacing w:val="-6"/>
          <w:cs/>
          <w:lang w:val="en-US"/>
        </w:rPr>
        <w:t>และทำสัญญ</w:t>
      </w:r>
      <w:r w:rsidR="00A52CE0" w:rsidRPr="0078362B">
        <w:rPr>
          <w:rFonts w:asciiTheme="majorBidi" w:hAnsiTheme="majorBidi" w:cstheme="majorBidi"/>
          <w:spacing w:val="-6"/>
          <w:cs/>
          <w:lang w:val="en-US"/>
        </w:rPr>
        <w:t>าเช่าที่ดินเพื่อใช้พัฒนาโครงการ</w:t>
      </w:r>
      <w:r w:rsidR="002C78E7" w:rsidRPr="0078362B">
        <w:rPr>
          <w:rFonts w:asciiTheme="majorBidi" w:hAnsiTheme="majorBidi" w:cstheme="majorBidi"/>
          <w:spacing w:val="-6"/>
          <w:cs/>
          <w:lang w:val="en-US"/>
        </w:rPr>
        <w:t>เจ้าพระยา เอสเตท</w:t>
      </w:r>
      <w:r w:rsidR="00A52CE0" w:rsidRPr="0078362B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2C78E7" w:rsidRPr="0078362B">
        <w:rPr>
          <w:rFonts w:asciiTheme="majorBidi" w:hAnsiTheme="majorBidi" w:cstheme="majorBidi"/>
          <w:spacing w:val="-6"/>
          <w:cs/>
          <w:lang w:val="en-US"/>
        </w:rPr>
        <w:t>สัญญาเช่าสำนักงานและรับบริการ</w:t>
      </w:r>
      <w:r w:rsidR="002C78E7" w:rsidRPr="0078362B">
        <w:rPr>
          <w:rFonts w:asciiTheme="majorBidi" w:hAnsiTheme="majorBidi" w:cstheme="majorBidi"/>
          <w:spacing w:val="-4"/>
          <w:cs/>
          <w:lang w:val="en-US"/>
        </w:rPr>
        <w:t>สิ่งอำนวยความสะดวก และสัญญาเช่ารถยนต์ โดยบริษัทมีภาระผูกพันที่ต้องจ่ายชำระค่าเช่า ดังนี้</w:t>
      </w:r>
    </w:p>
    <w:p w14:paraId="5CEBCFEC" w14:textId="77777777" w:rsidR="00B41DD1" w:rsidRPr="0078362B" w:rsidRDefault="00B41DD1" w:rsidP="00437FE4">
      <w:pPr>
        <w:ind w:left="1267" w:hanging="720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(หน่วย </w:t>
      </w:r>
      <w:r w:rsidRPr="0078362B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782"/>
        <w:gridCol w:w="1170"/>
        <w:gridCol w:w="270"/>
        <w:gridCol w:w="1170"/>
        <w:gridCol w:w="270"/>
        <w:gridCol w:w="1170"/>
        <w:gridCol w:w="270"/>
        <w:gridCol w:w="1188"/>
      </w:tblGrid>
      <w:tr w:rsidR="002C78E7" w:rsidRPr="0078362B" w14:paraId="3B76FCCE" w14:textId="77777777" w:rsidTr="001F5F83">
        <w:trPr>
          <w:cantSplit/>
          <w:trHeight w:val="144"/>
        </w:trPr>
        <w:tc>
          <w:tcPr>
            <w:tcW w:w="2782" w:type="dxa"/>
          </w:tcPr>
          <w:p w14:paraId="5D947DAE" w14:textId="77777777" w:rsidR="002C78E7" w:rsidRPr="0078362B" w:rsidRDefault="002C78E7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24A65A19" w14:textId="77777777" w:rsidR="002C78E7" w:rsidRPr="0078362B" w:rsidRDefault="002C78E7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CDB3B6A" w14:textId="77777777" w:rsidR="002C78E7" w:rsidRPr="0078362B" w:rsidRDefault="002C78E7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8" w:type="dxa"/>
            <w:gridSpan w:val="3"/>
          </w:tcPr>
          <w:p w14:paraId="21830C2E" w14:textId="77777777" w:rsidR="002C78E7" w:rsidRPr="0078362B" w:rsidRDefault="002B6E34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="00A85F07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BA2F26" w:rsidRPr="0078362B" w14:paraId="745F6AC2" w14:textId="77777777" w:rsidTr="001F5F83">
        <w:trPr>
          <w:cantSplit/>
          <w:trHeight w:val="144"/>
        </w:trPr>
        <w:tc>
          <w:tcPr>
            <w:tcW w:w="2782" w:type="dxa"/>
          </w:tcPr>
          <w:p w14:paraId="5ECD383C" w14:textId="77777777" w:rsidR="00BA2F26" w:rsidRPr="0078362B" w:rsidRDefault="00BA2F26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01F347FE" w14:textId="77777777" w:rsidR="00BA2F26" w:rsidRPr="0078362B" w:rsidRDefault="00BA2F26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1D87DA" w14:textId="77777777" w:rsidR="00BA2F26" w:rsidRPr="0078362B" w:rsidRDefault="00BA2F26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8" w:type="dxa"/>
            <w:gridSpan w:val="3"/>
          </w:tcPr>
          <w:p w14:paraId="20F1B953" w14:textId="77777777" w:rsidR="00BA2F26" w:rsidRPr="0078362B" w:rsidRDefault="00BA2F26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80678" w:rsidRPr="0078362B" w14:paraId="23BE7E57" w14:textId="77777777" w:rsidTr="001F5F83">
        <w:trPr>
          <w:cantSplit/>
          <w:trHeight w:val="144"/>
        </w:trPr>
        <w:tc>
          <w:tcPr>
            <w:tcW w:w="2782" w:type="dxa"/>
          </w:tcPr>
          <w:p w14:paraId="0B8F8ADE" w14:textId="77777777" w:rsidR="00A80678" w:rsidRPr="0078362B" w:rsidRDefault="00A80678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CCF19D4" w14:textId="77777777" w:rsidR="00A80678" w:rsidRPr="0078362B" w:rsidRDefault="00A80678" w:rsidP="001F5F83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01E8FD0" w14:textId="77777777" w:rsidR="00A80678" w:rsidRPr="0078362B" w:rsidRDefault="00A80678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F800870" w14:textId="77777777" w:rsidR="00A80678" w:rsidRPr="0078362B" w:rsidRDefault="00A80678" w:rsidP="001F5F83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D07D6A" w14:textId="77777777" w:rsidR="00A80678" w:rsidRPr="0078362B" w:rsidRDefault="00A80678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2682559" w14:textId="77777777" w:rsidR="00A80678" w:rsidRPr="0078362B" w:rsidRDefault="00A80678" w:rsidP="001F5F83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606D9901" w14:textId="77777777" w:rsidR="00A80678" w:rsidRPr="0078362B" w:rsidRDefault="00A80678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679394C0" w14:textId="77777777" w:rsidR="00A80678" w:rsidRPr="0078362B" w:rsidRDefault="00A80678" w:rsidP="001F5F83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80678" w:rsidRPr="0078362B" w14:paraId="0EE3C5C7" w14:textId="77777777" w:rsidTr="001F5F83">
        <w:trPr>
          <w:cantSplit/>
          <w:trHeight w:val="144"/>
        </w:trPr>
        <w:tc>
          <w:tcPr>
            <w:tcW w:w="2782" w:type="dxa"/>
          </w:tcPr>
          <w:p w14:paraId="5E019B5B" w14:textId="77777777" w:rsidR="00A80678" w:rsidRPr="0078362B" w:rsidRDefault="00A80678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7EB1E465" w14:textId="77777777" w:rsidR="00A80678" w:rsidRPr="0078362B" w:rsidRDefault="00A80678" w:rsidP="001F5F83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993FDF1" w14:textId="77777777" w:rsidR="00A80678" w:rsidRPr="0078362B" w:rsidRDefault="00A80678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D81B4C9" w14:textId="77777777" w:rsidR="00A80678" w:rsidRPr="0078362B" w:rsidRDefault="00A80678" w:rsidP="001F5F83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44013945" w14:textId="77777777" w:rsidR="00A80678" w:rsidRPr="0078362B" w:rsidRDefault="00A80678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DFED305" w14:textId="4AFD7C57" w:rsidR="00A80678" w:rsidRPr="0078362B" w:rsidRDefault="00FA46D0" w:rsidP="001F5F83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F05BE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05BE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33F2678B" w14:textId="77777777" w:rsidR="00A80678" w:rsidRPr="0078362B" w:rsidRDefault="00A80678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757B1BBB" w14:textId="55BB2F39" w:rsidR="00A80678" w:rsidRPr="0078362B" w:rsidRDefault="00FA46D0" w:rsidP="001F5F83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80678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80678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80678" w:rsidRPr="0078362B" w14:paraId="01623CE8" w14:textId="77777777" w:rsidTr="001F5F83">
        <w:trPr>
          <w:cantSplit/>
          <w:trHeight w:val="144"/>
        </w:trPr>
        <w:tc>
          <w:tcPr>
            <w:tcW w:w="2782" w:type="dxa"/>
          </w:tcPr>
          <w:p w14:paraId="53272C0C" w14:textId="77777777" w:rsidR="00A80678" w:rsidRPr="0078362B" w:rsidRDefault="00A80678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0D1B083" w14:textId="77777777" w:rsidR="00A80678" w:rsidRPr="0078362B" w:rsidRDefault="00A80678" w:rsidP="001F5F83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6D5780" w14:textId="77777777" w:rsidR="00A80678" w:rsidRPr="0078362B" w:rsidRDefault="00A80678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8C28F09" w14:textId="77777777" w:rsidR="00A80678" w:rsidRPr="0078362B" w:rsidRDefault="00A80678" w:rsidP="001F5F83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AF61553" w14:textId="77777777" w:rsidR="00A80678" w:rsidRPr="0078362B" w:rsidRDefault="00A80678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D9CEED0" w14:textId="681D296D" w:rsidR="00A80678" w:rsidRPr="0078362B" w:rsidRDefault="00FA46D0" w:rsidP="001F5F83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68827D59" w14:textId="77777777" w:rsidR="00A80678" w:rsidRPr="0078362B" w:rsidRDefault="00A80678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710FACBA" w14:textId="2B8D684D" w:rsidR="00A80678" w:rsidRPr="0078362B" w:rsidRDefault="00FA46D0" w:rsidP="001F5F83">
            <w:pPr>
              <w:spacing w:line="32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B77C1" w:rsidRPr="0078362B" w14:paraId="7168DF72" w14:textId="77777777" w:rsidTr="001F5F83">
        <w:trPr>
          <w:cantSplit/>
          <w:trHeight w:val="144"/>
        </w:trPr>
        <w:tc>
          <w:tcPr>
            <w:tcW w:w="2782" w:type="dxa"/>
          </w:tcPr>
          <w:p w14:paraId="30C741F6" w14:textId="2971BDE6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2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ภายใน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170" w:type="dxa"/>
          </w:tcPr>
          <w:p w14:paraId="673A3E40" w14:textId="77777777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731852" w14:textId="77777777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A78D5B6" w14:textId="77777777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8AB6B61" w14:textId="77777777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3432DEC" w14:textId="7A1D8703" w:rsidR="000B77C1" w:rsidRPr="0078362B" w:rsidRDefault="00FA46D0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DF7488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  <w:r w:rsidR="00DF7488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</w:p>
        </w:tc>
        <w:tc>
          <w:tcPr>
            <w:tcW w:w="270" w:type="dxa"/>
          </w:tcPr>
          <w:p w14:paraId="53458DBA" w14:textId="77777777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2E5AEDFD" w14:textId="1D4CC015" w:rsidR="000B77C1" w:rsidRPr="0078362B" w:rsidRDefault="00FA46D0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</w:tr>
      <w:tr w:rsidR="000B77C1" w:rsidRPr="0078362B" w14:paraId="3EB1F921" w14:textId="77777777" w:rsidTr="001F5F83">
        <w:trPr>
          <w:cantSplit/>
          <w:trHeight w:val="144"/>
        </w:trPr>
        <w:tc>
          <w:tcPr>
            <w:tcW w:w="2782" w:type="dxa"/>
          </w:tcPr>
          <w:p w14:paraId="5F50FEC4" w14:textId="45F6565F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2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170" w:type="dxa"/>
          </w:tcPr>
          <w:p w14:paraId="414A83D6" w14:textId="77777777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2B09264" w14:textId="77777777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ECE484" w14:textId="77777777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D075BCA" w14:textId="77777777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E594B4A" w14:textId="6DB6D01A" w:rsidR="000B77C1" w:rsidRPr="0078362B" w:rsidRDefault="00FA46D0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="00DF7488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="00DF7488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270" w:type="dxa"/>
          </w:tcPr>
          <w:p w14:paraId="42AA6033" w14:textId="77777777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1D396A5B" w14:textId="68E5AB7D" w:rsidR="000B77C1" w:rsidRPr="0078362B" w:rsidRDefault="00FA46D0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</w:p>
        </w:tc>
      </w:tr>
      <w:tr w:rsidR="000B77C1" w:rsidRPr="0078362B" w14:paraId="378EAE1A" w14:textId="77777777" w:rsidTr="001F5F83">
        <w:trPr>
          <w:cantSplit/>
          <w:trHeight w:val="144"/>
        </w:trPr>
        <w:tc>
          <w:tcPr>
            <w:tcW w:w="2782" w:type="dxa"/>
          </w:tcPr>
          <w:p w14:paraId="4CAF392F" w14:textId="71D752F0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2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0" w:type="dxa"/>
          </w:tcPr>
          <w:p w14:paraId="7931A3E0" w14:textId="77777777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068C67C" w14:textId="77777777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E932B22" w14:textId="77777777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EEA9802" w14:textId="77777777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8D67918" w14:textId="7D0A5A2A" w:rsidR="000B77C1" w:rsidRPr="0078362B" w:rsidRDefault="00FA46D0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  <w:r w:rsidR="00DF7488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DF7488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</w:p>
        </w:tc>
        <w:tc>
          <w:tcPr>
            <w:tcW w:w="270" w:type="dxa"/>
          </w:tcPr>
          <w:p w14:paraId="26F044A5" w14:textId="77777777" w:rsidR="000B77C1" w:rsidRPr="0078362B" w:rsidRDefault="000B77C1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6A8626E2" w14:textId="27621FDD" w:rsidR="000B77C1" w:rsidRPr="0078362B" w:rsidRDefault="00FA46D0" w:rsidP="001F5F8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  <w:r w:rsidR="000B77C1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</w:p>
        </w:tc>
      </w:tr>
    </w:tbl>
    <w:p w14:paraId="77B9FAE7" w14:textId="0A8EE3CD" w:rsidR="000A5664" w:rsidRPr="0078362B" w:rsidRDefault="000A5664" w:rsidP="001F5F83">
      <w:pPr>
        <w:spacing w:before="200"/>
        <w:ind w:left="1267" w:hanging="14"/>
        <w:jc w:val="thaiDistribute"/>
        <w:rPr>
          <w:rFonts w:asciiTheme="majorBidi" w:hAnsiTheme="majorBidi" w:cstheme="majorBidi"/>
          <w:color w:val="000000"/>
          <w:cs/>
        </w:rPr>
      </w:pPr>
      <w:r w:rsidRPr="0078362B">
        <w:rPr>
          <w:rFonts w:asciiTheme="majorBidi" w:hAnsiTheme="majorBidi" w:cstheme="majorBidi"/>
          <w:color w:val="000000"/>
          <w:cs/>
        </w:rPr>
        <w:t>ค่าเช่าและค่าบริการตามสัญญาที่บันทึกเป็นค่าใช้จ่ายในงบกำไรข</w:t>
      </w:r>
      <w:r w:rsidR="00863BFF" w:rsidRPr="0078362B">
        <w:rPr>
          <w:rFonts w:asciiTheme="majorBidi" w:hAnsiTheme="majorBidi" w:cstheme="majorBidi"/>
          <w:color w:val="000000"/>
          <w:cs/>
        </w:rPr>
        <w:t>าดทุนและกำไรขาดทุนเบ็ดเสร็จอื่น</w:t>
      </w:r>
      <w:r w:rsidR="00EC472E" w:rsidRPr="0078362B">
        <w:rPr>
          <w:rFonts w:asciiTheme="majorBidi" w:hAnsiTheme="majorBidi" w:cstheme="majorBidi"/>
          <w:color w:val="000000"/>
          <w:cs/>
        </w:rPr>
        <w:t xml:space="preserve">สำหรับปีสิ้นสุดวันที่ </w:t>
      </w:r>
      <w:r w:rsidR="00FA46D0" w:rsidRPr="00FA46D0">
        <w:rPr>
          <w:rFonts w:asciiTheme="majorBidi" w:hAnsiTheme="majorBidi" w:cstheme="majorBidi"/>
          <w:color w:val="000000"/>
          <w:lang w:val="en-US"/>
        </w:rPr>
        <w:t>31</w:t>
      </w:r>
      <w:r w:rsidR="00EC472E" w:rsidRPr="0078362B">
        <w:rPr>
          <w:rFonts w:asciiTheme="majorBidi" w:hAnsiTheme="majorBidi" w:cstheme="majorBidi"/>
          <w:color w:val="000000"/>
          <w:lang w:val="en-US"/>
        </w:rPr>
        <w:t xml:space="preserve"> </w:t>
      </w:r>
      <w:r w:rsidR="00863BFF" w:rsidRPr="0078362B">
        <w:rPr>
          <w:rFonts w:asciiTheme="majorBidi" w:hAnsiTheme="majorBidi" w:cstheme="majorBidi"/>
          <w:color w:val="000000"/>
          <w:cs/>
        </w:rPr>
        <w:t xml:space="preserve">ธันวาคม </w:t>
      </w:r>
      <w:r w:rsidRPr="0078362B">
        <w:rPr>
          <w:rFonts w:asciiTheme="majorBidi" w:hAnsiTheme="majorBidi" w:cstheme="majorBidi"/>
          <w:color w:val="000000"/>
          <w:cs/>
        </w:rPr>
        <w:t>มีดังนี้</w:t>
      </w:r>
    </w:p>
    <w:p w14:paraId="34DB597E" w14:textId="77777777" w:rsidR="000A5664" w:rsidRPr="0078362B" w:rsidRDefault="000A5664" w:rsidP="00437FE4">
      <w:pPr>
        <w:ind w:left="1267" w:hanging="720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(หน่วย </w:t>
      </w:r>
      <w:r w:rsidRPr="0078362B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3232"/>
        <w:gridCol w:w="720"/>
        <w:gridCol w:w="270"/>
        <w:gridCol w:w="1170"/>
        <w:gridCol w:w="270"/>
        <w:gridCol w:w="1170"/>
        <w:gridCol w:w="270"/>
        <w:gridCol w:w="1188"/>
      </w:tblGrid>
      <w:tr w:rsidR="00863BFF" w:rsidRPr="0078362B" w14:paraId="24E98655" w14:textId="77777777" w:rsidTr="00863BFF">
        <w:trPr>
          <w:cantSplit/>
          <w:trHeight w:val="363"/>
        </w:trPr>
        <w:tc>
          <w:tcPr>
            <w:tcW w:w="3232" w:type="dxa"/>
          </w:tcPr>
          <w:p w14:paraId="5E050E10" w14:textId="77777777" w:rsidR="00863BFF" w:rsidRPr="0078362B" w:rsidRDefault="00863BFF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02F96D1C" w14:textId="77777777" w:rsidR="00863BFF" w:rsidRPr="0078362B" w:rsidRDefault="00863BFF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5DB70DD" w14:textId="77777777" w:rsidR="00863BFF" w:rsidRPr="0078362B" w:rsidRDefault="00863BFF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8" w:type="dxa"/>
            <w:gridSpan w:val="3"/>
          </w:tcPr>
          <w:p w14:paraId="3E858FC6" w14:textId="77777777" w:rsidR="00863BFF" w:rsidRPr="0078362B" w:rsidRDefault="00863BFF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="00A85F07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863BFF" w:rsidRPr="0078362B" w14:paraId="4964BD73" w14:textId="77777777" w:rsidTr="00863BFF">
        <w:trPr>
          <w:cantSplit/>
          <w:trHeight w:val="363"/>
        </w:trPr>
        <w:tc>
          <w:tcPr>
            <w:tcW w:w="3232" w:type="dxa"/>
          </w:tcPr>
          <w:p w14:paraId="2DD337D5" w14:textId="77777777" w:rsidR="00863BFF" w:rsidRPr="0078362B" w:rsidRDefault="00863BFF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1B11AEC3" w14:textId="77777777" w:rsidR="00863BFF" w:rsidRPr="0078362B" w:rsidRDefault="00863BFF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06A3427" w14:textId="77777777" w:rsidR="00863BFF" w:rsidRPr="0078362B" w:rsidRDefault="00863BFF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8" w:type="dxa"/>
            <w:gridSpan w:val="3"/>
          </w:tcPr>
          <w:p w14:paraId="555F7051" w14:textId="77777777" w:rsidR="00863BFF" w:rsidRPr="0078362B" w:rsidRDefault="00863BFF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A5664" w:rsidRPr="0078362B" w14:paraId="1587D592" w14:textId="77777777" w:rsidTr="00863BFF">
        <w:trPr>
          <w:cantSplit/>
        </w:trPr>
        <w:tc>
          <w:tcPr>
            <w:tcW w:w="3232" w:type="dxa"/>
          </w:tcPr>
          <w:p w14:paraId="38C4BF71" w14:textId="77777777" w:rsidR="000A5664" w:rsidRPr="0078362B" w:rsidRDefault="000A5664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20" w:type="dxa"/>
          </w:tcPr>
          <w:p w14:paraId="6EF123A5" w14:textId="77777777" w:rsidR="000A5664" w:rsidRPr="0078362B" w:rsidRDefault="000A5664" w:rsidP="00437FE4">
            <w:pPr>
              <w:spacing w:line="36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3F169BA" w14:textId="77777777" w:rsidR="000A5664" w:rsidRPr="0078362B" w:rsidRDefault="000A5664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F71D6EA" w14:textId="77777777" w:rsidR="000A5664" w:rsidRPr="0078362B" w:rsidRDefault="000A5664" w:rsidP="00437FE4">
            <w:pPr>
              <w:spacing w:line="36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D4EC0BF" w14:textId="77777777" w:rsidR="000A5664" w:rsidRPr="0078362B" w:rsidRDefault="000A5664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455540" w14:textId="625A5187" w:rsidR="000A5664" w:rsidRPr="0078362B" w:rsidRDefault="00FA46D0" w:rsidP="00437FE4">
            <w:pPr>
              <w:spacing w:line="36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4BE44760" w14:textId="77777777" w:rsidR="000A5664" w:rsidRPr="0078362B" w:rsidRDefault="000A5664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0F930086" w14:textId="353D88A3" w:rsidR="000A5664" w:rsidRPr="0078362B" w:rsidRDefault="00FA46D0" w:rsidP="00437FE4">
            <w:pPr>
              <w:spacing w:line="36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FA7B75" w:rsidRPr="0078362B" w14:paraId="0FEC780C" w14:textId="77777777" w:rsidTr="00863BFF">
        <w:trPr>
          <w:cantSplit/>
        </w:trPr>
        <w:tc>
          <w:tcPr>
            <w:tcW w:w="3232" w:type="dxa"/>
          </w:tcPr>
          <w:p w14:paraId="1719010E" w14:textId="11B169AB" w:rsidR="00FA7B75" w:rsidRPr="0078362B" w:rsidRDefault="00FA7B75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2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>ปีสิ้น</w:t>
            </w:r>
            <w:r w:rsidR="00EC472E"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สุดวันที่ </w:t>
            </w:r>
            <w:r w:rsidR="00FA46D0"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836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354A46B6" w14:textId="77777777" w:rsidR="00FA7B75" w:rsidRPr="0078362B" w:rsidRDefault="00FA7B75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D8778AC" w14:textId="77777777" w:rsidR="00FA7B75" w:rsidRPr="0078362B" w:rsidRDefault="00FA7B75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12D6667" w14:textId="77777777" w:rsidR="00FA7B75" w:rsidRPr="0078362B" w:rsidRDefault="00FA7B75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5BE6A70" w14:textId="77777777" w:rsidR="00FA7B75" w:rsidRPr="0078362B" w:rsidRDefault="00FA7B75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5062F8B" w14:textId="468E6554" w:rsidR="00FA7B75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9B3866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  <w:r w:rsidR="009B3866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  <w:tc>
          <w:tcPr>
            <w:tcW w:w="270" w:type="dxa"/>
          </w:tcPr>
          <w:p w14:paraId="595AADB4" w14:textId="77777777" w:rsidR="00FA7B75" w:rsidRPr="0078362B" w:rsidRDefault="00FA7B75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06C6B3CD" w14:textId="1D6D19AE" w:rsidR="00FA7B75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13" w:hanging="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B4199A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  <w:r w:rsidR="00B4199A" w:rsidRPr="007836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901</w:t>
            </w:r>
          </w:p>
        </w:tc>
      </w:tr>
    </w:tbl>
    <w:p w14:paraId="66BB4B8F" w14:textId="77777777" w:rsidR="001F5F83" w:rsidRPr="0078362B" w:rsidRDefault="001F5F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78362B">
        <w:rPr>
          <w:rFonts w:asciiTheme="majorBidi" w:hAnsiTheme="majorBidi" w:cstheme="majorBidi"/>
          <w:b/>
          <w:bCs/>
          <w:lang w:val="en-US"/>
        </w:rPr>
        <w:br w:type="page"/>
      </w:r>
    </w:p>
    <w:p w14:paraId="3459553C" w14:textId="7F0C9EB1" w:rsidR="004E4CA3" w:rsidRPr="0078362B" w:rsidRDefault="00FA46D0" w:rsidP="00437FE4">
      <w:pPr>
        <w:spacing w:before="360"/>
        <w:ind w:left="547" w:hanging="547"/>
        <w:rPr>
          <w:rFonts w:asciiTheme="majorBidi" w:hAnsiTheme="majorBidi" w:cstheme="majorBidi"/>
          <w:b/>
          <w:bCs/>
          <w:cs/>
        </w:rPr>
      </w:pPr>
      <w:r w:rsidRPr="00FA46D0">
        <w:rPr>
          <w:rFonts w:asciiTheme="majorBidi" w:hAnsiTheme="majorBidi" w:cstheme="majorBidi"/>
          <w:b/>
          <w:bCs/>
          <w:lang w:val="en-US"/>
        </w:rPr>
        <w:lastRenderedPageBreak/>
        <w:t>32</w:t>
      </w:r>
      <w:r w:rsidR="004F7327" w:rsidRPr="0078362B">
        <w:rPr>
          <w:rFonts w:asciiTheme="majorBidi" w:hAnsiTheme="majorBidi" w:cstheme="majorBidi"/>
          <w:b/>
          <w:bCs/>
          <w:lang w:val="en-US"/>
        </w:rPr>
        <w:t>.</w:t>
      </w:r>
      <w:r w:rsidR="00E96581" w:rsidRPr="0078362B">
        <w:rPr>
          <w:rFonts w:asciiTheme="majorBidi" w:hAnsiTheme="majorBidi" w:cstheme="majorBidi"/>
          <w:b/>
          <w:bCs/>
          <w:lang w:val="en-US"/>
        </w:rPr>
        <w:tab/>
      </w:r>
      <w:r w:rsidR="004E4CA3" w:rsidRPr="0078362B">
        <w:rPr>
          <w:rFonts w:asciiTheme="majorBidi" w:hAnsiTheme="majorBidi" w:cstheme="majorBidi"/>
          <w:b/>
          <w:bCs/>
          <w:cs/>
        </w:rPr>
        <w:t>การเปิดเผยข้อมูล</w:t>
      </w:r>
      <w:r w:rsidR="001B6DE6" w:rsidRPr="0078362B">
        <w:rPr>
          <w:rFonts w:asciiTheme="majorBidi" w:hAnsiTheme="majorBidi" w:cstheme="majorBidi"/>
          <w:b/>
          <w:bCs/>
          <w:cs/>
        </w:rPr>
        <w:t>เกี่ยวกับ</w:t>
      </w:r>
      <w:r w:rsidR="004E4CA3" w:rsidRPr="0078362B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6227A035" w14:textId="4952A998" w:rsidR="00547BD1" w:rsidRPr="0078362B" w:rsidRDefault="00FA46D0" w:rsidP="00437FE4">
      <w:pPr>
        <w:ind w:left="1267" w:hanging="720"/>
        <w:jc w:val="thaiDistribute"/>
        <w:rPr>
          <w:rFonts w:asciiTheme="majorBidi" w:hAnsiTheme="majorBidi" w:cstheme="majorBidi"/>
          <w:snapToGrid w:val="0"/>
          <w:spacing w:val="4"/>
          <w:lang w:val="en-US" w:eastAsia="x-none"/>
        </w:rPr>
      </w:pPr>
      <w:r w:rsidRPr="00FA46D0">
        <w:rPr>
          <w:rFonts w:asciiTheme="majorBidi" w:hAnsiTheme="majorBidi" w:cstheme="majorBidi"/>
          <w:snapToGrid w:val="0"/>
          <w:spacing w:val="4"/>
          <w:lang w:val="en-US" w:eastAsia="x-none"/>
        </w:rPr>
        <w:t>32</w:t>
      </w:r>
      <w:r w:rsidR="00547BD1" w:rsidRPr="0078362B">
        <w:rPr>
          <w:rFonts w:asciiTheme="majorBidi" w:hAnsiTheme="majorBidi" w:cstheme="majorBidi"/>
          <w:snapToGrid w:val="0"/>
          <w:spacing w:val="4"/>
          <w:cs/>
          <w:lang w:val="en-US" w:eastAsia="x-none"/>
        </w:rPr>
        <w:t>.</w:t>
      </w:r>
      <w:r w:rsidRPr="00FA46D0">
        <w:rPr>
          <w:rFonts w:asciiTheme="majorBidi" w:hAnsiTheme="majorBidi" w:cstheme="majorBidi"/>
          <w:snapToGrid w:val="0"/>
          <w:spacing w:val="4"/>
          <w:lang w:val="en-US" w:eastAsia="x-none"/>
        </w:rPr>
        <w:t>1</w:t>
      </w:r>
      <w:r w:rsidR="00547BD1" w:rsidRPr="0078362B">
        <w:rPr>
          <w:rFonts w:asciiTheme="majorBidi" w:hAnsiTheme="majorBidi" w:cstheme="majorBidi"/>
          <w:snapToGrid w:val="0"/>
          <w:spacing w:val="4"/>
          <w:cs/>
          <w:lang w:val="en-US" w:eastAsia="x-none"/>
        </w:rPr>
        <w:tab/>
        <w:t>ความเสี่ยงด้านการให้สินเชื่อ</w:t>
      </w:r>
    </w:p>
    <w:p w14:paraId="253A010D" w14:textId="77777777" w:rsidR="00547BD1" w:rsidRPr="0078362B" w:rsidRDefault="00547BD1" w:rsidP="00437FE4">
      <w:pPr>
        <w:spacing w:after="200"/>
        <w:ind w:left="1267" w:right="72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spacing w:val="-8"/>
          <w:cs/>
        </w:rPr>
        <w:t>ความเสี่ยงเกี่ยวกับการให้สินเชื่อเกิดขึ้นจากความไม่แน่นอนในการได้รับชำระเงินจากการให้สินเชื่อ</w:t>
      </w:r>
      <w:r w:rsidRPr="0078362B">
        <w:rPr>
          <w:rFonts w:asciiTheme="majorBidi" w:hAnsiTheme="majorBidi" w:cstheme="majorBidi"/>
          <w:cs/>
        </w:rPr>
        <w:t>ซึ่งส่งผลกระทบต่อผลการดำเนินงานของ</w:t>
      </w:r>
      <w:r w:rsidRPr="0078362B">
        <w:rPr>
          <w:rFonts w:asciiTheme="majorBidi" w:hAnsiTheme="majorBidi" w:cstheme="majorBidi"/>
          <w:color w:val="000000"/>
          <w:cs/>
          <w:lang w:val="en-GB"/>
        </w:rPr>
        <w:t>กลุ่มบริษัทและบริษัท</w:t>
      </w:r>
      <w:r w:rsidRPr="0078362B">
        <w:rPr>
          <w:rFonts w:asciiTheme="majorBidi" w:hAnsiTheme="majorBidi" w:cstheme="majorBidi"/>
          <w:cs/>
        </w:rPr>
        <w:t xml:space="preserve"> เนื่องจากธุรกิจหลักของบริษัทเป็นการขายหน่วยในอาคารชุดพักอาศัย ดังนั้นจึงไม่มีความเสี่ยงเกี่ยวกับลูกหนี้ หากไม่ได้รับเงินค่างวดหรือลูกหนี้ผิดนัดชำระค่างวด บริษัทก็จะไม่โอนกรรมสิทธิ์ในอาคารชุดพักอาศัย</w:t>
      </w:r>
      <w:r w:rsidR="00A96275" w:rsidRPr="0078362B">
        <w:rPr>
          <w:rFonts w:asciiTheme="majorBidi" w:hAnsiTheme="majorBidi" w:cstheme="majorBidi"/>
          <w:cs/>
        </w:rPr>
        <w:t xml:space="preserve"> นอกจากนี้ กลุ่มบริษัทมีการให้เช่า</w:t>
      </w:r>
      <w:r w:rsidR="00C021BD" w:rsidRPr="0078362B">
        <w:rPr>
          <w:rFonts w:asciiTheme="majorBidi" w:hAnsiTheme="majorBidi" w:cstheme="majorBidi"/>
          <w:cs/>
        </w:rPr>
        <w:t>อสังหาริมทรัพย์</w:t>
      </w:r>
      <w:r w:rsidR="00F46A5E" w:rsidRPr="0078362B">
        <w:rPr>
          <w:rFonts w:asciiTheme="majorBidi" w:hAnsiTheme="majorBidi" w:cstheme="majorBidi"/>
          <w:cs/>
        </w:rPr>
        <w:t>เพื่อการลงทุน</w:t>
      </w:r>
      <w:r w:rsidR="00A96275" w:rsidRPr="0078362B">
        <w:rPr>
          <w:rFonts w:asciiTheme="majorBidi" w:hAnsiTheme="majorBidi" w:cstheme="majorBidi"/>
          <w:cs/>
        </w:rPr>
        <w:t xml:space="preserve">แก่ผู้เช่ารายเดียว </w:t>
      </w:r>
    </w:p>
    <w:p w14:paraId="3D470380" w14:textId="06333090" w:rsidR="00547BD1" w:rsidRPr="0078362B" w:rsidRDefault="00547BD1" w:rsidP="00437FE4">
      <w:pPr>
        <w:ind w:left="1267" w:right="29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31</w:t>
      </w:r>
      <w:r w:rsidRPr="0078362B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2562</w:t>
      </w:r>
      <w:r w:rsidRPr="0078362B">
        <w:rPr>
          <w:rFonts w:asciiTheme="majorBidi" w:hAnsiTheme="majorBidi" w:cstheme="majorBidi"/>
          <w:spacing w:val="-4"/>
          <w:cs/>
        </w:rPr>
        <w:t xml:space="preserve"> และ 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2561</w:t>
      </w:r>
      <w:r w:rsidRPr="0078362B">
        <w:rPr>
          <w:rFonts w:asciiTheme="majorBidi" w:hAnsiTheme="majorBidi" w:cstheme="majorBidi"/>
          <w:spacing w:val="-4"/>
          <w:cs/>
        </w:rPr>
        <w:t xml:space="preserve"> มูลค่าสูงสุดของความเสี่ยงด้านการให้สินเชื่อของกลุ่มบริษัทและบริษัท</w:t>
      </w:r>
      <w:r w:rsidRPr="0078362B">
        <w:rPr>
          <w:rFonts w:asciiTheme="majorBidi" w:hAnsiTheme="majorBidi" w:cstheme="majorBidi"/>
          <w:cs/>
        </w:rPr>
        <w:t>เท่ากับมูลค่าของลูกหนี้การค้าสุทธิจากค่าเผื่อหนี้สงสัยจะสูญ</w:t>
      </w:r>
      <w:r w:rsidR="00F46A5E" w:rsidRPr="0078362B">
        <w:rPr>
          <w:rFonts w:asciiTheme="majorBidi" w:hAnsiTheme="majorBidi" w:cstheme="majorBidi"/>
          <w:cs/>
        </w:rPr>
        <w:t xml:space="preserve"> </w:t>
      </w:r>
      <w:r w:rsidR="00F46A5E" w:rsidRPr="0078362B">
        <w:rPr>
          <w:rFonts w:asciiTheme="majorBidi" w:hAnsiTheme="majorBidi" w:cstheme="majorBidi"/>
          <w:lang w:val="en-US"/>
        </w:rPr>
        <w:t>(</w:t>
      </w:r>
      <w:r w:rsidR="00F46A5E" w:rsidRPr="0078362B">
        <w:rPr>
          <w:rFonts w:asciiTheme="majorBidi" w:hAnsiTheme="majorBidi" w:cstheme="majorBidi"/>
          <w:cs/>
          <w:lang w:val="en-US"/>
        </w:rPr>
        <w:t>ถ้ามี</w:t>
      </w:r>
      <w:r w:rsidR="00F46A5E" w:rsidRPr="0078362B">
        <w:rPr>
          <w:rFonts w:asciiTheme="majorBidi" w:hAnsiTheme="majorBidi" w:cstheme="majorBidi"/>
          <w:lang w:val="en-US"/>
        </w:rPr>
        <w:t>)</w:t>
      </w:r>
    </w:p>
    <w:p w14:paraId="685E0CAE" w14:textId="341275EE" w:rsidR="00547BD1" w:rsidRPr="0078362B" w:rsidRDefault="00FA46D0" w:rsidP="00437FE4">
      <w:pPr>
        <w:spacing w:before="200"/>
        <w:ind w:left="1267" w:right="72" w:hanging="720"/>
        <w:jc w:val="both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32</w:t>
      </w:r>
      <w:r w:rsidR="00547BD1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547BD1" w:rsidRPr="0078362B">
        <w:rPr>
          <w:rFonts w:asciiTheme="majorBidi" w:hAnsiTheme="majorBidi" w:cstheme="majorBidi"/>
          <w:cs/>
        </w:rPr>
        <w:tab/>
        <w:t>ความเสี่ยงเกี่ยวกับอัตราดอกเบี้ย</w:t>
      </w:r>
    </w:p>
    <w:p w14:paraId="7B195E7A" w14:textId="77777777" w:rsidR="00547BD1" w:rsidRPr="0078362B" w:rsidRDefault="00547BD1" w:rsidP="00437FE4">
      <w:pPr>
        <w:widowControl w:val="0"/>
        <w:suppressAutoHyphens/>
        <w:ind w:left="1260" w:right="-54"/>
        <w:jc w:val="thaiDistribute"/>
        <w:rPr>
          <w:rFonts w:asciiTheme="majorBidi" w:hAnsiTheme="majorBidi" w:cstheme="majorBidi"/>
          <w:cs/>
        </w:rPr>
      </w:pPr>
      <w:r w:rsidRPr="0078362B">
        <w:rPr>
          <w:rFonts w:asciiTheme="majorBidi" w:hAnsiTheme="majorBidi" w:cstheme="majorBidi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</w:t>
      </w:r>
      <w:r w:rsidRPr="0078362B">
        <w:rPr>
          <w:rFonts w:asciiTheme="majorBidi" w:hAnsiTheme="majorBidi" w:cstheme="majorBidi"/>
          <w:spacing w:val="-2"/>
          <w:cs/>
        </w:rPr>
        <w:t>ผลกระทบต่อการดำเนินงานแก่กลุ่มบริษัท</w:t>
      </w:r>
      <w:r w:rsidRPr="0078362B">
        <w:rPr>
          <w:rFonts w:asciiTheme="majorBidi" w:hAnsiTheme="majorBidi" w:cstheme="majorBidi"/>
          <w:spacing w:val="-2"/>
          <w:cs/>
          <w:lang w:val="en-US"/>
        </w:rPr>
        <w:t>และบริษัท</w:t>
      </w:r>
      <w:r w:rsidRPr="0078362B">
        <w:rPr>
          <w:rFonts w:asciiTheme="majorBidi" w:hAnsiTheme="majorBidi" w:cstheme="majorBidi"/>
          <w:spacing w:val="-2"/>
          <w:cs/>
        </w:rPr>
        <w:t xml:space="preserve"> อย่างไรก็ตาม ผลกระทบจากอัตราดอกเบี้ย</w:t>
      </w:r>
      <w:r w:rsidRPr="0078362B">
        <w:rPr>
          <w:rFonts w:asciiTheme="majorBidi" w:hAnsiTheme="majorBidi" w:cstheme="majorBidi"/>
          <w:spacing w:val="-8"/>
          <w:cs/>
        </w:rPr>
        <w:t>ที่จะเปลี่ยนแปลงไม่มีสาระสำคัญต่อกลุ่มบริษัท</w:t>
      </w:r>
      <w:r w:rsidRPr="0078362B">
        <w:rPr>
          <w:rFonts w:asciiTheme="majorBidi" w:hAnsiTheme="majorBidi" w:cstheme="majorBidi"/>
          <w:spacing w:val="-8"/>
          <w:cs/>
          <w:lang w:val="en-US"/>
        </w:rPr>
        <w:t>และบริษัท</w:t>
      </w:r>
      <w:r w:rsidRPr="0078362B">
        <w:rPr>
          <w:rFonts w:asciiTheme="majorBidi" w:hAnsiTheme="majorBidi" w:cstheme="majorBidi"/>
          <w:spacing w:val="-8"/>
          <w:cs/>
        </w:rPr>
        <w:t xml:space="preserve"> เนื่องจากสินทรัพย์และหนี้สินทางการเงิน</w:t>
      </w:r>
      <w:r w:rsidRPr="0078362B">
        <w:rPr>
          <w:rFonts w:asciiTheme="majorBidi" w:hAnsiTheme="majorBidi" w:cstheme="majorBidi"/>
          <w:cs/>
        </w:rPr>
        <w:t>ส่วนใหญ่มีอัตราดอกเบี้ยคงที่</w:t>
      </w:r>
      <w:r w:rsidR="00744A27" w:rsidRPr="0078362B">
        <w:rPr>
          <w:rFonts w:asciiTheme="majorBidi" w:hAnsiTheme="majorBidi" w:cstheme="majorBidi"/>
          <w:cs/>
        </w:rPr>
        <w:t xml:space="preserve"> เพื่อหลีกเลี่ยงผลกระทบจากการผันผวนของอัตราดอกเบี้ย และหากต้องมีการใช้อัตราดอกเบี้ยลอยตัว </w:t>
      </w:r>
      <w:r w:rsidR="0087470A" w:rsidRPr="0078362B">
        <w:rPr>
          <w:rFonts w:asciiTheme="majorBidi" w:hAnsiTheme="majorBidi" w:cstheme="majorBidi"/>
          <w:spacing w:val="-8"/>
          <w:cs/>
        </w:rPr>
        <w:t>กลุ่มบริษัท</w:t>
      </w:r>
      <w:r w:rsidR="0087470A" w:rsidRPr="0078362B">
        <w:rPr>
          <w:rFonts w:asciiTheme="majorBidi" w:hAnsiTheme="majorBidi" w:cstheme="majorBidi"/>
          <w:spacing w:val="-8"/>
          <w:cs/>
          <w:lang w:val="en-US"/>
        </w:rPr>
        <w:t>และบริษัท</w:t>
      </w:r>
      <w:r w:rsidR="00744A27" w:rsidRPr="0078362B">
        <w:rPr>
          <w:rFonts w:asciiTheme="majorBidi" w:hAnsiTheme="majorBidi" w:cstheme="majorBidi"/>
          <w:cs/>
        </w:rPr>
        <w:t xml:space="preserve">จะมีการพิจารณาใช้เครื่องมือทางการเงิน เช่น </w:t>
      </w:r>
      <w:r w:rsidR="00970B79" w:rsidRPr="0078362B">
        <w:rPr>
          <w:rFonts w:asciiTheme="majorBidi" w:hAnsiTheme="majorBidi" w:cstheme="majorBidi"/>
          <w:cs/>
        </w:rPr>
        <w:t>สัญญาแลกเปลี่ยนเงินตราต่างประเทศ เพื่อลดความเสี่ยงดังกล่าว นอกจากนี้</w:t>
      </w:r>
      <w:r w:rsidR="0087470A" w:rsidRPr="0078362B">
        <w:rPr>
          <w:rFonts w:asciiTheme="majorBidi" w:hAnsiTheme="majorBidi" w:cstheme="majorBidi"/>
          <w:spacing w:val="-8"/>
          <w:cs/>
        </w:rPr>
        <w:t>กลุ่มบริษัท</w:t>
      </w:r>
      <w:r w:rsidR="0087470A" w:rsidRPr="0078362B">
        <w:rPr>
          <w:rFonts w:asciiTheme="majorBidi" w:hAnsiTheme="majorBidi" w:cstheme="majorBidi"/>
          <w:spacing w:val="-8"/>
          <w:cs/>
          <w:lang w:val="en-US"/>
        </w:rPr>
        <w:t>และบริษัท</w:t>
      </w:r>
      <w:r w:rsidR="00970B79" w:rsidRPr="0078362B">
        <w:rPr>
          <w:rFonts w:asciiTheme="majorBidi" w:hAnsiTheme="majorBidi" w:cstheme="majorBidi"/>
          <w:cs/>
        </w:rPr>
        <w:t>ยังได้สร้างพันธมิตรทางธุรกิจกับธนาคารพาณิชย์หลายแห่งเพื่อเปรียบเทียบข้อเสนอที่มีต้นทุนเหมาะสมที่สุดให้กับ</w:t>
      </w:r>
      <w:r w:rsidR="0087470A" w:rsidRPr="0078362B">
        <w:rPr>
          <w:rFonts w:asciiTheme="majorBidi" w:hAnsiTheme="majorBidi" w:cstheme="majorBidi"/>
          <w:spacing w:val="-8"/>
          <w:cs/>
        </w:rPr>
        <w:t>กลุ่มบริษัท</w:t>
      </w:r>
      <w:r w:rsidR="0087470A" w:rsidRPr="0078362B">
        <w:rPr>
          <w:rFonts w:asciiTheme="majorBidi" w:hAnsiTheme="majorBidi" w:cstheme="majorBidi"/>
          <w:spacing w:val="-8"/>
          <w:cs/>
          <w:lang w:val="en-US"/>
        </w:rPr>
        <w:t>และบริษัท</w:t>
      </w:r>
    </w:p>
    <w:p w14:paraId="174A6469" w14:textId="313C4997" w:rsidR="00623F88" w:rsidRPr="0078362B" w:rsidRDefault="00FA46D0" w:rsidP="00437FE4">
      <w:pPr>
        <w:spacing w:before="200"/>
        <w:ind w:left="1267" w:right="72" w:hanging="720"/>
        <w:jc w:val="both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32</w:t>
      </w:r>
      <w:r w:rsidR="001B6DE6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3</w:t>
      </w:r>
      <w:r w:rsidR="001B6DE6" w:rsidRPr="0078362B">
        <w:rPr>
          <w:rFonts w:asciiTheme="majorBidi" w:hAnsiTheme="majorBidi" w:cstheme="majorBidi"/>
          <w:cs/>
        </w:rPr>
        <w:tab/>
      </w:r>
      <w:r w:rsidR="00623F88" w:rsidRPr="0078362B">
        <w:rPr>
          <w:rFonts w:asciiTheme="majorBidi" w:hAnsiTheme="majorBidi" w:cstheme="majorBidi"/>
          <w:cs/>
        </w:rPr>
        <w:t>ความเสี่ยงด้านอัตราแลกเปลี่ยน</w:t>
      </w:r>
    </w:p>
    <w:p w14:paraId="1BFACDD0" w14:textId="77777777" w:rsidR="00081ECC" w:rsidRPr="0078362B" w:rsidRDefault="00081ECC" w:rsidP="00437FE4">
      <w:pPr>
        <w:ind w:left="1282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spacing w:val="-4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Pr="0078362B">
        <w:rPr>
          <w:rFonts w:asciiTheme="majorBidi" w:hAnsiTheme="majorBidi" w:cstheme="majorBidi"/>
          <w:cs/>
        </w:rPr>
        <w:t>ซึ่งก่อให้เกิดผลกระทบแก่กลุ่มบริษัท</w:t>
      </w:r>
      <w:r w:rsidRPr="0078362B">
        <w:rPr>
          <w:rFonts w:asciiTheme="majorBidi" w:hAnsiTheme="majorBidi" w:cstheme="majorBidi"/>
          <w:cs/>
          <w:lang w:val="en-US"/>
        </w:rPr>
        <w:t>และบริษัท</w:t>
      </w:r>
    </w:p>
    <w:p w14:paraId="7FB66AD7" w14:textId="586490BD" w:rsidR="00623F88" w:rsidRPr="0078362B" w:rsidRDefault="00623F88" w:rsidP="00437FE4">
      <w:pPr>
        <w:spacing w:before="200"/>
        <w:ind w:left="1282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cs/>
        </w:rPr>
        <w:t xml:space="preserve">ณ </w:t>
      </w:r>
      <w:r w:rsidR="008E3E26" w:rsidRPr="0078362B">
        <w:rPr>
          <w:rFonts w:asciiTheme="majorBidi" w:hAnsiTheme="majorBidi" w:cstheme="majorBidi"/>
          <w:cs/>
        </w:rPr>
        <w:t xml:space="preserve">วันที่ </w:t>
      </w:r>
      <w:r w:rsidR="00FA46D0" w:rsidRPr="00FA46D0">
        <w:rPr>
          <w:rFonts w:asciiTheme="majorBidi" w:hAnsiTheme="majorBidi" w:cstheme="majorBidi"/>
          <w:lang w:val="en-US"/>
        </w:rPr>
        <w:t>31</w:t>
      </w:r>
      <w:r w:rsidR="008E3E26" w:rsidRPr="0078362B">
        <w:rPr>
          <w:rFonts w:asciiTheme="majorBidi" w:hAnsiTheme="majorBidi" w:cstheme="majorBidi"/>
          <w:cs/>
        </w:rPr>
        <w:t xml:space="preserve"> ธันวาคม </w:t>
      </w:r>
      <w:r w:rsidR="00FA46D0" w:rsidRPr="00FA46D0">
        <w:rPr>
          <w:rFonts w:asciiTheme="majorBidi" w:hAnsiTheme="majorBidi" w:cstheme="majorBidi"/>
          <w:lang w:val="en-US"/>
        </w:rPr>
        <w:t>2562</w:t>
      </w:r>
      <w:r w:rsidR="008E3E26" w:rsidRPr="0078362B">
        <w:rPr>
          <w:rFonts w:asciiTheme="majorBidi" w:hAnsiTheme="majorBidi" w:cstheme="majorBidi"/>
          <w:cs/>
        </w:rPr>
        <w:t xml:space="preserve"> และ </w:t>
      </w:r>
      <w:r w:rsidR="00FA46D0" w:rsidRPr="00FA46D0">
        <w:rPr>
          <w:rFonts w:asciiTheme="majorBidi" w:hAnsiTheme="majorBidi" w:cstheme="majorBidi"/>
          <w:lang w:val="en-US"/>
        </w:rPr>
        <w:t>2561</w:t>
      </w:r>
      <w:r w:rsidRPr="0078362B">
        <w:rPr>
          <w:rFonts w:asciiTheme="majorBidi" w:hAnsiTheme="majorBidi" w:cstheme="majorBidi"/>
          <w:cs/>
        </w:rPr>
        <w:t xml:space="preserve"> </w:t>
      </w:r>
      <w:r w:rsidR="00134B32" w:rsidRPr="0078362B">
        <w:rPr>
          <w:rFonts w:asciiTheme="majorBidi" w:hAnsiTheme="majorBidi" w:cstheme="majorBidi"/>
          <w:cs/>
        </w:rPr>
        <w:t>กลุ่มบริษัท</w:t>
      </w:r>
      <w:r w:rsidR="00FE6641" w:rsidRPr="0078362B">
        <w:rPr>
          <w:rFonts w:asciiTheme="majorBidi" w:hAnsiTheme="majorBidi" w:cstheme="majorBidi"/>
          <w:cs/>
        </w:rPr>
        <w:t>และบริษัท</w:t>
      </w:r>
      <w:r w:rsidRPr="0078362B">
        <w:rPr>
          <w:rFonts w:asciiTheme="majorBidi" w:hAnsiTheme="majorBidi" w:cstheme="majorBidi"/>
          <w:cs/>
        </w:rPr>
        <w:t xml:space="preserve">มียอดคงเหลือที่มีสาระสำคัญของสินทรัพย์และหนี้สินทางการเงินที่เป็นเงินตราต่างประเทศ </w:t>
      </w:r>
      <w:r w:rsidRPr="0078362B">
        <w:rPr>
          <w:rFonts w:asciiTheme="majorBidi" w:hAnsiTheme="majorBidi" w:cstheme="majorBidi"/>
          <w:cs/>
          <w:lang w:val="en-US"/>
        </w:rPr>
        <w:t>ดังนี้</w:t>
      </w:r>
    </w:p>
    <w:p w14:paraId="142DC8D9" w14:textId="77777777" w:rsidR="00623F88" w:rsidRPr="0078362B" w:rsidRDefault="00623F88" w:rsidP="00437FE4">
      <w:pPr>
        <w:pStyle w:val="Header"/>
        <w:tabs>
          <w:tab w:val="clear" w:pos="4153"/>
          <w:tab w:val="clear" w:pos="8306"/>
        </w:tabs>
        <w:ind w:left="1440" w:hanging="720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(หน่วย </w:t>
      </w:r>
      <w:r w:rsidRPr="0078362B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ล้านปอนด์ส</w:t>
      </w:r>
      <w:proofErr w:type="spellStart"/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เต</w:t>
      </w:r>
      <w:proofErr w:type="spellEnd"/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อร์ลิง)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623F88" w:rsidRPr="0078362B" w14:paraId="3554FF5C" w14:textId="77777777" w:rsidTr="00293954">
        <w:trPr>
          <w:cantSplit/>
          <w:trHeight w:val="363"/>
        </w:trPr>
        <w:tc>
          <w:tcPr>
            <w:tcW w:w="2632" w:type="dxa"/>
          </w:tcPr>
          <w:p w14:paraId="3B7EE15B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14:paraId="0D984690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14:paraId="25D7C85F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14:paraId="622EB7FB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F88" w:rsidRPr="0078362B" w14:paraId="462B87FD" w14:textId="77777777" w:rsidTr="00293954">
        <w:trPr>
          <w:cantSplit/>
        </w:trPr>
        <w:tc>
          <w:tcPr>
            <w:tcW w:w="2632" w:type="dxa"/>
          </w:tcPr>
          <w:p w14:paraId="18D54AD6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49A4A21F" w14:textId="77777777" w:rsidR="00623F88" w:rsidRPr="0078362B" w:rsidRDefault="00623F88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4BEC69CF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7A40F47" w14:textId="77777777" w:rsidR="00623F88" w:rsidRPr="0078362B" w:rsidRDefault="00623F88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7BEAF1E7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7F4F2652" w14:textId="77777777" w:rsidR="00623F88" w:rsidRPr="0078362B" w:rsidRDefault="00623F88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1A7E1E4A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735CB227" w14:textId="77777777" w:rsidR="00623F88" w:rsidRPr="0078362B" w:rsidRDefault="00623F88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23F88" w:rsidRPr="0078362B" w14:paraId="50403297" w14:textId="77777777" w:rsidTr="00293954">
        <w:trPr>
          <w:cantSplit/>
        </w:trPr>
        <w:tc>
          <w:tcPr>
            <w:tcW w:w="2632" w:type="dxa"/>
          </w:tcPr>
          <w:p w14:paraId="0F0CDEA3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7BC5D200" w14:textId="576E6519" w:rsidR="00623F88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F05BE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05BE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6F165271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665B069" w14:textId="6AC314D9" w:rsidR="00623F88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462D939F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5D850EAE" w14:textId="7FFC7EAE" w:rsidR="00623F88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F05BE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05BE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549113D5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5CB2BE6D" w14:textId="2EBE79BD" w:rsidR="00623F88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23F88" w:rsidRPr="0078362B" w14:paraId="0B2F181D" w14:textId="77777777" w:rsidTr="00293954">
        <w:trPr>
          <w:cantSplit/>
        </w:trPr>
        <w:tc>
          <w:tcPr>
            <w:tcW w:w="2632" w:type="dxa"/>
          </w:tcPr>
          <w:p w14:paraId="49E1A046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6FCE79F7" w14:textId="2C12BE77" w:rsidR="00623F88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8" w:type="dxa"/>
          </w:tcPr>
          <w:p w14:paraId="5F29DF15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4600743" w14:textId="33E1DF98" w:rsidR="00623F88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8" w:type="dxa"/>
          </w:tcPr>
          <w:p w14:paraId="53037EFD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482B8E18" w14:textId="1F51EB97" w:rsidR="00623F88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8" w:type="dxa"/>
          </w:tcPr>
          <w:p w14:paraId="49F714EC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26EA7249" w14:textId="1E487DC2" w:rsidR="00623F88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B77C1" w:rsidRPr="0078362B" w14:paraId="25EBA947" w14:textId="77777777" w:rsidTr="009E11EB">
        <w:trPr>
          <w:cantSplit/>
        </w:trPr>
        <w:tc>
          <w:tcPr>
            <w:tcW w:w="2632" w:type="dxa"/>
          </w:tcPr>
          <w:p w14:paraId="28BCCFDA" w14:textId="77777777" w:rsidR="000B77C1" w:rsidRPr="0078362B" w:rsidRDefault="000B77C1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  <w:shd w:val="clear" w:color="auto" w:fill="auto"/>
          </w:tcPr>
          <w:p w14:paraId="6E7EA453" w14:textId="088EC60C" w:rsidR="000B77C1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</w:t>
            </w:r>
            <w:r w:rsidR="00603910"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</w:p>
        </w:tc>
        <w:tc>
          <w:tcPr>
            <w:tcW w:w="238" w:type="dxa"/>
          </w:tcPr>
          <w:p w14:paraId="0B7304F5" w14:textId="77777777" w:rsidR="000B77C1" w:rsidRPr="0078362B" w:rsidRDefault="000B77C1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691E7C5" w14:textId="2F5A17A3" w:rsidR="000B77C1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000B77C1"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</w:t>
            </w:r>
          </w:p>
        </w:tc>
        <w:tc>
          <w:tcPr>
            <w:tcW w:w="238" w:type="dxa"/>
          </w:tcPr>
          <w:p w14:paraId="36755652" w14:textId="77777777" w:rsidR="000B77C1" w:rsidRPr="0078362B" w:rsidRDefault="000B77C1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</w:tcPr>
          <w:p w14:paraId="4E7D54E4" w14:textId="56A7899D" w:rsidR="000B77C1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00F46A5E"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</w:t>
            </w:r>
          </w:p>
        </w:tc>
        <w:tc>
          <w:tcPr>
            <w:tcW w:w="238" w:type="dxa"/>
          </w:tcPr>
          <w:p w14:paraId="392E8525" w14:textId="77777777" w:rsidR="000B77C1" w:rsidRPr="0078362B" w:rsidRDefault="000B77C1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48B6BFDF" w14:textId="44900697" w:rsidR="000B77C1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</w:t>
            </w:r>
            <w:r w:rsidR="00F46A5E"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</w:t>
            </w:r>
          </w:p>
        </w:tc>
      </w:tr>
      <w:tr w:rsidR="000B77C1" w:rsidRPr="0078362B" w14:paraId="784895E4" w14:textId="77777777" w:rsidTr="009E11EB">
        <w:trPr>
          <w:cantSplit/>
        </w:trPr>
        <w:tc>
          <w:tcPr>
            <w:tcW w:w="2632" w:type="dxa"/>
          </w:tcPr>
          <w:p w14:paraId="5CC9C569" w14:textId="77777777" w:rsidR="000B77C1" w:rsidRPr="0078362B" w:rsidRDefault="000B77C1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  <w:shd w:val="clear" w:color="auto" w:fill="auto"/>
          </w:tcPr>
          <w:p w14:paraId="43A724F6" w14:textId="5EF442F9" w:rsidR="000B77C1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00603910"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</w:t>
            </w:r>
          </w:p>
        </w:tc>
        <w:tc>
          <w:tcPr>
            <w:tcW w:w="238" w:type="dxa"/>
          </w:tcPr>
          <w:p w14:paraId="7E41C6B5" w14:textId="77777777" w:rsidR="000B77C1" w:rsidRPr="0078362B" w:rsidRDefault="000B77C1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3C7109B0" w14:textId="102EBC5A" w:rsidR="000B77C1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000B77C1"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58</w:t>
            </w:r>
          </w:p>
        </w:tc>
        <w:tc>
          <w:tcPr>
            <w:tcW w:w="238" w:type="dxa"/>
          </w:tcPr>
          <w:p w14:paraId="578D6932" w14:textId="77777777" w:rsidR="000B77C1" w:rsidRPr="0078362B" w:rsidRDefault="000B77C1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</w:tcPr>
          <w:p w14:paraId="67098F35" w14:textId="7EDFA2FF" w:rsidR="000B77C1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660AE9"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</w:p>
        </w:tc>
        <w:tc>
          <w:tcPr>
            <w:tcW w:w="238" w:type="dxa"/>
          </w:tcPr>
          <w:p w14:paraId="74C7E19B" w14:textId="77777777" w:rsidR="000B77C1" w:rsidRPr="0078362B" w:rsidRDefault="000B77C1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3326F317" w14:textId="2B5A4CE5" w:rsidR="000B77C1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000B77C1"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</w:p>
        </w:tc>
      </w:tr>
    </w:tbl>
    <w:p w14:paraId="13AB322F" w14:textId="77777777" w:rsidR="00D4231F" w:rsidRPr="0078362B" w:rsidRDefault="00D4231F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 w:eastAsia="x-none"/>
        </w:rPr>
      </w:pP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29B0ED59" w14:textId="77777777" w:rsidR="00623F88" w:rsidRPr="0078362B" w:rsidRDefault="00623F88" w:rsidP="00437FE4">
      <w:pPr>
        <w:pStyle w:val="Header"/>
        <w:tabs>
          <w:tab w:val="clear" w:pos="4153"/>
          <w:tab w:val="clear" w:pos="8306"/>
        </w:tabs>
        <w:spacing w:before="200"/>
        <w:ind w:left="1440" w:hanging="720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(หน่วย </w:t>
      </w:r>
      <w:r w:rsidRPr="0078362B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Pr="0078362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ล้านดอลลาร์สหรัฐ)</w:t>
      </w:r>
    </w:p>
    <w:tbl>
      <w:tblPr>
        <w:tblW w:w="8290" w:type="dxa"/>
        <w:tblInd w:w="1088" w:type="dxa"/>
        <w:tblLook w:val="0000" w:firstRow="0" w:lastRow="0" w:firstColumn="0" w:lastColumn="0" w:noHBand="0" w:noVBand="0"/>
      </w:tblPr>
      <w:tblGrid>
        <w:gridCol w:w="2632"/>
        <w:gridCol w:w="1246"/>
        <w:gridCol w:w="238"/>
        <w:gridCol w:w="1189"/>
        <w:gridCol w:w="238"/>
        <w:gridCol w:w="1218"/>
        <w:gridCol w:w="238"/>
        <w:gridCol w:w="1291"/>
      </w:tblGrid>
      <w:tr w:rsidR="00623F88" w:rsidRPr="0078362B" w14:paraId="5751912A" w14:textId="77777777" w:rsidTr="00293954">
        <w:trPr>
          <w:cantSplit/>
          <w:trHeight w:val="363"/>
        </w:trPr>
        <w:tc>
          <w:tcPr>
            <w:tcW w:w="2632" w:type="dxa"/>
          </w:tcPr>
          <w:p w14:paraId="038E329F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3" w:type="dxa"/>
            <w:gridSpan w:val="3"/>
          </w:tcPr>
          <w:p w14:paraId="0138B596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</w:tcPr>
          <w:p w14:paraId="779AFB54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14:paraId="0FA8BC6E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F88" w:rsidRPr="0078362B" w14:paraId="2B562B20" w14:textId="77777777" w:rsidTr="00293954">
        <w:trPr>
          <w:cantSplit/>
        </w:trPr>
        <w:tc>
          <w:tcPr>
            <w:tcW w:w="2632" w:type="dxa"/>
          </w:tcPr>
          <w:p w14:paraId="6F3AE3DA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41441C1B" w14:textId="77777777" w:rsidR="00623F88" w:rsidRPr="0078362B" w:rsidRDefault="00623F88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6CF6FFAA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ABAFE03" w14:textId="77777777" w:rsidR="00623F88" w:rsidRPr="0078362B" w:rsidRDefault="00623F88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52AFB09A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3916D2EC" w14:textId="77777777" w:rsidR="00623F88" w:rsidRPr="0078362B" w:rsidRDefault="00623F88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14:paraId="3BA66C72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7A9B1A8A" w14:textId="77777777" w:rsidR="00623F88" w:rsidRPr="0078362B" w:rsidRDefault="00623F88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23F88" w:rsidRPr="0078362B" w14:paraId="089118EE" w14:textId="77777777" w:rsidTr="00293954">
        <w:trPr>
          <w:cantSplit/>
        </w:trPr>
        <w:tc>
          <w:tcPr>
            <w:tcW w:w="2632" w:type="dxa"/>
          </w:tcPr>
          <w:p w14:paraId="23C1425E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481BDE86" w14:textId="616F4847" w:rsidR="00623F88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F05BE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05BE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7034945E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2C2CC440" w14:textId="52AB8807" w:rsidR="00623F88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4C718685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3A4269CB" w14:textId="04562C49" w:rsidR="00623F88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F05BE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05BE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8" w:type="dxa"/>
          </w:tcPr>
          <w:p w14:paraId="20E1638B" w14:textId="77777777" w:rsidR="00623F88" w:rsidRPr="0078362B" w:rsidRDefault="00623F88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01B49A53" w14:textId="4E4DF4C0" w:rsidR="00623F88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23F88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23F88" w:rsidRPr="007836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03A29" w:rsidRPr="0078362B" w14:paraId="4ACE9321" w14:textId="77777777" w:rsidTr="00293954">
        <w:trPr>
          <w:cantSplit/>
        </w:trPr>
        <w:tc>
          <w:tcPr>
            <w:tcW w:w="2632" w:type="dxa"/>
          </w:tcPr>
          <w:p w14:paraId="41760D79" w14:textId="77777777" w:rsidR="00D03A29" w:rsidRPr="0078362B" w:rsidRDefault="00D03A29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6" w:type="dxa"/>
          </w:tcPr>
          <w:p w14:paraId="68EFAF77" w14:textId="14357D7C" w:rsidR="00D03A29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8" w:type="dxa"/>
          </w:tcPr>
          <w:p w14:paraId="4E2B54F3" w14:textId="77777777" w:rsidR="00D03A29" w:rsidRPr="0078362B" w:rsidRDefault="00D03A29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F66DD9E" w14:textId="396D683B" w:rsidR="00D03A29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8" w:type="dxa"/>
          </w:tcPr>
          <w:p w14:paraId="5850F374" w14:textId="77777777" w:rsidR="00D03A29" w:rsidRPr="0078362B" w:rsidRDefault="00D03A29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</w:tcPr>
          <w:p w14:paraId="34988920" w14:textId="1D7D54A8" w:rsidR="00D03A29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8" w:type="dxa"/>
          </w:tcPr>
          <w:p w14:paraId="5AD15E40" w14:textId="77777777" w:rsidR="00D03A29" w:rsidRPr="0078362B" w:rsidRDefault="00D03A29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2D199DFC" w14:textId="75CC3003" w:rsidR="00D03A29" w:rsidRPr="0078362B" w:rsidRDefault="00FA46D0" w:rsidP="00437FE4">
            <w:pPr>
              <w:spacing w:line="34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60AE9" w:rsidRPr="0078362B" w14:paraId="4EA8D696" w14:textId="77777777" w:rsidTr="009E11EB">
        <w:trPr>
          <w:cantSplit/>
        </w:trPr>
        <w:tc>
          <w:tcPr>
            <w:tcW w:w="2632" w:type="dxa"/>
          </w:tcPr>
          <w:p w14:paraId="71EF36DF" w14:textId="77777777" w:rsidR="00660AE9" w:rsidRPr="0078362B" w:rsidRDefault="00660AE9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46" w:type="dxa"/>
            <w:shd w:val="clear" w:color="auto" w:fill="auto"/>
          </w:tcPr>
          <w:p w14:paraId="0118F9B5" w14:textId="68DC7228" w:rsidR="00660AE9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</w:t>
            </w:r>
            <w:r w:rsidR="00660AE9"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</w:p>
        </w:tc>
        <w:tc>
          <w:tcPr>
            <w:tcW w:w="238" w:type="dxa"/>
          </w:tcPr>
          <w:p w14:paraId="36304F6C" w14:textId="77777777" w:rsidR="00660AE9" w:rsidRPr="0078362B" w:rsidRDefault="00660AE9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7663C4B0" w14:textId="196AAE09" w:rsidR="00660AE9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</w:t>
            </w:r>
            <w:r w:rsidR="00660AE9"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</w:t>
            </w:r>
          </w:p>
        </w:tc>
        <w:tc>
          <w:tcPr>
            <w:tcW w:w="238" w:type="dxa"/>
          </w:tcPr>
          <w:p w14:paraId="6C7D932A" w14:textId="77777777" w:rsidR="00660AE9" w:rsidRPr="0078362B" w:rsidRDefault="00660AE9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</w:tcPr>
          <w:p w14:paraId="28839C95" w14:textId="77777777" w:rsidR="00660AE9" w:rsidRPr="0078362B" w:rsidRDefault="00660AE9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5C1AD060" w14:textId="77777777" w:rsidR="00660AE9" w:rsidRPr="0078362B" w:rsidRDefault="00660AE9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0BB8E153" w14:textId="77777777" w:rsidR="00660AE9" w:rsidRPr="0078362B" w:rsidRDefault="00660AE9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60AE9" w:rsidRPr="0078362B" w14:paraId="0F919396" w14:textId="77777777" w:rsidTr="009E11EB">
        <w:trPr>
          <w:cantSplit/>
        </w:trPr>
        <w:tc>
          <w:tcPr>
            <w:tcW w:w="2632" w:type="dxa"/>
          </w:tcPr>
          <w:p w14:paraId="3E3D237D" w14:textId="77777777" w:rsidR="00660AE9" w:rsidRPr="0078362B" w:rsidRDefault="00660AE9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3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46" w:type="dxa"/>
            <w:shd w:val="clear" w:color="auto" w:fill="auto"/>
          </w:tcPr>
          <w:p w14:paraId="4A875AEF" w14:textId="64173C15" w:rsidR="00660AE9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381</w:t>
            </w:r>
            <w:r w:rsidR="00660AE9"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</w:t>
            </w:r>
          </w:p>
        </w:tc>
        <w:tc>
          <w:tcPr>
            <w:tcW w:w="238" w:type="dxa"/>
          </w:tcPr>
          <w:p w14:paraId="45B86B93" w14:textId="77777777" w:rsidR="00660AE9" w:rsidRPr="0078362B" w:rsidRDefault="00660AE9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F03BDB1" w14:textId="6C27A2D0" w:rsidR="00660AE9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266</w:t>
            </w:r>
            <w:r w:rsidR="00660AE9"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</w:t>
            </w:r>
          </w:p>
        </w:tc>
        <w:tc>
          <w:tcPr>
            <w:tcW w:w="238" w:type="dxa"/>
          </w:tcPr>
          <w:p w14:paraId="5D912097" w14:textId="77777777" w:rsidR="00660AE9" w:rsidRPr="0078362B" w:rsidRDefault="00660AE9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shd w:val="clear" w:color="auto" w:fill="auto"/>
          </w:tcPr>
          <w:p w14:paraId="239C3346" w14:textId="0F9B9811" w:rsidR="00660AE9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="00660AE9"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</w:t>
            </w:r>
          </w:p>
        </w:tc>
        <w:tc>
          <w:tcPr>
            <w:tcW w:w="238" w:type="dxa"/>
          </w:tcPr>
          <w:p w14:paraId="3A67C5EB" w14:textId="77777777" w:rsidR="00660AE9" w:rsidRPr="0078362B" w:rsidRDefault="00660AE9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14:paraId="3A2098C5" w14:textId="7C1864EC" w:rsidR="00660AE9" w:rsidRPr="0078362B" w:rsidRDefault="00FA46D0" w:rsidP="00437FE4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13" w:hanging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="00660AE9" w:rsidRPr="0078362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Pr="00FA46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</w:t>
            </w:r>
          </w:p>
        </w:tc>
      </w:tr>
    </w:tbl>
    <w:p w14:paraId="5ED7A90C" w14:textId="2EA81FDB" w:rsidR="001B6DE6" w:rsidRPr="0078362B" w:rsidRDefault="00FA46D0" w:rsidP="00437FE4">
      <w:pPr>
        <w:spacing w:before="240"/>
        <w:ind w:left="1267" w:right="72" w:hanging="720"/>
        <w:jc w:val="both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32</w:t>
      </w:r>
      <w:r w:rsidR="001B6DE6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4</w:t>
      </w:r>
      <w:r w:rsidR="00127CB3" w:rsidRPr="0078362B">
        <w:rPr>
          <w:rFonts w:asciiTheme="majorBidi" w:hAnsiTheme="majorBidi" w:cstheme="majorBidi"/>
          <w:lang w:val="en-US"/>
        </w:rPr>
        <w:tab/>
      </w:r>
      <w:r w:rsidR="001B6DE6" w:rsidRPr="0078362B">
        <w:rPr>
          <w:rFonts w:asciiTheme="majorBidi" w:hAnsiTheme="majorBidi" w:cstheme="majorBidi"/>
          <w:cs/>
        </w:rPr>
        <w:t>มูลค่ายุติธรรมของสินทรัพย์ทางการเงินและหนี้สินทางการเงิน</w:t>
      </w:r>
    </w:p>
    <w:p w14:paraId="127D1D1C" w14:textId="1D6F7F65" w:rsidR="007E3D53" w:rsidRPr="0078362B" w:rsidRDefault="007E3D53" w:rsidP="00437FE4">
      <w:pPr>
        <w:pStyle w:val="Header"/>
        <w:tabs>
          <w:tab w:val="clear" w:pos="4153"/>
          <w:tab w:val="clear" w:pos="8306"/>
        </w:tabs>
        <w:spacing w:after="120"/>
        <w:ind w:left="1267"/>
        <w:jc w:val="thaiDistribute"/>
        <w:rPr>
          <w:rFonts w:asciiTheme="majorBidi" w:hAnsiTheme="majorBidi" w:cstheme="majorBidi"/>
          <w:spacing w:val="-4"/>
          <w:szCs w:val="32"/>
          <w:cs/>
        </w:rPr>
      </w:pPr>
      <w:r w:rsidRPr="0078362B">
        <w:rPr>
          <w:rFonts w:asciiTheme="majorBidi" w:hAnsiTheme="majorBidi" w:cstheme="majorBidi"/>
          <w:spacing w:val="-4"/>
          <w:szCs w:val="32"/>
          <w:cs/>
        </w:rPr>
        <w:t xml:space="preserve"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มูลค่าตามบัญชีของสินทรัพย์และหนี้สินทางการเงิน ได้แก่ เงินสดและรายการเทียบเท่าเงินสด </w:t>
      </w:r>
      <w:r w:rsidR="005F5BF8" w:rsidRPr="0078362B">
        <w:rPr>
          <w:rFonts w:asciiTheme="majorBidi" w:hAnsiTheme="majorBidi" w:cstheme="majorBidi"/>
          <w:spacing w:val="-4"/>
          <w:szCs w:val="32"/>
          <w:cs/>
        </w:rPr>
        <w:t xml:space="preserve">  </w:t>
      </w:r>
      <w:r w:rsidRPr="0078362B">
        <w:rPr>
          <w:rFonts w:asciiTheme="majorBidi" w:hAnsiTheme="majorBidi" w:cstheme="majorBidi"/>
          <w:spacing w:val="-4"/>
          <w:szCs w:val="32"/>
          <w:cs/>
        </w:rPr>
        <w:t>เงินลงทุนในกองทุนรวมตราสารหนี้ ลูกหนี้การค้าและลูกหนี้หมุนเวียนอื่น เงินให้กู้ยืมระยะสั้น</w:t>
      </w:r>
      <w:r w:rsidRPr="0078362B">
        <w:rPr>
          <w:rFonts w:asciiTheme="majorBidi" w:hAnsiTheme="majorBidi" w:cstheme="majorBidi"/>
          <w:spacing w:val="-6"/>
          <w:szCs w:val="32"/>
          <w:cs/>
        </w:rPr>
        <w:t>แก่บริษัทที่เกี่ยวข้องกัน เงินฝากธนาคารที่ใช้เป็นหลักประกัน เจ้าหนี้การค้าและเจ้าหนี้หมุนเวียนอื่น</w:t>
      </w:r>
      <w:r w:rsidRPr="0078362B">
        <w:rPr>
          <w:rFonts w:asciiTheme="majorBidi" w:hAnsiTheme="majorBidi" w:cstheme="majorBidi"/>
          <w:spacing w:val="-4"/>
          <w:szCs w:val="32"/>
          <w:cs/>
        </w:rPr>
        <w:t xml:space="preserve"> เจ้าหนี้จากการซื้อเงินลงทุนในบริษัทย่อยจากบริษัทที่เกี่ยวข้องกัน เงินมัดจำและเงินรับล่วงหน้าจากลูกค้าที่เกิดจากสัญญา เงินกู้ยืมระยะสั้น ตั๋วแลกเงิน และส่วนของหุ้นกู้ระยะยาวที่ถึงกำหนดชำระภายในหนึ่งปี แสดงมูลค่าไม่แตกต่างจากมูลค่ายุติธรรมอย่างมีสาระสำคัญ สำหรับหนี้สินทางการเงินระยะยาว ได้แก่ เจ้าหนี้ค่าก่อสร้าง เงินกู้ยืมระยะยาว และหุ้นกู้ระยะยาว ผู้บริหารของกลุ่มบริษัทและบริษัทเชื่อว่ามูลค่ายุติธรรมโดยประมาณถือตามจำนวนที่แสดงในงบแสดงฐานะการเงิน</w:t>
      </w:r>
    </w:p>
    <w:p w14:paraId="5AB9B06A" w14:textId="77777777" w:rsidR="001F5F83" w:rsidRPr="0078362B" w:rsidRDefault="001F5F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  <w:lang w:eastAsia="x-none"/>
        </w:rPr>
      </w:pPr>
      <w:r w:rsidRPr="0078362B">
        <w:rPr>
          <w:rFonts w:asciiTheme="majorBidi" w:hAnsiTheme="majorBidi" w:cstheme="majorBidi"/>
          <w:cs/>
        </w:rPr>
        <w:br w:type="page"/>
      </w:r>
    </w:p>
    <w:p w14:paraId="64D2764A" w14:textId="39E9D5BE" w:rsidR="00127CB3" w:rsidRPr="0078362B" w:rsidRDefault="006A1F61" w:rsidP="00437FE4">
      <w:pPr>
        <w:pStyle w:val="Header"/>
        <w:tabs>
          <w:tab w:val="clear" w:pos="4153"/>
          <w:tab w:val="clear" w:pos="8306"/>
        </w:tabs>
        <w:spacing w:after="120"/>
        <w:ind w:left="1267"/>
        <w:jc w:val="thaiDistribute"/>
        <w:rPr>
          <w:rFonts w:asciiTheme="majorBidi" w:hAnsiTheme="majorBidi" w:cstheme="majorBidi"/>
          <w:szCs w:val="32"/>
          <w:cs/>
        </w:rPr>
      </w:pPr>
      <w:r w:rsidRPr="0078362B">
        <w:rPr>
          <w:rFonts w:asciiTheme="majorBidi" w:hAnsiTheme="majorBidi" w:cstheme="majorBidi"/>
          <w:szCs w:val="32"/>
          <w:cs/>
        </w:rPr>
        <w:lastRenderedPageBreak/>
        <w:t>อ</w:t>
      </w:r>
      <w:r w:rsidR="008B31AB" w:rsidRPr="0078362B">
        <w:rPr>
          <w:rFonts w:asciiTheme="majorBidi" w:hAnsiTheme="majorBidi" w:cstheme="majorBidi"/>
          <w:szCs w:val="32"/>
          <w:cs/>
        </w:rPr>
        <w:t>ย่างไรก็ตาม รายการสินทรัพย์</w:t>
      </w:r>
      <w:r w:rsidR="001B6DE6" w:rsidRPr="0078362B">
        <w:rPr>
          <w:rFonts w:asciiTheme="majorBidi" w:hAnsiTheme="majorBidi" w:cstheme="majorBidi"/>
          <w:szCs w:val="32"/>
          <w:cs/>
        </w:rPr>
        <w:t>บางรายการของ</w:t>
      </w:r>
      <w:r w:rsidR="00134B32" w:rsidRPr="0078362B">
        <w:rPr>
          <w:rFonts w:asciiTheme="majorBidi" w:hAnsiTheme="majorBidi" w:cstheme="majorBidi"/>
          <w:szCs w:val="32"/>
          <w:cs/>
        </w:rPr>
        <w:t>กลุ่มบริษัท</w:t>
      </w:r>
      <w:r w:rsidR="00FE6641" w:rsidRPr="0078362B">
        <w:rPr>
          <w:rFonts w:asciiTheme="majorBidi" w:hAnsiTheme="majorBidi" w:cstheme="majorBidi"/>
          <w:szCs w:val="32"/>
          <w:cs/>
        </w:rPr>
        <w:t>และบริษัท</w:t>
      </w:r>
      <w:r w:rsidR="001B6DE6" w:rsidRPr="0078362B">
        <w:rPr>
          <w:rFonts w:asciiTheme="majorBidi" w:hAnsiTheme="majorBidi" w:cstheme="majorBidi"/>
          <w:szCs w:val="32"/>
          <w:cs/>
        </w:rPr>
        <w:t>มีการวัดมูลค่า</w:t>
      </w:r>
      <w:r w:rsidR="008B31AB" w:rsidRPr="0078362B">
        <w:rPr>
          <w:rFonts w:asciiTheme="majorBidi" w:hAnsiTheme="majorBidi" w:cstheme="majorBidi"/>
          <w:szCs w:val="32"/>
          <w:cs/>
        </w:rPr>
        <w:t>ในงบแสดงฐานะการเงิน</w:t>
      </w:r>
      <w:r w:rsidR="001B6DE6" w:rsidRPr="0078362B">
        <w:rPr>
          <w:rFonts w:asciiTheme="majorBidi" w:hAnsiTheme="majorBidi" w:cstheme="majorBidi"/>
          <w:szCs w:val="32"/>
          <w:cs/>
        </w:rPr>
        <w:t>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tbl>
      <w:tblPr>
        <w:tblW w:w="4422" w:type="pct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6"/>
        <w:gridCol w:w="1232"/>
        <w:gridCol w:w="1217"/>
        <w:gridCol w:w="786"/>
        <w:gridCol w:w="1998"/>
        <w:gridCol w:w="1088"/>
      </w:tblGrid>
      <w:tr w:rsidR="00E956C7" w:rsidRPr="0078362B" w14:paraId="16A62C0F" w14:textId="77777777" w:rsidTr="00B55663">
        <w:tc>
          <w:tcPr>
            <w:tcW w:w="5000" w:type="pct"/>
            <w:gridSpan w:val="6"/>
          </w:tcPr>
          <w:p w14:paraId="7910DAC8" w14:textId="77777777" w:rsidR="00E956C7" w:rsidRPr="0078362B" w:rsidRDefault="00E956C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55663" w:rsidRPr="0078362B" w14:paraId="7166EBA0" w14:textId="77777777" w:rsidTr="00B55663">
        <w:trPr>
          <w:trHeight w:val="1439"/>
        </w:trPr>
        <w:tc>
          <w:tcPr>
            <w:tcW w:w="1131" w:type="pct"/>
            <w:shd w:val="clear" w:color="auto" w:fill="auto"/>
          </w:tcPr>
          <w:p w14:paraId="7FF50999" w14:textId="77777777" w:rsidR="00E956C7" w:rsidRPr="0078362B" w:rsidRDefault="00E956C7" w:rsidP="00B55663">
            <w:pPr>
              <w:spacing w:line="300" w:lineRule="exact"/>
              <w:ind w:left="67"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54" w:type="pct"/>
            <w:shd w:val="clear" w:color="auto" w:fill="auto"/>
          </w:tcPr>
          <w:p w14:paraId="767E1DBA" w14:textId="77777777" w:rsidR="00E956C7" w:rsidRPr="0078362B" w:rsidRDefault="00E956C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14:paraId="5F475F2E" w14:textId="77777777" w:rsidR="00E956C7" w:rsidRPr="0078362B" w:rsidRDefault="00E956C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01B563B" w14:textId="08BC3A69" w:rsidR="00E956C7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956C7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F05BE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</w:t>
            </w:r>
            <w:r w:rsidR="00E956C7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</w:t>
            </w:r>
            <w:r w:rsidR="00FF05BE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วาคม</w:t>
            </w:r>
          </w:p>
          <w:p w14:paraId="43C7EC33" w14:textId="3B693378" w:rsidR="00E956C7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745" w:type="pct"/>
          </w:tcPr>
          <w:p w14:paraId="67BD4767" w14:textId="77777777" w:rsidR="00E956C7" w:rsidRPr="0078362B" w:rsidRDefault="00E956C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14:paraId="63692351" w14:textId="77777777" w:rsidR="00E956C7" w:rsidRPr="0078362B" w:rsidRDefault="00E956C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37CBFA7" w14:textId="66BBB9A8" w:rsidR="00E956C7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956C7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481" w:type="pct"/>
            <w:shd w:val="clear" w:color="auto" w:fill="auto"/>
          </w:tcPr>
          <w:p w14:paraId="73D152B7" w14:textId="77777777" w:rsidR="00E956C7" w:rsidRPr="0078362B" w:rsidRDefault="00E956C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  <w:p w14:paraId="405F29A5" w14:textId="77777777" w:rsidR="00E956C7" w:rsidRPr="0078362B" w:rsidRDefault="00E956C7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23" w:type="pct"/>
            <w:shd w:val="clear" w:color="auto" w:fill="auto"/>
          </w:tcPr>
          <w:p w14:paraId="52DE09F9" w14:textId="77777777" w:rsidR="00CA4920" w:rsidRPr="0078362B" w:rsidRDefault="00E956C7" w:rsidP="00B55663">
            <w:pPr>
              <w:spacing w:line="300" w:lineRule="exact"/>
              <w:ind w:left="74" w:right="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</w:t>
            </w:r>
          </w:p>
          <w:p w14:paraId="1DCD7FD3" w14:textId="4759960B" w:rsidR="00E956C7" w:rsidRPr="0078362B" w:rsidRDefault="00E956C7" w:rsidP="00B55663">
            <w:pPr>
              <w:spacing w:line="300" w:lineRule="exact"/>
              <w:ind w:left="74" w:right="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วัดมูลค่ายุติธรรม</w:t>
            </w:r>
          </w:p>
        </w:tc>
        <w:tc>
          <w:tcPr>
            <w:tcW w:w="666" w:type="pct"/>
          </w:tcPr>
          <w:p w14:paraId="1B9B3E38" w14:textId="77777777" w:rsidR="00B55663" w:rsidRDefault="00E956C7" w:rsidP="00B55663">
            <w:pPr>
              <w:spacing w:line="300" w:lineRule="exact"/>
              <w:ind w:left="56" w:right="53"/>
              <w:jc w:val="center"/>
              <w:rPr>
                <w:rFonts w:asciiTheme="majorBidi" w:hAnsiTheme="majorBidi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78362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สามารถ</w:t>
            </w:r>
          </w:p>
          <w:p w14:paraId="55CD81BB" w14:textId="77777777" w:rsidR="00B55663" w:rsidRDefault="00E956C7" w:rsidP="00B55663">
            <w:pPr>
              <w:spacing w:line="300" w:lineRule="exact"/>
              <w:ind w:left="56" w:right="53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สังเกตได้</w:t>
            </w: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</w:t>
            </w:r>
          </w:p>
          <w:p w14:paraId="6FAD962B" w14:textId="30A5702F" w:rsidR="00E956C7" w:rsidRPr="0078362B" w:rsidRDefault="00E956C7" w:rsidP="00B55663">
            <w:pPr>
              <w:spacing w:line="300" w:lineRule="exact"/>
              <w:ind w:left="56" w:right="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มีนัยสำคัญ</w:t>
            </w:r>
          </w:p>
        </w:tc>
      </w:tr>
      <w:tr w:rsidR="00B55663" w:rsidRPr="0078362B" w14:paraId="77F12614" w14:textId="77777777" w:rsidTr="00B55663">
        <w:tc>
          <w:tcPr>
            <w:tcW w:w="1131" w:type="pct"/>
            <w:shd w:val="clear" w:color="auto" w:fill="auto"/>
          </w:tcPr>
          <w:p w14:paraId="146A4AA5" w14:textId="77777777" w:rsidR="000B77C1" w:rsidRPr="0078362B" w:rsidRDefault="000B77C1" w:rsidP="00B55663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20" w:lineRule="exact"/>
              <w:ind w:left="211" w:right="54" w:hanging="180"/>
              <w:contextualSpacing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  <w:r w:rsidRPr="0078362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ประเภทตราสารหนี้</w:t>
            </w:r>
          </w:p>
        </w:tc>
        <w:tc>
          <w:tcPr>
            <w:tcW w:w="754" w:type="pct"/>
            <w:shd w:val="clear" w:color="auto" w:fill="auto"/>
          </w:tcPr>
          <w:p w14:paraId="4CBE569C" w14:textId="77777777" w:rsidR="000B77C1" w:rsidRPr="0078362B" w:rsidRDefault="00DF7488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5" w:type="pct"/>
          </w:tcPr>
          <w:p w14:paraId="3D0D8121" w14:textId="570BD6D9" w:rsidR="000B77C1" w:rsidRPr="0078362B" w:rsidRDefault="00FA46D0" w:rsidP="00B55663">
            <w:pPr>
              <w:tabs>
                <w:tab w:val="decimal" w:pos="1127"/>
              </w:tabs>
              <w:spacing w:line="300" w:lineRule="exact"/>
              <w:ind w:right="-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100</w:t>
            </w:r>
            <w:r w:rsidR="000B77C1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502</w:t>
            </w:r>
            <w:r w:rsidR="000B77C1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312</w:t>
            </w:r>
          </w:p>
        </w:tc>
        <w:tc>
          <w:tcPr>
            <w:tcW w:w="481" w:type="pct"/>
            <w:shd w:val="clear" w:color="auto" w:fill="auto"/>
          </w:tcPr>
          <w:p w14:paraId="4A1F9C64" w14:textId="497C4168" w:rsidR="000B77C1" w:rsidRPr="0078362B" w:rsidRDefault="000B77C1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23" w:type="pct"/>
            <w:shd w:val="clear" w:color="auto" w:fill="auto"/>
          </w:tcPr>
          <w:p w14:paraId="39BF7428" w14:textId="77777777" w:rsidR="000B77C1" w:rsidRPr="0078362B" w:rsidRDefault="000B77C1" w:rsidP="00B55663">
            <w:pPr>
              <w:spacing w:line="320" w:lineRule="exact"/>
              <w:ind w:left="74" w:right="61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มูลค่าสินทรัพย์สุทธิของ</w:t>
            </w:r>
            <w:r w:rsidRPr="0078362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หน่วยลงทุน ณ สิ้นวันทำการ</w:t>
            </w:r>
            <w:r w:rsidRPr="0078362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สุดท้ายของรอบระยะเวลารายงาน</w:t>
            </w:r>
          </w:p>
        </w:tc>
        <w:tc>
          <w:tcPr>
            <w:tcW w:w="666" w:type="pct"/>
          </w:tcPr>
          <w:p w14:paraId="00D7F57B" w14:textId="77777777" w:rsidR="000B77C1" w:rsidRPr="0078362B" w:rsidRDefault="000B77C1" w:rsidP="00B55663">
            <w:pPr>
              <w:spacing w:line="320" w:lineRule="exact"/>
              <w:ind w:left="56" w:right="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B55663" w:rsidRPr="0078362B" w14:paraId="0D53B695" w14:textId="77777777" w:rsidTr="00B5566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EC885" w14:textId="77777777" w:rsidR="00034697" w:rsidRPr="0078362B" w:rsidRDefault="000B77C1" w:rsidP="00B55663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20" w:lineRule="exact"/>
              <w:ind w:left="211" w:right="54" w:hanging="180"/>
              <w:contextualSpacing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เงินลงทุนในหุ้นสามัญและ</w:t>
            </w:r>
            <w:r w:rsidRPr="0078362B">
              <w:rPr>
                <w:rFonts w:asciiTheme="majorBidi" w:hAnsiTheme="majorBidi" w:cstheme="majorBidi"/>
                <w:spacing w:val="6"/>
                <w:sz w:val="24"/>
                <w:szCs w:val="24"/>
                <w:cs/>
              </w:rPr>
              <w:t>ใบสำคัญแสดงสิทธิซื้อ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หุ้นสามัญที่</w:t>
            </w:r>
          </w:p>
          <w:p w14:paraId="5E6F9A6A" w14:textId="77777777" w:rsidR="000B77C1" w:rsidRPr="0078362B" w:rsidRDefault="000B77C1" w:rsidP="00B55663">
            <w:pPr>
              <w:overflowPunct/>
              <w:autoSpaceDE/>
              <w:autoSpaceDN/>
              <w:adjustRightInd/>
              <w:spacing w:line="320" w:lineRule="exact"/>
              <w:ind w:left="211" w:right="54"/>
              <w:contextualSpacing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จดทะเบียนในตลาดหลักทรัพย์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3B756" w14:textId="37264EF4" w:rsidR="000B77C1" w:rsidRPr="0078362B" w:rsidRDefault="00FA46D0" w:rsidP="00B55663">
            <w:pPr>
              <w:tabs>
                <w:tab w:val="decimal" w:pos="110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DF748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 w:rsidR="00DF748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4E7D" w14:textId="3AF18202" w:rsidR="000B77C1" w:rsidRPr="0078362B" w:rsidRDefault="00FA46D0" w:rsidP="00B55663">
            <w:pPr>
              <w:tabs>
                <w:tab w:val="decimal" w:pos="1127"/>
              </w:tabs>
              <w:spacing w:line="300" w:lineRule="exact"/>
              <w:ind w:right="-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="000B77C1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0B77C1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C8C8" w14:textId="51B390A8" w:rsidR="000B77C1" w:rsidRPr="0078362B" w:rsidRDefault="000B77C1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836A" w14:textId="77777777" w:rsidR="000B77C1" w:rsidRPr="0078362B" w:rsidRDefault="000B77C1" w:rsidP="00B55663">
            <w:pPr>
              <w:spacing w:line="320" w:lineRule="exact"/>
              <w:ind w:left="74" w:right="61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3C6B" w14:textId="77777777" w:rsidR="000B77C1" w:rsidRPr="0078362B" w:rsidRDefault="000B77C1" w:rsidP="00B55663">
            <w:pPr>
              <w:spacing w:line="320" w:lineRule="exact"/>
              <w:ind w:left="56" w:right="5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B55663" w:rsidRPr="0078362B" w14:paraId="57C53D54" w14:textId="77777777" w:rsidTr="00B5566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D45CB" w14:textId="3B6B6859" w:rsidR="000F2D8D" w:rsidRPr="0078362B" w:rsidRDefault="00034697" w:rsidP="00B55663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20" w:lineRule="exact"/>
              <w:ind w:left="211" w:right="54" w:hanging="180"/>
              <w:contextualSpacing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หน่วย</w:t>
            </w:r>
            <w:proofErr w:type="spellStart"/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ทรั</w:t>
            </w:r>
            <w:proofErr w:type="spellEnd"/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สต์ที่</w:t>
            </w:r>
            <w:r w:rsidR="001F5F83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="000F2D8D"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จดทะเบียนในตลาดหลักทรัพย์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516A" w14:textId="7BF09A40" w:rsidR="000F2D8D" w:rsidRPr="0078362B" w:rsidRDefault="00FA46D0" w:rsidP="00B55663">
            <w:pPr>
              <w:tabs>
                <w:tab w:val="decimal" w:pos="1107"/>
              </w:tabs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43</w:t>
            </w:r>
            <w:r w:rsidR="000F2D8D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800</w:t>
            </w:r>
            <w:r w:rsidR="000F2D8D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3316" w14:textId="14D78A21" w:rsidR="000F2D8D" w:rsidRPr="0078362B" w:rsidRDefault="00FA46D0" w:rsidP="00B55663">
            <w:pPr>
              <w:tabs>
                <w:tab w:val="decimal" w:pos="1127"/>
              </w:tabs>
              <w:spacing w:line="300" w:lineRule="exact"/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70</w:t>
            </w:r>
            <w:r w:rsidR="000F2D8D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500</w:t>
            </w:r>
            <w:r w:rsidR="000F2D8D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BC31" w14:textId="44D5332F" w:rsidR="000F2D8D" w:rsidRPr="0078362B" w:rsidRDefault="000F2D8D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B7E8B" w14:textId="77777777" w:rsidR="000F2D8D" w:rsidRPr="0078362B" w:rsidRDefault="000F2D8D" w:rsidP="00B55663">
            <w:pPr>
              <w:spacing w:line="320" w:lineRule="exact"/>
              <w:ind w:left="74" w:right="61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78362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ตลาดหลักทรัพย์แห่ง</w:t>
            </w:r>
            <w:r w:rsidRPr="0078362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ประเทศไทย ณ สิ้นวันทำการสุดท้ายของรอบระยะเวลา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รายงาน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4CB3" w14:textId="77777777" w:rsidR="000F2D8D" w:rsidRPr="0078362B" w:rsidRDefault="000F2D8D" w:rsidP="00B55663">
            <w:pPr>
              <w:spacing w:line="320" w:lineRule="exact"/>
              <w:ind w:left="56" w:right="53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B55663" w:rsidRPr="0078362B" w14:paraId="442DA375" w14:textId="77777777" w:rsidTr="00B5566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FC16" w14:textId="77777777" w:rsidR="00B55663" w:rsidRDefault="00376F1F" w:rsidP="00B55663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20" w:lineRule="exact"/>
              <w:ind w:left="211" w:right="54" w:hanging="180"/>
              <w:contextualSpacing/>
              <w:textAlignment w:val="auto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</w:t>
            </w:r>
            <w:r w:rsidR="00B5566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44CE923D" w14:textId="5298AFD9" w:rsidR="00376F1F" w:rsidRPr="0078362B" w:rsidRDefault="00376F1F" w:rsidP="00B55663">
            <w:pPr>
              <w:overflowPunct/>
              <w:autoSpaceDE/>
              <w:autoSpaceDN/>
              <w:adjustRightInd/>
              <w:spacing w:line="320" w:lineRule="exact"/>
              <w:ind w:left="247" w:right="54"/>
              <w:contextualSpacing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CF604" w14:textId="758827F3" w:rsidR="00376F1F" w:rsidRPr="0078362B" w:rsidRDefault="00FA46D0" w:rsidP="00B55663">
            <w:pPr>
              <w:tabs>
                <w:tab w:val="decimal" w:pos="1107"/>
              </w:tabs>
              <w:spacing w:line="320" w:lineRule="exact"/>
              <w:ind w:right="-24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743</w:t>
            </w:r>
            <w:r w:rsidR="00DF7488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970</w:t>
            </w:r>
            <w:r w:rsidR="00DF7488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530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D8B6" w14:textId="33AF0D67" w:rsidR="00376F1F" w:rsidRPr="0078362B" w:rsidRDefault="00FA46D0" w:rsidP="00B55663">
            <w:pPr>
              <w:tabs>
                <w:tab w:val="decimal" w:pos="1127"/>
              </w:tabs>
              <w:spacing w:line="320" w:lineRule="exact"/>
              <w:ind w:right="-10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789</w:t>
            </w:r>
            <w:r w:rsidR="000B77C1" w:rsidRPr="0078362B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158</w:t>
            </w:r>
            <w:r w:rsidR="000B77C1" w:rsidRPr="0078362B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751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48F1E" w14:textId="337B56F3" w:rsidR="00376F1F" w:rsidRPr="0078362B" w:rsidRDefault="00376F1F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32EF" w14:textId="04968A30" w:rsidR="00376F1F" w:rsidRPr="0078362B" w:rsidRDefault="00376F1F" w:rsidP="00B55663">
            <w:pPr>
              <w:spacing w:line="320" w:lineRule="exact"/>
              <w:ind w:left="74" w:right="61"/>
              <w:jc w:val="thaiDistribute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ประมาณการกระแสเงินสดคิดลด</w:t>
            </w:r>
            <w:r w:rsidRPr="0078362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 </w:t>
            </w:r>
            <w:r w:rsidRPr="0078362B">
              <w:rPr>
                <w:rFonts w:asciiTheme="majorBidi" w:hAnsiTheme="majorBidi" w:cstheme="majorBidi"/>
                <w:spacing w:val="4"/>
                <w:sz w:val="24"/>
                <w:szCs w:val="24"/>
                <w:cs/>
              </w:rPr>
              <w:t>โดยใช้วิธีรายได้ ซึ่ง</w:t>
            </w:r>
            <w:r w:rsidR="002D73FD" w:rsidRPr="0078362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ประเมินโดย</w:t>
            </w:r>
            <w:r w:rsidRPr="0078362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ผู้ประเมินราคา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อิสระ ข้อมูลที่ใช้ในการ</w:t>
            </w:r>
            <w:r w:rsidRPr="0078362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วัดมูลค่ายุติธรรม คือ ประมาณการ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และอัตราคิดลด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EE24" w14:textId="77777777" w:rsidR="00376F1F" w:rsidRPr="0078362B" w:rsidRDefault="00376F1F" w:rsidP="00B55663">
            <w:pPr>
              <w:spacing w:line="320" w:lineRule="exact"/>
              <w:ind w:left="56" w:right="5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ประมาณการกระแสเงินสด </w:t>
            </w:r>
            <w:r w:rsidRPr="0078362B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  <w:t>และอัตราคิดลด</w:t>
            </w:r>
          </w:p>
        </w:tc>
      </w:tr>
    </w:tbl>
    <w:p w14:paraId="25E4AB2E" w14:textId="40F5C20A" w:rsidR="000430D6" w:rsidRDefault="000430D6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cs/>
        </w:rPr>
      </w:pPr>
    </w:p>
    <w:p w14:paraId="2F21DF50" w14:textId="77777777" w:rsidR="000430D6" w:rsidRDefault="000430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FC1981E" w14:textId="77777777" w:rsidR="001F5F83" w:rsidRPr="0078362B" w:rsidRDefault="001F5F83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cs/>
        </w:rPr>
      </w:pPr>
    </w:p>
    <w:p w14:paraId="1050FBCB" w14:textId="77777777" w:rsidR="004B4824" w:rsidRPr="0078362B" w:rsidRDefault="004B4824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cs/>
        </w:rPr>
      </w:pPr>
    </w:p>
    <w:p w14:paraId="5087B7DC" w14:textId="77777777" w:rsidR="004B4824" w:rsidRPr="0078362B" w:rsidRDefault="004B4824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4433" w:type="pct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245"/>
        <w:gridCol w:w="1207"/>
        <w:gridCol w:w="793"/>
        <w:gridCol w:w="2008"/>
        <w:gridCol w:w="1100"/>
      </w:tblGrid>
      <w:tr w:rsidR="00E53BE3" w:rsidRPr="0078362B" w14:paraId="3FEB8A94" w14:textId="77777777" w:rsidTr="00B55663">
        <w:tc>
          <w:tcPr>
            <w:tcW w:w="5000" w:type="pct"/>
            <w:gridSpan w:val="6"/>
          </w:tcPr>
          <w:p w14:paraId="01A55CF3" w14:textId="77777777" w:rsidR="00E53BE3" w:rsidRPr="0078362B" w:rsidRDefault="00E53BE3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BE3" w:rsidRPr="0078362B" w14:paraId="6EF36974" w14:textId="77777777" w:rsidTr="00B55663">
        <w:trPr>
          <w:trHeight w:val="1439"/>
        </w:trPr>
        <w:tc>
          <w:tcPr>
            <w:tcW w:w="1121" w:type="pct"/>
            <w:shd w:val="clear" w:color="auto" w:fill="auto"/>
          </w:tcPr>
          <w:p w14:paraId="4A30215D" w14:textId="77777777" w:rsidR="00E53BE3" w:rsidRPr="0078362B" w:rsidRDefault="00E53BE3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60" w:type="pct"/>
            <w:shd w:val="clear" w:color="auto" w:fill="auto"/>
          </w:tcPr>
          <w:p w14:paraId="337CCAAC" w14:textId="77777777" w:rsidR="00E53BE3" w:rsidRPr="0078362B" w:rsidRDefault="00E53BE3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14:paraId="5577F2D0" w14:textId="77777777" w:rsidR="00E53BE3" w:rsidRPr="0078362B" w:rsidRDefault="00E53BE3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75AAF697" w14:textId="7077A9AA" w:rsidR="00D03A29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A2F26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F05BE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</w:t>
            </w:r>
            <w:r w:rsidR="00D97042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</w:t>
            </w:r>
            <w:r w:rsidR="00FF05BE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วาคม</w:t>
            </w:r>
          </w:p>
          <w:p w14:paraId="3AC307AD" w14:textId="4DFDFBAD" w:rsidR="00E53BE3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737" w:type="pct"/>
          </w:tcPr>
          <w:p w14:paraId="670A4565" w14:textId="77777777" w:rsidR="00E53BE3" w:rsidRPr="0078362B" w:rsidRDefault="00E53BE3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14:paraId="101533D2" w14:textId="77777777" w:rsidR="00E53BE3" w:rsidRPr="0078362B" w:rsidRDefault="00E53BE3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1871C9FF" w14:textId="404E3099" w:rsidR="00E53BE3" w:rsidRPr="0078362B" w:rsidRDefault="00FA46D0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53BE3"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A46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484" w:type="pct"/>
            <w:shd w:val="clear" w:color="auto" w:fill="auto"/>
          </w:tcPr>
          <w:p w14:paraId="605EF2C8" w14:textId="77777777" w:rsidR="00E53BE3" w:rsidRPr="0078362B" w:rsidRDefault="00E53BE3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  <w:p w14:paraId="3594D6DF" w14:textId="77777777" w:rsidR="00E53BE3" w:rsidRPr="0078362B" w:rsidRDefault="00E53BE3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26" w:type="pct"/>
            <w:shd w:val="clear" w:color="auto" w:fill="auto"/>
          </w:tcPr>
          <w:p w14:paraId="625F4C2F" w14:textId="77777777" w:rsidR="00CA4920" w:rsidRPr="0078362B" w:rsidRDefault="00E53BE3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</w:t>
            </w:r>
          </w:p>
          <w:p w14:paraId="2A03F84A" w14:textId="0EB8CB63" w:rsidR="00E53BE3" w:rsidRPr="0078362B" w:rsidRDefault="00E53BE3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วัดมูลค่ายุติธรรม</w:t>
            </w:r>
          </w:p>
        </w:tc>
        <w:tc>
          <w:tcPr>
            <w:tcW w:w="671" w:type="pct"/>
          </w:tcPr>
          <w:p w14:paraId="12745DEA" w14:textId="77777777" w:rsidR="00B55663" w:rsidRDefault="00E53BE3" w:rsidP="00437FE4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78362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สามารถ</w:t>
            </w:r>
          </w:p>
          <w:p w14:paraId="6B1B5A65" w14:textId="77777777" w:rsidR="00B55663" w:rsidRDefault="00E53BE3" w:rsidP="00437FE4">
            <w:pPr>
              <w:spacing w:line="300" w:lineRule="exact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สังเกตได้</w:t>
            </w: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</w:t>
            </w:r>
          </w:p>
          <w:p w14:paraId="7558E919" w14:textId="1CBBC904" w:rsidR="00E53BE3" w:rsidRPr="0078362B" w:rsidRDefault="00E53BE3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มีนัยสำคัญ</w:t>
            </w:r>
          </w:p>
        </w:tc>
      </w:tr>
      <w:tr w:rsidR="000B77C1" w:rsidRPr="0078362B" w14:paraId="68F9CCFE" w14:textId="77777777" w:rsidTr="00B55663">
        <w:tc>
          <w:tcPr>
            <w:tcW w:w="1121" w:type="pct"/>
            <w:shd w:val="clear" w:color="auto" w:fill="auto"/>
          </w:tcPr>
          <w:p w14:paraId="0B216D45" w14:textId="77777777" w:rsidR="000B77C1" w:rsidRPr="0078362B" w:rsidRDefault="000B77C1" w:rsidP="00B55663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line="320" w:lineRule="exact"/>
              <w:ind w:left="229" w:right="37" w:hanging="189"/>
              <w:contextualSpacing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  <w:r w:rsidRPr="0078362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ประเภทตราสารหนี้</w:t>
            </w:r>
          </w:p>
        </w:tc>
        <w:tc>
          <w:tcPr>
            <w:tcW w:w="760" w:type="pct"/>
            <w:shd w:val="clear" w:color="auto" w:fill="auto"/>
          </w:tcPr>
          <w:p w14:paraId="1C69B9B9" w14:textId="77777777" w:rsidR="000B77C1" w:rsidRPr="0078362B" w:rsidRDefault="00DF7488" w:rsidP="00437FE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37" w:type="pct"/>
          </w:tcPr>
          <w:p w14:paraId="1F06B6E4" w14:textId="23192BD7" w:rsidR="000B77C1" w:rsidRPr="0078362B" w:rsidRDefault="00FA46D0" w:rsidP="00B55663">
            <w:pPr>
              <w:tabs>
                <w:tab w:val="decimal" w:pos="1127"/>
              </w:tabs>
              <w:spacing w:line="300" w:lineRule="exact"/>
              <w:ind w:right="-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100</w:t>
            </w:r>
            <w:r w:rsidR="000B77C1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502</w:t>
            </w:r>
            <w:r w:rsidR="000B77C1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312</w:t>
            </w:r>
          </w:p>
        </w:tc>
        <w:tc>
          <w:tcPr>
            <w:tcW w:w="484" w:type="pct"/>
            <w:shd w:val="clear" w:color="auto" w:fill="auto"/>
          </w:tcPr>
          <w:p w14:paraId="5FA303A5" w14:textId="602002B4" w:rsidR="000B77C1" w:rsidRPr="0078362B" w:rsidRDefault="000B77C1" w:rsidP="00437FE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26" w:type="pct"/>
            <w:shd w:val="clear" w:color="auto" w:fill="auto"/>
          </w:tcPr>
          <w:p w14:paraId="0BCFC156" w14:textId="77777777" w:rsidR="000B77C1" w:rsidRPr="000430D6" w:rsidRDefault="000B77C1" w:rsidP="00B55663">
            <w:pPr>
              <w:spacing w:line="320" w:lineRule="exact"/>
              <w:ind w:left="65" w:right="5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30D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  <w:tc>
          <w:tcPr>
            <w:tcW w:w="671" w:type="pct"/>
          </w:tcPr>
          <w:p w14:paraId="3C38C567" w14:textId="77777777" w:rsidR="000B77C1" w:rsidRPr="0078362B" w:rsidRDefault="000B77C1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0B77C1" w:rsidRPr="0078362B" w14:paraId="5DF2E36E" w14:textId="77777777" w:rsidTr="00B55663"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A1E8A" w14:textId="77777777" w:rsidR="000B77C1" w:rsidRPr="0078362B" w:rsidRDefault="000B77C1" w:rsidP="00B55663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line="320" w:lineRule="exact"/>
              <w:ind w:left="229" w:right="37" w:hanging="189"/>
              <w:contextualSpacing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เงินลงทุนในหุ้นสามัญและใบสำคัญแสดงสิทธิซื้อหุ้นสามัญที่จดทะเบียนในตลาดหลักทรัพย์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26E0D" w14:textId="531D9C85" w:rsidR="000B77C1" w:rsidRPr="0078362B" w:rsidRDefault="00FA46D0" w:rsidP="00B55663">
            <w:pPr>
              <w:tabs>
                <w:tab w:val="decimal" w:pos="1107"/>
              </w:tabs>
              <w:spacing w:line="300" w:lineRule="exact"/>
              <w:ind w:right="-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DF748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 w:rsidR="00DF748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9B00" w14:textId="2AB3A70E" w:rsidR="000B77C1" w:rsidRPr="0078362B" w:rsidRDefault="00FA46D0" w:rsidP="00B55663">
            <w:pPr>
              <w:tabs>
                <w:tab w:val="decimal" w:pos="1127"/>
              </w:tabs>
              <w:spacing w:line="300" w:lineRule="exact"/>
              <w:ind w:right="-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="000B77C1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0B77C1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B2444" w14:textId="587064F4" w:rsidR="000B77C1" w:rsidRPr="0078362B" w:rsidRDefault="000B77C1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B39AB" w14:textId="77777777" w:rsidR="000B77C1" w:rsidRPr="000430D6" w:rsidRDefault="000B77C1" w:rsidP="00B55663">
            <w:pPr>
              <w:spacing w:line="320" w:lineRule="exact"/>
              <w:ind w:left="65" w:right="5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30D6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ราคาเสนอซื้อครั้งสุดท้ายของ</w:t>
            </w:r>
            <w:r w:rsidRPr="000430D6">
              <w:rPr>
                <w:rFonts w:asciiTheme="majorBidi" w:hAnsiTheme="majorBidi" w:cstheme="majorBidi"/>
                <w:sz w:val="24"/>
                <w:szCs w:val="24"/>
                <w:cs/>
              </w:rPr>
              <w:t>ตลาดหลักทรัพย์แห่งประเทศไทย ณ สิ้นวันทำการสุดท้ายของรอบระยะเวลารายงาน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1D5A" w14:textId="77777777" w:rsidR="000B77C1" w:rsidRPr="0078362B" w:rsidRDefault="000B77C1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0B77C1" w:rsidRPr="0078362B" w14:paraId="768CAA62" w14:textId="77777777" w:rsidTr="00B55663"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BD5B7" w14:textId="77777777" w:rsidR="000B77C1" w:rsidRPr="0078362B" w:rsidRDefault="000B77C1" w:rsidP="00B55663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line="320" w:lineRule="exact"/>
              <w:ind w:left="229" w:right="37" w:hanging="189"/>
              <w:contextualSpacing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เงินลงทุนในหน่วย</w:t>
            </w:r>
            <w:proofErr w:type="spellStart"/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ทรั</w:t>
            </w:r>
            <w:proofErr w:type="spellEnd"/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>สต์ที่จดทะเบียนใน</w:t>
            </w:r>
            <w:r w:rsidRPr="0078362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2B6C1" w14:textId="06DD1F80" w:rsidR="000B77C1" w:rsidRPr="0078362B" w:rsidRDefault="00FA46D0" w:rsidP="00B55663">
            <w:pPr>
              <w:tabs>
                <w:tab w:val="decimal" w:pos="1107"/>
              </w:tabs>
              <w:spacing w:line="300" w:lineRule="exact"/>
              <w:ind w:right="-55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43</w:t>
            </w:r>
            <w:r w:rsidR="00DF7488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800</w:t>
            </w:r>
            <w:r w:rsidR="00DF7488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EBD2" w14:textId="58449B1D" w:rsidR="000B77C1" w:rsidRPr="0078362B" w:rsidRDefault="00FA46D0" w:rsidP="00B55663">
            <w:pPr>
              <w:tabs>
                <w:tab w:val="decimal" w:pos="1127"/>
              </w:tabs>
              <w:spacing w:line="320" w:lineRule="exact"/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70</w:t>
            </w:r>
            <w:r w:rsidR="000B77C1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500</w:t>
            </w:r>
            <w:r w:rsidR="000B77C1" w:rsidRPr="0078362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8ABBB" w14:textId="5A11CD23" w:rsidR="000B77C1" w:rsidRPr="0078362B" w:rsidRDefault="000B77C1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19F9" w14:textId="77777777" w:rsidR="000B77C1" w:rsidRPr="000430D6" w:rsidRDefault="000B77C1" w:rsidP="00B55663">
            <w:pPr>
              <w:spacing w:line="320" w:lineRule="exact"/>
              <w:ind w:left="65" w:right="5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30D6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ราคาเสนอซื้อครั้งสุดท้ายของ</w:t>
            </w:r>
            <w:r w:rsidRPr="000430D6">
              <w:rPr>
                <w:rFonts w:asciiTheme="majorBidi" w:hAnsiTheme="majorBidi" w:cstheme="majorBidi"/>
                <w:sz w:val="24"/>
                <w:szCs w:val="24"/>
                <w:cs/>
              </w:rPr>
              <w:t>ตลาดหลักทรัพย์แห่งประเทศไทย ณ สิ้นวันทำการสุดท้ายของรอบระยะเวลารายงาน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34CD" w14:textId="77777777" w:rsidR="000B77C1" w:rsidRPr="0078362B" w:rsidRDefault="000B77C1" w:rsidP="00437FE4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</w:tbl>
    <w:p w14:paraId="40EF91E7" w14:textId="77777777" w:rsidR="001F5F83" w:rsidRPr="0078362B" w:rsidRDefault="001F5F83" w:rsidP="00437FE4">
      <w:pPr>
        <w:spacing w:before="360"/>
        <w:ind w:left="547" w:hanging="547"/>
        <w:rPr>
          <w:rFonts w:asciiTheme="majorBidi" w:hAnsiTheme="majorBidi" w:cstheme="majorBidi"/>
          <w:b/>
          <w:bCs/>
          <w:lang w:val="en-US"/>
        </w:rPr>
      </w:pPr>
    </w:p>
    <w:p w14:paraId="1290BD1F" w14:textId="77777777" w:rsidR="001F5F83" w:rsidRPr="0078362B" w:rsidRDefault="001F5F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78362B">
        <w:rPr>
          <w:rFonts w:asciiTheme="majorBidi" w:hAnsiTheme="majorBidi" w:cstheme="majorBidi"/>
          <w:b/>
          <w:bCs/>
          <w:lang w:val="en-US"/>
        </w:rPr>
        <w:br w:type="page"/>
      </w:r>
    </w:p>
    <w:p w14:paraId="5455BB83" w14:textId="0E2DF4E9" w:rsidR="00FF07BF" w:rsidRPr="0078362B" w:rsidRDefault="00FA46D0" w:rsidP="00437FE4">
      <w:pPr>
        <w:spacing w:before="360"/>
        <w:ind w:left="547" w:hanging="547"/>
        <w:rPr>
          <w:rFonts w:asciiTheme="majorBidi" w:hAnsiTheme="majorBidi" w:cstheme="majorBidi"/>
          <w:b/>
          <w:bCs/>
          <w:cs/>
        </w:rPr>
      </w:pPr>
      <w:r w:rsidRPr="00FA46D0">
        <w:rPr>
          <w:rFonts w:asciiTheme="majorBidi" w:hAnsiTheme="majorBidi" w:cstheme="majorBidi"/>
          <w:b/>
          <w:bCs/>
          <w:lang w:val="en-US"/>
        </w:rPr>
        <w:lastRenderedPageBreak/>
        <w:t>33</w:t>
      </w:r>
      <w:r w:rsidR="00FF07BF" w:rsidRPr="0078362B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="00FF07BF" w:rsidRPr="0078362B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FF07BF" w:rsidRPr="0078362B">
        <w:rPr>
          <w:rFonts w:asciiTheme="majorBidi" w:hAnsiTheme="majorBidi" w:cstheme="majorBidi"/>
          <w:b/>
          <w:bCs/>
          <w:cs/>
        </w:rPr>
        <w:t>การจัดประเภทรายการใหม่</w:t>
      </w:r>
    </w:p>
    <w:p w14:paraId="78077BBC" w14:textId="4C207821" w:rsidR="00737647" w:rsidRPr="0078362B" w:rsidRDefault="00FF07BF" w:rsidP="00353440">
      <w:pPr>
        <w:ind w:left="540"/>
        <w:jc w:val="thaiDistribute"/>
        <w:rPr>
          <w:rFonts w:asciiTheme="majorBidi" w:hAnsiTheme="majorBidi" w:cstheme="majorBidi"/>
          <w:spacing w:val="-4"/>
          <w:cs/>
        </w:rPr>
      </w:pPr>
      <w:r w:rsidRPr="0078362B">
        <w:rPr>
          <w:rFonts w:asciiTheme="majorBidi" w:hAnsiTheme="majorBidi" w:cstheme="majorBidi"/>
          <w:spacing w:val="-4"/>
          <w:cs/>
        </w:rPr>
        <w:t>รายการบางรายการในงบแสดงฐานะการเงินรวมและงบแสดงฐานะการเงินเฉพาะกิจการ ณ วันที่</w:t>
      </w:r>
      <w:r w:rsidR="00353440" w:rsidRPr="0078362B">
        <w:rPr>
          <w:rFonts w:asciiTheme="majorBidi" w:hAnsiTheme="majorBidi" w:cstheme="majorBidi"/>
          <w:spacing w:val="-4"/>
          <w:cs/>
        </w:rPr>
        <w:t xml:space="preserve">                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31</w:t>
      </w:r>
      <w:r w:rsidR="00D54D97" w:rsidRPr="0078362B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2561</w:t>
      </w:r>
      <w:r w:rsidR="00D54D97" w:rsidRPr="0078362B">
        <w:rPr>
          <w:rFonts w:asciiTheme="majorBidi" w:hAnsiTheme="majorBidi" w:cstheme="majorBidi"/>
          <w:spacing w:val="-4"/>
          <w:cs/>
        </w:rPr>
        <w:t xml:space="preserve"> </w:t>
      </w:r>
      <w:r w:rsidRPr="0078362B">
        <w:rPr>
          <w:rFonts w:asciiTheme="majorBidi" w:hAnsiTheme="majorBidi" w:cstheme="majorBidi"/>
          <w:spacing w:val="-4"/>
          <w:cs/>
        </w:rPr>
        <w:t xml:space="preserve">ได้มีการจัดประเภทรายการใหม่เพื่อให้สอดคล้องกับการแสดงรายการในงบแสดงฐานะการเงินรวมและงบแสดงฐานะการเงินเฉพาะกิจการ ณ วันที่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31</w:t>
      </w:r>
      <w:r w:rsidR="00D54D97" w:rsidRPr="0078362B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2562</w:t>
      </w:r>
      <w:r w:rsidR="00D54D97" w:rsidRPr="0078362B">
        <w:rPr>
          <w:rFonts w:asciiTheme="majorBidi" w:hAnsiTheme="majorBidi" w:cstheme="majorBidi"/>
          <w:spacing w:val="-4"/>
          <w:cs/>
        </w:rPr>
        <w:t xml:space="preserve"> </w:t>
      </w:r>
      <w:r w:rsidRPr="0078362B">
        <w:rPr>
          <w:rFonts w:asciiTheme="majorBidi" w:hAnsiTheme="majorBidi" w:cstheme="majorBidi"/>
          <w:spacing w:val="-4"/>
          <w:cs/>
        </w:rPr>
        <w:t>การจัดประเภทรายการดังกล่าวไม่มีผลกระทบต่อกำไรสุทธิและส่วนของผู้ถือหุ้นตามที่ได้รายงานไว้ การจัดประเภทรายการใหม่มีดังต่อไปนี้</w:t>
      </w:r>
    </w:p>
    <w:p w14:paraId="5222D1C2" w14:textId="5ABECEFB" w:rsidR="00FF07BF" w:rsidRPr="0078362B" w:rsidRDefault="00FF07BF" w:rsidP="00437FE4">
      <w:pPr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งบแสดงฐานะการเงินรวม ณ วันที่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2561</w:t>
      </w:r>
    </w:p>
    <w:tbl>
      <w:tblPr>
        <w:tblW w:w="873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6"/>
        <w:gridCol w:w="1017"/>
        <w:gridCol w:w="1722"/>
        <w:gridCol w:w="2348"/>
        <w:gridCol w:w="1017"/>
      </w:tblGrid>
      <w:tr w:rsidR="00737647" w:rsidRPr="0078362B" w14:paraId="6CB69251" w14:textId="77777777" w:rsidTr="00B11B55">
        <w:trPr>
          <w:trHeight w:val="20"/>
          <w:tblHeader/>
        </w:trPr>
        <w:tc>
          <w:tcPr>
            <w:tcW w:w="2626" w:type="dxa"/>
            <w:hideMark/>
          </w:tcPr>
          <w:p w14:paraId="1CD5E010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17" w:type="dxa"/>
            <w:hideMark/>
          </w:tcPr>
          <w:p w14:paraId="54017E75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</w:t>
            </w:r>
          </w:p>
          <w:p w14:paraId="585D34A1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1722" w:type="dxa"/>
            <w:hideMark/>
          </w:tcPr>
          <w:p w14:paraId="0AB8F46F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การแสดงรายการที่</w:t>
            </w:r>
          </w:p>
          <w:p w14:paraId="74860809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แสดงไว้เดิม</w:t>
            </w:r>
          </w:p>
        </w:tc>
        <w:tc>
          <w:tcPr>
            <w:tcW w:w="2348" w:type="dxa"/>
            <w:hideMark/>
          </w:tcPr>
          <w:p w14:paraId="54EF2692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การแสดงรายการในงวดปัจจุบัน</w:t>
            </w:r>
          </w:p>
        </w:tc>
        <w:tc>
          <w:tcPr>
            <w:tcW w:w="1017" w:type="dxa"/>
            <w:hideMark/>
          </w:tcPr>
          <w:p w14:paraId="75A79F0E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</w:t>
            </w:r>
          </w:p>
          <w:p w14:paraId="3A8DCB21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F46A5E" w:rsidRPr="0078362B" w14:paraId="4BF39522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33182BC2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017" w:type="dxa"/>
          </w:tcPr>
          <w:p w14:paraId="41536E8B" w14:textId="781480D0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780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466</w:t>
            </w:r>
          </w:p>
        </w:tc>
        <w:tc>
          <w:tcPr>
            <w:tcW w:w="1722" w:type="dxa"/>
          </w:tcPr>
          <w:p w14:paraId="38C4A5C2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348" w:type="dxa"/>
            <w:vAlign w:val="bottom"/>
          </w:tcPr>
          <w:p w14:paraId="6B17E674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</w:tcPr>
          <w:p w14:paraId="0EF0EE53" w14:textId="73304FF2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521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865</w:t>
            </w:r>
          </w:p>
        </w:tc>
      </w:tr>
      <w:tr w:rsidR="00F46A5E" w:rsidRPr="0078362B" w14:paraId="4737CFB3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5AAD0EEB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14:paraId="3C2237D8" w14:textId="77777777" w:rsidR="00F46A5E" w:rsidRPr="0078362B" w:rsidRDefault="00F46A5E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22" w:type="dxa"/>
          </w:tcPr>
          <w:p w14:paraId="07C53795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348" w:type="dxa"/>
            <w:vAlign w:val="bottom"/>
          </w:tcPr>
          <w:p w14:paraId="33F20800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017" w:type="dxa"/>
          </w:tcPr>
          <w:p w14:paraId="6729BCAB" w14:textId="594A2078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258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601</w:t>
            </w:r>
          </w:p>
        </w:tc>
      </w:tr>
      <w:tr w:rsidR="00F46A5E" w:rsidRPr="0078362B" w14:paraId="2F01A522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4327EF3A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ลูกหนี้กรมสรรพากร</w:t>
            </w:r>
          </w:p>
        </w:tc>
        <w:tc>
          <w:tcPr>
            <w:tcW w:w="1017" w:type="dxa"/>
          </w:tcPr>
          <w:p w14:paraId="6E115ECE" w14:textId="763F08BD" w:rsidR="00F46A5E" w:rsidRPr="0078362B" w:rsidRDefault="00FA46D0" w:rsidP="004A6BBB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353</w:t>
            </w:r>
            <w:r w:rsidR="004A6B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  <w:r w:rsidR="004A6B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061</w:t>
            </w:r>
          </w:p>
        </w:tc>
        <w:tc>
          <w:tcPr>
            <w:tcW w:w="1722" w:type="dxa"/>
          </w:tcPr>
          <w:p w14:paraId="2B6F03C4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348" w:type="dxa"/>
            <w:vAlign w:val="bottom"/>
          </w:tcPr>
          <w:p w14:paraId="5CF044A7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</w:tcPr>
          <w:p w14:paraId="08869B54" w14:textId="148B7112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353</w:t>
            </w:r>
            <w:r w:rsidR="004A6B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  <w:r w:rsidR="004A6BB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061</w:t>
            </w:r>
          </w:p>
        </w:tc>
      </w:tr>
      <w:tr w:rsidR="004A6BBB" w:rsidRPr="0078362B" w14:paraId="0DE36204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0AE529E1" w14:textId="0D8BD6CA" w:rsidR="004A6BBB" w:rsidRPr="0078362B" w:rsidRDefault="004A6BBB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 w:val="20"/>
                <w:szCs w:val="20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017" w:type="dxa"/>
          </w:tcPr>
          <w:p w14:paraId="148447FA" w14:textId="0279C071" w:rsidR="004A6BBB" w:rsidRDefault="004A6BBB" w:rsidP="004A6BBB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722" w:type="dxa"/>
          </w:tcPr>
          <w:p w14:paraId="31C9EDE1" w14:textId="1A0758C3" w:rsidR="004A6BBB" w:rsidRPr="0078362B" w:rsidRDefault="004A6BBB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348" w:type="dxa"/>
            <w:vAlign w:val="bottom"/>
          </w:tcPr>
          <w:p w14:paraId="2AB7A316" w14:textId="7EED0DDA" w:rsidR="004A6BBB" w:rsidRPr="0078362B" w:rsidRDefault="004A6BBB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</w:tcPr>
          <w:p w14:paraId="61F84E5E" w14:textId="6EE642A2" w:rsidR="004A6BBB" w:rsidRDefault="004A6BBB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575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F46A5E" w:rsidRPr="0078362B" w14:paraId="59AD4246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6D28C4FE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ภาษีซื้อที่ยังไม่ถึงกำหนดชำระ</w:t>
            </w:r>
          </w:p>
        </w:tc>
        <w:tc>
          <w:tcPr>
            <w:tcW w:w="1017" w:type="dxa"/>
          </w:tcPr>
          <w:p w14:paraId="501A3497" w14:textId="314FADE5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964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</w:p>
        </w:tc>
        <w:tc>
          <w:tcPr>
            <w:tcW w:w="1722" w:type="dxa"/>
          </w:tcPr>
          <w:p w14:paraId="1860697D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348" w:type="dxa"/>
            <w:vAlign w:val="bottom"/>
          </w:tcPr>
          <w:p w14:paraId="45BB91B7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</w:tcPr>
          <w:p w14:paraId="47D1E0E3" w14:textId="57EDCE14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964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</w:p>
        </w:tc>
      </w:tr>
      <w:tr w:rsidR="00F46A5E" w:rsidRPr="0078362B" w14:paraId="2075AFF1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66D46127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17" w:type="dxa"/>
          </w:tcPr>
          <w:p w14:paraId="7C9FFA51" w14:textId="178A8856" w:rsidR="00F46A5E" w:rsidRPr="0078362B" w:rsidRDefault="00FA46D0" w:rsidP="006B6E6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740E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984</w:t>
            </w:r>
            <w:r w:rsidR="00740E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440</w:t>
            </w:r>
          </w:p>
        </w:tc>
        <w:tc>
          <w:tcPr>
            <w:tcW w:w="1722" w:type="dxa"/>
          </w:tcPr>
          <w:p w14:paraId="2052FDDF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348" w:type="dxa"/>
          </w:tcPr>
          <w:p w14:paraId="2AE22503" w14:textId="77777777" w:rsidR="00F46A5E" w:rsidRPr="0078362B" w:rsidRDefault="00F46A5E" w:rsidP="00437FE4">
            <w:pPr>
              <w:spacing w:line="260" w:lineRule="exact"/>
              <w:ind w:left="27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แสดงสุทธิกับหุ้นกู้</w:t>
            </w:r>
          </w:p>
        </w:tc>
        <w:tc>
          <w:tcPr>
            <w:tcW w:w="1017" w:type="dxa"/>
          </w:tcPr>
          <w:p w14:paraId="40B2A521" w14:textId="7B297BE6" w:rsidR="00F46A5E" w:rsidRPr="0078362B" w:rsidRDefault="00FA46D0" w:rsidP="006B6E6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740E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984</w:t>
            </w:r>
            <w:r w:rsidR="00740E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440</w:t>
            </w:r>
          </w:p>
        </w:tc>
      </w:tr>
      <w:tr w:rsidR="00F46A5E" w:rsidRPr="0078362B" w14:paraId="58F19E88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5DEB78EE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เงินมัดจำจ่ายล่วงหน้าค่าซื้อสินทรัพย์</w:t>
            </w:r>
          </w:p>
        </w:tc>
        <w:tc>
          <w:tcPr>
            <w:tcW w:w="1017" w:type="dxa"/>
          </w:tcPr>
          <w:p w14:paraId="2D8B2E22" w14:textId="1E955C42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625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689</w:t>
            </w:r>
          </w:p>
        </w:tc>
        <w:tc>
          <w:tcPr>
            <w:tcW w:w="1722" w:type="dxa"/>
          </w:tcPr>
          <w:p w14:paraId="4F75A8DD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348" w:type="dxa"/>
            <w:vAlign w:val="bottom"/>
          </w:tcPr>
          <w:p w14:paraId="6FDC104E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</w:tcPr>
          <w:p w14:paraId="686A815C" w14:textId="3C834D0F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625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689</w:t>
            </w:r>
          </w:p>
        </w:tc>
      </w:tr>
      <w:tr w:rsidR="00F46A5E" w:rsidRPr="0078362B" w14:paraId="572D3D30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485BA7C4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  <w:r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อื่นๆ</w:t>
            </w:r>
            <w:proofErr w:type="spellEnd"/>
          </w:p>
        </w:tc>
        <w:tc>
          <w:tcPr>
            <w:tcW w:w="1017" w:type="dxa"/>
          </w:tcPr>
          <w:p w14:paraId="7F3FD44E" w14:textId="4D2C447D" w:rsidR="00F46A5E" w:rsidRPr="0078362B" w:rsidRDefault="00FA46D0" w:rsidP="006B6E6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461</w:t>
            </w:r>
            <w:r w:rsidR="00740E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703</w:t>
            </w:r>
          </w:p>
        </w:tc>
        <w:tc>
          <w:tcPr>
            <w:tcW w:w="1722" w:type="dxa"/>
          </w:tcPr>
          <w:p w14:paraId="4EC0A6D3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348" w:type="dxa"/>
            <w:vAlign w:val="bottom"/>
          </w:tcPr>
          <w:p w14:paraId="4FCCDB78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</w:tcPr>
          <w:p w14:paraId="010C7D3D" w14:textId="282A07D8" w:rsidR="00F46A5E" w:rsidRPr="0078362B" w:rsidRDefault="00FA46D0" w:rsidP="006B6E6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461</w:t>
            </w:r>
            <w:r w:rsidR="00740E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703</w:t>
            </w:r>
          </w:p>
        </w:tc>
      </w:tr>
      <w:tr w:rsidR="00F46A5E" w:rsidRPr="0078362B" w14:paraId="44D7F884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7D9144D5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ค่าใช้จ่ายทางตรงในการออกตั๋วแลกเงินรอตัดจ่าย</w:t>
            </w:r>
          </w:p>
        </w:tc>
        <w:tc>
          <w:tcPr>
            <w:tcW w:w="1017" w:type="dxa"/>
          </w:tcPr>
          <w:p w14:paraId="490AA859" w14:textId="0CBD978D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414</w:t>
            </w:r>
          </w:p>
        </w:tc>
        <w:tc>
          <w:tcPr>
            <w:tcW w:w="1722" w:type="dxa"/>
          </w:tcPr>
          <w:p w14:paraId="38E939AC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348" w:type="dxa"/>
            <w:vAlign w:val="bottom"/>
          </w:tcPr>
          <w:p w14:paraId="66563F11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แสดงสุทธิกับตั๋วแลกเงิน</w:t>
            </w:r>
          </w:p>
        </w:tc>
        <w:tc>
          <w:tcPr>
            <w:tcW w:w="1017" w:type="dxa"/>
          </w:tcPr>
          <w:p w14:paraId="15BE693D" w14:textId="15ED9252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414</w:t>
            </w:r>
          </w:p>
        </w:tc>
      </w:tr>
      <w:tr w:rsidR="00F46A5E" w:rsidRPr="0078362B" w14:paraId="1568DBBF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2C65B200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17" w:type="dxa"/>
          </w:tcPr>
          <w:p w14:paraId="546A7FDE" w14:textId="13D2CBB4" w:rsidR="00F46A5E" w:rsidRPr="0078362B" w:rsidRDefault="00FA46D0" w:rsidP="006B6E6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936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614</w:t>
            </w:r>
          </w:p>
        </w:tc>
        <w:tc>
          <w:tcPr>
            <w:tcW w:w="1722" w:type="dxa"/>
          </w:tcPr>
          <w:p w14:paraId="14B847A2" w14:textId="77777777" w:rsidR="00F46A5E" w:rsidRPr="0078362B" w:rsidRDefault="00F46A5E" w:rsidP="00437FE4">
            <w:pPr>
              <w:spacing w:line="260" w:lineRule="exact"/>
              <w:ind w:left="362" w:hanging="18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2348" w:type="dxa"/>
            <w:vAlign w:val="bottom"/>
          </w:tcPr>
          <w:p w14:paraId="7CA0DF79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แสดงสุทธิกับหุ้นกู้ระยะยาว</w:t>
            </w:r>
          </w:p>
        </w:tc>
        <w:tc>
          <w:tcPr>
            <w:tcW w:w="1017" w:type="dxa"/>
          </w:tcPr>
          <w:p w14:paraId="42AA2C0E" w14:textId="033201CC" w:rsidR="00F46A5E" w:rsidRPr="0078362B" w:rsidRDefault="00FA46D0" w:rsidP="006B6E6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936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614</w:t>
            </w:r>
          </w:p>
        </w:tc>
      </w:tr>
      <w:tr w:rsidR="00737647" w:rsidRPr="0078362B" w14:paraId="1D867637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72C2ECE0" w14:textId="77777777" w:rsidR="00737647" w:rsidRPr="0078362B" w:rsidRDefault="00737647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สิทธิการเช่า</w:t>
            </w:r>
          </w:p>
          <w:p w14:paraId="3B0639F2" w14:textId="77777777" w:rsidR="00737647" w:rsidRPr="0078362B" w:rsidRDefault="00737647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7" w:type="dxa"/>
          </w:tcPr>
          <w:p w14:paraId="78E9DA65" w14:textId="5CDE84A0" w:rsidR="00737647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737647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  <w:r w:rsidR="00737647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</w:p>
        </w:tc>
        <w:tc>
          <w:tcPr>
            <w:tcW w:w="1722" w:type="dxa"/>
          </w:tcPr>
          <w:p w14:paraId="3E6C3A98" w14:textId="77777777" w:rsidR="00737647" w:rsidRPr="0078362B" w:rsidRDefault="00737647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สิทธิการเช่า</w:t>
            </w:r>
          </w:p>
        </w:tc>
        <w:tc>
          <w:tcPr>
            <w:tcW w:w="2348" w:type="dxa"/>
            <w:vAlign w:val="bottom"/>
          </w:tcPr>
          <w:p w14:paraId="5910B441" w14:textId="77777777" w:rsidR="00737647" w:rsidRPr="0078362B" w:rsidRDefault="00737647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ที่ดินและต้นทุนโครงการระหว่างก่อสร้าง</w:t>
            </w:r>
          </w:p>
          <w:p w14:paraId="70E0160D" w14:textId="77777777" w:rsidR="00737647" w:rsidRPr="0078362B" w:rsidRDefault="00737647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และสาธารณูปโภค</w:t>
            </w:r>
          </w:p>
        </w:tc>
        <w:tc>
          <w:tcPr>
            <w:tcW w:w="1017" w:type="dxa"/>
          </w:tcPr>
          <w:p w14:paraId="340DC595" w14:textId="77777777" w:rsidR="00740E7F" w:rsidRDefault="00740E7F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FBAD4E6" w14:textId="0884CE8B" w:rsidR="00737647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737647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986</w:t>
            </w:r>
            <w:r w:rsidR="00737647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</w:t>
            </w:r>
          </w:p>
        </w:tc>
      </w:tr>
      <w:tr w:rsidR="00737647" w:rsidRPr="0078362B" w14:paraId="224D32C3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4A71DCB8" w14:textId="77777777" w:rsidR="00737647" w:rsidRPr="0078362B" w:rsidRDefault="00737647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17" w:type="dxa"/>
          </w:tcPr>
          <w:p w14:paraId="0D2D564A" w14:textId="77777777" w:rsidR="00737647" w:rsidRPr="0078362B" w:rsidRDefault="00737647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22" w:type="dxa"/>
          </w:tcPr>
          <w:p w14:paraId="1F540763" w14:textId="77777777" w:rsidR="00737647" w:rsidRPr="0078362B" w:rsidRDefault="00737647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348" w:type="dxa"/>
            <w:vAlign w:val="bottom"/>
          </w:tcPr>
          <w:p w14:paraId="75AC24C6" w14:textId="77777777" w:rsidR="00737647" w:rsidRPr="0078362B" w:rsidRDefault="00737647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17" w:type="dxa"/>
          </w:tcPr>
          <w:p w14:paraId="680BA887" w14:textId="6C9301A4" w:rsidR="00737647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737647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986</w:t>
            </w:r>
            <w:r w:rsidR="00737647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549</w:t>
            </w:r>
          </w:p>
        </w:tc>
      </w:tr>
      <w:tr w:rsidR="00F46A5E" w:rsidRPr="0078362B" w14:paraId="29E7A792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06A13604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เจ้าหนี้ </w:t>
            </w:r>
            <w:r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นิติบุคคลอาคารชุด</w:t>
            </w:r>
          </w:p>
        </w:tc>
        <w:tc>
          <w:tcPr>
            <w:tcW w:w="1017" w:type="dxa"/>
          </w:tcPr>
          <w:p w14:paraId="71A1DC64" w14:textId="13935AC8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308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356</w:t>
            </w:r>
          </w:p>
        </w:tc>
        <w:tc>
          <w:tcPr>
            <w:tcW w:w="1722" w:type="dxa"/>
          </w:tcPr>
          <w:p w14:paraId="6990D738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2348" w:type="dxa"/>
            <w:vAlign w:val="bottom"/>
          </w:tcPr>
          <w:p w14:paraId="749D78F3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เจ้าหนี้การค้า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และเจ้าหนี้หมุนเวียนอื่น</w:t>
            </w:r>
          </w:p>
        </w:tc>
        <w:tc>
          <w:tcPr>
            <w:tcW w:w="1017" w:type="dxa"/>
          </w:tcPr>
          <w:p w14:paraId="5835FAE9" w14:textId="1DA86B3E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308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356</w:t>
            </w:r>
          </w:p>
        </w:tc>
      </w:tr>
      <w:tr w:rsidR="00F46A5E" w:rsidRPr="0078362B" w14:paraId="0A9C9D93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3714473C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ดอกเบี้ยค้างจ่าย</w:t>
            </w:r>
          </w:p>
        </w:tc>
        <w:tc>
          <w:tcPr>
            <w:tcW w:w="1017" w:type="dxa"/>
          </w:tcPr>
          <w:p w14:paraId="1FFD8F4F" w14:textId="55260F9D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121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626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152</w:t>
            </w:r>
          </w:p>
        </w:tc>
        <w:tc>
          <w:tcPr>
            <w:tcW w:w="1722" w:type="dxa"/>
          </w:tcPr>
          <w:p w14:paraId="5D6F7A40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2348" w:type="dxa"/>
          </w:tcPr>
          <w:p w14:paraId="18B1DE11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เจ้าหนี้การค้า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และเจ้าหนี้หมุนเวียนอื่น</w:t>
            </w:r>
          </w:p>
        </w:tc>
        <w:tc>
          <w:tcPr>
            <w:tcW w:w="1017" w:type="dxa"/>
          </w:tcPr>
          <w:p w14:paraId="7AA0EC77" w14:textId="6D639065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121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626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152</w:t>
            </w:r>
          </w:p>
        </w:tc>
      </w:tr>
      <w:tr w:rsidR="00F46A5E" w:rsidRPr="0078362B" w14:paraId="198007C2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3555CC1F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ภาษีหัก ณ ที่จ่ายค้างจ่าย</w:t>
            </w:r>
          </w:p>
        </w:tc>
        <w:tc>
          <w:tcPr>
            <w:tcW w:w="1017" w:type="dxa"/>
          </w:tcPr>
          <w:p w14:paraId="3784922F" w14:textId="2B0D39C5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185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177</w:t>
            </w:r>
          </w:p>
        </w:tc>
        <w:tc>
          <w:tcPr>
            <w:tcW w:w="1722" w:type="dxa"/>
          </w:tcPr>
          <w:p w14:paraId="73E8F581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2348" w:type="dxa"/>
          </w:tcPr>
          <w:p w14:paraId="4B1F4D4C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เจ้าหนี้การค้า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และเจ้าหนี้หมุนเวียนอื่น</w:t>
            </w:r>
          </w:p>
        </w:tc>
        <w:tc>
          <w:tcPr>
            <w:tcW w:w="1017" w:type="dxa"/>
          </w:tcPr>
          <w:p w14:paraId="0AE54B22" w14:textId="56ADBE05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185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177</w:t>
            </w:r>
          </w:p>
        </w:tc>
      </w:tr>
      <w:tr w:rsidR="00F46A5E" w:rsidRPr="0078362B" w14:paraId="7A37FA81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5FB65DFD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ภาษีเงินได้นิติบุคคลค้างจ่าย</w:t>
            </w:r>
          </w:p>
        </w:tc>
        <w:tc>
          <w:tcPr>
            <w:tcW w:w="1017" w:type="dxa"/>
          </w:tcPr>
          <w:p w14:paraId="72409BCF" w14:textId="0E428312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935</w:t>
            </w:r>
          </w:p>
        </w:tc>
        <w:tc>
          <w:tcPr>
            <w:tcW w:w="1722" w:type="dxa"/>
          </w:tcPr>
          <w:p w14:paraId="33A6396E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2348" w:type="dxa"/>
          </w:tcPr>
          <w:p w14:paraId="0AF5F3BA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ภาษีเงินได้ค้างจ่าย</w:t>
            </w:r>
          </w:p>
        </w:tc>
        <w:tc>
          <w:tcPr>
            <w:tcW w:w="1017" w:type="dxa"/>
          </w:tcPr>
          <w:p w14:paraId="1893D3FB" w14:textId="41B97FA3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935</w:t>
            </w:r>
          </w:p>
        </w:tc>
      </w:tr>
      <w:tr w:rsidR="00F46A5E" w:rsidRPr="0078362B" w14:paraId="3067ED7E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50921B27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017" w:type="dxa"/>
          </w:tcPr>
          <w:p w14:paraId="10287D6A" w14:textId="5DC108DE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846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782</w:t>
            </w:r>
          </w:p>
        </w:tc>
        <w:tc>
          <w:tcPr>
            <w:tcW w:w="1722" w:type="dxa"/>
          </w:tcPr>
          <w:p w14:paraId="7C60019A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2348" w:type="dxa"/>
          </w:tcPr>
          <w:p w14:paraId="0A2A76B2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เจ้าหนี้การค้า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และเจ้าหนี้หมุนเวียนอื่น</w:t>
            </w:r>
          </w:p>
        </w:tc>
        <w:tc>
          <w:tcPr>
            <w:tcW w:w="1017" w:type="dxa"/>
          </w:tcPr>
          <w:p w14:paraId="1A1846FC" w14:textId="32BEBD93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846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782</w:t>
            </w:r>
          </w:p>
        </w:tc>
      </w:tr>
      <w:tr w:rsidR="00F46A5E" w:rsidRPr="0078362B" w14:paraId="68541748" w14:textId="77777777" w:rsidTr="00B11B55">
        <w:trPr>
          <w:trHeight w:val="20"/>
        </w:trPr>
        <w:tc>
          <w:tcPr>
            <w:tcW w:w="2626" w:type="dxa"/>
            <w:vAlign w:val="center"/>
          </w:tcPr>
          <w:p w14:paraId="1E0EBA3D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หนี้สินหมุนเวียนอื่น </w:t>
            </w:r>
            <w:r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อื่นๆ</w:t>
            </w:r>
            <w:proofErr w:type="spellEnd"/>
          </w:p>
        </w:tc>
        <w:tc>
          <w:tcPr>
            <w:tcW w:w="1017" w:type="dxa"/>
          </w:tcPr>
          <w:p w14:paraId="360B8A3B" w14:textId="66A1DF08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665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899</w:t>
            </w:r>
          </w:p>
        </w:tc>
        <w:tc>
          <w:tcPr>
            <w:tcW w:w="1722" w:type="dxa"/>
          </w:tcPr>
          <w:p w14:paraId="73C2CBA1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2348" w:type="dxa"/>
          </w:tcPr>
          <w:p w14:paraId="130AC34C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เจ้าหนี้การค้า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และเจ้าหนี้หมุนเวียนอื่น</w:t>
            </w:r>
          </w:p>
        </w:tc>
        <w:tc>
          <w:tcPr>
            <w:tcW w:w="1017" w:type="dxa"/>
          </w:tcPr>
          <w:p w14:paraId="1EF2EBFD" w14:textId="1E9B0931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665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899</w:t>
            </w:r>
          </w:p>
        </w:tc>
      </w:tr>
    </w:tbl>
    <w:p w14:paraId="7D0E2535" w14:textId="7128106A" w:rsidR="00FF07BF" w:rsidRPr="0078362B" w:rsidRDefault="00FF07BF" w:rsidP="00437FE4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งบแสดงฐานะการเงินเฉพาะกิจการ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ณ วันที่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ธันวาคม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2561</w:t>
      </w:r>
    </w:p>
    <w:tbl>
      <w:tblPr>
        <w:tblW w:w="873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9"/>
        <w:gridCol w:w="1004"/>
        <w:gridCol w:w="1741"/>
        <w:gridCol w:w="2349"/>
        <w:gridCol w:w="1017"/>
      </w:tblGrid>
      <w:tr w:rsidR="00737647" w:rsidRPr="0078362B" w14:paraId="787199A5" w14:textId="77777777" w:rsidTr="00521EEF">
        <w:trPr>
          <w:trHeight w:val="20"/>
          <w:tblHeader/>
        </w:trPr>
        <w:tc>
          <w:tcPr>
            <w:tcW w:w="2619" w:type="dxa"/>
            <w:hideMark/>
          </w:tcPr>
          <w:p w14:paraId="22B64C5B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04" w:type="dxa"/>
            <w:hideMark/>
          </w:tcPr>
          <w:p w14:paraId="469BFA54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</w:t>
            </w:r>
          </w:p>
          <w:p w14:paraId="68DF35FD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1741" w:type="dxa"/>
            <w:hideMark/>
          </w:tcPr>
          <w:p w14:paraId="56272411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การแสดงรายการที่</w:t>
            </w:r>
          </w:p>
          <w:p w14:paraId="369F955D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แสดงไว้เดิม</w:t>
            </w:r>
          </w:p>
        </w:tc>
        <w:tc>
          <w:tcPr>
            <w:tcW w:w="2349" w:type="dxa"/>
            <w:hideMark/>
          </w:tcPr>
          <w:p w14:paraId="2331EDEC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การแสดงรายการในงวดปัจจุบัน</w:t>
            </w:r>
          </w:p>
        </w:tc>
        <w:tc>
          <w:tcPr>
            <w:tcW w:w="1017" w:type="dxa"/>
            <w:hideMark/>
          </w:tcPr>
          <w:p w14:paraId="4D81481B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</w:t>
            </w:r>
          </w:p>
          <w:p w14:paraId="73B817AF" w14:textId="77777777" w:rsidR="00737647" w:rsidRPr="0078362B" w:rsidRDefault="00737647" w:rsidP="00437FE4">
            <w:pPr>
              <w:spacing w:line="260" w:lineRule="exact"/>
              <w:ind w:left="-126" w:firstLine="135"/>
              <w:jc w:val="center"/>
              <w:rPr>
                <w:rFonts w:asciiTheme="majorBidi" w:eastAsia="Calibri" w:hAnsiTheme="majorBidi" w:cstheme="majorBidi"/>
                <w:b/>
                <w:bCs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F46A5E" w:rsidRPr="0078362B" w14:paraId="5E14E116" w14:textId="77777777" w:rsidTr="00521EEF">
        <w:trPr>
          <w:trHeight w:val="20"/>
        </w:trPr>
        <w:tc>
          <w:tcPr>
            <w:tcW w:w="2619" w:type="dxa"/>
            <w:vAlign w:val="center"/>
          </w:tcPr>
          <w:p w14:paraId="39203F8F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004" w:type="dxa"/>
          </w:tcPr>
          <w:p w14:paraId="25332B17" w14:textId="0FC26305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289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</w:p>
        </w:tc>
        <w:tc>
          <w:tcPr>
            <w:tcW w:w="1741" w:type="dxa"/>
          </w:tcPr>
          <w:p w14:paraId="3708D88A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349" w:type="dxa"/>
            <w:vAlign w:val="bottom"/>
          </w:tcPr>
          <w:p w14:paraId="6967EF09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</w:tcPr>
          <w:p w14:paraId="534A225B" w14:textId="038F01C7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289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</w:p>
        </w:tc>
      </w:tr>
      <w:tr w:rsidR="00F46A5E" w:rsidRPr="0078362B" w14:paraId="1AFAF9B7" w14:textId="77777777" w:rsidTr="00521EEF">
        <w:trPr>
          <w:trHeight w:val="20"/>
        </w:trPr>
        <w:tc>
          <w:tcPr>
            <w:tcW w:w="2619" w:type="dxa"/>
            <w:vAlign w:val="center"/>
          </w:tcPr>
          <w:p w14:paraId="620BF5A3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004" w:type="dxa"/>
          </w:tcPr>
          <w:p w14:paraId="7FDB5696" w14:textId="68EEFF43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672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769</w:t>
            </w:r>
          </w:p>
        </w:tc>
        <w:tc>
          <w:tcPr>
            <w:tcW w:w="1741" w:type="dxa"/>
          </w:tcPr>
          <w:p w14:paraId="1C95B9AC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349" w:type="dxa"/>
            <w:vAlign w:val="bottom"/>
          </w:tcPr>
          <w:p w14:paraId="3700B4A8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</w:tcPr>
          <w:p w14:paraId="311F5B36" w14:textId="0D29E588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219</w:t>
            </w:r>
          </w:p>
        </w:tc>
      </w:tr>
      <w:tr w:rsidR="00F46A5E" w:rsidRPr="0078362B" w14:paraId="723295C4" w14:textId="77777777" w:rsidTr="00521EEF">
        <w:trPr>
          <w:trHeight w:val="20"/>
        </w:trPr>
        <w:tc>
          <w:tcPr>
            <w:tcW w:w="2619" w:type="dxa"/>
            <w:vAlign w:val="center"/>
          </w:tcPr>
          <w:p w14:paraId="294AA5D1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04" w:type="dxa"/>
          </w:tcPr>
          <w:p w14:paraId="2FC80F94" w14:textId="77777777" w:rsidR="00F46A5E" w:rsidRPr="0078362B" w:rsidRDefault="00F46A5E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41" w:type="dxa"/>
          </w:tcPr>
          <w:p w14:paraId="290A73A3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349" w:type="dxa"/>
            <w:vAlign w:val="bottom"/>
          </w:tcPr>
          <w:p w14:paraId="11030A03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017" w:type="dxa"/>
          </w:tcPr>
          <w:p w14:paraId="3CA3C7BE" w14:textId="65C50005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183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550</w:t>
            </w:r>
          </w:p>
        </w:tc>
      </w:tr>
      <w:tr w:rsidR="00F46A5E" w:rsidRPr="0078362B" w14:paraId="0FE674AB" w14:textId="77777777" w:rsidTr="00521EEF">
        <w:trPr>
          <w:trHeight w:val="20"/>
        </w:trPr>
        <w:tc>
          <w:tcPr>
            <w:tcW w:w="2619" w:type="dxa"/>
            <w:vAlign w:val="center"/>
          </w:tcPr>
          <w:p w14:paraId="19A886ED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04" w:type="dxa"/>
          </w:tcPr>
          <w:p w14:paraId="714CFC59" w14:textId="000C4AAA" w:rsidR="00F46A5E" w:rsidRPr="0078362B" w:rsidRDefault="00FA46D0" w:rsidP="006B6E6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740E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984</w:t>
            </w:r>
            <w:r w:rsidR="00740E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440</w:t>
            </w:r>
          </w:p>
        </w:tc>
        <w:tc>
          <w:tcPr>
            <w:tcW w:w="1741" w:type="dxa"/>
          </w:tcPr>
          <w:p w14:paraId="3179E2C3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349" w:type="dxa"/>
          </w:tcPr>
          <w:p w14:paraId="2BFD1334" w14:textId="77777777" w:rsidR="00F46A5E" w:rsidRPr="0078362B" w:rsidRDefault="00F46A5E" w:rsidP="00437FE4">
            <w:pPr>
              <w:spacing w:line="260" w:lineRule="exact"/>
              <w:ind w:left="27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แสดงสุทธิกับหุ้นกู้</w:t>
            </w:r>
          </w:p>
        </w:tc>
        <w:tc>
          <w:tcPr>
            <w:tcW w:w="1017" w:type="dxa"/>
          </w:tcPr>
          <w:p w14:paraId="26D68CDB" w14:textId="72B9BBB0" w:rsidR="00F46A5E" w:rsidRPr="0078362B" w:rsidRDefault="00FA46D0" w:rsidP="006B6E6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740E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984</w:t>
            </w:r>
            <w:r w:rsidR="00740E7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440</w:t>
            </w:r>
          </w:p>
        </w:tc>
      </w:tr>
      <w:tr w:rsidR="00F46A5E" w:rsidRPr="0078362B" w14:paraId="75137A97" w14:textId="77777777" w:rsidTr="00521EEF">
        <w:trPr>
          <w:trHeight w:val="20"/>
        </w:trPr>
        <w:tc>
          <w:tcPr>
            <w:tcW w:w="2619" w:type="dxa"/>
            <w:vAlign w:val="center"/>
          </w:tcPr>
          <w:p w14:paraId="17168610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เงินมัดจำจ่ายล่วงหน้าค่าซื้อสินทรัพย์</w:t>
            </w:r>
          </w:p>
        </w:tc>
        <w:tc>
          <w:tcPr>
            <w:tcW w:w="1004" w:type="dxa"/>
          </w:tcPr>
          <w:p w14:paraId="5621C14B" w14:textId="047258A5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625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689</w:t>
            </w:r>
          </w:p>
        </w:tc>
        <w:tc>
          <w:tcPr>
            <w:tcW w:w="1741" w:type="dxa"/>
          </w:tcPr>
          <w:p w14:paraId="68013DE6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349" w:type="dxa"/>
            <w:vAlign w:val="bottom"/>
          </w:tcPr>
          <w:p w14:paraId="12B090BA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</w:tcPr>
          <w:p w14:paraId="1AACDFD4" w14:textId="16F5E7CC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625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689</w:t>
            </w:r>
          </w:p>
        </w:tc>
      </w:tr>
      <w:tr w:rsidR="00F46A5E" w:rsidRPr="0078362B" w14:paraId="47CF246F" w14:textId="77777777" w:rsidTr="00521EEF">
        <w:trPr>
          <w:trHeight w:val="20"/>
        </w:trPr>
        <w:tc>
          <w:tcPr>
            <w:tcW w:w="2619" w:type="dxa"/>
            <w:vAlign w:val="center"/>
          </w:tcPr>
          <w:p w14:paraId="0752E400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  <w:r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อื่นๆ</w:t>
            </w:r>
            <w:proofErr w:type="spellEnd"/>
          </w:p>
        </w:tc>
        <w:tc>
          <w:tcPr>
            <w:tcW w:w="1004" w:type="dxa"/>
          </w:tcPr>
          <w:p w14:paraId="12019245" w14:textId="50FBE492" w:rsidR="00F46A5E" w:rsidRPr="0078362B" w:rsidRDefault="00FA46D0" w:rsidP="006B6E6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461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693</w:t>
            </w:r>
          </w:p>
        </w:tc>
        <w:tc>
          <w:tcPr>
            <w:tcW w:w="1741" w:type="dxa"/>
          </w:tcPr>
          <w:p w14:paraId="6155125E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349" w:type="dxa"/>
            <w:vAlign w:val="bottom"/>
          </w:tcPr>
          <w:p w14:paraId="17AE8DEC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</w:tcPr>
          <w:p w14:paraId="1E874E2F" w14:textId="4759E138" w:rsidR="00F46A5E" w:rsidRPr="0078362B" w:rsidRDefault="00FA46D0" w:rsidP="006B6E6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461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693</w:t>
            </w:r>
          </w:p>
        </w:tc>
      </w:tr>
      <w:tr w:rsidR="00F46A5E" w:rsidRPr="0078362B" w14:paraId="6CED8342" w14:textId="77777777" w:rsidTr="00521EEF">
        <w:trPr>
          <w:trHeight w:val="20"/>
        </w:trPr>
        <w:tc>
          <w:tcPr>
            <w:tcW w:w="2619" w:type="dxa"/>
            <w:vAlign w:val="center"/>
          </w:tcPr>
          <w:p w14:paraId="70B59B7A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ค่าใช้จ่ายทางตรงในการออกตั๋วแลกเงินรอตัดจ่าย</w:t>
            </w:r>
          </w:p>
        </w:tc>
        <w:tc>
          <w:tcPr>
            <w:tcW w:w="1004" w:type="dxa"/>
          </w:tcPr>
          <w:p w14:paraId="021A7968" w14:textId="357CA64B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414</w:t>
            </w:r>
          </w:p>
        </w:tc>
        <w:tc>
          <w:tcPr>
            <w:tcW w:w="1741" w:type="dxa"/>
          </w:tcPr>
          <w:p w14:paraId="4CB0356A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349" w:type="dxa"/>
            <w:vAlign w:val="bottom"/>
          </w:tcPr>
          <w:p w14:paraId="1EFE0AEA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แสดงสุทธิกับตั๋วแลกเงิน</w:t>
            </w:r>
          </w:p>
        </w:tc>
        <w:tc>
          <w:tcPr>
            <w:tcW w:w="1017" w:type="dxa"/>
          </w:tcPr>
          <w:p w14:paraId="12F5709A" w14:textId="1FDC5B3A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414</w:t>
            </w:r>
          </w:p>
        </w:tc>
      </w:tr>
      <w:tr w:rsidR="00F46A5E" w:rsidRPr="0078362B" w14:paraId="4388DB5E" w14:textId="77777777" w:rsidTr="00521EEF">
        <w:trPr>
          <w:trHeight w:val="20"/>
        </w:trPr>
        <w:tc>
          <w:tcPr>
            <w:tcW w:w="2619" w:type="dxa"/>
            <w:vAlign w:val="center"/>
          </w:tcPr>
          <w:p w14:paraId="6ED16778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04" w:type="dxa"/>
          </w:tcPr>
          <w:p w14:paraId="727B6765" w14:textId="5B826B28" w:rsidR="00F46A5E" w:rsidRPr="0078362B" w:rsidRDefault="00FA46D0" w:rsidP="006B6E6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936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614</w:t>
            </w:r>
          </w:p>
        </w:tc>
        <w:tc>
          <w:tcPr>
            <w:tcW w:w="1741" w:type="dxa"/>
          </w:tcPr>
          <w:p w14:paraId="033A70D3" w14:textId="77777777" w:rsidR="00F46A5E" w:rsidRPr="0078362B" w:rsidRDefault="00F46A5E" w:rsidP="00437FE4">
            <w:pPr>
              <w:spacing w:line="260" w:lineRule="exact"/>
              <w:ind w:left="362" w:hanging="18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2349" w:type="dxa"/>
          </w:tcPr>
          <w:p w14:paraId="74070E1D" w14:textId="77777777" w:rsidR="00F46A5E" w:rsidRPr="0078362B" w:rsidRDefault="00F46A5E" w:rsidP="00437FE4">
            <w:pPr>
              <w:spacing w:line="260" w:lineRule="exact"/>
              <w:ind w:left="270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แสดงสุทธิกับหุ้นกู้ระยะยาว</w:t>
            </w:r>
          </w:p>
        </w:tc>
        <w:tc>
          <w:tcPr>
            <w:tcW w:w="1017" w:type="dxa"/>
          </w:tcPr>
          <w:p w14:paraId="4DB568F8" w14:textId="33EFCE9E" w:rsidR="00F46A5E" w:rsidRPr="0078362B" w:rsidRDefault="00FA46D0" w:rsidP="006B6E6A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936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614</w:t>
            </w:r>
          </w:p>
        </w:tc>
      </w:tr>
      <w:tr w:rsidR="00F46A5E" w:rsidRPr="0078362B" w14:paraId="5F10D26C" w14:textId="77777777" w:rsidTr="00521EEF">
        <w:trPr>
          <w:trHeight w:val="20"/>
        </w:trPr>
        <w:tc>
          <w:tcPr>
            <w:tcW w:w="2619" w:type="dxa"/>
            <w:vAlign w:val="center"/>
          </w:tcPr>
          <w:p w14:paraId="745486DA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เจ้าหนี้ </w:t>
            </w:r>
            <w:r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นิติบุคคลอาคารชุด</w:t>
            </w:r>
          </w:p>
        </w:tc>
        <w:tc>
          <w:tcPr>
            <w:tcW w:w="1004" w:type="dxa"/>
          </w:tcPr>
          <w:p w14:paraId="69C65400" w14:textId="39C5BF2E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308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356</w:t>
            </w:r>
          </w:p>
        </w:tc>
        <w:tc>
          <w:tcPr>
            <w:tcW w:w="1741" w:type="dxa"/>
          </w:tcPr>
          <w:p w14:paraId="7891791C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2349" w:type="dxa"/>
            <w:vAlign w:val="bottom"/>
          </w:tcPr>
          <w:p w14:paraId="7FE023B3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เจ้าหนี้การค้า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และเจ้าหนี้หมุนเวียนอื่น</w:t>
            </w:r>
          </w:p>
        </w:tc>
        <w:tc>
          <w:tcPr>
            <w:tcW w:w="1017" w:type="dxa"/>
          </w:tcPr>
          <w:p w14:paraId="54C68608" w14:textId="37C8726D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308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356</w:t>
            </w:r>
          </w:p>
        </w:tc>
      </w:tr>
      <w:tr w:rsidR="00F46A5E" w:rsidRPr="0078362B" w14:paraId="367B1E01" w14:textId="77777777" w:rsidTr="00521EEF">
        <w:trPr>
          <w:trHeight w:val="20"/>
        </w:trPr>
        <w:tc>
          <w:tcPr>
            <w:tcW w:w="2619" w:type="dxa"/>
            <w:vAlign w:val="center"/>
          </w:tcPr>
          <w:p w14:paraId="23655A32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ดอกเบี้ยค้างจ่าย</w:t>
            </w:r>
          </w:p>
        </w:tc>
        <w:tc>
          <w:tcPr>
            <w:tcW w:w="1004" w:type="dxa"/>
          </w:tcPr>
          <w:p w14:paraId="0241E54B" w14:textId="4A8D18B9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850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684</w:t>
            </w:r>
          </w:p>
        </w:tc>
        <w:tc>
          <w:tcPr>
            <w:tcW w:w="1741" w:type="dxa"/>
          </w:tcPr>
          <w:p w14:paraId="35061968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2349" w:type="dxa"/>
          </w:tcPr>
          <w:p w14:paraId="4609763D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เจ้าหนี้การค้า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และเจ้าหนี้หมุนเวียนอื่น</w:t>
            </w:r>
          </w:p>
        </w:tc>
        <w:tc>
          <w:tcPr>
            <w:tcW w:w="1017" w:type="dxa"/>
          </w:tcPr>
          <w:p w14:paraId="7409C944" w14:textId="51EED883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850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684</w:t>
            </w:r>
          </w:p>
        </w:tc>
      </w:tr>
      <w:tr w:rsidR="00F46A5E" w:rsidRPr="0078362B" w14:paraId="1C545AA2" w14:textId="77777777" w:rsidTr="00521EEF">
        <w:trPr>
          <w:trHeight w:val="20"/>
        </w:trPr>
        <w:tc>
          <w:tcPr>
            <w:tcW w:w="2619" w:type="dxa"/>
            <w:vAlign w:val="center"/>
          </w:tcPr>
          <w:p w14:paraId="2C3AE036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ภาษีหัก ณ ที่จ่ายค้างจ่าย</w:t>
            </w:r>
          </w:p>
        </w:tc>
        <w:tc>
          <w:tcPr>
            <w:tcW w:w="1004" w:type="dxa"/>
          </w:tcPr>
          <w:p w14:paraId="69B834E8" w14:textId="1A87907F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374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356</w:t>
            </w:r>
          </w:p>
        </w:tc>
        <w:tc>
          <w:tcPr>
            <w:tcW w:w="1741" w:type="dxa"/>
          </w:tcPr>
          <w:p w14:paraId="5AD29873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2349" w:type="dxa"/>
          </w:tcPr>
          <w:p w14:paraId="5C2F4A65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เจ้าหนี้การค้า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และเจ้าหนี้หมุนเวียนอื่น</w:t>
            </w:r>
          </w:p>
        </w:tc>
        <w:tc>
          <w:tcPr>
            <w:tcW w:w="1017" w:type="dxa"/>
          </w:tcPr>
          <w:p w14:paraId="1D45DDA2" w14:textId="0857F33E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374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356</w:t>
            </w:r>
          </w:p>
        </w:tc>
      </w:tr>
      <w:tr w:rsidR="00F46A5E" w:rsidRPr="0078362B" w14:paraId="579B4B7C" w14:textId="77777777" w:rsidTr="00521EEF">
        <w:trPr>
          <w:trHeight w:val="20"/>
        </w:trPr>
        <w:tc>
          <w:tcPr>
            <w:tcW w:w="2619" w:type="dxa"/>
            <w:vAlign w:val="center"/>
          </w:tcPr>
          <w:p w14:paraId="6B25B6F7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004" w:type="dxa"/>
          </w:tcPr>
          <w:p w14:paraId="20E911D3" w14:textId="7C7276D8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280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375</w:t>
            </w:r>
          </w:p>
        </w:tc>
        <w:tc>
          <w:tcPr>
            <w:tcW w:w="1741" w:type="dxa"/>
          </w:tcPr>
          <w:p w14:paraId="285D9B4E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2349" w:type="dxa"/>
          </w:tcPr>
          <w:p w14:paraId="2A1BB609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เจ้าหนี้การค้า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และเจ้าหนี้หมุนเวียนอื่น</w:t>
            </w:r>
          </w:p>
        </w:tc>
        <w:tc>
          <w:tcPr>
            <w:tcW w:w="1017" w:type="dxa"/>
          </w:tcPr>
          <w:p w14:paraId="042341AD" w14:textId="761CB50A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280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375</w:t>
            </w:r>
          </w:p>
        </w:tc>
      </w:tr>
      <w:tr w:rsidR="00F46A5E" w:rsidRPr="0078362B" w14:paraId="40D8F2F3" w14:textId="77777777" w:rsidTr="00521EEF">
        <w:trPr>
          <w:trHeight w:val="20"/>
        </w:trPr>
        <w:tc>
          <w:tcPr>
            <w:tcW w:w="2619" w:type="dxa"/>
            <w:vAlign w:val="center"/>
          </w:tcPr>
          <w:p w14:paraId="7BABB261" w14:textId="77777777" w:rsidR="00F46A5E" w:rsidRPr="0078362B" w:rsidRDefault="00F46A5E" w:rsidP="00437FE4">
            <w:pPr>
              <w:spacing w:line="260" w:lineRule="exact"/>
              <w:ind w:left="180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หนี้สินหมุนเวียนอื่น </w:t>
            </w:r>
            <w:r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อื่นๆ</w:t>
            </w:r>
            <w:proofErr w:type="spellEnd"/>
          </w:p>
        </w:tc>
        <w:tc>
          <w:tcPr>
            <w:tcW w:w="1004" w:type="dxa"/>
          </w:tcPr>
          <w:p w14:paraId="04E72762" w14:textId="64E3DFF0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970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244</w:t>
            </w:r>
          </w:p>
        </w:tc>
        <w:tc>
          <w:tcPr>
            <w:tcW w:w="1741" w:type="dxa"/>
          </w:tcPr>
          <w:p w14:paraId="32DE7CB2" w14:textId="77777777" w:rsidR="00F46A5E" w:rsidRPr="0078362B" w:rsidRDefault="00F46A5E" w:rsidP="00437FE4">
            <w:pPr>
              <w:spacing w:line="260" w:lineRule="exact"/>
              <w:ind w:left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2349" w:type="dxa"/>
          </w:tcPr>
          <w:p w14:paraId="1C6284F2" w14:textId="77777777" w:rsidR="00F46A5E" w:rsidRPr="0078362B" w:rsidRDefault="00F46A5E" w:rsidP="00437FE4">
            <w:pPr>
              <w:spacing w:line="260" w:lineRule="exact"/>
              <w:ind w:left="27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362B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เจ้าหนี้การค้า</w:t>
            </w:r>
            <w:r w:rsidRPr="0078362B">
              <w:rPr>
                <w:rFonts w:asciiTheme="majorBidi" w:hAnsiTheme="majorBidi" w:cstheme="majorBidi"/>
                <w:sz w:val="20"/>
                <w:szCs w:val="20"/>
                <w:cs/>
              </w:rPr>
              <w:t>และเจ้าหนี้หมุนเวียนอื่น</w:t>
            </w:r>
          </w:p>
        </w:tc>
        <w:tc>
          <w:tcPr>
            <w:tcW w:w="1017" w:type="dxa"/>
          </w:tcPr>
          <w:p w14:paraId="0A92E7F2" w14:textId="112B81E3" w:rsidR="00F46A5E" w:rsidRPr="0078362B" w:rsidRDefault="00FA46D0" w:rsidP="00437FE4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970</w:t>
            </w:r>
            <w:r w:rsidR="00F46A5E" w:rsidRPr="0078362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244</w:t>
            </w:r>
          </w:p>
        </w:tc>
      </w:tr>
    </w:tbl>
    <w:p w14:paraId="5DED2B6B" w14:textId="77777777" w:rsidR="000F2D8D" w:rsidRPr="0078362B" w:rsidRDefault="000F2D8D" w:rsidP="00437F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6"/>
          <w:cs/>
          <w:lang w:eastAsia="x-none"/>
        </w:rPr>
      </w:pPr>
      <w:r w:rsidRPr="0078362B">
        <w:rPr>
          <w:rFonts w:asciiTheme="majorBidi" w:hAnsiTheme="majorBidi" w:cstheme="majorBidi"/>
          <w:spacing w:val="6"/>
          <w:cs/>
        </w:rPr>
        <w:br w:type="page"/>
      </w:r>
    </w:p>
    <w:p w14:paraId="6EA78B39" w14:textId="6B551082" w:rsidR="00F46A5E" w:rsidRPr="0078362B" w:rsidRDefault="00FF07BF" w:rsidP="00353440">
      <w:pPr>
        <w:ind w:left="540"/>
        <w:jc w:val="thaiDistribute"/>
        <w:rPr>
          <w:rFonts w:asciiTheme="majorBidi" w:hAnsiTheme="majorBidi" w:cstheme="majorBidi"/>
          <w:spacing w:val="-4"/>
          <w:cs/>
        </w:rPr>
      </w:pPr>
      <w:r w:rsidRPr="0078362B">
        <w:rPr>
          <w:rFonts w:asciiTheme="majorBidi" w:hAnsiTheme="majorBidi" w:cstheme="majorBidi"/>
          <w:spacing w:val="-4"/>
          <w:cs/>
        </w:rPr>
        <w:lastRenderedPageBreak/>
        <w:t xml:space="preserve">การจัดประเภทรายการใหม่ของงบแสดงฐานะการเงินรวมและงบแสดงฐานะการเงินเฉพาะกิจการ ณ </w:t>
      </w:r>
      <w:r w:rsidR="00827979" w:rsidRPr="0078362B">
        <w:rPr>
          <w:rFonts w:asciiTheme="majorBidi" w:hAnsiTheme="majorBidi" w:cstheme="majorBidi"/>
          <w:spacing w:val="-4"/>
          <w:cs/>
        </w:rPr>
        <w:t xml:space="preserve">วันที่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31</w:t>
      </w:r>
      <w:r w:rsidRPr="0078362B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2561</w:t>
      </w:r>
      <w:r w:rsidRPr="0078362B">
        <w:rPr>
          <w:rFonts w:asciiTheme="majorBidi" w:hAnsiTheme="majorBidi" w:cstheme="majorBidi"/>
          <w:spacing w:val="-4"/>
          <w:cs/>
        </w:rPr>
        <w:t xml:space="preserve"> ดังกล่าว มีผลให้การแสดงรายการบางรายการในงบกระแสเงินสด</w:t>
      </w:r>
      <w:r w:rsidR="00034697" w:rsidRPr="0078362B">
        <w:rPr>
          <w:rFonts w:asciiTheme="majorBidi" w:hAnsiTheme="majorBidi" w:cstheme="majorBidi"/>
          <w:spacing w:val="-4"/>
          <w:cs/>
        </w:rPr>
        <w:t>รวมและ</w:t>
      </w:r>
      <w:r w:rsidRPr="0078362B">
        <w:rPr>
          <w:rFonts w:asciiTheme="majorBidi" w:hAnsiTheme="majorBidi" w:cstheme="majorBidi"/>
          <w:spacing w:val="-4"/>
          <w:cs/>
        </w:rPr>
        <w:t>งบกระแส</w:t>
      </w:r>
      <w:r w:rsidR="00F77C06" w:rsidRPr="0078362B">
        <w:rPr>
          <w:rFonts w:asciiTheme="majorBidi" w:hAnsiTheme="majorBidi" w:cstheme="majorBidi"/>
          <w:spacing w:val="-4"/>
          <w:cs/>
        </w:rPr>
        <w:t xml:space="preserve">    </w:t>
      </w:r>
      <w:r w:rsidRPr="0078362B">
        <w:rPr>
          <w:rFonts w:asciiTheme="majorBidi" w:hAnsiTheme="majorBidi" w:cstheme="majorBidi"/>
          <w:spacing w:val="-4"/>
          <w:cs/>
        </w:rPr>
        <w:t>เงินสดเฉพาะกิจการ</w:t>
      </w:r>
      <w:r w:rsidR="00827979" w:rsidRPr="0078362B">
        <w:rPr>
          <w:rFonts w:asciiTheme="majorBidi" w:hAnsiTheme="majorBidi" w:cstheme="majorBidi"/>
          <w:spacing w:val="-4"/>
          <w:cs/>
        </w:rPr>
        <w:t xml:space="preserve">สำหรับปีสิ้นสุดวันที่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31</w:t>
      </w:r>
      <w:r w:rsidR="00D54D97" w:rsidRPr="0078362B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2561</w:t>
      </w:r>
      <w:r w:rsidR="00D54D97" w:rsidRPr="0078362B">
        <w:rPr>
          <w:rFonts w:asciiTheme="majorBidi" w:hAnsiTheme="majorBidi" w:cstheme="majorBidi"/>
          <w:spacing w:val="-4"/>
          <w:cs/>
        </w:rPr>
        <w:t xml:space="preserve"> </w:t>
      </w:r>
      <w:r w:rsidRPr="0078362B">
        <w:rPr>
          <w:rFonts w:asciiTheme="majorBidi" w:hAnsiTheme="majorBidi" w:cstheme="majorBidi"/>
          <w:spacing w:val="-4"/>
          <w:cs/>
        </w:rPr>
        <w:t>มีจำนวนเงินที่เปลี่ยนแปลงไป เพื่อให้สอดคล้องกับการแสดงรายการในงบกระแสเงินสดรวมและงบกระแสเงินสดเฉพาะกิจการ</w:t>
      </w:r>
      <w:r w:rsidR="00827979" w:rsidRPr="0078362B">
        <w:rPr>
          <w:rFonts w:asciiTheme="majorBidi" w:hAnsiTheme="majorBidi" w:cstheme="majorBidi"/>
          <w:spacing w:val="-4"/>
          <w:cs/>
        </w:rPr>
        <w:t xml:space="preserve">สำหรับปีสิ้นสุดวันที่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31</w:t>
      </w:r>
      <w:r w:rsidR="00D54D97" w:rsidRPr="0078362B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2562</w:t>
      </w:r>
      <w:r w:rsidR="00D54D97" w:rsidRPr="0078362B">
        <w:rPr>
          <w:rFonts w:asciiTheme="majorBidi" w:hAnsiTheme="majorBidi" w:cstheme="majorBidi"/>
          <w:spacing w:val="-4"/>
          <w:cs/>
        </w:rPr>
        <w:t xml:space="preserve"> </w:t>
      </w:r>
      <w:r w:rsidRPr="0078362B">
        <w:rPr>
          <w:rFonts w:asciiTheme="majorBidi" w:hAnsiTheme="majorBidi" w:cstheme="majorBidi"/>
          <w:spacing w:val="-4"/>
          <w:cs/>
        </w:rPr>
        <w:t>ดังนี้</w:t>
      </w:r>
    </w:p>
    <w:p w14:paraId="2C95045E" w14:textId="49DCB742" w:rsidR="00FF07BF" w:rsidRPr="0078362B" w:rsidRDefault="00FF07BF" w:rsidP="00437FE4">
      <w:pPr>
        <w:spacing w:before="120"/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งบกระแสเงินสดรวม</w:t>
      </w:r>
      <w:r w:rsidRPr="0078362B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827979"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สำหรับปีสิ้นสุดวันที่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="00827979"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2561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4"/>
        <w:gridCol w:w="1286"/>
        <w:gridCol w:w="1270"/>
      </w:tblGrid>
      <w:tr w:rsidR="00FF07BF" w:rsidRPr="0078362B" w14:paraId="1F6C33E5" w14:textId="77777777" w:rsidTr="00B55861">
        <w:trPr>
          <w:trHeight w:val="288"/>
        </w:trPr>
        <w:tc>
          <w:tcPr>
            <w:tcW w:w="6174" w:type="dxa"/>
          </w:tcPr>
          <w:p w14:paraId="6BD54AF6" w14:textId="77777777" w:rsidR="00FF07BF" w:rsidRPr="0078362B" w:rsidRDefault="00FF07BF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รายการ</w:t>
            </w:r>
          </w:p>
        </w:tc>
        <w:tc>
          <w:tcPr>
            <w:tcW w:w="1286" w:type="dxa"/>
          </w:tcPr>
          <w:p w14:paraId="70A99DC6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270" w:type="dxa"/>
          </w:tcPr>
          <w:p w14:paraId="3616B00A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</w:tr>
      <w:tr w:rsidR="00FF07BF" w:rsidRPr="0078362B" w14:paraId="27F9AF37" w14:textId="77777777" w:rsidTr="00B55861">
        <w:trPr>
          <w:trHeight w:val="288"/>
        </w:trPr>
        <w:tc>
          <w:tcPr>
            <w:tcW w:w="6174" w:type="dxa"/>
          </w:tcPr>
          <w:p w14:paraId="150F9DE1" w14:textId="77777777" w:rsidR="00FF07BF" w:rsidRPr="0078362B" w:rsidRDefault="00FF07BF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86" w:type="dxa"/>
          </w:tcPr>
          <w:p w14:paraId="1328715F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1270" w:type="dxa"/>
          </w:tcPr>
          <w:p w14:paraId="1191F892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ที่แสดงในงวด</w:t>
            </w:r>
          </w:p>
        </w:tc>
      </w:tr>
      <w:tr w:rsidR="00FF07BF" w:rsidRPr="0078362B" w14:paraId="58B18BBF" w14:textId="77777777" w:rsidTr="00B55861">
        <w:trPr>
          <w:trHeight w:val="288"/>
        </w:trPr>
        <w:tc>
          <w:tcPr>
            <w:tcW w:w="6174" w:type="dxa"/>
          </w:tcPr>
          <w:p w14:paraId="30C390F8" w14:textId="77777777" w:rsidR="00FF07BF" w:rsidRPr="0078362B" w:rsidRDefault="00FF07BF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86" w:type="dxa"/>
          </w:tcPr>
          <w:p w14:paraId="599D5894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0" w:type="dxa"/>
          </w:tcPr>
          <w:p w14:paraId="045C017B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ปัจจุบัน</w:t>
            </w:r>
          </w:p>
        </w:tc>
      </w:tr>
      <w:tr w:rsidR="00FF07BF" w:rsidRPr="0078362B" w14:paraId="1E93F42A" w14:textId="77777777" w:rsidTr="00B55861">
        <w:trPr>
          <w:trHeight w:val="288"/>
        </w:trPr>
        <w:tc>
          <w:tcPr>
            <w:tcW w:w="6174" w:type="dxa"/>
          </w:tcPr>
          <w:p w14:paraId="2E4B03D7" w14:textId="77777777" w:rsidR="00FF07BF" w:rsidRPr="0078362B" w:rsidRDefault="00FF07BF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86" w:type="dxa"/>
          </w:tcPr>
          <w:p w14:paraId="0EDF26B3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270" w:type="dxa"/>
          </w:tcPr>
          <w:p w14:paraId="21DC6178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(บาท)</w:t>
            </w:r>
          </w:p>
        </w:tc>
      </w:tr>
      <w:tr w:rsidR="00FF07BF" w:rsidRPr="0078362B" w14:paraId="222E233F" w14:textId="77777777" w:rsidTr="00B55861">
        <w:trPr>
          <w:trHeight w:val="288"/>
        </w:trPr>
        <w:tc>
          <w:tcPr>
            <w:tcW w:w="6174" w:type="dxa"/>
          </w:tcPr>
          <w:p w14:paraId="2D0AB23F" w14:textId="77777777" w:rsidR="00FF07BF" w:rsidRPr="0078362B" w:rsidRDefault="00FF07BF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กระแสเงินสดจากกิจกรรม</w:t>
            </w: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286" w:type="dxa"/>
          </w:tcPr>
          <w:p w14:paraId="0E64DD34" w14:textId="77777777" w:rsidR="00FF07BF" w:rsidRPr="0078362B" w:rsidRDefault="00FF07BF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0" w:type="dxa"/>
          </w:tcPr>
          <w:p w14:paraId="4E86BDDA" w14:textId="77777777" w:rsidR="00FF07BF" w:rsidRPr="0078362B" w:rsidRDefault="00FF07BF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F07BF" w:rsidRPr="0078362B" w14:paraId="7FB45DE8" w14:textId="77777777" w:rsidTr="00B55861">
        <w:trPr>
          <w:trHeight w:val="288"/>
        </w:trPr>
        <w:tc>
          <w:tcPr>
            <w:tcW w:w="6174" w:type="dxa"/>
          </w:tcPr>
          <w:p w14:paraId="5F0AF390" w14:textId="77777777" w:rsidR="00FF07BF" w:rsidRPr="0078362B" w:rsidRDefault="00FF07BF" w:rsidP="00437FE4">
            <w:pPr>
              <w:spacing w:line="300" w:lineRule="exact"/>
              <w:ind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ดำเนินงาน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(เพิ่มขึ้น) ลดลง</w:t>
            </w:r>
          </w:p>
        </w:tc>
        <w:tc>
          <w:tcPr>
            <w:tcW w:w="1286" w:type="dxa"/>
          </w:tcPr>
          <w:p w14:paraId="422EC6AF" w14:textId="77777777" w:rsidR="00FF07BF" w:rsidRPr="0078362B" w:rsidRDefault="00FF07BF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0" w:type="dxa"/>
          </w:tcPr>
          <w:p w14:paraId="17890C95" w14:textId="77777777" w:rsidR="00FF07BF" w:rsidRPr="0078362B" w:rsidRDefault="00FF07BF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F07BF" w:rsidRPr="0078362B" w14:paraId="2459E0FB" w14:textId="77777777" w:rsidTr="00B55861">
        <w:trPr>
          <w:trHeight w:val="288"/>
        </w:trPr>
        <w:tc>
          <w:tcPr>
            <w:tcW w:w="6174" w:type="dxa"/>
          </w:tcPr>
          <w:p w14:paraId="45838CCF" w14:textId="77777777" w:rsidR="00FF07BF" w:rsidRPr="0078362B" w:rsidRDefault="00FF07BF" w:rsidP="00437FE4">
            <w:pPr>
              <w:spacing w:line="300" w:lineRule="exact"/>
              <w:ind w:left="907" w:hanging="547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6" w:type="dxa"/>
          </w:tcPr>
          <w:p w14:paraId="62BDC108" w14:textId="374ED5A0" w:rsidR="00FF07BF" w:rsidRPr="0078362B" w:rsidRDefault="00FF07BF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  <w:r w:rsidR="002D61E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  <w:r w:rsidR="002D61E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70" w:type="dxa"/>
          </w:tcPr>
          <w:p w14:paraId="24A335F6" w14:textId="103C7A7E" w:rsidR="00FF07BF" w:rsidRPr="0078362B" w:rsidRDefault="00EB75C1" w:rsidP="00DE2E08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420</w:t>
            </w:r>
            <w:r w:rsidR="00C4246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368</w:t>
            </w:r>
            <w:r w:rsidR="00C4246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437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FF07BF" w:rsidRPr="0078362B" w14:paraId="130078BB" w14:textId="77777777" w:rsidTr="00B55861">
        <w:trPr>
          <w:trHeight w:val="288"/>
        </w:trPr>
        <w:tc>
          <w:tcPr>
            <w:tcW w:w="6174" w:type="dxa"/>
          </w:tcPr>
          <w:p w14:paraId="2718C305" w14:textId="77777777" w:rsidR="00FF07BF" w:rsidRPr="0078362B" w:rsidRDefault="00FF07BF" w:rsidP="00437FE4">
            <w:pPr>
              <w:spacing w:line="300" w:lineRule="exact"/>
              <w:ind w:left="907" w:hanging="547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86" w:type="dxa"/>
          </w:tcPr>
          <w:p w14:paraId="7BFE5561" w14:textId="53B899C1" w:rsidR="00FF07BF" w:rsidRPr="0078362B" w:rsidRDefault="00FF07BF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="002D61E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  <w:r w:rsidR="002D61E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583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0" w:type="dxa"/>
          </w:tcPr>
          <w:p w14:paraId="671E5DC7" w14:textId="51C4D223" w:rsidR="00FF07BF" w:rsidRPr="0078362B" w:rsidRDefault="00EB75C1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4732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004</w:t>
            </w:r>
            <w:r w:rsidR="0084732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F07BF" w:rsidRPr="0078362B" w14:paraId="763CFF2A" w14:textId="77777777" w:rsidTr="00B55861">
        <w:trPr>
          <w:trHeight w:val="288"/>
        </w:trPr>
        <w:tc>
          <w:tcPr>
            <w:tcW w:w="6174" w:type="dxa"/>
          </w:tcPr>
          <w:p w14:paraId="142464D2" w14:textId="77777777" w:rsidR="00FF07BF" w:rsidRPr="0078362B" w:rsidRDefault="00FF07BF" w:rsidP="00437FE4">
            <w:pPr>
              <w:spacing w:line="300" w:lineRule="exact"/>
              <w:ind w:left="907" w:hanging="547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86" w:type="dxa"/>
          </w:tcPr>
          <w:p w14:paraId="533C7952" w14:textId="68DF74DB" w:rsidR="00FF07BF" w:rsidRPr="0078362B" w:rsidRDefault="00FA46D0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2D61E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  <w:r w:rsidR="002D61E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481</w:t>
            </w:r>
          </w:p>
        </w:tc>
        <w:tc>
          <w:tcPr>
            <w:tcW w:w="1270" w:type="dxa"/>
          </w:tcPr>
          <w:p w14:paraId="52071EFF" w14:textId="340BE2C1" w:rsidR="00FF07BF" w:rsidRPr="0078362B" w:rsidRDefault="00FA46D0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84732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  <w:r w:rsidR="0084732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</w:p>
        </w:tc>
      </w:tr>
      <w:tr w:rsidR="00FF07BF" w:rsidRPr="0078362B" w14:paraId="08F3090A" w14:textId="77777777" w:rsidTr="00B55861">
        <w:trPr>
          <w:trHeight w:val="288"/>
        </w:trPr>
        <w:tc>
          <w:tcPr>
            <w:tcW w:w="6174" w:type="dxa"/>
          </w:tcPr>
          <w:p w14:paraId="1D15E8FE" w14:textId="77777777" w:rsidR="00FF07BF" w:rsidRPr="0078362B" w:rsidRDefault="00FF07BF" w:rsidP="00437FE4">
            <w:pPr>
              <w:spacing w:line="300" w:lineRule="exact"/>
              <w:ind w:firstLine="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หนี้สินดำเนินงาน</w:t>
            </w: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86" w:type="dxa"/>
          </w:tcPr>
          <w:p w14:paraId="6C982021" w14:textId="77777777" w:rsidR="00FF07BF" w:rsidRPr="0078362B" w:rsidRDefault="00FF07BF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0" w:type="dxa"/>
          </w:tcPr>
          <w:p w14:paraId="2315733F" w14:textId="77777777" w:rsidR="00FF07BF" w:rsidRPr="0078362B" w:rsidRDefault="00FF07BF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F07BF" w:rsidRPr="0078362B" w14:paraId="3E48E69E" w14:textId="77777777" w:rsidTr="00B55861">
        <w:trPr>
          <w:trHeight w:val="288"/>
        </w:trPr>
        <w:tc>
          <w:tcPr>
            <w:tcW w:w="6174" w:type="dxa"/>
          </w:tcPr>
          <w:p w14:paraId="6EAE6D3E" w14:textId="77777777" w:rsidR="00FF07BF" w:rsidRPr="0078362B" w:rsidRDefault="00FF07BF" w:rsidP="00437FE4">
            <w:pPr>
              <w:spacing w:line="300" w:lineRule="exact"/>
              <w:ind w:left="907" w:hanging="547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86" w:type="dxa"/>
          </w:tcPr>
          <w:p w14:paraId="34A1CE99" w14:textId="5B6C72B0" w:rsidR="00FF07BF" w:rsidRPr="0078362B" w:rsidRDefault="00FA46D0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2D61E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629</w:t>
            </w:r>
            <w:r w:rsidR="002D61E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545</w:t>
            </w:r>
          </w:p>
        </w:tc>
        <w:tc>
          <w:tcPr>
            <w:tcW w:w="1270" w:type="dxa"/>
          </w:tcPr>
          <w:p w14:paraId="3E7F8CCA" w14:textId="723CE9CA" w:rsidR="00FF07BF" w:rsidRPr="0078362B" w:rsidRDefault="00FA46D0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C424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  <w:r w:rsidR="00C424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</w:p>
        </w:tc>
      </w:tr>
      <w:tr w:rsidR="00FF07BF" w:rsidRPr="0078362B" w14:paraId="13D5FCC3" w14:textId="77777777" w:rsidTr="00B55861">
        <w:trPr>
          <w:trHeight w:val="288"/>
        </w:trPr>
        <w:tc>
          <w:tcPr>
            <w:tcW w:w="6174" w:type="dxa"/>
          </w:tcPr>
          <w:p w14:paraId="0DC40EF2" w14:textId="77777777" w:rsidR="00FF07BF" w:rsidRPr="0078362B" w:rsidRDefault="00FF07BF" w:rsidP="00437FE4">
            <w:pPr>
              <w:spacing w:line="300" w:lineRule="exact"/>
              <w:ind w:left="907" w:hanging="547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86" w:type="dxa"/>
          </w:tcPr>
          <w:p w14:paraId="357E21B2" w14:textId="318BD6D4" w:rsidR="00FF07BF" w:rsidRPr="0078362B" w:rsidRDefault="00FA46D0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2D61E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  <w:r w:rsidR="002D61E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</w:p>
        </w:tc>
        <w:tc>
          <w:tcPr>
            <w:tcW w:w="1270" w:type="dxa"/>
          </w:tcPr>
          <w:p w14:paraId="42DF83F4" w14:textId="77777777" w:rsidR="00FF07BF" w:rsidRPr="0078362B" w:rsidRDefault="00EB75C1" w:rsidP="00437FE4">
            <w:pPr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F07BF" w:rsidRPr="0078362B" w14:paraId="3FEF00DF" w14:textId="77777777" w:rsidTr="00B55861">
        <w:trPr>
          <w:trHeight w:val="288"/>
        </w:trPr>
        <w:tc>
          <w:tcPr>
            <w:tcW w:w="6174" w:type="dxa"/>
          </w:tcPr>
          <w:p w14:paraId="134E8582" w14:textId="77777777" w:rsidR="00FF07BF" w:rsidRPr="0078362B" w:rsidRDefault="00FF07BF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กระแสเงินสดจากกิจกรรม</w:t>
            </w: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จัดหา</w:t>
            </w: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เงิน</w:t>
            </w:r>
          </w:p>
        </w:tc>
        <w:tc>
          <w:tcPr>
            <w:tcW w:w="1286" w:type="dxa"/>
          </w:tcPr>
          <w:p w14:paraId="46647656" w14:textId="77777777" w:rsidR="00FF07BF" w:rsidRPr="0078362B" w:rsidRDefault="00FF07BF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0" w:type="dxa"/>
          </w:tcPr>
          <w:p w14:paraId="171C9E3B" w14:textId="77777777" w:rsidR="00FF07BF" w:rsidRPr="0078362B" w:rsidRDefault="00FF07BF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FF07BF" w:rsidRPr="0078362B" w14:paraId="62C7ED97" w14:textId="77777777" w:rsidTr="00B55861">
        <w:trPr>
          <w:trHeight w:val="288"/>
        </w:trPr>
        <w:tc>
          <w:tcPr>
            <w:tcW w:w="6174" w:type="dxa"/>
          </w:tcPr>
          <w:p w14:paraId="4F0130C5" w14:textId="77777777" w:rsidR="00FF07BF" w:rsidRPr="0078362B" w:rsidRDefault="00FF07BF" w:rsidP="00437FE4">
            <w:pPr>
              <w:spacing w:line="300" w:lineRule="exact"/>
              <w:ind w:left="187" w:hanging="7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เงินสดรับจากการออกตั๋วแลกเงิน</w:t>
            </w:r>
          </w:p>
        </w:tc>
        <w:tc>
          <w:tcPr>
            <w:tcW w:w="1286" w:type="dxa"/>
          </w:tcPr>
          <w:p w14:paraId="7BB8D386" w14:textId="016E5034" w:rsidR="00FF07BF" w:rsidRPr="0078362B" w:rsidRDefault="00FA46D0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FF07BF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FF07BF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</w:p>
        </w:tc>
        <w:tc>
          <w:tcPr>
            <w:tcW w:w="1270" w:type="dxa"/>
          </w:tcPr>
          <w:p w14:paraId="7C97B356" w14:textId="650AECF9" w:rsidR="00FF07BF" w:rsidRPr="0078362B" w:rsidRDefault="00FA46D0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="00DE2E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961</w:t>
            </w:r>
            <w:r w:rsidR="00DE2E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</w:p>
        </w:tc>
      </w:tr>
      <w:tr w:rsidR="00FF07BF" w:rsidRPr="0078362B" w14:paraId="05CE3979" w14:textId="77777777" w:rsidTr="00B55861">
        <w:trPr>
          <w:trHeight w:val="288"/>
        </w:trPr>
        <w:tc>
          <w:tcPr>
            <w:tcW w:w="6174" w:type="dxa"/>
          </w:tcPr>
          <w:p w14:paraId="2AF2A3BB" w14:textId="77777777" w:rsidR="00FF07BF" w:rsidRPr="0078362B" w:rsidRDefault="00FF07BF" w:rsidP="00437FE4">
            <w:pPr>
              <w:spacing w:line="300" w:lineRule="exact"/>
              <w:ind w:left="187" w:hanging="7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เงินสดรับจากการออกหุ้นกู้ระยะยาว</w:t>
            </w:r>
          </w:p>
        </w:tc>
        <w:tc>
          <w:tcPr>
            <w:tcW w:w="1286" w:type="dxa"/>
          </w:tcPr>
          <w:p w14:paraId="398009A9" w14:textId="3E54CDA8" w:rsidR="00FF07BF" w:rsidRPr="0078362B" w:rsidRDefault="00FA46D0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D61E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="002D61E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2D61E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70" w:type="dxa"/>
          </w:tcPr>
          <w:p w14:paraId="7FFF723B" w14:textId="467C1E61" w:rsidR="00FF07BF" w:rsidRPr="0078362B" w:rsidRDefault="00FA46D0" w:rsidP="00EA0B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47328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621</w:t>
            </w:r>
            <w:r w:rsidR="00EA0BE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  <w:r w:rsidR="00EA0BE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</w:p>
        </w:tc>
      </w:tr>
    </w:tbl>
    <w:p w14:paraId="537F8A22" w14:textId="7F451036" w:rsidR="00FF07BF" w:rsidRPr="0078362B" w:rsidRDefault="00FF07BF" w:rsidP="00437FE4">
      <w:pPr>
        <w:spacing w:before="120"/>
        <w:ind w:left="54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งบกระแสเงินสดเฉพาะกิจการ </w:t>
      </w:r>
      <w:r w:rsidR="00827979"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สำหรับปีสิ้นสุดวันที่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31</w:t>
      </w:r>
      <w:r w:rsidR="00827979" w:rsidRPr="0078362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ธันวาคม </w:t>
      </w:r>
      <w:r w:rsidR="00FA46D0" w:rsidRPr="00FA46D0">
        <w:rPr>
          <w:rFonts w:asciiTheme="majorBidi" w:hAnsiTheme="majorBidi" w:cstheme="majorBidi"/>
          <w:b/>
          <w:bCs/>
          <w:sz w:val="24"/>
          <w:szCs w:val="24"/>
          <w:lang w:val="en-US"/>
        </w:rPr>
        <w:t>2561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4"/>
        <w:gridCol w:w="1286"/>
        <w:gridCol w:w="1279"/>
      </w:tblGrid>
      <w:tr w:rsidR="00FF07BF" w:rsidRPr="0078362B" w14:paraId="6F039ED7" w14:textId="77777777" w:rsidTr="00B55861">
        <w:trPr>
          <w:trHeight w:val="288"/>
        </w:trPr>
        <w:tc>
          <w:tcPr>
            <w:tcW w:w="6174" w:type="dxa"/>
          </w:tcPr>
          <w:p w14:paraId="5EE31683" w14:textId="77777777" w:rsidR="00FF07BF" w:rsidRPr="0078362B" w:rsidRDefault="00FF07BF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รายการ</w:t>
            </w:r>
          </w:p>
        </w:tc>
        <w:tc>
          <w:tcPr>
            <w:tcW w:w="1286" w:type="dxa"/>
          </w:tcPr>
          <w:p w14:paraId="48E38977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279" w:type="dxa"/>
          </w:tcPr>
          <w:p w14:paraId="5C1D66F5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</w:tr>
      <w:tr w:rsidR="00FF07BF" w:rsidRPr="0078362B" w14:paraId="1AC198B2" w14:textId="77777777" w:rsidTr="00B55861">
        <w:trPr>
          <w:trHeight w:val="288"/>
        </w:trPr>
        <w:tc>
          <w:tcPr>
            <w:tcW w:w="6174" w:type="dxa"/>
          </w:tcPr>
          <w:p w14:paraId="78F19623" w14:textId="77777777" w:rsidR="00FF07BF" w:rsidRPr="0078362B" w:rsidRDefault="00FF07BF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86" w:type="dxa"/>
          </w:tcPr>
          <w:p w14:paraId="6719BC9E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1279" w:type="dxa"/>
          </w:tcPr>
          <w:p w14:paraId="6165D5A2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ที่แสดงในงวด</w:t>
            </w:r>
          </w:p>
        </w:tc>
      </w:tr>
      <w:tr w:rsidR="00FF07BF" w:rsidRPr="0078362B" w14:paraId="6CFFAD7B" w14:textId="77777777" w:rsidTr="00B55861">
        <w:trPr>
          <w:trHeight w:val="288"/>
        </w:trPr>
        <w:tc>
          <w:tcPr>
            <w:tcW w:w="6174" w:type="dxa"/>
          </w:tcPr>
          <w:p w14:paraId="100BAD46" w14:textId="77777777" w:rsidR="00FF07BF" w:rsidRPr="0078362B" w:rsidRDefault="00FF07BF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86" w:type="dxa"/>
          </w:tcPr>
          <w:p w14:paraId="2B030A48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9" w:type="dxa"/>
          </w:tcPr>
          <w:p w14:paraId="2EAE3A4F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ปัจจุบัน</w:t>
            </w:r>
          </w:p>
        </w:tc>
      </w:tr>
      <w:tr w:rsidR="00FF07BF" w:rsidRPr="0078362B" w14:paraId="3261AA91" w14:textId="77777777" w:rsidTr="00B55861">
        <w:trPr>
          <w:trHeight w:val="288"/>
        </w:trPr>
        <w:tc>
          <w:tcPr>
            <w:tcW w:w="6174" w:type="dxa"/>
          </w:tcPr>
          <w:p w14:paraId="27AF3E26" w14:textId="77777777" w:rsidR="00FF07BF" w:rsidRPr="0078362B" w:rsidRDefault="00FF07BF" w:rsidP="00437FE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</w:tcPr>
          <w:p w14:paraId="08EFF207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279" w:type="dxa"/>
          </w:tcPr>
          <w:p w14:paraId="7824AF30" w14:textId="77777777" w:rsidR="00FF07BF" w:rsidRPr="0078362B" w:rsidRDefault="00FF07BF" w:rsidP="00437FE4">
            <w:pPr>
              <w:spacing w:line="300" w:lineRule="exact"/>
              <w:ind w:left="-126" w:firstLine="1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(บาท)</w:t>
            </w:r>
          </w:p>
        </w:tc>
      </w:tr>
      <w:tr w:rsidR="00FF07BF" w:rsidRPr="0078362B" w14:paraId="5F6B6061" w14:textId="77777777" w:rsidTr="00B55861">
        <w:trPr>
          <w:trHeight w:val="288"/>
        </w:trPr>
        <w:tc>
          <w:tcPr>
            <w:tcW w:w="6174" w:type="dxa"/>
          </w:tcPr>
          <w:p w14:paraId="67D94654" w14:textId="77777777" w:rsidR="00FF07BF" w:rsidRPr="0078362B" w:rsidRDefault="00FF07BF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กระแสเงินสดจากกิจกรรม</w:t>
            </w: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286" w:type="dxa"/>
          </w:tcPr>
          <w:p w14:paraId="156BF390" w14:textId="77777777" w:rsidR="00FF07BF" w:rsidRPr="0078362B" w:rsidRDefault="00FF07BF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</w:tcPr>
          <w:p w14:paraId="696B9621" w14:textId="77777777" w:rsidR="00FF07BF" w:rsidRPr="0078362B" w:rsidRDefault="00FF07BF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F07BF" w:rsidRPr="0078362B" w14:paraId="013D1AD9" w14:textId="77777777" w:rsidTr="00B55861">
        <w:trPr>
          <w:trHeight w:val="288"/>
        </w:trPr>
        <w:tc>
          <w:tcPr>
            <w:tcW w:w="6174" w:type="dxa"/>
          </w:tcPr>
          <w:p w14:paraId="355D54C3" w14:textId="77777777" w:rsidR="00FF07BF" w:rsidRPr="0078362B" w:rsidRDefault="00FF07BF" w:rsidP="00437FE4">
            <w:pPr>
              <w:spacing w:line="300" w:lineRule="exact"/>
              <w:ind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ดำเนินงาน</w:t>
            </w: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286" w:type="dxa"/>
          </w:tcPr>
          <w:p w14:paraId="5889896A" w14:textId="77777777" w:rsidR="00FF07BF" w:rsidRPr="0078362B" w:rsidRDefault="00FF07BF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</w:tcPr>
          <w:p w14:paraId="2F6999C6" w14:textId="77777777" w:rsidR="00FF07BF" w:rsidRPr="0078362B" w:rsidRDefault="00FF07BF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F07BF" w:rsidRPr="0078362B" w14:paraId="7476800B" w14:textId="77777777" w:rsidTr="00B55861">
        <w:trPr>
          <w:trHeight w:val="288"/>
        </w:trPr>
        <w:tc>
          <w:tcPr>
            <w:tcW w:w="6174" w:type="dxa"/>
          </w:tcPr>
          <w:p w14:paraId="203BA91C" w14:textId="77777777" w:rsidR="00FF07BF" w:rsidRPr="0078362B" w:rsidRDefault="00FF07BF" w:rsidP="00437FE4">
            <w:pPr>
              <w:spacing w:line="300" w:lineRule="exact"/>
              <w:ind w:left="907" w:hanging="547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6" w:type="dxa"/>
          </w:tcPr>
          <w:p w14:paraId="2BD36C71" w14:textId="269D3248" w:rsidR="00FF07BF" w:rsidRPr="0078362B" w:rsidRDefault="002D61EA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79" w:type="dxa"/>
          </w:tcPr>
          <w:p w14:paraId="68F40526" w14:textId="6C5C153D" w:rsidR="00FF07BF" w:rsidRPr="0078362B" w:rsidRDefault="00847328" w:rsidP="00C42463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67</w:t>
            </w:r>
            <w:r w:rsidR="00C4246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698</w:t>
            </w:r>
            <w:r w:rsidR="00C4246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585</w:t>
            </w:r>
            <w:r w:rsidRPr="007836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FF07BF" w:rsidRPr="0078362B" w14:paraId="2D93B9A8" w14:textId="77777777" w:rsidTr="00B55861">
        <w:trPr>
          <w:trHeight w:val="288"/>
        </w:trPr>
        <w:tc>
          <w:tcPr>
            <w:tcW w:w="6174" w:type="dxa"/>
          </w:tcPr>
          <w:p w14:paraId="011B2A79" w14:textId="77777777" w:rsidR="00FF07BF" w:rsidRPr="0078362B" w:rsidRDefault="00FF07BF" w:rsidP="00437FE4">
            <w:pPr>
              <w:spacing w:line="300" w:lineRule="exact"/>
              <w:ind w:left="907" w:hanging="547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86" w:type="dxa"/>
          </w:tcPr>
          <w:p w14:paraId="0A391CD5" w14:textId="74DB6315" w:rsidR="00FF07BF" w:rsidRPr="0078362B" w:rsidRDefault="002D61EA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79" w:type="dxa"/>
          </w:tcPr>
          <w:p w14:paraId="4C13C5AF" w14:textId="77777777" w:rsidR="00FF07BF" w:rsidRPr="0078362B" w:rsidRDefault="00847328" w:rsidP="00437FE4">
            <w:pPr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F07BF" w:rsidRPr="0078362B" w14:paraId="0808D89A" w14:textId="77777777" w:rsidTr="00B55861">
        <w:trPr>
          <w:trHeight w:val="288"/>
        </w:trPr>
        <w:tc>
          <w:tcPr>
            <w:tcW w:w="6174" w:type="dxa"/>
          </w:tcPr>
          <w:p w14:paraId="1746338E" w14:textId="77777777" w:rsidR="00FF07BF" w:rsidRPr="0078362B" w:rsidRDefault="00FF07BF" w:rsidP="00437FE4">
            <w:pPr>
              <w:spacing w:line="300" w:lineRule="exact"/>
              <w:ind w:left="907" w:hanging="547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86" w:type="dxa"/>
          </w:tcPr>
          <w:p w14:paraId="7B349A09" w14:textId="6A6A0E80" w:rsidR="00FF07BF" w:rsidRPr="0078362B" w:rsidRDefault="002D61EA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79" w:type="dxa"/>
          </w:tcPr>
          <w:p w14:paraId="2C06481A" w14:textId="06E02F3B" w:rsidR="00FF07BF" w:rsidRPr="0078362B" w:rsidRDefault="00847328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F07BF" w:rsidRPr="0078362B" w14:paraId="17229BFA" w14:textId="77777777" w:rsidTr="00B55861">
        <w:trPr>
          <w:trHeight w:val="288"/>
        </w:trPr>
        <w:tc>
          <w:tcPr>
            <w:tcW w:w="6174" w:type="dxa"/>
          </w:tcPr>
          <w:p w14:paraId="566A468A" w14:textId="77777777" w:rsidR="00FF07BF" w:rsidRPr="0078362B" w:rsidRDefault="00FF07BF" w:rsidP="00437FE4">
            <w:pPr>
              <w:spacing w:line="300" w:lineRule="exact"/>
              <w:ind w:firstLine="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หนี้สินดำเนินงาน</w:t>
            </w: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ลดลง</w:t>
            </w:r>
          </w:p>
        </w:tc>
        <w:tc>
          <w:tcPr>
            <w:tcW w:w="1286" w:type="dxa"/>
          </w:tcPr>
          <w:p w14:paraId="4620F79F" w14:textId="77777777" w:rsidR="00FF07BF" w:rsidRPr="0078362B" w:rsidRDefault="00FF07BF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</w:tcPr>
          <w:p w14:paraId="79C86048" w14:textId="77777777" w:rsidR="00FF07BF" w:rsidRPr="0078362B" w:rsidRDefault="00FF07BF" w:rsidP="00437FE4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F07BF" w:rsidRPr="0078362B" w14:paraId="1A57312A" w14:textId="77777777" w:rsidTr="00B55861">
        <w:trPr>
          <w:trHeight w:val="288"/>
        </w:trPr>
        <w:tc>
          <w:tcPr>
            <w:tcW w:w="6174" w:type="dxa"/>
          </w:tcPr>
          <w:p w14:paraId="25C67600" w14:textId="77777777" w:rsidR="00FF07BF" w:rsidRPr="0078362B" w:rsidRDefault="00FF07BF" w:rsidP="00437FE4">
            <w:pPr>
              <w:spacing w:line="300" w:lineRule="exact"/>
              <w:ind w:left="907" w:hanging="547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86" w:type="dxa"/>
          </w:tcPr>
          <w:p w14:paraId="49A9AFF9" w14:textId="209B20C4" w:rsidR="00FF07BF" w:rsidRPr="0078362B" w:rsidRDefault="002D61EA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79" w:type="dxa"/>
          </w:tcPr>
          <w:p w14:paraId="0DD0B25C" w14:textId="70AA7A11" w:rsidR="00FF07BF" w:rsidRPr="0078362B" w:rsidRDefault="00847328" w:rsidP="00EA0B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EA0BE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898</w:t>
            </w:r>
            <w:r w:rsidR="00EA0BE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FF07BF" w:rsidRPr="0078362B" w14:paraId="1DF4DC07" w14:textId="77777777" w:rsidTr="00B55861">
        <w:trPr>
          <w:trHeight w:val="288"/>
        </w:trPr>
        <w:tc>
          <w:tcPr>
            <w:tcW w:w="6174" w:type="dxa"/>
          </w:tcPr>
          <w:p w14:paraId="1E05E583" w14:textId="77777777" w:rsidR="00FF07BF" w:rsidRPr="0078362B" w:rsidRDefault="00FF07BF" w:rsidP="00437FE4">
            <w:pPr>
              <w:spacing w:line="300" w:lineRule="exact"/>
              <w:ind w:left="907" w:hanging="547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86" w:type="dxa"/>
          </w:tcPr>
          <w:p w14:paraId="6342907B" w14:textId="131C7E75" w:rsidR="00FF07BF" w:rsidRPr="0078362B" w:rsidRDefault="002D61EA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A46D0"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79" w:type="dxa"/>
          </w:tcPr>
          <w:p w14:paraId="0BAD99E0" w14:textId="77777777" w:rsidR="00FF07BF" w:rsidRPr="0078362B" w:rsidRDefault="00847328" w:rsidP="00437FE4">
            <w:pPr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F07BF" w:rsidRPr="0078362B" w14:paraId="7159455F" w14:textId="77777777" w:rsidTr="00B55861">
        <w:trPr>
          <w:trHeight w:val="288"/>
        </w:trPr>
        <w:tc>
          <w:tcPr>
            <w:tcW w:w="6174" w:type="dxa"/>
          </w:tcPr>
          <w:p w14:paraId="55A9AE1E" w14:textId="77777777" w:rsidR="00FF07BF" w:rsidRPr="0078362B" w:rsidRDefault="00FF07BF" w:rsidP="00437FE4">
            <w:pPr>
              <w:spacing w:line="300" w:lineRule="exac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กระแสเงินสดจากกิจกรรม</w:t>
            </w:r>
            <w:r w:rsidRPr="007836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จัดหา</w:t>
            </w:r>
            <w:r w:rsidRPr="0078362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เงิน</w:t>
            </w:r>
          </w:p>
        </w:tc>
        <w:tc>
          <w:tcPr>
            <w:tcW w:w="1286" w:type="dxa"/>
          </w:tcPr>
          <w:p w14:paraId="698989DD" w14:textId="77777777" w:rsidR="00FF07BF" w:rsidRPr="0078362B" w:rsidRDefault="00FF07BF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9" w:type="dxa"/>
          </w:tcPr>
          <w:p w14:paraId="5C7AE2BD" w14:textId="77777777" w:rsidR="00FF07BF" w:rsidRPr="0078362B" w:rsidRDefault="00FF07BF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FF07BF" w:rsidRPr="0078362B" w14:paraId="306E288E" w14:textId="77777777" w:rsidTr="00B55861">
        <w:trPr>
          <w:trHeight w:val="288"/>
        </w:trPr>
        <w:tc>
          <w:tcPr>
            <w:tcW w:w="6174" w:type="dxa"/>
          </w:tcPr>
          <w:p w14:paraId="08C7501E" w14:textId="77777777" w:rsidR="00FF07BF" w:rsidRPr="0078362B" w:rsidRDefault="00FF07BF" w:rsidP="00437FE4">
            <w:pPr>
              <w:spacing w:line="300" w:lineRule="exact"/>
              <w:ind w:left="187" w:hanging="7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เงินสดรับจากการออกตั๋วแลกเงิน</w:t>
            </w:r>
          </w:p>
        </w:tc>
        <w:tc>
          <w:tcPr>
            <w:tcW w:w="1286" w:type="dxa"/>
          </w:tcPr>
          <w:p w14:paraId="61593316" w14:textId="6D85929D" w:rsidR="00FF07BF" w:rsidRPr="0078362B" w:rsidRDefault="00FA46D0" w:rsidP="00437F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2D61E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2D61EA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</w:p>
        </w:tc>
        <w:tc>
          <w:tcPr>
            <w:tcW w:w="1279" w:type="dxa"/>
          </w:tcPr>
          <w:p w14:paraId="3609C8EE" w14:textId="7CF8FB80" w:rsidR="00FF07BF" w:rsidRPr="0078362B" w:rsidRDefault="00FA46D0" w:rsidP="006E30C2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="00C424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961</w:t>
            </w:r>
            <w:r w:rsidR="00C424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</w:p>
        </w:tc>
      </w:tr>
      <w:tr w:rsidR="00EA0BE4" w:rsidRPr="0078362B" w14:paraId="1ACF641D" w14:textId="77777777" w:rsidTr="00B55861">
        <w:trPr>
          <w:trHeight w:val="288"/>
        </w:trPr>
        <w:tc>
          <w:tcPr>
            <w:tcW w:w="6174" w:type="dxa"/>
          </w:tcPr>
          <w:p w14:paraId="0D169E1D" w14:textId="77777777" w:rsidR="00EA0BE4" w:rsidRPr="0078362B" w:rsidRDefault="00EA0BE4" w:rsidP="00EA0BE4">
            <w:pPr>
              <w:spacing w:line="300" w:lineRule="exact"/>
              <w:ind w:left="187" w:hanging="7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78362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เงินสดรับจากการออกหุ้นกู้ระยะยาว</w:t>
            </w:r>
          </w:p>
        </w:tc>
        <w:tc>
          <w:tcPr>
            <w:tcW w:w="1286" w:type="dxa"/>
          </w:tcPr>
          <w:p w14:paraId="37BC7FCC" w14:textId="6C03236C" w:rsidR="00EA0BE4" w:rsidRPr="0078362B" w:rsidRDefault="00FA46D0" w:rsidP="00EA0B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A0BE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="00EA0BE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A0BE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79" w:type="dxa"/>
          </w:tcPr>
          <w:p w14:paraId="557F96F7" w14:textId="6F73A59B" w:rsidR="00EA0BE4" w:rsidRPr="0078362B" w:rsidRDefault="00FA46D0" w:rsidP="00EA0BE4">
            <w:pPr>
              <w:tabs>
                <w:tab w:val="decimal" w:pos="1151"/>
              </w:tabs>
              <w:spacing w:line="300" w:lineRule="exact"/>
              <w:ind w:right="-2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EA0BE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621</w:t>
            </w:r>
            <w:r w:rsidR="00EA0BE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  <w:r w:rsidR="00EA0BE4" w:rsidRPr="007836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A4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</w:p>
        </w:tc>
      </w:tr>
    </w:tbl>
    <w:p w14:paraId="032EFFAA" w14:textId="77777777" w:rsidR="009A6FD2" w:rsidRPr="0078362B" w:rsidRDefault="009A6FD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78362B">
        <w:rPr>
          <w:rFonts w:asciiTheme="majorBidi" w:hAnsiTheme="majorBidi" w:cstheme="majorBidi"/>
          <w:b/>
          <w:bCs/>
          <w:lang w:val="en-US"/>
        </w:rPr>
        <w:br w:type="page"/>
      </w:r>
    </w:p>
    <w:p w14:paraId="10B19E69" w14:textId="29406AE9" w:rsidR="009A6FD2" w:rsidRPr="0078362B" w:rsidRDefault="00FA46D0" w:rsidP="009A6FD2">
      <w:pPr>
        <w:spacing w:before="360"/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FA46D0">
        <w:rPr>
          <w:rFonts w:asciiTheme="majorBidi" w:hAnsiTheme="majorBidi" w:cstheme="majorBidi"/>
          <w:b/>
          <w:bCs/>
          <w:lang w:val="en-US"/>
        </w:rPr>
        <w:lastRenderedPageBreak/>
        <w:t>34</w:t>
      </w:r>
      <w:r w:rsidR="001F5F83" w:rsidRPr="0078362B">
        <w:rPr>
          <w:rFonts w:asciiTheme="majorBidi" w:hAnsiTheme="majorBidi" w:cstheme="majorBidi"/>
          <w:b/>
          <w:bCs/>
          <w:cs/>
        </w:rPr>
        <w:t>.</w:t>
      </w:r>
      <w:r w:rsidR="001F5F83" w:rsidRPr="0078362B">
        <w:rPr>
          <w:rFonts w:asciiTheme="majorBidi" w:hAnsiTheme="majorBidi" w:cstheme="majorBidi"/>
          <w:b/>
          <w:bCs/>
          <w:cs/>
        </w:rPr>
        <w:tab/>
      </w:r>
      <w:r w:rsidR="009A6FD2" w:rsidRPr="0078362B">
        <w:rPr>
          <w:rFonts w:asciiTheme="majorBidi" w:hAnsiTheme="majorBidi" w:cstheme="majorBidi"/>
          <w:b/>
          <w:bCs/>
          <w:cs/>
          <w:lang w:val="en-US"/>
        </w:rPr>
        <w:t>เหตุการณ์</w:t>
      </w:r>
      <w:r w:rsidR="009A6FD2" w:rsidRPr="0078362B">
        <w:rPr>
          <w:rFonts w:asciiTheme="majorBidi" w:hAnsiTheme="majorBidi" w:cstheme="majorBidi"/>
          <w:b/>
          <w:bCs/>
          <w:cs/>
        </w:rPr>
        <w:t>ภายหลังรอบระยะเวลารายงาน</w:t>
      </w:r>
    </w:p>
    <w:p w14:paraId="0916CD3B" w14:textId="61739602" w:rsidR="009A6FD2" w:rsidRPr="0078362B" w:rsidRDefault="009A6FD2" w:rsidP="009A6FD2">
      <w:pPr>
        <w:ind w:left="540" w:firstLine="7"/>
        <w:jc w:val="thaiDistribute"/>
        <w:rPr>
          <w:rFonts w:asciiTheme="majorBidi" w:hAnsiTheme="majorBidi" w:cstheme="majorBidi"/>
          <w:lang w:val="en-US"/>
        </w:rPr>
      </w:pPr>
      <w:r w:rsidRPr="0078362B">
        <w:rPr>
          <w:rFonts w:asciiTheme="majorBidi" w:hAnsiTheme="majorBidi" w:cstheme="majorBidi"/>
          <w:spacing w:val="-4"/>
          <w:cs/>
        </w:rPr>
        <w:t>เมื่อ</w:t>
      </w:r>
      <w:r w:rsidRPr="0078362B">
        <w:rPr>
          <w:rFonts w:asciiTheme="majorBidi" w:hAnsiTheme="majorBidi" w:cstheme="majorBidi"/>
          <w:cs/>
          <w:lang w:val="en-US"/>
        </w:rPr>
        <w:t>วันที่</w:t>
      </w:r>
      <w:r w:rsidRPr="0078362B">
        <w:rPr>
          <w:rFonts w:asciiTheme="majorBidi" w:hAnsiTheme="majorBidi" w:cstheme="majorBidi"/>
          <w:spacing w:val="-4"/>
          <w:cs/>
        </w:rPr>
        <w:t xml:space="preserve"> 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24</w:t>
      </w:r>
      <w:r w:rsidRPr="0078362B">
        <w:rPr>
          <w:rFonts w:asciiTheme="majorBidi" w:hAnsiTheme="majorBidi" w:cstheme="majorBidi"/>
          <w:spacing w:val="-4"/>
          <w:cs/>
        </w:rPr>
        <w:t xml:space="preserve"> กุมภาพันธ์</w:t>
      </w:r>
      <w:r w:rsidR="004A473A" w:rsidRPr="0078362B">
        <w:rPr>
          <w:rFonts w:asciiTheme="majorBidi" w:hAnsiTheme="majorBidi" w:cstheme="majorBidi"/>
          <w:spacing w:val="-4"/>
          <w:cs/>
        </w:rPr>
        <w:t xml:space="preserve"> 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2563</w:t>
      </w:r>
      <w:r w:rsidRPr="0078362B">
        <w:rPr>
          <w:rFonts w:asciiTheme="majorBidi" w:hAnsiTheme="majorBidi" w:cstheme="majorBidi"/>
          <w:spacing w:val="-4"/>
          <w:cs/>
        </w:rPr>
        <w:t xml:space="preserve"> ที่ประชุมคณะกรรมการบริษัท ครั้งที่ 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2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/</w:t>
      </w:r>
      <w:r w:rsidR="00FA46D0" w:rsidRPr="00FA46D0">
        <w:rPr>
          <w:rFonts w:asciiTheme="majorBidi" w:hAnsiTheme="majorBidi" w:cstheme="majorBidi"/>
          <w:spacing w:val="-4"/>
          <w:lang w:val="en-US"/>
        </w:rPr>
        <w:t>2563</w:t>
      </w:r>
      <w:r w:rsidRPr="0078362B">
        <w:rPr>
          <w:rFonts w:asciiTheme="majorBidi" w:hAnsiTheme="majorBidi" w:cstheme="majorBidi"/>
          <w:spacing w:val="-4"/>
          <w:cs/>
        </w:rPr>
        <w:t xml:space="preserve"> มีมติอนุมัติเรื่องที่สำคัญ </w:t>
      </w:r>
      <w:r w:rsidRPr="0078362B">
        <w:rPr>
          <w:rFonts w:asciiTheme="majorBidi" w:hAnsiTheme="majorBidi" w:cstheme="majorBidi"/>
          <w:spacing w:val="6"/>
          <w:cs/>
        </w:rPr>
        <w:t>ดังต่อไปนี้</w:t>
      </w:r>
    </w:p>
    <w:p w14:paraId="4ACC14EB" w14:textId="4473B2BE" w:rsidR="009A6FD2" w:rsidRPr="0078362B" w:rsidRDefault="00FA46D0" w:rsidP="00B1797B">
      <w:pPr>
        <w:ind w:left="1267" w:right="72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34</w:t>
      </w:r>
      <w:r w:rsidR="001F5F83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1</w:t>
      </w:r>
      <w:r w:rsidR="009A6FD2" w:rsidRPr="0078362B">
        <w:rPr>
          <w:rFonts w:asciiTheme="majorBidi" w:hAnsiTheme="majorBidi" w:cstheme="majorBidi"/>
          <w:cs/>
        </w:rPr>
        <w:tab/>
      </w:r>
      <w:r w:rsidR="009A6FD2" w:rsidRPr="0078362B">
        <w:rPr>
          <w:rFonts w:asciiTheme="majorBidi" w:hAnsiTheme="majorBidi" w:cstheme="majorBidi"/>
          <w:cs/>
          <w:lang w:val="en-US"/>
        </w:rPr>
        <w:t>อนุมัติ</w:t>
      </w:r>
      <w:r w:rsidR="009A6FD2" w:rsidRPr="0078362B">
        <w:rPr>
          <w:rFonts w:asciiTheme="majorBidi" w:hAnsiTheme="majorBidi" w:cstheme="majorBidi"/>
          <w:cs/>
        </w:rPr>
        <w:t>ให้นำเสนอต่อที่ประชุมสามัญผู้ถือหุ้น เพื่อพิจารณาอนุมัติการลดทุนจดทะเบียน</w:t>
      </w:r>
      <w:r w:rsidR="009A6FD2" w:rsidRPr="0078362B">
        <w:rPr>
          <w:rFonts w:asciiTheme="majorBidi" w:hAnsiTheme="majorBidi" w:cstheme="majorBidi"/>
          <w:spacing w:val="-5"/>
          <w:cs/>
        </w:rPr>
        <w:t xml:space="preserve">ของบริษัทจากจำนวน </w:t>
      </w:r>
      <w:r w:rsidRPr="00FA46D0">
        <w:rPr>
          <w:rFonts w:asciiTheme="majorBidi" w:hAnsiTheme="majorBidi" w:cstheme="majorBidi"/>
          <w:spacing w:val="-4"/>
          <w:lang w:val="en-US"/>
        </w:rPr>
        <w:t>10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748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993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608</w:t>
      </w:r>
      <w:r w:rsidR="009A6FD2" w:rsidRPr="0078362B">
        <w:rPr>
          <w:rFonts w:asciiTheme="majorBidi" w:hAnsiTheme="majorBidi" w:cstheme="majorBidi"/>
          <w:spacing w:val="-5"/>
          <w:cs/>
        </w:rPr>
        <w:t xml:space="preserve"> บาท เป็น </w:t>
      </w:r>
      <w:r w:rsidRPr="00FA46D0">
        <w:rPr>
          <w:rFonts w:asciiTheme="majorBidi" w:hAnsiTheme="majorBidi" w:cstheme="majorBidi"/>
          <w:spacing w:val="-4"/>
          <w:lang w:val="en-US"/>
        </w:rPr>
        <w:t>9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958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993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608</w:t>
      </w:r>
      <w:r w:rsidR="004A473A" w:rsidRPr="0078362B">
        <w:rPr>
          <w:rFonts w:asciiTheme="majorBidi" w:hAnsiTheme="majorBidi" w:cstheme="majorBidi"/>
          <w:spacing w:val="-4"/>
          <w:lang w:val="en-US"/>
        </w:rPr>
        <w:t xml:space="preserve"> </w:t>
      </w:r>
      <w:r w:rsidR="009A6FD2" w:rsidRPr="0078362B">
        <w:rPr>
          <w:rFonts w:asciiTheme="majorBidi" w:hAnsiTheme="majorBidi" w:cstheme="majorBidi"/>
          <w:spacing w:val="-5"/>
          <w:cs/>
        </w:rPr>
        <w:t>บาท โดยการยกเลิกหุ้นสามัญ</w:t>
      </w:r>
      <w:r w:rsidR="009A6FD2" w:rsidRPr="0078362B">
        <w:rPr>
          <w:rFonts w:asciiTheme="majorBidi" w:hAnsiTheme="majorBidi" w:cstheme="majorBidi"/>
          <w:cs/>
        </w:rPr>
        <w:t xml:space="preserve">ที่ยังไม่ได้จำหน่ายจำนวน </w:t>
      </w:r>
      <w:r w:rsidRPr="00FA46D0">
        <w:rPr>
          <w:rFonts w:asciiTheme="majorBidi" w:hAnsiTheme="majorBidi" w:cstheme="majorBidi"/>
          <w:spacing w:val="-4"/>
          <w:lang w:val="en-US"/>
        </w:rPr>
        <w:t>826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000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000</w:t>
      </w:r>
      <w:r w:rsidR="004A473A" w:rsidRPr="0078362B">
        <w:rPr>
          <w:rFonts w:asciiTheme="majorBidi" w:hAnsiTheme="majorBidi" w:cstheme="majorBidi"/>
          <w:spacing w:val="-4"/>
          <w:lang w:val="en-US"/>
        </w:rPr>
        <w:t xml:space="preserve"> </w:t>
      </w:r>
      <w:r w:rsidR="009A6FD2" w:rsidRPr="0078362B">
        <w:rPr>
          <w:rFonts w:asciiTheme="majorBidi" w:hAnsiTheme="majorBidi" w:cstheme="majorBidi"/>
          <w:cs/>
        </w:rPr>
        <w:t xml:space="preserve">หุ้น มูลค่าที่ตราไว้หุ้นละ </w:t>
      </w:r>
      <w:r w:rsidRPr="00FA46D0">
        <w:rPr>
          <w:rFonts w:asciiTheme="majorBidi" w:hAnsiTheme="majorBidi" w:cstheme="majorBidi"/>
          <w:spacing w:val="-4"/>
          <w:lang w:val="en-US"/>
        </w:rPr>
        <w:t>1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.</w:t>
      </w:r>
      <w:r w:rsidRPr="00FA46D0">
        <w:rPr>
          <w:rFonts w:asciiTheme="majorBidi" w:hAnsiTheme="majorBidi" w:cstheme="majorBidi"/>
          <w:spacing w:val="-4"/>
          <w:lang w:val="en-US"/>
        </w:rPr>
        <w:t>00</w:t>
      </w:r>
      <w:r w:rsidR="009A6FD2" w:rsidRPr="0078362B">
        <w:rPr>
          <w:rFonts w:asciiTheme="majorBidi" w:hAnsiTheme="majorBidi" w:cstheme="majorBidi"/>
          <w:cs/>
        </w:rPr>
        <w:t xml:space="preserve"> บาท และอนุมัติ</w:t>
      </w:r>
      <w:r w:rsidR="009A6FD2" w:rsidRPr="0078362B">
        <w:rPr>
          <w:rFonts w:asciiTheme="majorBidi" w:hAnsiTheme="majorBidi" w:cstheme="majorBidi"/>
          <w:spacing w:val="4"/>
          <w:cs/>
        </w:rPr>
        <w:t xml:space="preserve">แก้ไขเพิ่มเติมหนังสือบริคณห์สนธิ ข้อ </w:t>
      </w:r>
      <w:r w:rsidRPr="00FA46D0">
        <w:rPr>
          <w:rFonts w:asciiTheme="majorBidi" w:hAnsiTheme="majorBidi" w:cstheme="majorBidi"/>
          <w:spacing w:val="4"/>
          <w:lang w:val="en-US"/>
        </w:rPr>
        <w:t>4</w:t>
      </w:r>
      <w:r w:rsidR="009A6FD2" w:rsidRPr="0078362B">
        <w:rPr>
          <w:rFonts w:asciiTheme="majorBidi" w:hAnsiTheme="majorBidi" w:cstheme="majorBidi"/>
          <w:spacing w:val="4"/>
          <w:cs/>
        </w:rPr>
        <w:t xml:space="preserve"> เพื่อให้สอดคล้องกับการลดทุนจดทะเบียน</w:t>
      </w:r>
      <w:r w:rsidR="009A6FD2" w:rsidRPr="0078362B">
        <w:rPr>
          <w:rFonts w:asciiTheme="majorBidi" w:hAnsiTheme="majorBidi" w:cstheme="majorBidi"/>
          <w:cs/>
        </w:rPr>
        <w:t xml:space="preserve">ของบริษัท </w:t>
      </w:r>
    </w:p>
    <w:p w14:paraId="124B55F6" w14:textId="16E4ACF5" w:rsidR="009A6FD2" w:rsidRPr="0078362B" w:rsidRDefault="00FA46D0" w:rsidP="00B1797B">
      <w:pPr>
        <w:spacing w:before="240" w:after="240"/>
        <w:ind w:left="1267" w:right="72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34</w:t>
      </w:r>
      <w:r w:rsidR="001F5F83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2</w:t>
      </w:r>
      <w:r w:rsidR="009A6FD2" w:rsidRPr="0078362B">
        <w:rPr>
          <w:rFonts w:asciiTheme="majorBidi" w:hAnsiTheme="majorBidi" w:cstheme="majorBidi"/>
          <w:cs/>
        </w:rPr>
        <w:tab/>
        <w:t>อนุมัติให้นำเสนอต่อที่ประชุมสามัญผู้ถือหุ้น เพื่อพิจารณาอนุมัติการเพิ่มทุนจดทะเบียน</w:t>
      </w:r>
      <w:r w:rsidR="009A6FD2" w:rsidRPr="0078362B">
        <w:rPr>
          <w:rFonts w:asciiTheme="majorBidi" w:hAnsiTheme="majorBidi" w:cstheme="majorBidi"/>
          <w:spacing w:val="-4"/>
          <w:cs/>
        </w:rPr>
        <w:t xml:space="preserve">ทั้งสิ้นจำนวน </w:t>
      </w:r>
      <w:r w:rsidRPr="00FA46D0">
        <w:rPr>
          <w:rFonts w:asciiTheme="majorBidi" w:hAnsiTheme="majorBidi" w:cstheme="majorBidi"/>
          <w:spacing w:val="-4"/>
          <w:lang w:val="en-US"/>
        </w:rPr>
        <w:t>826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000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000</w:t>
      </w:r>
      <w:r w:rsidR="004A473A" w:rsidRPr="0078362B">
        <w:rPr>
          <w:rFonts w:asciiTheme="majorBidi" w:hAnsiTheme="majorBidi" w:cstheme="majorBidi"/>
          <w:spacing w:val="-4"/>
          <w:lang w:val="en-US"/>
        </w:rPr>
        <w:t xml:space="preserve"> </w:t>
      </w:r>
      <w:r w:rsidR="009A6FD2" w:rsidRPr="0078362B">
        <w:rPr>
          <w:rFonts w:asciiTheme="majorBidi" w:hAnsiTheme="majorBidi" w:cstheme="majorBidi"/>
          <w:spacing w:val="-4"/>
          <w:cs/>
        </w:rPr>
        <w:t xml:space="preserve"> บาท จากจำนวน </w:t>
      </w:r>
      <w:r w:rsidRPr="00FA46D0">
        <w:rPr>
          <w:rFonts w:asciiTheme="majorBidi" w:hAnsiTheme="majorBidi" w:cstheme="majorBidi"/>
          <w:spacing w:val="-4"/>
          <w:lang w:val="en-US"/>
        </w:rPr>
        <w:t>9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958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993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608</w:t>
      </w:r>
      <w:r w:rsidR="004A473A" w:rsidRPr="0078362B">
        <w:rPr>
          <w:rFonts w:asciiTheme="majorBidi" w:hAnsiTheme="majorBidi" w:cstheme="majorBidi"/>
          <w:spacing w:val="-4"/>
          <w:lang w:val="en-US"/>
        </w:rPr>
        <w:t xml:space="preserve"> </w:t>
      </w:r>
      <w:r w:rsidR="009A6FD2" w:rsidRPr="0078362B">
        <w:rPr>
          <w:rFonts w:asciiTheme="majorBidi" w:hAnsiTheme="majorBidi" w:cstheme="majorBidi"/>
          <w:spacing w:val="-4"/>
          <w:cs/>
        </w:rPr>
        <w:t xml:space="preserve">บาท เป็นจำนวน </w:t>
      </w:r>
      <w:r w:rsidRPr="00FA46D0">
        <w:rPr>
          <w:rFonts w:asciiTheme="majorBidi" w:hAnsiTheme="majorBidi" w:cstheme="majorBidi"/>
          <w:spacing w:val="-4"/>
          <w:lang w:val="en-US"/>
        </w:rPr>
        <w:t>10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748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993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608</w:t>
      </w:r>
      <w:r w:rsidR="004A473A" w:rsidRPr="0078362B">
        <w:rPr>
          <w:rFonts w:asciiTheme="majorBidi" w:hAnsiTheme="majorBidi" w:cstheme="majorBidi"/>
          <w:spacing w:val="-4"/>
          <w:lang w:val="en-US"/>
        </w:rPr>
        <w:t xml:space="preserve"> </w:t>
      </w:r>
      <w:r w:rsidR="009A6FD2" w:rsidRPr="0078362B">
        <w:rPr>
          <w:rFonts w:asciiTheme="majorBidi" w:hAnsiTheme="majorBidi" w:cstheme="majorBidi"/>
          <w:spacing w:val="-4"/>
          <w:cs/>
        </w:rPr>
        <w:t xml:space="preserve">บาท </w:t>
      </w:r>
      <w:r w:rsidR="009A6FD2" w:rsidRPr="0078362B">
        <w:rPr>
          <w:rFonts w:asciiTheme="majorBidi" w:hAnsiTheme="majorBidi" w:cstheme="majorBidi"/>
          <w:cs/>
        </w:rPr>
        <w:t xml:space="preserve">โดยการออกหุ้นสามัญใหม่จำนวน </w:t>
      </w:r>
      <w:r w:rsidRPr="00FA46D0">
        <w:rPr>
          <w:rFonts w:asciiTheme="majorBidi" w:hAnsiTheme="majorBidi" w:cstheme="majorBidi"/>
          <w:spacing w:val="-4"/>
          <w:lang w:val="en-US"/>
        </w:rPr>
        <w:t>826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000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000</w:t>
      </w:r>
      <w:r w:rsidR="004A473A" w:rsidRPr="0078362B">
        <w:rPr>
          <w:rFonts w:asciiTheme="majorBidi" w:hAnsiTheme="majorBidi" w:cstheme="majorBidi"/>
          <w:spacing w:val="-4"/>
          <w:lang w:val="en-US"/>
        </w:rPr>
        <w:t xml:space="preserve"> </w:t>
      </w:r>
      <w:r w:rsidR="009A6FD2" w:rsidRPr="0078362B">
        <w:rPr>
          <w:rFonts w:asciiTheme="majorBidi" w:hAnsiTheme="majorBidi" w:cstheme="majorBidi"/>
          <w:cs/>
        </w:rPr>
        <w:t xml:space="preserve">หุ้น มูลค่าที่ตราไว้หุ้นละ </w:t>
      </w:r>
      <w:r w:rsidRPr="00FA46D0">
        <w:rPr>
          <w:rFonts w:asciiTheme="majorBidi" w:hAnsiTheme="majorBidi" w:cstheme="majorBidi"/>
          <w:spacing w:val="-4"/>
          <w:lang w:val="en-US"/>
        </w:rPr>
        <w:t>1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.</w:t>
      </w:r>
      <w:r w:rsidRPr="00FA46D0">
        <w:rPr>
          <w:rFonts w:asciiTheme="majorBidi" w:hAnsiTheme="majorBidi" w:cstheme="majorBidi"/>
          <w:spacing w:val="-4"/>
          <w:lang w:val="en-US"/>
        </w:rPr>
        <w:t>00</w:t>
      </w:r>
      <w:r w:rsidR="009A6FD2" w:rsidRPr="0078362B">
        <w:rPr>
          <w:rFonts w:asciiTheme="majorBidi" w:hAnsiTheme="majorBidi" w:cstheme="majorBidi"/>
          <w:cs/>
        </w:rPr>
        <w:t xml:space="preserve"> บาท</w:t>
      </w:r>
    </w:p>
    <w:p w14:paraId="6F2D88FE" w14:textId="6BA56420" w:rsidR="009A6FD2" w:rsidRPr="0078362B" w:rsidRDefault="00FA46D0" w:rsidP="00B1797B">
      <w:pPr>
        <w:ind w:left="1267" w:right="72" w:hanging="720"/>
        <w:jc w:val="thaiDistribute"/>
        <w:rPr>
          <w:rFonts w:asciiTheme="majorBidi" w:hAnsiTheme="majorBidi" w:cstheme="majorBidi"/>
          <w:cs/>
        </w:rPr>
      </w:pPr>
      <w:r w:rsidRPr="00FA46D0">
        <w:rPr>
          <w:rFonts w:asciiTheme="majorBidi" w:hAnsiTheme="majorBidi" w:cstheme="majorBidi"/>
          <w:lang w:val="en-US"/>
        </w:rPr>
        <w:t>34</w:t>
      </w:r>
      <w:r w:rsidR="001F5F83" w:rsidRPr="0078362B">
        <w:rPr>
          <w:rFonts w:asciiTheme="majorBidi" w:hAnsiTheme="majorBidi" w:cstheme="majorBidi"/>
          <w:cs/>
        </w:rPr>
        <w:t>.</w:t>
      </w:r>
      <w:r w:rsidRPr="00FA46D0">
        <w:rPr>
          <w:rFonts w:asciiTheme="majorBidi" w:hAnsiTheme="majorBidi" w:cstheme="majorBidi"/>
          <w:lang w:val="en-US"/>
        </w:rPr>
        <w:t>3</w:t>
      </w:r>
      <w:r w:rsidR="009A6FD2" w:rsidRPr="0078362B">
        <w:rPr>
          <w:rFonts w:asciiTheme="majorBidi" w:hAnsiTheme="majorBidi" w:cstheme="majorBidi"/>
          <w:cs/>
        </w:rPr>
        <w:tab/>
      </w:r>
      <w:r w:rsidR="009A6FD2" w:rsidRPr="0078362B">
        <w:rPr>
          <w:rFonts w:asciiTheme="majorBidi" w:hAnsiTheme="majorBidi" w:cstheme="majorBidi"/>
          <w:spacing w:val="-6"/>
          <w:cs/>
        </w:rPr>
        <w:t>อนุมัติให้นำเสนอต่อที่ประชุมสามัญผู้ถือหุ้น เพื่อพิจารณาอนุมัติการจัดสรรหุ้นสามัญเพิ่มทุน</w:t>
      </w:r>
      <w:r w:rsidR="009A6FD2" w:rsidRPr="0078362B">
        <w:rPr>
          <w:rFonts w:asciiTheme="majorBidi" w:hAnsiTheme="majorBidi" w:cstheme="majorBidi"/>
          <w:cs/>
        </w:rPr>
        <w:t xml:space="preserve"> จำนวน</w:t>
      </w:r>
      <w:r w:rsidR="009A6FD2" w:rsidRPr="0078362B">
        <w:rPr>
          <w:rFonts w:asciiTheme="majorBidi" w:hAnsiTheme="majorBidi" w:cstheme="majorBidi"/>
          <w:spacing w:val="-8"/>
          <w:cs/>
        </w:rPr>
        <w:t xml:space="preserve"> </w:t>
      </w:r>
      <w:r w:rsidRPr="00FA46D0">
        <w:rPr>
          <w:rFonts w:asciiTheme="majorBidi" w:hAnsiTheme="majorBidi" w:cstheme="majorBidi"/>
          <w:spacing w:val="-4"/>
          <w:lang w:val="en-US"/>
        </w:rPr>
        <w:t>826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000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,</w:t>
      </w:r>
      <w:r w:rsidRPr="00FA46D0">
        <w:rPr>
          <w:rFonts w:asciiTheme="majorBidi" w:hAnsiTheme="majorBidi" w:cstheme="majorBidi"/>
          <w:spacing w:val="-4"/>
          <w:lang w:val="en-US"/>
        </w:rPr>
        <w:t>000</w:t>
      </w:r>
      <w:r w:rsidR="004A473A" w:rsidRPr="0078362B">
        <w:rPr>
          <w:rFonts w:asciiTheme="majorBidi" w:hAnsiTheme="majorBidi" w:cstheme="majorBidi"/>
          <w:spacing w:val="-4"/>
          <w:lang w:val="en-US"/>
        </w:rPr>
        <w:t xml:space="preserve"> </w:t>
      </w:r>
      <w:r w:rsidR="009A6FD2" w:rsidRPr="0078362B">
        <w:rPr>
          <w:rFonts w:asciiTheme="majorBidi" w:hAnsiTheme="majorBidi" w:cstheme="majorBidi"/>
          <w:spacing w:val="-8"/>
          <w:cs/>
        </w:rPr>
        <w:t xml:space="preserve">หุ้น มูลค่าที่ตราไว้ หุ้นละ </w:t>
      </w:r>
      <w:r w:rsidRPr="00FA46D0">
        <w:rPr>
          <w:rFonts w:asciiTheme="majorBidi" w:hAnsiTheme="majorBidi" w:cstheme="majorBidi"/>
          <w:spacing w:val="-4"/>
          <w:lang w:val="en-US"/>
        </w:rPr>
        <w:t>1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.</w:t>
      </w:r>
      <w:r w:rsidRPr="00FA46D0">
        <w:rPr>
          <w:rFonts w:asciiTheme="majorBidi" w:hAnsiTheme="majorBidi" w:cstheme="majorBidi"/>
          <w:spacing w:val="-4"/>
          <w:lang w:val="en-US"/>
        </w:rPr>
        <w:t>00</w:t>
      </w:r>
      <w:r w:rsidR="009A6FD2" w:rsidRPr="0078362B">
        <w:rPr>
          <w:rFonts w:asciiTheme="majorBidi" w:hAnsiTheme="majorBidi" w:cstheme="majorBidi"/>
          <w:spacing w:val="-8"/>
          <w:cs/>
        </w:rPr>
        <w:t xml:space="preserve"> บาท เพื่อเสนอขายให้แก่บุคคลในวงจำกัด</w:t>
      </w:r>
      <w:r w:rsidR="009A6FD2" w:rsidRPr="0078362B">
        <w:rPr>
          <w:rFonts w:asciiTheme="majorBidi" w:hAnsiTheme="majorBidi" w:cstheme="majorBidi"/>
          <w:cs/>
        </w:rPr>
        <w:t xml:space="preserve"> ตามประกาศคณะกรรมการกำกับตลาดทุนที่ ทจ. </w:t>
      </w:r>
      <w:r w:rsidRPr="00FA46D0">
        <w:rPr>
          <w:rFonts w:asciiTheme="majorBidi" w:hAnsiTheme="majorBidi" w:cstheme="majorBidi"/>
          <w:spacing w:val="-4"/>
          <w:lang w:val="en-US"/>
        </w:rPr>
        <w:t>72</w:t>
      </w:r>
      <w:r w:rsidR="004A473A" w:rsidRPr="0078362B">
        <w:rPr>
          <w:rFonts w:asciiTheme="majorBidi" w:hAnsiTheme="majorBidi" w:cstheme="majorBidi"/>
          <w:spacing w:val="-4"/>
          <w:lang w:val="en-US"/>
        </w:rPr>
        <w:t>/</w:t>
      </w:r>
      <w:r w:rsidRPr="00FA46D0">
        <w:rPr>
          <w:rFonts w:asciiTheme="majorBidi" w:hAnsiTheme="majorBidi" w:cstheme="majorBidi"/>
          <w:spacing w:val="-4"/>
          <w:lang w:val="en-US"/>
        </w:rPr>
        <w:t>2558</w:t>
      </w:r>
    </w:p>
    <w:p w14:paraId="214072F8" w14:textId="70316975" w:rsidR="00031D88" w:rsidRPr="0078362B" w:rsidRDefault="00FA46D0" w:rsidP="00437FE4">
      <w:pPr>
        <w:spacing w:before="360"/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FA46D0">
        <w:rPr>
          <w:rFonts w:asciiTheme="majorBidi" w:hAnsiTheme="majorBidi" w:cstheme="majorBidi"/>
          <w:b/>
          <w:bCs/>
          <w:lang w:val="en-US"/>
        </w:rPr>
        <w:t>35</w:t>
      </w:r>
      <w:r w:rsidR="00031D88" w:rsidRPr="0078362B">
        <w:rPr>
          <w:rFonts w:asciiTheme="majorBidi" w:hAnsiTheme="majorBidi" w:cstheme="majorBidi"/>
          <w:b/>
          <w:bCs/>
          <w:cs/>
          <w:lang w:val="en-US"/>
        </w:rPr>
        <w:t>.</w:t>
      </w:r>
      <w:r w:rsidR="00031D88" w:rsidRPr="0078362B">
        <w:rPr>
          <w:rFonts w:asciiTheme="majorBidi" w:hAnsiTheme="majorBidi" w:cstheme="majorBidi"/>
          <w:b/>
          <w:bCs/>
          <w:lang w:val="en-US"/>
        </w:rPr>
        <w:tab/>
      </w:r>
      <w:r w:rsidR="00031D88" w:rsidRPr="0078362B">
        <w:rPr>
          <w:rFonts w:asciiTheme="majorBidi" w:hAnsiTheme="majorBidi" w:cstheme="majorBidi"/>
          <w:b/>
          <w:bCs/>
          <w:cs/>
          <w:lang w:val="en-US"/>
        </w:rPr>
        <w:t xml:space="preserve">การอนุมัติงบการเงิน </w:t>
      </w:r>
    </w:p>
    <w:p w14:paraId="4087640B" w14:textId="6EF4881A" w:rsidR="006A1F61" w:rsidRPr="0078362B" w:rsidRDefault="00031D88" w:rsidP="00437FE4">
      <w:pPr>
        <w:pStyle w:val="BodyTextIndent"/>
        <w:tabs>
          <w:tab w:val="left" w:pos="709"/>
        </w:tabs>
        <w:ind w:left="540" w:right="-115" w:firstLine="0"/>
        <w:jc w:val="thaiDistribute"/>
        <w:rPr>
          <w:rFonts w:asciiTheme="majorBidi" w:hAnsiTheme="majorBidi" w:cstheme="majorBidi"/>
          <w:spacing w:val="-12"/>
          <w:shd w:val="clear" w:color="auto" w:fill="FFFF00"/>
          <w:lang w:val="en-US"/>
        </w:rPr>
      </w:pPr>
      <w:r w:rsidRPr="0078362B">
        <w:rPr>
          <w:rFonts w:asciiTheme="majorBidi" w:hAnsiTheme="majorBidi" w:cstheme="majorBidi"/>
          <w:spacing w:val="-12"/>
          <w:cs/>
        </w:rPr>
        <w:t xml:space="preserve">งบการเงินนี้ได้รับอนุมัติให้ออกงบการเงินจากกรรมการผู้มีอำนาจลงนามของบริษัท เมื่อวันที่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24</w:t>
      </w:r>
      <w:r w:rsidR="009E11EB" w:rsidRPr="0078362B">
        <w:rPr>
          <w:rFonts w:asciiTheme="majorBidi" w:hAnsiTheme="majorBidi" w:cstheme="majorBidi"/>
          <w:spacing w:val="-12"/>
          <w:lang w:val="en-US"/>
        </w:rPr>
        <w:t xml:space="preserve"> </w:t>
      </w:r>
      <w:r w:rsidR="00C531CB" w:rsidRPr="0078362B">
        <w:rPr>
          <w:rFonts w:asciiTheme="majorBidi" w:hAnsiTheme="majorBidi" w:cstheme="majorBidi"/>
          <w:spacing w:val="-12"/>
          <w:cs/>
          <w:lang w:val="en-US"/>
        </w:rPr>
        <w:t>กุมภาพันธ์</w:t>
      </w:r>
      <w:r w:rsidR="009E11EB" w:rsidRPr="0078362B">
        <w:rPr>
          <w:rFonts w:asciiTheme="majorBidi" w:hAnsiTheme="majorBidi" w:cstheme="majorBidi"/>
          <w:spacing w:val="-12"/>
          <w:cs/>
          <w:lang w:val="en-US"/>
        </w:rPr>
        <w:t xml:space="preserve"> </w:t>
      </w:r>
      <w:r w:rsidR="00FA46D0" w:rsidRPr="00FA46D0">
        <w:rPr>
          <w:rFonts w:asciiTheme="majorBidi" w:hAnsiTheme="majorBidi" w:cstheme="majorBidi"/>
          <w:spacing w:val="-12"/>
          <w:lang w:val="en-US"/>
        </w:rPr>
        <w:t>2563</w:t>
      </w:r>
    </w:p>
    <w:sectPr w:rsidR="006A1F61" w:rsidRPr="0078362B" w:rsidSect="0019113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440" w:right="1224" w:bottom="720" w:left="1440" w:header="864" w:footer="43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AAD5E" w14:textId="77777777" w:rsidR="0078362B" w:rsidRDefault="0078362B">
      <w:pPr>
        <w:rPr>
          <w:rFonts w:cs="Symbol"/>
          <w:cs/>
        </w:rPr>
      </w:pPr>
      <w:r>
        <w:separator/>
      </w:r>
    </w:p>
  </w:endnote>
  <w:endnote w:type="continuationSeparator" w:id="0">
    <w:p w14:paraId="2541A2CF" w14:textId="77777777" w:rsidR="0078362B" w:rsidRDefault="0078362B">
      <w:pPr>
        <w:rPr>
          <w:rFonts w:cs="Symbo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A9E65" w14:textId="77777777" w:rsidR="0078362B" w:rsidRDefault="0078362B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14:paraId="4C7B6634" w14:textId="77777777" w:rsidR="0078362B" w:rsidRDefault="0078362B">
    <w:pPr>
      <w:pStyle w:val="Footer"/>
      <w:ind w:right="360"/>
      <w:rPr>
        <w:rFonts w:cs="Symbol"/>
        <w:szCs w:val="32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5964C" w14:textId="099E1C73" w:rsidR="0078362B" w:rsidRPr="00381FEA" w:rsidRDefault="0078362B" w:rsidP="000B77C1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EEF19" w14:textId="216CA20F" w:rsidR="0078362B" w:rsidRPr="00221254" w:rsidRDefault="0078362B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3A400C">
      <w:rPr>
        <w:rFonts w:ascii="BrowalliaUPC" w:hAnsi="BrowalliaUPC"/>
        <w:noProof/>
        <w:szCs w:val="32"/>
      </w:rPr>
      <w:t>CGD</w:t>
    </w:r>
    <w:r w:rsidR="003A400C">
      <w:rPr>
        <w:rFonts w:ascii="BrowalliaUPC" w:hAnsi="BrowalliaUPC"/>
        <w:noProof/>
        <w:szCs w:val="32"/>
        <w:cs/>
      </w:rPr>
      <w:t>62</w:t>
    </w:r>
    <w:r w:rsidR="003A400C">
      <w:rPr>
        <w:rFonts w:ascii="BrowalliaUPC" w:hAnsi="BrowalliaUPC"/>
        <w:noProof/>
        <w:szCs w:val="32"/>
      </w:rPr>
      <w:t>Y.docx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3A400C">
      <w:rPr>
        <w:rFonts w:ascii="BrowalliaUPC" w:hAnsi="BrowalliaUPC"/>
        <w:noProof/>
        <w:szCs w:val="32"/>
        <w:lang w:val="en-US"/>
      </w:rPr>
      <w:t>24/02/2020 12:12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81AD0" w14:textId="77777777" w:rsidR="0078362B" w:rsidRDefault="0078362B">
    <w:pPr>
      <w:pStyle w:val="Footer"/>
      <w:rPr>
        <w:rFonts w:cs="Symbol"/>
        <w:szCs w:val="32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1643E" w14:textId="7E36A9CE" w:rsidR="0078362B" w:rsidRPr="007D36C3" w:rsidRDefault="0078362B" w:rsidP="001F5F83">
    <w:pPr>
      <w:pStyle w:val="Footer"/>
      <w:jc w:val="right"/>
      <w:rPr>
        <w:rFonts w:ascii="Times New Roman" w:hAnsi="Times New Roman" w:cs="Times New Roman"/>
        <w:sz w:val="20"/>
        <w:szCs w:val="20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6AC41" w14:textId="77777777" w:rsidR="0078362B" w:rsidRDefault="0078362B">
    <w:pPr>
      <w:pStyle w:val="Footer"/>
      <w:rPr>
        <w:rFonts w:cs="Symbol"/>
        <w:szCs w:val="32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DF685" w14:textId="77777777" w:rsidR="0078362B" w:rsidRDefault="0078362B">
      <w:pPr>
        <w:rPr>
          <w:rFonts w:cs="Symbol"/>
          <w:cs/>
        </w:rPr>
      </w:pPr>
      <w:r>
        <w:separator/>
      </w:r>
    </w:p>
  </w:footnote>
  <w:footnote w:type="continuationSeparator" w:id="0">
    <w:p w14:paraId="21917AEA" w14:textId="77777777" w:rsidR="0078362B" w:rsidRDefault="0078362B">
      <w:pPr>
        <w:rPr>
          <w:rFonts w:cs="Symbo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AFA28" w14:textId="0B47B636" w:rsidR="0078362B" w:rsidRPr="00D26CC2" w:rsidRDefault="0078362B" w:rsidP="00071C47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045B9E16" w14:textId="77777777" w:rsidR="0078362B" w:rsidRPr="00803BAB" w:rsidRDefault="0078362B" w:rsidP="00071C47">
    <w:pPr>
      <w:pStyle w:val="Header"/>
      <w:jc w:val="center"/>
      <w:rPr>
        <w:rFonts w:ascii="Angsana New" w:hAnsi="Angsana New" w:cs="Angsana New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DB0CF" w14:textId="77777777" w:rsidR="0078362B" w:rsidRPr="00071C47" w:rsidRDefault="0078362B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E2CED" w14:textId="77777777" w:rsidR="0078362B" w:rsidRDefault="0078362B">
    <w:pPr>
      <w:pStyle w:val="Header"/>
      <w:rPr>
        <w:rFonts w:cs="Symbol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5B6F5" w14:textId="39D80AED" w:rsidR="0078362B" w:rsidRPr="00D26CC2" w:rsidRDefault="0078362B" w:rsidP="00071C47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0358BE82" w14:textId="5E285621" w:rsidR="0078362B" w:rsidRPr="00803BAB" w:rsidRDefault="0078362B" w:rsidP="00071C47">
    <w:pPr>
      <w:pStyle w:val="Header"/>
      <w:jc w:val="center"/>
      <w:rPr>
        <w:rFonts w:ascii="Times New Roman" w:hAnsi="Times New Roman" w:cs="Times New Roman"/>
        <w:noProof/>
        <w:sz w:val="20"/>
        <w:szCs w:val="20"/>
        <w:cs/>
      </w:rPr>
    </w:pPr>
    <w:r w:rsidRPr="00803BAB">
      <w:rPr>
        <w:rFonts w:ascii="Times New Roman" w:hAnsi="Times New Roman" w:cs="Times New Roman"/>
        <w:sz w:val="20"/>
        <w:szCs w:val="20"/>
        <w:cs/>
      </w:rPr>
      <w:t xml:space="preserve">- </w:t>
    </w:r>
    <w:r w:rsidRPr="00803BAB">
      <w:rPr>
        <w:rFonts w:ascii="Times New Roman" w:hAnsi="Times New Roman" w:cs="Times New Roman"/>
        <w:sz w:val="20"/>
        <w:szCs w:val="20"/>
      </w:rPr>
      <w:fldChar w:fldCharType="begin"/>
    </w:r>
    <w:r w:rsidRPr="00803BAB">
      <w:rPr>
        <w:rFonts w:ascii="Times New Roman" w:hAnsi="Times New Roman" w:cs="Times New Roman"/>
        <w:sz w:val="20"/>
        <w:szCs w:val="20"/>
        <w:cs/>
      </w:rPr>
      <w:instrText xml:space="preserve"> PAGE   \* MERGEFORMAT </w:instrText>
    </w:r>
    <w:r w:rsidRPr="00803BAB">
      <w:rPr>
        <w:rFonts w:ascii="Times New Roman" w:hAnsi="Times New Roman" w:cs="Times New Roman"/>
        <w:sz w:val="20"/>
        <w:szCs w:val="20"/>
      </w:rPr>
      <w:fldChar w:fldCharType="separate"/>
    </w:r>
    <w:r w:rsidR="003A400C" w:rsidRPr="003A400C">
      <w:rPr>
        <w:rFonts w:ascii="Times New Roman" w:hAnsi="Times New Roman" w:cs="Times New Roman"/>
        <w:noProof/>
        <w:sz w:val="20"/>
        <w:szCs w:val="20"/>
        <w:cs/>
      </w:rPr>
      <w:t>26</w:t>
    </w:r>
    <w:r w:rsidRPr="00803BAB">
      <w:rPr>
        <w:rFonts w:ascii="Times New Roman" w:hAnsi="Times New Roman" w:cs="Times New Roman"/>
        <w:noProof/>
        <w:sz w:val="20"/>
        <w:szCs w:val="20"/>
      </w:rPr>
      <w:fldChar w:fldCharType="end"/>
    </w:r>
    <w:r w:rsidRPr="00803BAB">
      <w:rPr>
        <w:rFonts w:ascii="Times New Roman" w:hAnsi="Times New Roman" w:cs="Times New Roman"/>
        <w:noProof/>
        <w:sz w:val="20"/>
        <w:szCs w:val="20"/>
        <w:lang w:val="en-US"/>
      </w:rPr>
      <w:t xml:space="preserve"> </w:t>
    </w:r>
    <w:r w:rsidRPr="00803BAB">
      <w:rPr>
        <w:rFonts w:ascii="Times New Roman" w:hAnsi="Times New Roman" w:cs="Times New Roman"/>
        <w:sz w:val="20"/>
        <w:szCs w:val="20"/>
        <w:cs/>
      </w:rPr>
      <w:t>-</w:t>
    </w:r>
  </w:p>
  <w:p w14:paraId="7E912B1C" w14:textId="77777777" w:rsidR="0078362B" w:rsidRPr="00191135" w:rsidRDefault="0078362B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24BD6" w14:textId="77777777" w:rsidR="0078362B" w:rsidRDefault="0078362B">
    <w:pPr>
      <w:pStyle w:val="Header"/>
      <w:rPr>
        <w:rFonts w:cs="Symbol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DC82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0" w15:restartNumberingAfterBreak="0">
    <w:nsid w:val="00CF4407"/>
    <w:multiLevelType w:val="hybridMultilevel"/>
    <w:tmpl w:val="0E1EE9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E1A37FF"/>
    <w:multiLevelType w:val="hybridMultilevel"/>
    <w:tmpl w:val="D16C9C74"/>
    <w:lvl w:ilvl="0" w:tplc="AE1844B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D80A80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C52BC5"/>
    <w:multiLevelType w:val="hybridMultilevel"/>
    <w:tmpl w:val="C6A8A2FE"/>
    <w:lvl w:ilvl="0" w:tplc="D474EED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6" w15:restartNumberingAfterBreak="0">
    <w:nsid w:val="3B7D766F"/>
    <w:multiLevelType w:val="hybridMultilevel"/>
    <w:tmpl w:val="81308656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8" w15:restartNumberingAfterBreak="0">
    <w:nsid w:val="43E866F2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E1CAA"/>
    <w:multiLevelType w:val="hybridMultilevel"/>
    <w:tmpl w:val="5B8A3FEA"/>
    <w:lvl w:ilvl="0" w:tplc="4BA20C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02749"/>
    <w:multiLevelType w:val="hybridMultilevel"/>
    <w:tmpl w:val="BF72265C"/>
    <w:lvl w:ilvl="0" w:tplc="F7AE8DAE">
      <w:start w:val="4"/>
      <w:numFmt w:val="bullet"/>
      <w:lvlText w:val=""/>
      <w:lvlJc w:val="left"/>
      <w:pPr>
        <w:ind w:left="1267" w:hanging="360"/>
      </w:pPr>
      <w:rPr>
        <w:rFonts w:ascii="Symbol" w:eastAsia="Cambria Math" w:hAnsi="Symbol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89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3" w15:restartNumberingAfterBreak="0">
    <w:nsid w:val="4F0C351F"/>
    <w:multiLevelType w:val="hybridMultilevel"/>
    <w:tmpl w:val="BD12FBB2"/>
    <w:lvl w:ilvl="0" w:tplc="87C8755C">
      <w:start w:val="4"/>
      <w:numFmt w:val="bullet"/>
      <w:lvlText w:val=""/>
      <w:lvlJc w:val="left"/>
      <w:pPr>
        <w:ind w:left="907" w:hanging="360"/>
      </w:pPr>
      <w:rPr>
        <w:rFonts w:ascii="Symbol" w:eastAsia="Wingding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4F1B11AD"/>
    <w:multiLevelType w:val="hybridMultilevel"/>
    <w:tmpl w:val="87B83B8C"/>
    <w:lvl w:ilvl="0" w:tplc="E68AC43A">
      <w:start w:val="1"/>
      <w:numFmt w:val="bullet"/>
      <w:lvlText w:val="-"/>
      <w:lvlJc w:val="left"/>
      <w:pPr>
        <w:ind w:left="1074" w:hanging="360"/>
      </w:pPr>
      <w:rPr>
        <w:rFonts w:ascii="Symbol" w:eastAsia="Wingdings" w:hAnsi="Symbol" w:cs="CordiaNew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BrowalliaUPC" w:hAnsi="BrowalliaUPC" w:cs="BrowalliaUPC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BrowalliaUPC" w:hAnsi="BrowalliaUPC" w:cs="BrowalliaUPC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BrowalliaUPC" w:hAnsi="BrowalliaUPC" w:cs="BrowalliaUPC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Symbol" w:hAnsi="Symbol" w:hint="default"/>
      </w:rPr>
    </w:lvl>
  </w:abstractNum>
  <w:abstractNum w:abstractNumId="25" w15:restartNumberingAfterBreak="0">
    <w:nsid w:val="4FCA4C8B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73E157FE"/>
    <w:multiLevelType w:val="hybridMultilevel"/>
    <w:tmpl w:val="5B8A3FEA"/>
    <w:lvl w:ilvl="0" w:tplc="4BA20C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F09FB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BD1D2E"/>
    <w:multiLevelType w:val="hybridMultilevel"/>
    <w:tmpl w:val="5B8A3FEA"/>
    <w:lvl w:ilvl="0" w:tplc="4BA20C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8"/>
  </w:num>
  <w:num w:numId="14">
    <w:abstractNumId w:val="17"/>
  </w:num>
  <w:num w:numId="15">
    <w:abstractNumId w:val="24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27"/>
  </w:num>
  <w:num w:numId="19">
    <w:abstractNumId w:val="16"/>
  </w:num>
  <w:num w:numId="20">
    <w:abstractNumId w:val="26"/>
  </w:num>
  <w:num w:numId="21">
    <w:abstractNumId w:val="10"/>
  </w:num>
  <w:num w:numId="22">
    <w:abstractNumId w:val="31"/>
  </w:num>
  <w:num w:numId="23">
    <w:abstractNumId w:val="19"/>
  </w:num>
  <w:num w:numId="24">
    <w:abstractNumId w:val="29"/>
  </w:num>
  <w:num w:numId="25">
    <w:abstractNumId w:val="25"/>
  </w:num>
  <w:num w:numId="26">
    <w:abstractNumId w:val="23"/>
  </w:num>
  <w:num w:numId="27">
    <w:abstractNumId w:val="20"/>
  </w:num>
  <w:num w:numId="28">
    <w:abstractNumId w:val="32"/>
  </w:num>
  <w:num w:numId="29">
    <w:abstractNumId w:val="18"/>
  </w:num>
  <w:num w:numId="30">
    <w:abstractNumId w:val="21"/>
  </w:num>
  <w:num w:numId="31">
    <w:abstractNumId w:val="12"/>
  </w:num>
  <w:num w:numId="32">
    <w:abstractNumId w:val="14"/>
  </w:num>
  <w:num w:numId="33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F6"/>
    <w:rsid w:val="0000094F"/>
    <w:rsid w:val="00000A54"/>
    <w:rsid w:val="00000C69"/>
    <w:rsid w:val="00000DC8"/>
    <w:rsid w:val="00000E2D"/>
    <w:rsid w:val="00000FCF"/>
    <w:rsid w:val="00001044"/>
    <w:rsid w:val="000015E0"/>
    <w:rsid w:val="00001610"/>
    <w:rsid w:val="000017EB"/>
    <w:rsid w:val="00001E5A"/>
    <w:rsid w:val="000020ED"/>
    <w:rsid w:val="000023C9"/>
    <w:rsid w:val="00002404"/>
    <w:rsid w:val="0000279C"/>
    <w:rsid w:val="000027EC"/>
    <w:rsid w:val="00002AE7"/>
    <w:rsid w:val="00002E6C"/>
    <w:rsid w:val="000035A7"/>
    <w:rsid w:val="000038F0"/>
    <w:rsid w:val="00004251"/>
    <w:rsid w:val="00004621"/>
    <w:rsid w:val="0000479E"/>
    <w:rsid w:val="000047F4"/>
    <w:rsid w:val="00004A28"/>
    <w:rsid w:val="00005C57"/>
    <w:rsid w:val="00005ED4"/>
    <w:rsid w:val="00006876"/>
    <w:rsid w:val="000075FA"/>
    <w:rsid w:val="0000769A"/>
    <w:rsid w:val="00007966"/>
    <w:rsid w:val="00007AD9"/>
    <w:rsid w:val="00007C71"/>
    <w:rsid w:val="00007CD3"/>
    <w:rsid w:val="000103CF"/>
    <w:rsid w:val="000106F6"/>
    <w:rsid w:val="00010CC9"/>
    <w:rsid w:val="00010D4C"/>
    <w:rsid w:val="000117E2"/>
    <w:rsid w:val="00012699"/>
    <w:rsid w:val="000126E5"/>
    <w:rsid w:val="00012FC4"/>
    <w:rsid w:val="00013469"/>
    <w:rsid w:val="0001357E"/>
    <w:rsid w:val="0001362A"/>
    <w:rsid w:val="00013664"/>
    <w:rsid w:val="00013712"/>
    <w:rsid w:val="0001388D"/>
    <w:rsid w:val="00013912"/>
    <w:rsid w:val="00013D40"/>
    <w:rsid w:val="00014436"/>
    <w:rsid w:val="0001458D"/>
    <w:rsid w:val="00014C09"/>
    <w:rsid w:val="000154B4"/>
    <w:rsid w:val="00015568"/>
    <w:rsid w:val="000168DD"/>
    <w:rsid w:val="00016BB8"/>
    <w:rsid w:val="00016C28"/>
    <w:rsid w:val="00017C11"/>
    <w:rsid w:val="00017F09"/>
    <w:rsid w:val="00017F21"/>
    <w:rsid w:val="000200B8"/>
    <w:rsid w:val="000205C9"/>
    <w:rsid w:val="00020912"/>
    <w:rsid w:val="00020ADA"/>
    <w:rsid w:val="00020B71"/>
    <w:rsid w:val="00021749"/>
    <w:rsid w:val="00021846"/>
    <w:rsid w:val="00021E9B"/>
    <w:rsid w:val="00022A57"/>
    <w:rsid w:val="00022B83"/>
    <w:rsid w:val="000233CD"/>
    <w:rsid w:val="00023A82"/>
    <w:rsid w:val="00023B3D"/>
    <w:rsid w:val="00023E29"/>
    <w:rsid w:val="000245F6"/>
    <w:rsid w:val="00024D04"/>
    <w:rsid w:val="0002513D"/>
    <w:rsid w:val="000254D0"/>
    <w:rsid w:val="000255A4"/>
    <w:rsid w:val="00025957"/>
    <w:rsid w:val="00025A5C"/>
    <w:rsid w:val="00025A73"/>
    <w:rsid w:val="00026AA8"/>
    <w:rsid w:val="00026DB5"/>
    <w:rsid w:val="00026F61"/>
    <w:rsid w:val="000279A9"/>
    <w:rsid w:val="00027D26"/>
    <w:rsid w:val="000308AC"/>
    <w:rsid w:val="00030DD1"/>
    <w:rsid w:val="00030F2D"/>
    <w:rsid w:val="00031B31"/>
    <w:rsid w:val="00031D88"/>
    <w:rsid w:val="000322E5"/>
    <w:rsid w:val="0003238E"/>
    <w:rsid w:val="00032573"/>
    <w:rsid w:val="00032952"/>
    <w:rsid w:val="000329BA"/>
    <w:rsid w:val="00032A07"/>
    <w:rsid w:val="00032EE7"/>
    <w:rsid w:val="00033728"/>
    <w:rsid w:val="00033A52"/>
    <w:rsid w:val="00033F38"/>
    <w:rsid w:val="00034697"/>
    <w:rsid w:val="0003483D"/>
    <w:rsid w:val="000353B3"/>
    <w:rsid w:val="00035DB4"/>
    <w:rsid w:val="0003701D"/>
    <w:rsid w:val="00037DF4"/>
    <w:rsid w:val="00040272"/>
    <w:rsid w:val="000409D9"/>
    <w:rsid w:val="00040A7D"/>
    <w:rsid w:val="00040D10"/>
    <w:rsid w:val="00041843"/>
    <w:rsid w:val="00041AAA"/>
    <w:rsid w:val="00042179"/>
    <w:rsid w:val="0004228D"/>
    <w:rsid w:val="00042822"/>
    <w:rsid w:val="0004297D"/>
    <w:rsid w:val="00042A0F"/>
    <w:rsid w:val="000430D6"/>
    <w:rsid w:val="000433E0"/>
    <w:rsid w:val="00043552"/>
    <w:rsid w:val="00043719"/>
    <w:rsid w:val="0004373C"/>
    <w:rsid w:val="00043978"/>
    <w:rsid w:val="00044672"/>
    <w:rsid w:val="00044B89"/>
    <w:rsid w:val="00045221"/>
    <w:rsid w:val="00045730"/>
    <w:rsid w:val="00045A8B"/>
    <w:rsid w:val="00045B81"/>
    <w:rsid w:val="000460D0"/>
    <w:rsid w:val="0004628F"/>
    <w:rsid w:val="000466A0"/>
    <w:rsid w:val="000468C7"/>
    <w:rsid w:val="00046A9E"/>
    <w:rsid w:val="000506C1"/>
    <w:rsid w:val="0005146F"/>
    <w:rsid w:val="00051598"/>
    <w:rsid w:val="000515C1"/>
    <w:rsid w:val="00051710"/>
    <w:rsid w:val="0005185B"/>
    <w:rsid w:val="0005203B"/>
    <w:rsid w:val="00052190"/>
    <w:rsid w:val="00052227"/>
    <w:rsid w:val="0005245E"/>
    <w:rsid w:val="0005257A"/>
    <w:rsid w:val="00052847"/>
    <w:rsid w:val="0005299E"/>
    <w:rsid w:val="00052FB5"/>
    <w:rsid w:val="0005307B"/>
    <w:rsid w:val="00054C4D"/>
    <w:rsid w:val="00056078"/>
    <w:rsid w:val="00056919"/>
    <w:rsid w:val="00056C2E"/>
    <w:rsid w:val="0005742A"/>
    <w:rsid w:val="00057EA1"/>
    <w:rsid w:val="000608E9"/>
    <w:rsid w:val="00060B66"/>
    <w:rsid w:val="00060DA8"/>
    <w:rsid w:val="00061176"/>
    <w:rsid w:val="00061211"/>
    <w:rsid w:val="000618D0"/>
    <w:rsid w:val="00061954"/>
    <w:rsid w:val="000620EB"/>
    <w:rsid w:val="000620F0"/>
    <w:rsid w:val="000622A1"/>
    <w:rsid w:val="000626F1"/>
    <w:rsid w:val="00062DE4"/>
    <w:rsid w:val="000630AF"/>
    <w:rsid w:val="0006406E"/>
    <w:rsid w:val="000641CA"/>
    <w:rsid w:val="00064A7C"/>
    <w:rsid w:val="00064F5F"/>
    <w:rsid w:val="00064F7F"/>
    <w:rsid w:val="00065D4B"/>
    <w:rsid w:val="00065FC7"/>
    <w:rsid w:val="00066278"/>
    <w:rsid w:val="0006630F"/>
    <w:rsid w:val="000667F1"/>
    <w:rsid w:val="00066E55"/>
    <w:rsid w:val="00067070"/>
    <w:rsid w:val="000673BC"/>
    <w:rsid w:val="0006741C"/>
    <w:rsid w:val="00067561"/>
    <w:rsid w:val="000678EB"/>
    <w:rsid w:val="00067B63"/>
    <w:rsid w:val="0007168C"/>
    <w:rsid w:val="00071A17"/>
    <w:rsid w:val="00071C47"/>
    <w:rsid w:val="00071EC3"/>
    <w:rsid w:val="00072020"/>
    <w:rsid w:val="000723B7"/>
    <w:rsid w:val="000732F4"/>
    <w:rsid w:val="00073336"/>
    <w:rsid w:val="00073C21"/>
    <w:rsid w:val="00073CBA"/>
    <w:rsid w:val="00074089"/>
    <w:rsid w:val="000741DE"/>
    <w:rsid w:val="000742A6"/>
    <w:rsid w:val="0007479B"/>
    <w:rsid w:val="00074C8A"/>
    <w:rsid w:val="0007539E"/>
    <w:rsid w:val="00075568"/>
    <w:rsid w:val="000757C6"/>
    <w:rsid w:val="00075E9C"/>
    <w:rsid w:val="000762EF"/>
    <w:rsid w:val="0007643A"/>
    <w:rsid w:val="0007657F"/>
    <w:rsid w:val="00076DF8"/>
    <w:rsid w:val="000772F2"/>
    <w:rsid w:val="000775B6"/>
    <w:rsid w:val="0007784C"/>
    <w:rsid w:val="0007790F"/>
    <w:rsid w:val="00077BDA"/>
    <w:rsid w:val="00077BFC"/>
    <w:rsid w:val="00077DC4"/>
    <w:rsid w:val="00077E83"/>
    <w:rsid w:val="00081BCA"/>
    <w:rsid w:val="00081E44"/>
    <w:rsid w:val="00081ECC"/>
    <w:rsid w:val="00082B2C"/>
    <w:rsid w:val="000830D5"/>
    <w:rsid w:val="0008342F"/>
    <w:rsid w:val="00083506"/>
    <w:rsid w:val="0008390D"/>
    <w:rsid w:val="00083C72"/>
    <w:rsid w:val="0008417D"/>
    <w:rsid w:val="000845AC"/>
    <w:rsid w:val="00084F10"/>
    <w:rsid w:val="00085743"/>
    <w:rsid w:val="000858AD"/>
    <w:rsid w:val="00086024"/>
    <w:rsid w:val="0008699C"/>
    <w:rsid w:val="00086A26"/>
    <w:rsid w:val="00086DAF"/>
    <w:rsid w:val="000870CE"/>
    <w:rsid w:val="0008753B"/>
    <w:rsid w:val="000879E3"/>
    <w:rsid w:val="00087AB2"/>
    <w:rsid w:val="00087C05"/>
    <w:rsid w:val="00090112"/>
    <w:rsid w:val="000902E8"/>
    <w:rsid w:val="0009031B"/>
    <w:rsid w:val="0009034D"/>
    <w:rsid w:val="0009065D"/>
    <w:rsid w:val="00090D01"/>
    <w:rsid w:val="00091247"/>
    <w:rsid w:val="00091461"/>
    <w:rsid w:val="0009150E"/>
    <w:rsid w:val="000923A0"/>
    <w:rsid w:val="00092B8A"/>
    <w:rsid w:val="00092E39"/>
    <w:rsid w:val="00092E3C"/>
    <w:rsid w:val="0009329D"/>
    <w:rsid w:val="00093395"/>
    <w:rsid w:val="0009350C"/>
    <w:rsid w:val="00093DD5"/>
    <w:rsid w:val="000944C2"/>
    <w:rsid w:val="00094C52"/>
    <w:rsid w:val="000953A9"/>
    <w:rsid w:val="00095A39"/>
    <w:rsid w:val="00096239"/>
    <w:rsid w:val="000962E4"/>
    <w:rsid w:val="000969EC"/>
    <w:rsid w:val="000A027E"/>
    <w:rsid w:val="000A039B"/>
    <w:rsid w:val="000A0465"/>
    <w:rsid w:val="000A048F"/>
    <w:rsid w:val="000A0670"/>
    <w:rsid w:val="000A0AED"/>
    <w:rsid w:val="000A0C34"/>
    <w:rsid w:val="000A0DA6"/>
    <w:rsid w:val="000A10E5"/>
    <w:rsid w:val="000A1760"/>
    <w:rsid w:val="000A1BCD"/>
    <w:rsid w:val="000A1CF3"/>
    <w:rsid w:val="000A1D61"/>
    <w:rsid w:val="000A33C7"/>
    <w:rsid w:val="000A35C1"/>
    <w:rsid w:val="000A495E"/>
    <w:rsid w:val="000A506D"/>
    <w:rsid w:val="000A5465"/>
    <w:rsid w:val="000A562B"/>
    <w:rsid w:val="000A5664"/>
    <w:rsid w:val="000A64FF"/>
    <w:rsid w:val="000A714F"/>
    <w:rsid w:val="000B0341"/>
    <w:rsid w:val="000B0457"/>
    <w:rsid w:val="000B0A68"/>
    <w:rsid w:val="000B1207"/>
    <w:rsid w:val="000B161C"/>
    <w:rsid w:val="000B1628"/>
    <w:rsid w:val="000B177D"/>
    <w:rsid w:val="000B1BE5"/>
    <w:rsid w:val="000B2E2C"/>
    <w:rsid w:val="000B3569"/>
    <w:rsid w:val="000B3656"/>
    <w:rsid w:val="000B3C6D"/>
    <w:rsid w:val="000B43FE"/>
    <w:rsid w:val="000B493B"/>
    <w:rsid w:val="000B4B56"/>
    <w:rsid w:val="000B4B9B"/>
    <w:rsid w:val="000B4E82"/>
    <w:rsid w:val="000B54C2"/>
    <w:rsid w:val="000B677D"/>
    <w:rsid w:val="000B6C92"/>
    <w:rsid w:val="000B6DB9"/>
    <w:rsid w:val="000B7153"/>
    <w:rsid w:val="000B725C"/>
    <w:rsid w:val="000B77C1"/>
    <w:rsid w:val="000B795A"/>
    <w:rsid w:val="000B7CC0"/>
    <w:rsid w:val="000B7D07"/>
    <w:rsid w:val="000B7FA7"/>
    <w:rsid w:val="000C05BE"/>
    <w:rsid w:val="000C0AFD"/>
    <w:rsid w:val="000C0C02"/>
    <w:rsid w:val="000C0D3D"/>
    <w:rsid w:val="000C12C2"/>
    <w:rsid w:val="000C13F3"/>
    <w:rsid w:val="000C19A2"/>
    <w:rsid w:val="000C19DB"/>
    <w:rsid w:val="000C1E90"/>
    <w:rsid w:val="000C21BA"/>
    <w:rsid w:val="000C377F"/>
    <w:rsid w:val="000C3AAA"/>
    <w:rsid w:val="000C3CBA"/>
    <w:rsid w:val="000C3F32"/>
    <w:rsid w:val="000C40CA"/>
    <w:rsid w:val="000C4624"/>
    <w:rsid w:val="000C47FC"/>
    <w:rsid w:val="000C54CC"/>
    <w:rsid w:val="000C588D"/>
    <w:rsid w:val="000C59B7"/>
    <w:rsid w:val="000C5A41"/>
    <w:rsid w:val="000C5D13"/>
    <w:rsid w:val="000C5E98"/>
    <w:rsid w:val="000C67C0"/>
    <w:rsid w:val="000C6D62"/>
    <w:rsid w:val="000C6E0C"/>
    <w:rsid w:val="000C74EC"/>
    <w:rsid w:val="000C76D0"/>
    <w:rsid w:val="000C7E06"/>
    <w:rsid w:val="000D047A"/>
    <w:rsid w:val="000D15ED"/>
    <w:rsid w:val="000D180D"/>
    <w:rsid w:val="000D2ADA"/>
    <w:rsid w:val="000D3490"/>
    <w:rsid w:val="000D35F5"/>
    <w:rsid w:val="000D3B18"/>
    <w:rsid w:val="000D3E10"/>
    <w:rsid w:val="000D3F0D"/>
    <w:rsid w:val="000D4800"/>
    <w:rsid w:val="000D4A85"/>
    <w:rsid w:val="000D4BBF"/>
    <w:rsid w:val="000D4E42"/>
    <w:rsid w:val="000D5683"/>
    <w:rsid w:val="000D5A19"/>
    <w:rsid w:val="000D5D38"/>
    <w:rsid w:val="000D61FC"/>
    <w:rsid w:val="000D64A5"/>
    <w:rsid w:val="000D6522"/>
    <w:rsid w:val="000D74EB"/>
    <w:rsid w:val="000D773D"/>
    <w:rsid w:val="000D7898"/>
    <w:rsid w:val="000D79B7"/>
    <w:rsid w:val="000D7C28"/>
    <w:rsid w:val="000E0293"/>
    <w:rsid w:val="000E0B1C"/>
    <w:rsid w:val="000E1457"/>
    <w:rsid w:val="000E193D"/>
    <w:rsid w:val="000E21D9"/>
    <w:rsid w:val="000E31A0"/>
    <w:rsid w:val="000E41A4"/>
    <w:rsid w:val="000E433A"/>
    <w:rsid w:val="000E45C6"/>
    <w:rsid w:val="000E5658"/>
    <w:rsid w:val="000E5959"/>
    <w:rsid w:val="000E5DEB"/>
    <w:rsid w:val="000E64DB"/>
    <w:rsid w:val="000E6900"/>
    <w:rsid w:val="000E6D4B"/>
    <w:rsid w:val="000E70D2"/>
    <w:rsid w:val="000E7205"/>
    <w:rsid w:val="000E7666"/>
    <w:rsid w:val="000E76A9"/>
    <w:rsid w:val="000E7829"/>
    <w:rsid w:val="000E7E74"/>
    <w:rsid w:val="000F00D8"/>
    <w:rsid w:val="000F0A49"/>
    <w:rsid w:val="000F0E16"/>
    <w:rsid w:val="000F25A9"/>
    <w:rsid w:val="000F2C58"/>
    <w:rsid w:val="000F2D8D"/>
    <w:rsid w:val="000F357D"/>
    <w:rsid w:val="000F38C3"/>
    <w:rsid w:val="000F3A71"/>
    <w:rsid w:val="000F3AF6"/>
    <w:rsid w:val="000F4B2E"/>
    <w:rsid w:val="000F5916"/>
    <w:rsid w:val="000F602D"/>
    <w:rsid w:val="000F6C5C"/>
    <w:rsid w:val="000F6CAF"/>
    <w:rsid w:val="000F6CB7"/>
    <w:rsid w:val="000F6D62"/>
    <w:rsid w:val="000F750C"/>
    <w:rsid w:val="000F7AE7"/>
    <w:rsid w:val="001005DB"/>
    <w:rsid w:val="00100832"/>
    <w:rsid w:val="00100B3A"/>
    <w:rsid w:val="001014B0"/>
    <w:rsid w:val="00101801"/>
    <w:rsid w:val="00101EAF"/>
    <w:rsid w:val="00102064"/>
    <w:rsid w:val="001025A8"/>
    <w:rsid w:val="00103A75"/>
    <w:rsid w:val="00103C18"/>
    <w:rsid w:val="00103CE0"/>
    <w:rsid w:val="00104601"/>
    <w:rsid w:val="00105227"/>
    <w:rsid w:val="0010550D"/>
    <w:rsid w:val="0010587E"/>
    <w:rsid w:val="00105E63"/>
    <w:rsid w:val="001069D2"/>
    <w:rsid w:val="00106A33"/>
    <w:rsid w:val="0010769C"/>
    <w:rsid w:val="0010797C"/>
    <w:rsid w:val="001103B2"/>
    <w:rsid w:val="00110765"/>
    <w:rsid w:val="00110870"/>
    <w:rsid w:val="001108AA"/>
    <w:rsid w:val="001108C8"/>
    <w:rsid w:val="0011103A"/>
    <w:rsid w:val="00111375"/>
    <w:rsid w:val="00111B69"/>
    <w:rsid w:val="00111E8D"/>
    <w:rsid w:val="00112020"/>
    <w:rsid w:val="0011247A"/>
    <w:rsid w:val="00112949"/>
    <w:rsid w:val="00112DBD"/>
    <w:rsid w:val="00113775"/>
    <w:rsid w:val="00113CDC"/>
    <w:rsid w:val="00114EA2"/>
    <w:rsid w:val="00115245"/>
    <w:rsid w:val="00115A8B"/>
    <w:rsid w:val="00115AE9"/>
    <w:rsid w:val="001169E8"/>
    <w:rsid w:val="00120499"/>
    <w:rsid w:val="00120973"/>
    <w:rsid w:val="001217B6"/>
    <w:rsid w:val="00121B18"/>
    <w:rsid w:val="001222B1"/>
    <w:rsid w:val="00122E81"/>
    <w:rsid w:val="001231EB"/>
    <w:rsid w:val="00123406"/>
    <w:rsid w:val="001238E8"/>
    <w:rsid w:val="00123A3B"/>
    <w:rsid w:val="00123CC0"/>
    <w:rsid w:val="00124281"/>
    <w:rsid w:val="00124539"/>
    <w:rsid w:val="00125CD9"/>
    <w:rsid w:val="00125D5F"/>
    <w:rsid w:val="00125DB8"/>
    <w:rsid w:val="00126372"/>
    <w:rsid w:val="0012637D"/>
    <w:rsid w:val="001266F1"/>
    <w:rsid w:val="00126A98"/>
    <w:rsid w:val="001279D9"/>
    <w:rsid w:val="00127A1E"/>
    <w:rsid w:val="00127ACA"/>
    <w:rsid w:val="00127CB3"/>
    <w:rsid w:val="00127F7B"/>
    <w:rsid w:val="00127FB1"/>
    <w:rsid w:val="001301A3"/>
    <w:rsid w:val="00130A6F"/>
    <w:rsid w:val="001311B6"/>
    <w:rsid w:val="00131BF0"/>
    <w:rsid w:val="00131EAB"/>
    <w:rsid w:val="00132118"/>
    <w:rsid w:val="0013220D"/>
    <w:rsid w:val="00132C2C"/>
    <w:rsid w:val="001336C8"/>
    <w:rsid w:val="001343BD"/>
    <w:rsid w:val="00134770"/>
    <w:rsid w:val="00134B32"/>
    <w:rsid w:val="0013549B"/>
    <w:rsid w:val="0013599D"/>
    <w:rsid w:val="00135D61"/>
    <w:rsid w:val="001368B1"/>
    <w:rsid w:val="00136AD1"/>
    <w:rsid w:val="00136AE7"/>
    <w:rsid w:val="00137212"/>
    <w:rsid w:val="001375CC"/>
    <w:rsid w:val="001379E3"/>
    <w:rsid w:val="0014037E"/>
    <w:rsid w:val="001413FC"/>
    <w:rsid w:val="00141429"/>
    <w:rsid w:val="001414BC"/>
    <w:rsid w:val="001422B5"/>
    <w:rsid w:val="00142D6D"/>
    <w:rsid w:val="00142EE4"/>
    <w:rsid w:val="00143536"/>
    <w:rsid w:val="00143A3C"/>
    <w:rsid w:val="001444E6"/>
    <w:rsid w:val="00144BB2"/>
    <w:rsid w:val="00144D5F"/>
    <w:rsid w:val="00144E4C"/>
    <w:rsid w:val="00144F08"/>
    <w:rsid w:val="00144FDC"/>
    <w:rsid w:val="001451EE"/>
    <w:rsid w:val="001452C7"/>
    <w:rsid w:val="00145440"/>
    <w:rsid w:val="0014554F"/>
    <w:rsid w:val="00145A8E"/>
    <w:rsid w:val="00145EB1"/>
    <w:rsid w:val="00146576"/>
    <w:rsid w:val="0014676A"/>
    <w:rsid w:val="001469D7"/>
    <w:rsid w:val="00146D33"/>
    <w:rsid w:val="00146D70"/>
    <w:rsid w:val="001471ED"/>
    <w:rsid w:val="00147838"/>
    <w:rsid w:val="00147D8C"/>
    <w:rsid w:val="00147E83"/>
    <w:rsid w:val="00147F7F"/>
    <w:rsid w:val="0015085E"/>
    <w:rsid w:val="00150AB1"/>
    <w:rsid w:val="00150B07"/>
    <w:rsid w:val="00150D04"/>
    <w:rsid w:val="00152106"/>
    <w:rsid w:val="001522A1"/>
    <w:rsid w:val="0015235F"/>
    <w:rsid w:val="00152670"/>
    <w:rsid w:val="00152E59"/>
    <w:rsid w:val="00152FBD"/>
    <w:rsid w:val="00153988"/>
    <w:rsid w:val="0015423D"/>
    <w:rsid w:val="0015466A"/>
    <w:rsid w:val="00154F88"/>
    <w:rsid w:val="0015506D"/>
    <w:rsid w:val="001553C9"/>
    <w:rsid w:val="001553D6"/>
    <w:rsid w:val="00155ADB"/>
    <w:rsid w:val="00155D84"/>
    <w:rsid w:val="0015653A"/>
    <w:rsid w:val="00157183"/>
    <w:rsid w:val="00157321"/>
    <w:rsid w:val="0015736C"/>
    <w:rsid w:val="00157CA4"/>
    <w:rsid w:val="00160375"/>
    <w:rsid w:val="001603EE"/>
    <w:rsid w:val="00160685"/>
    <w:rsid w:val="00160A9B"/>
    <w:rsid w:val="00160C3C"/>
    <w:rsid w:val="00160C70"/>
    <w:rsid w:val="00160D14"/>
    <w:rsid w:val="001612E3"/>
    <w:rsid w:val="001613E5"/>
    <w:rsid w:val="00161751"/>
    <w:rsid w:val="00161B85"/>
    <w:rsid w:val="00162515"/>
    <w:rsid w:val="00163225"/>
    <w:rsid w:val="0016372A"/>
    <w:rsid w:val="00163A76"/>
    <w:rsid w:val="001645A8"/>
    <w:rsid w:val="00164D51"/>
    <w:rsid w:val="00164DF1"/>
    <w:rsid w:val="00164E89"/>
    <w:rsid w:val="00165846"/>
    <w:rsid w:val="001658A3"/>
    <w:rsid w:val="00165B80"/>
    <w:rsid w:val="00166025"/>
    <w:rsid w:val="0016674D"/>
    <w:rsid w:val="00166CC7"/>
    <w:rsid w:val="00166F13"/>
    <w:rsid w:val="0016751C"/>
    <w:rsid w:val="001701EB"/>
    <w:rsid w:val="001709DB"/>
    <w:rsid w:val="00171561"/>
    <w:rsid w:val="001722CE"/>
    <w:rsid w:val="0017285C"/>
    <w:rsid w:val="00173C37"/>
    <w:rsid w:val="00174117"/>
    <w:rsid w:val="0017463B"/>
    <w:rsid w:val="00174F98"/>
    <w:rsid w:val="00175009"/>
    <w:rsid w:val="001753E4"/>
    <w:rsid w:val="00175668"/>
    <w:rsid w:val="0017570D"/>
    <w:rsid w:val="0017570F"/>
    <w:rsid w:val="00175AE0"/>
    <w:rsid w:val="00175AF1"/>
    <w:rsid w:val="00175BF7"/>
    <w:rsid w:val="00175C40"/>
    <w:rsid w:val="00175E17"/>
    <w:rsid w:val="001766F4"/>
    <w:rsid w:val="00176ADB"/>
    <w:rsid w:val="00176EC3"/>
    <w:rsid w:val="0017720E"/>
    <w:rsid w:val="00177B01"/>
    <w:rsid w:val="00180665"/>
    <w:rsid w:val="00180757"/>
    <w:rsid w:val="001808F6"/>
    <w:rsid w:val="00181101"/>
    <w:rsid w:val="00181177"/>
    <w:rsid w:val="00181525"/>
    <w:rsid w:val="00181557"/>
    <w:rsid w:val="00181724"/>
    <w:rsid w:val="00181855"/>
    <w:rsid w:val="00182143"/>
    <w:rsid w:val="0018221D"/>
    <w:rsid w:val="00182363"/>
    <w:rsid w:val="00182F00"/>
    <w:rsid w:val="00183129"/>
    <w:rsid w:val="0018320C"/>
    <w:rsid w:val="001832B2"/>
    <w:rsid w:val="00183706"/>
    <w:rsid w:val="001838C9"/>
    <w:rsid w:val="00183B9A"/>
    <w:rsid w:val="00183DAB"/>
    <w:rsid w:val="00183E2D"/>
    <w:rsid w:val="00184635"/>
    <w:rsid w:val="00184641"/>
    <w:rsid w:val="0018468B"/>
    <w:rsid w:val="0018491A"/>
    <w:rsid w:val="00184A63"/>
    <w:rsid w:val="00184F2C"/>
    <w:rsid w:val="00184FEE"/>
    <w:rsid w:val="00185335"/>
    <w:rsid w:val="00185381"/>
    <w:rsid w:val="0018659A"/>
    <w:rsid w:val="00186AC2"/>
    <w:rsid w:val="00186BA5"/>
    <w:rsid w:val="00187012"/>
    <w:rsid w:val="001906BC"/>
    <w:rsid w:val="00191135"/>
    <w:rsid w:val="0019132C"/>
    <w:rsid w:val="00191EB1"/>
    <w:rsid w:val="00191FB9"/>
    <w:rsid w:val="0019249A"/>
    <w:rsid w:val="00192E73"/>
    <w:rsid w:val="00194134"/>
    <w:rsid w:val="00194301"/>
    <w:rsid w:val="001943DE"/>
    <w:rsid w:val="001952EF"/>
    <w:rsid w:val="001959CB"/>
    <w:rsid w:val="00195FF7"/>
    <w:rsid w:val="001966EF"/>
    <w:rsid w:val="001967B6"/>
    <w:rsid w:val="00196D3B"/>
    <w:rsid w:val="001972BF"/>
    <w:rsid w:val="00197F28"/>
    <w:rsid w:val="001A05E3"/>
    <w:rsid w:val="001A067A"/>
    <w:rsid w:val="001A0EC5"/>
    <w:rsid w:val="001A114B"/>
    <w:rsid w:val="001A1249"/>
    <w:rsid w:val="001A129B"/>
    <w:rsid w:val="001A1415"/>
    <w:rsid w:val="001A1515"/>
    <w:rsid w:val="001A1534"/>
    <w:rsid w:val="001A1B91"/>
    <w:rsid w:val="001A1DDB"/>
    <w:rsid w:val="001A2949"/>
    <w:rsid w:val="001A2A58"/>
    <w:rsid w:val="001A2CC4"/>
    <w:rsid w:val="001A353F"/>
    <w:rsid w:val="001A3846"/>
    <w:rsid w:val="001A3E8F"/>
    <w:rsid w:val="001A3F61"/>
    <w:rsid w:val="001A4134"/>
    <w:rsid w:val="001A4A65"/>
    <w:rsid w:val="001A540B"/>
    <w:rsid w:val="001A5A12"/>
    <w:rsid w:val="001A5B94"/>
    <w:rsid w:val="001A5BD1"/>
    <w:rsid w:val="001A6432"/>
    <w:rsid w:val="001A754F"/>
    <w:rsid w:val="001A773B"/>
    <w:rsid w:val="001A7C09"/>
    <w:rsid w:val="001B0049"/>
    <w:rsid w:val="001B01A9"/>
    <w:rsid w:val="001B08FC"/>
    <w:rsid w:val="001B0D11"/>
    <w:rsid w:val="001B212A"/>
    <w:rsid w:val="001B28C7"/>
    <w:rsid w:val="001B2ACD"/>
    <w:rsid w:val="001B3478"/>
    <w:rsid w:val="001B3724"/>
    <w:rsid w:val="001B3848"/>
    <w:rsid w:val="001B3FE4"/>
    <w:rsid w:val="001B4BDF"/>
    <w:rsid w:val="001B5067"/>
    <w:rsid w:val="001B51BF"/>
    <w:rsid w:val="001B5250"/>
    <w:rsid w:val="001B53E2"/>
    <w:rsid w:val="001B5678"/>
    <w:rsid w:val="001B5D70"/>
    <w:rsid w:val="001B6D5A"/>
    <w:rsid w:val="001B6DE6"/>
    <w:rsid w:val="001B6FCA"/>
    <w:rsid w:val="001B7646"/>
    <w:rsid w:val="001B7840"/>
    <w:rsid w:val="001B7951"/>
    <w:rsid w:val="001B7985"/>
    <w:rsid w:val="001B79D6"/>
    <w:rsid w:val="001C012E"/>
    <w:rsid w:val="001C1786"/>
    <w:rsid w:val="001C1F27"/>
    <w:rsid w:val="001C278B"/>
    <w:rsid w:val="001C2E99"/>
    <w:rsid w:val="001C3763"/>
    <w:rsid w:val="001C3925"/>
    <w:rsid w:val="001C3BF5"/>
    <w:rsid w:val="001C3C47"/>
    <w:rsid w:val="001C3F15"/>
    <w:rsid w:val="001C4202"/>
    <w:rsid w:val="001C44AB"/>
    <w:rsid w:val="001C4C69"/>
    <w:rsid w:val="001C5880"/>
    <w:rsid w:val="001C5C76"/>
    <w:rsid w:val="001C5FBF"/>
    <w:rsid w:val="001C6696"/>
    <w:rsid w:val="001C674D"/>
    <w:rsid w:val="001C6A41"/>
    <w:rsid w:val="001C6A88"/>
    <w:rsid w:val="001C6B78"/>
    <w:rsid w:val="001C7154"/>
    <w:rsid w:val="001D12A6"/>
    <w:rsid w:val="001D146A"/>
    <w:rsid w:val="001D1722"/>
    <w:rsid w:val="001D1724"/>
    <w:rsid w:val="001D1AE1"/>
    <w:rsid w:val="001D2089"/>
    <w:rsid w:val="001D2160"/>
    <w:rsid w:val="001D2353"/>
    <w:rsid w:val="001D3AD2"/>
    <w:rsid w:val="001D3E56"/>
    <w:rsid w:val="001D4410"/>
    <w:rsid w:val="001D473B"/>
    <w:rsid w:val="001D4769"/>
    <w:rsid w:val="001D4933"/>
    <w:rsid w:val="001D4DD3"/>
    <w:rsid w:val="001D4E3F"/>
    <w:rsid w:val="001D534A"/>
    <w:rsid w:val="001D578E"/>
    <w:rsid w:val="001D5DCB"/>
    <w:rsid w:val="001D656D"/>
    <w:rsid w:val="001D6CF0"/>
    <w:rsid w:val="001D739D"/>
    <w:rsid w:val="001D7BD7"/>
    <w:rsid w:val="001D7F6A"/>
    <w:rsid w:val="001E04B2"/>
    <w:rsid w:val="001E1001"/>
    <w:rsid w:val="001E177D"/>
    <w:rsid w:val="001E1AAD"/>
    <w:rsid w:val="001E1D9E"/>
    <w:rsid w:val="001E20B1"/>
    <w:rsid w:val="001E211B"/>
    <w:rsid w:val="001E26BD"/>
    <w:rsid w:val="001E2E88"/>
    <w:rsid w:val="001E3541"/>
    <w:rsid w:val="001E4083"/>
    <w:rsid w:val="001E44E2"/>
    <w:rsid w:val="001E4E28"/>
    <w:rsid w:val="001E53E6"/>
    <w:rsid w:val="001E5455"/>
    <w:rsid w:val="001E5735"/>
    <w:rsid w:val="001E5E91"/>
    <w:rsid w:val="001E5FB8"/>
    <w:rsid w:val="001E726D"/>
    <w:rsid w:val="001E7600"/>
    <w:rsid w:val="001E7944"/>
    <w:rsid w:val="001E7A3F"/>
    <w:rsid w:val="001E7D96"/>
    <w:rsid w:val="001E7F3A"/>
    <w:rsid w:val="001F06D8"/>
    <w:rsid w:val="001F0761"/>
    <w:rsid w:val="001F077A"/>
    <w:rsid w:val="001F171B"/>
    <w:rsid w:val="001F2016"/>
    <w:rsid w:val="001F2C2E"/>
    <w:rsid w:val="001F319F"/>
    <w:rsid w:val="001F3202"/>
    <w:rsid w:val="001F35FF"/>
    <w:rsid w:val="001F3696"/>
    <w:rsid w:val="001F3B33"/>
    <w:rsid w:val="001F472A"/>
    <w:rsid w:val="001F4942"/>
    <w:rsid w:val="001F4C58"/>
    <w:rsid w:val="001F4C68"/>
    <w:rsid w:val="001F5252"/>
    <w:rsid w:val="001F53C6"/>
    <w:rsid w:val="001F5535"/>
    <w:rsid w:val="001F598D"/>
    <w:rsid w:val="001F5F83"/>
    <w:rsid w:val="001F617E"/>
    <w:rsid w:val="001F7260"/>
    <w:rsid w:val="001F742E"/>
    <w:rsid w:val="001F7925"/>
    <w:rsid w:val="00200368"/>
    <w:rsid w:val="002003D4"/>
    <w:rsid w:val="00200720"/>
    <w:rsid w:val="0020091C"/>
    <w:rsid w:val="00200B54"/>
    <w:rsid w:val="00201091"/>
    <w:rsid w:val="00201538"/>
    <w:rsid w:val="0020191F"/>
    <w:rsid w:val="00202C30"/>
    <w:rsid w:val="00203307"/>
    <w:rsid w:val="002035F3"/>
    <w:rsid w:val="00203991"/>
    <w:rsid w:val="00203EF4"/>
    <w:rsid w:val="00203FF3"/>
    <w:rsid w:val="0020477A"/>
    <w:rsid w:val="00204D6C"/>
    <w:rsid w:val="002063F4"/>
    <w:rsid w:val="002069BB"/>
    <w:rsid w:val="00206B94"/>
    <w:rsid w:val="00207196"/>
    <w:rsid w:val="002071C0"/>
    <w:rsid w:val="00207315"/>
    <w:rsid w:val="00207527"/>
    <w:rsid w:val="00207D65"/>
    <w:rsid w:val="00210115"/>
    <w:rsid w:val="0021031B"/>
    <w:rsid w:val="00210569"/>
    <w:rsid w:val="00210A05"/>
    <w:rsid w:val="00210A73"/>
    <w:rsid w:val="00210CAA"/>
    <w:rsid w:val="00211186"/>
    <w:rsid w:val="0021315E"/>
    <w:rsid w:val="0021319D"/>
    <w:rsid w:val="00213336"/>
    <w:rsid w:val="00213B45"/>
    <w:rsid w:val="0021431C"/>
    <w:rsid w:val="00214872"/>
    <w:rsid w:val="00214898"/>
    <w:rsid w:val="00214CBA"/>
    <w:rsid w:val="00214FFD"/>
    <w:rsid w:val="0021536F"/>
    <w:rsid w:val="002162E9"/>
    <w:rsid w:val="002163A3"/>
    <w:rsid w:val="00216674"/>
    <w:rsid w:val="0021678D"/>
    <w:rsid w:val="00217A28"/>
    <w:rsid w:val="00217E76"/>
    <w:rsid w:val="002202AD"/>
    <w:rsid w:val="00220836"/>
    <w:rsid w:val="00221254"/>
    <w:rsid w:val="002213EE"/>
    <w:rsid w:val="00221470"/>
    <w:rsid w:val="00222843"/>
    <w:rsid w:val="00222D18"/>
    <w:rsid w:val="00223265"/>
    <w:rsid w:val="002238BD"/>
    <w:rsid w:val="00223BF8"/>
    <w:rsid w:val="0022417A"/>
    <w:rsid w:val="00224671"/>
    <w:rsid w:val="002247EE"/>
    <w:rsid w:val="002251ED"/>
    <w:rsid w:val="00225BED"/>
    <w:rsid w:val="00226531"/>
    <w:rsid w:val="00227E4E"/>
    <w:rsid w:val="002300D5"/>
    <w:rsid w:val="0023045F"/>
    <w:rsid w:val="00230AEF"/>
    <w:rsid w:val="00230BC6"/>
    <w:rsid w:val="00232070"/>
    <w:rsid w:val="00232110"/>
    <w:rsid w:val="002325F4"/>
    <w:rsid w:val="0023264D"/>
    <w:rsid w:val="00232B62"/>
    <w:rsid w:val="002332FC"/>
    <w:rsid w:val="0023335C"/>
    <w:rsid w:val="002335A0"/>
    <w:rsid w:val="00233C8A"/>
    <w:rsid w:val="00234421"/>
    <w:rsid w:val="00234633"/>
    <w:rsid w:val="00234CC3"/>
    <w:rsid w:val="00234EB2"/>
    <w:rsid w:val="002350FC"/>
    <w:rsid w:val="0023533D"/>
    <w:rsid w:val="0023540E"/>
    <w:rsid w:val="002354B8"/>
    <w:rsid w:val="00236A0F"/>
    <w:rsid w:val="002373D0"/>
    <w:rsid w:val="0024020D"/>
    <w:rsid w:val="00240249"/>
    <w:rsid w:val="00240251"/>
    <w:rsid w:val="00240371"/>
    <w:rsid w:val="002403BA"/>
    <w:rsid w:val="00240C41"/>
    <w:rsid w:val="002414E8"/>
    <w:rsid w:val="00241530"/>
    <w:rsid w:val="00241697"/>
    <w:rsid w:val="00241761"/>
    <w:rsid w:val="00241B38"/>
    <w:rsid w:val="00241D41"/>
    <w:rsid w:val="002420A4"/>
    <w:rsid w:val="00242E65"/>
    <w:rsid w:val="00243195"/>
    <w:rsid w:val="002432D3"/>
    <w:rsid w:val="0024332D"/>
    <w:rsid w:val="00243679"/>
    <w:rsid w:val="002437C2"/>
    <w:rsid w:val="0024380C"/>
    <w:rsid w:val="00243C23"/>
    <w:rsid w:val="002442A1"/>
    <w:rsid w:val="00244510"/>
    <w:rsid w:val="00244778"/>
    <w:rsid w:val="002454DA"/>
    <w:rsid w:val="002466F8"/>
    <w:rsid w:val="0024696E"/>
    <w:rsid w:val="00246B12"/>
    <w:rsid w:val="0024700B"/>
    <w:rsid w:val="002479FF"/>
    <w:rsid w:val="00247BD2"/>
    <w:rsid w:val="00247E5C"/>
    <w:rsid w:val="00247EE2"/>
    <w:rsid w:val="00250258"/>
    <w:rsid w:val="00250DBF"/>
    <w:rsid w:val="002513F2"/>
    <w:rsid w:val="00251548"/>
    <w:rsid w:val="00251B72"/>
    <w:rsid w:val="0025239B"/>
    <w:rsid w:val="00252D84"/>
    <w:rsid w:val="0025317B"/>
    <w:rsid w:val="00253AAB"/>
    <w:rsid w:val="0025453B"/>
    <w:rsid w:val="00254726"/>
    <w:rsid w:val="00254B8A"/>
    <w:rsid w:val="00254BA1"/>
    <w:rsid w:val="00254E5F"/>
    <w:rsid w:val="00254F79"/>
    <w:rsid w:val="002550CB"/>
    <w:rsid w:val="0025561F"/>
    <w:rsid w:val="002556D8"/>
    <w:rsid w:val="002556E4"/>
    <w:rsid w:val="00255C18"/>
    <w:rsid w:val="0025600E"/>
    <w:rsid w:val="00256089"/>
    <w:rsid w:val="002561D5"/>
    <w:rsid w:val="00256945"/>
    <w:rsid w:val="00256A87"/>
    <w:rsid w:val="00256CAE"/>
    <w:rsid w:val="0025741D"/>
    <w:rsid w:val="0025783C"/>
    <w:rsid w:val="002579AF"/>
    <w:rsid w:val="0026013A"/>
    <w:rsid w:val="002606B0"/>
    <w:rsid w:val="0026137F"/>
    <w:rsid w:val="0026168B"/>
    <w:rsid w:val="002621BC"/>
    <w:rsid w:val="002626B3"/>
    <w:rsid w:val="002628C7"/>
    <w:rsid w:val="00263141"/>
    <w:rsid w:val="00263615"/>
    <w:rsid w:val="0026385E"/>
    <w:rsid w:val="002643FD"/>
    <w:rsid w:val="0026442C"/>
    <w:rsid w:val="002648E9"/>
    <w:rsid w:val="00264C4D"/>
    <w:rsid w:val="002652C6"/>
    <w:rsid w:val="00265FA3"/>
    <w:rsid w:val="00266176"/>
    <w:rsid w:val="002661B2"/>
    <w:rsid w:val="00266467"/>
    <w:rsid w:val="002665FA"/>
    <w:rsid w:val="0026683D"/>
    <w:rsid w:val="00266EF8"/>
    <w:rsid w:val="00266F07"/>
    <w:rsid w:val="00270763"/>
    <w:rsid w:val="00271062"/>
    <w:rsid w:val="002713FD"/>
    <w:rsid w:val="00271559"/>
    <w:rsid w:val="002715FE"/>
    <w:rsid w:val="00271D11"/>
    <w:rsid w:val="00271EB7"/>
    <w:rsid w:val="00271ECC"/>
    <w:rsid w:val="0027217A"/>
    <w:rsid w:val="00272319"/>
    <w:rsid w:val="00272E36"/>
    <w:rsid w:val="002733FE"/>
    <w:rsid w:val="00273BA1"/>
    <w:rsid w:val="00273D34"/>
    <w:rsid w:val="002743B1"/>
    <w:rsid w:val="002749EE"/>
    <w:rsid w:val="00275B81"/>
    <w:rsid w:val="00276291"/>
    <w:rsid w:val="00276EF8"/>
    <w:rsid w:val="002776E2"/>
    <w:rsid w:val="00277D8E"/>
    <w:rsid w:val="002806B0"/>
    <w:rsid w:val="0028112C"/>
    <w:rsid w:val="002811DE"/>
    <w:rsid w:val="002814BA"/>
    <w:rsid w:val="002817F4"/>
    <w:rsid w:val="00281B5D"/>
    <w:rsid w:val="00282024"/>
    <w:rsid w:val="0028249F"/>
    <w:rsid w:val="00282B7A"/>
    <w:rsid w:val="00282CE5"/>
    <w:rsid w:val="00284101"/>
    <w:rsid w:val="00284140"/>
    <w:rsid w:val="00284AFB"/>
    <w:rsid w:val="00284B3D"/>
    <w:rsid w:val="00284B95"/>
    <w:rsid w:val="00284E43"/>
    <w:rsid w:val="00285C11"/>
    <w:rsid w:val="00286066"/>
    <w:rsid w:val="002860C5"/>
    <w:rsid w:val="002867DB"/>
    <w:rsid w:val="00286833"/>
    <w:rsid w:val="002870A4"/>
    <w:rsid w:val="00287A47"/>
    <w:rsid w:val="00287D04"/>
    <w:rsid w:val="002903A7"/>
    <w:rsid w:val="002908F8"/>
    <w:rsid w:val="00290B55"/>
    <w:rsid w:val="00290CDD"/>
    <w:rsid w:val="00290DE9"/>
    <w:rsid w:val="00291220"/>
    <w:rsid w:val="002912AB"/>
    <w:rsid w:val="002912CF"/>
    <w:rsid w:val="00291C19"/>
    <w:rsid w:val="002923F6"/>
    <w:rsid w:val="0029263E"/>
    <w:rsid w:val="00292911"/>
    <w:rsid w:val="002931A4"/>
    <w:rsid w:val="00293748"/>
    <w:rsid w:val="0029382E"/>
    <w:rsid w:val="00293954"/>
    <w:rsid w:val="00293E1F"/>
    <w:rsid w:val="00294E3D"/>
    <w:rsid w:val="00294F6C"/>
    <w:rsid w:val="0029548A"/>
    <w:rsid w:val="0029634F"/>
    <w:rsid w:val="00296F7F"/>
    <w:rsid w:val="00297053"/>
    <w:rsid w:val="00297085"/>
    <w:rsid w:val="0029763A"/>
    <w:rsid w:val="00297F96"/>
    <w:rsid w:val="002A0115"/>
    <w:rsid w:val="002A02C4"/>
    <w:rsid w:val="002A055C"/>
    <w:rsid w:val="002A0A6B"/>
    <w:rsid w:val="002A1269"/>
    <w:rsid w:val="002A19BA"/>
    <w:rsid w:val="002A1E53"/>
    <w:rsid w:val="002A2A71"/>
    <w:rsid w:val="002A2CAC"/>
    <w:rsid w:val="002A314A"/>
    <w:rsid w:val="002A347F"/>
    <w:rsid w:val="002A3839"/>
    <w:rsid w:val="002A4316"/>
    <w:rsid w:val="002A46A3"/>
    <w:rsid w:val="002A4700"/>
    <w:rsid w:val="002A4CD1"/>
    <w:rsid w:val="002A51E9"/>
    <w:rsid w:val="002A553A"/>
    <w:rsid w:val="002A57E5"/>
    <w:rsid w:val="002A58CA"/>
    <w:rsid w:val="002A5C9C"/>
    <w:rsid w:val="002A60A0"/>
    <w:rsid w:val="002A7156"/>
    <w:rsid w:val="002A72EF"/>
    <w:rsid w:val="002A74FD"/>
    <w:rsid w:val="002A79EF"/>
    <w:rsid w:val="002A7C22"/>
    <w:rsid w:val="002B077F"/>
    <w:rsid w:val="002B1B87"/>
    <w:rsid w:val="002B1BF7"/>
    <w:rsid w:val="002B1D55"/>
    <w:rsid w:val="002B200D"/>
    <w:rsid w:val="002B2023"/>
    <w:rsid w:val="002B22E4"/>
    <w:rsid w:val="002B2B8B"/>
    <w:rsid w:val="002B2BB2"/>
    <w:rsid w:val="002B2CC9"/>
    <w:rsid w:val="002B3286"/>
    <w:rsid w:val="002B32EB"/>
    <w:rsid w:val="002B3B20"/>
    <w:rsid w:val="002B3D7D"/>
    <w:rsid w:val="002B4031"/>
    <w:rsid w:val="002B42A4"/>
    <w:rsid w:val="002B4588"/>
    <w:rsid w:val="002B4844"/>
    <w:rsid w:val="002B6426"/>
    <w:rsid w:val="002B6901"/>
    <w:rsid w:val="002B69DB"/>
    <w:rsid w:val="002B6A25"/>
    <w:rsid w:val="002B6CF6"/>
    <w:rsid w:val="002B6E34"/>
    <w:rsid w:val="002B71A0"/>
    <w:rsid w:val="002B725E"/>
    <w:rsid w:val="002B752E"/>
    <w:rsid w:val="002B76CA"/>
    <w:rsid w:val="002B786B"/>
    <w:rsid w:val="002B7CAA"/>
    <w:rsid w:val="002B7F83"/>
    <w:rsid w:val="002C025B"/>
    <w:rsid w:val="002C0312"/>
    <w:rsid w:val="002C06DA"/>
    <w:rsid w:val="002C08BA"/>
    <w:rsid w:val="002C14A1"/>
    <w:rsid w:val="002C1B2F"/>
    <w:rsid w:val="002C1EF1"/>
    <w:rsid w:val="002C20AE"/>
    <w:rsid w:val="002C20F1"/>
    <w:rsid w:val="002C2A8B"/>
    <w:rsid w:val="002C2C15"/>
    <w:rsid w:val="002C3056"/>
    <w:rsid w:val="002C3130"/>
    <w:rsid w:val="002C33CF"/>
    <w:rsid w:val="002C3B67"/>
    <w:rsid w:val="002C3BBE"/>
    <w:rsid w:val="002C4091"/>
    <w:rsid w:val="002C46EE"/>
    <w:rsid w:val="002C578B"/>
    <w:rsid w:val="002C601A"/>
    <w:rsid w:val="002C66D5"/>
    <w:rsid w:val="002C69D2"/>
    <w:rsid w:val="002C6B45"/>
    <w:rsid w:val="002C7019"/>
    <w:rsid w:val="002C70C2"/>
    <w:rsid w:val="002C74C1"/>
    <w:rsid w:val="002C76E3"/>
    <w:rsid w:val="002C78E7"/>
    <w:rsid w:val="002C7DBF"/>
    <w:rsid w:val="002C7EE5"/>
    <w:rsid w:val="002D0039"/>
    <w:rsid w:val="002D09DE"/>
    <w:rsid w:val="002D0C05"/>
    <w:rsid w:val="002D162D"/>
    <w:rsid w:val="002D1A75"/>
    <w:rsid w:val="002D1AE7"/>
    <w:rsid w:val="002D1EDB"/>
    <w:rsid w:val="002D25D9"/>
    <w:rsid w:val="002D2A7C"/>
    <w:rsid w:val="002D3C98"/>
    <w:rsid w:val="002D4E2E"/>
    <w:rsid w:val="002D4F45"/>
    <w:rsid w:val="002D51B9"/>
    <w:rsid w:val="002D5E4B"/>
    <w:rsid w:val="002D5EF0"/>
    <w:rsid w:val="002D6089"/>
    <w:rsid w:val="002D61EA"/>
    <w:rsid w:val="002D6AFD"/>
    <w:rsid w:val="002D6DB2"/>
    <w:rsid w:val="002D6E14"/>
    <w:rsid w:val="002D7181"/>
    <w:rsid w:val="002D7214"/>
    <w:rsid w:val="002D73FD"/>
    <w:rsid w:val="002D7618"/>
    <w:rsid w:val="002D7895"/>
    <w:rsid w:val="002D79C1"/>
    <w:rsid w:val="002D7EA4"/>
    <w:rsid w:val="002E0050"/>
    <w:rsid w:val="002E0827"/>
    <w:rsid w:val="002E1017"/>
    <w:rsid w:val="002E1164"/>
    <w:rsid w:val="002E128D"/>
    <w:rsid w:val="002E1940"/>
    <w:rsid w:val="002E19FD"/>
    <w:rsid w:val="002E1C52"/>
    <w:rsid w:val="002E1D54"/>
    <w:rsid w:val="002E265D"/>
    <w:rsid w:val="002E2AB3"/>
    <w:rsid w:val="002E2D63"/>
    <w:rsid w:val="002E3165"/>
    <w:rsid w:val="002E330E"/>
    <w:rsid w:val="002E34B3"/>
    <w:rsid w:val="002E366C"/>
    <w:rsid w:val="002E3876"/>
    <w:rsid w:val="002E3AF4"/>
    <w:rsid w:val="002E4AF4"/>
    <w:rsid w:val="002E4CFD"/>
    <w:rsid w:val="002E4EF4"/>
    <w:rsid w:val="002E4F53"/>
    <w:rsid w:val="002E52C0"/>
    <w:rsid w:val="002E5394"/>
    <w:rsid w:val="002E54DE"/>
    <w:rsid w:val="002E57F8"/>
    <w:rsid w:val="002E5AFC"/>
    <w:rsid w:val="002E5E3E"/>
    <w:rsid w:val="002E5EBD"/>
    <w:rsid w:val="002E61B9"/>
    <w:rsid w:val="002E651D"/>
    <w:rsid w:val="002E66C3"/>
    <w:rsid w:val="002E6708"/>
    <w:rsid w:val="002E70DE"/>
    <w:rsid w:val="002E71F1"/>
    <w:rsid w:val="002E79F9"/>
    <w:rsid w:val="002E7D76"/>
    <w:rsid w:val="002F0CFC"/>
    <w:rsid w:val="002F0EB8"/>
    <w:rsid w:val="002F1401"/>
    <w:rsid w:val="002F15AF"/>
    <w:rsid w:val="002F187D"/>
    <w:rsid w:val="002F2207"/>
    <w:rsid w:val="002F25BA"/>
    <w:rsid w:val="002F2827"/>
    <w:rsid w:val="002F2BF8"/>
    <w:rsid w:val="002F30C5"/>
    <w:rsid w:val="002F3843"/>
    <w:rsid w:val="002F3915"/>
    <w:rsid w:val="002F40F6"/>
    <w:rsid w:val="002F4B0A"/>
    <w:rsid w:val="002F4E9C"/>
    <w:rsid w:val="002F5410"/>
    <w:rsid w:val="002F5BA9"/>
    <w:rsid w:val="002F5E47"/>
    <w:rsid w:val="002F6313"/>
    <w:rsid w:val="002F784D"/>
    <w:rsid w:val="002F7BB8"/>
    <w:rsid w:val="003002D1"/>
    <w:rsid w:val="00300757"/>
    <w:rsid w:val="003011CE"/>
    <w:rsid w:val="003014BF"/>
    <w:rsid w:val="00301B84"/>
    <w:rsid w:val="00301FFB"/>
    <w:rsid w:val="00302496"/>
    <w:rsid w:val="00302764"/>
    <w:rsid w:val="0030319B"/>
    <w:rsid w:val="00303405"/>
    <w:rsid w:val="00303492"/>
    <w:rsid w:val="003038C6"/>
    <w:rsid w:val="00304393"/>
    <w:rsid w:val="00304B22"/>
    <w:rsid w:val="00305594"/>
    <w:rsid w:val="0030570E"/>
    <w:rsid w:val="0030578B"/>
    <w:rsid w:val="00305F39"/>
    <w:rsid w:val="0030652D"/>
    <w:rsid w:val="00306B8C"/>
    <w:rsid w:val="00307A94"/>
    <w:rsid w:val="00307CD1"/>
    <w:rsid w:val="0031006D"/>
    <w:rsid w:val="00310412"/>
    <w:rsid w:val="00310689"/>
    <w:rsid w:val="0031077A"/>
    <w:rsid w:val="0031114C"/>
    <w:rsid w:val="003112BD"/>
    <w:rsid w:val="00311391"/>
    <w:rsid w:val="0031187A"/>
    <w:rsid w:val="0031188C"/>
    <w:rsid w:val="0031197F"/>
    <w:rsid w:val="00311A86"/>
    <w:rsid w:val="00312090"/>
    <w:rsid w:val="0031320E"/>
    <w:rsid w:val="00313487"/>
    <w:rsid w:val="0031349B"/>
    <w:rsid w:val="00314092"/>
    <w:rsid w:val="003151C3"/>
    <w:rsid w:val="00315367"/>
    <w:rsid w:val="00315474"/>
    <w:rsid w:val="003155E4"/>
    <w:rsid w:val="0031603C"/>
    <w:rsid w:val="003169C8"/>
    <w:rsid w:val="00317006"/>
    <w:rsid w:val="00317038"/>
    <w:rsid w:val="0032027B"/>
    <w:rsid w:val="0032056E"/>
    <w:rsid w:val="003206A7"/>
    <w:rsid w:val="0032088D"/>
    <w:rsid w:val="00320CE5"/>
    <w:rsid w:val="00320DBC"/>
    <w:rsid w:val="00320E79"/>
    <w:rsid w:val="0032116B"/>
    <w:rsid w:val="003211F4"/>
    <w:rsid w:val="00321B5A"/>
    <w:rsid w:val="00321C23"/>
    <w:rsid w:val="00322838"/>
    <w:rsid w:val="003228F6"/>
    <w:rsid w:val="003228F9"/>
    <w:rsid w:val="003234FF"/>
    <w:rsid w:val="003244D8"/>
    <w:rsid w:val="003246E8"/>
    <w:rsid w:val="00324872"/>
    <w:rsid w:val="0032491D"/>
    <w:rsid w:val="00325637"/>
    <w:rsid w:val="0032568A"/>
    <w:rsid w:val="00325DFE"/>
    <w:rsid w:val="0032611B"/>
    <w:rsid w:val="0032665F"/>
    <w:rsid w:val="003266C5"/>
    <w:rsid w:val="0032673A"/>
    <w:rsid w:val="003267F9"/>
    <w:rsid w:val="003267FE"/>
    <w:rsid w:val="00327390"/>
    <w:rsid w:val="003276AA"/>
    <w:rsid w:val="003300D5"/>
    <w:rsid w:val="00330694"/>
    <w:rsid w:val="00330922"/>
    <w:rsid w:val="00330B0D"/>
    <w:rsid w:val="00330E4E"/>
    <w:rsid w:val="00331EDB"/>
    <w:rsid w:val="00332462"/>
    <w:rsid w:val="0033247A"/>
    <w:rsid w:val="00332483"/>
    <w:rsid w:val="00332CD9"/>
    <w:rsid w:val="00332FAD"/>
    <w:rsid w:val="00334553"/>
    <w:rsid w:val="00334E4C"/>
    <w:rsid w:val="0033538A"/>
    <w:rsid w:val="00335483"/>
    <w:rsid w:val="00335496"/>
    <w:rsid w:val="003357C0"/>
    <w:rsid w:val="00336176"/>
    <w:rsid w:val="003364B7"/>
    <w:rsid w:val="00336630"/>
    <w:rsid w:val="00336980"/>
    <w:rsid w:val="00336A78"/>
    <w:rsid w:val="00336E19"/>
    <w:rsid w:val="00337A9F"/>
    <w:rsid w:val="00337F1C"/>
    <w:rsid w:val="003410DB"/>
    <w:rsid w:val="003421CF"/>
    <w:rsid w:val="00342274"/>
    <w:rsid w:val="00342F75"/>
    <w:rsid w:val="00342FC9"/>
    <w:rsid w:val="0034305B"/>
    <w:rsid w:val="003438F7"/>
    <w:rsid w:val="003442A3"/>
    <w:rsid w:val="00345004"/>
    <w:rsid w:val="00345484"/>
    <w:rsid w:val="0034656F"/>
    <w:rsid w:val="0034705C"/>
    <w:rsid w:val="0034749D"/>
    <w:rsid w:val="003476E3"/>
    <w:rsid w:val="00347836"/>
    <w:rsid w:val="00350516"/>
    <w:rsid w:val="003507BB"/>
    <w:rsid w:val="003508DE"/>
    <w:rsid w:val="00350A10"/>
    <w:rsid w:val="00350D2A"/>
    <w:rsid w:val="0035161C"/>
    <w:rsid w:val="00352581"/>
    <w:rsid w:val="00352DBD"/>
    <w:rsid w:val="00352FB5"/>
    <w:rsid w:val="00353230"/>
    <w:rsid w:val="00353440"/>
    <w:rsid w:val="00353647"/>
    <w:rsid w:val="00354090"/>
    <w:rsid w:val="003546EA"/>
    <w:rsid w:val="00355A3A"/>
    <w:rsid w:val="00355A3B"/>
    <w:rsid w:val="00355AC7"/>
    <w:rsid w:val="00355C9D"/>
    <w:rsid w:val="003565AC"/>
    <w:rsid w:val="0035675D"/>
    <w:rsid w:val="003567CF"/>
    <w:rsid w:val="00356B7E"/>
    <w:rsid w:val="00357140"/>
    <w:rsid w:val="003600D4"/>
    <w:rsid w:val="0036133B"/>
    <w:rsid w:val="00361396"/>
    <w:rsid w:val="00361AF9"/>
    <w:rsid w:val="00361B66"/>
    <w:rsid w:val="00362456"/>
    <w:rsid w:val="0036253C"/>
    <w:rsid w:val="00362671"/>
    <w:rsid w:val="00362B71"/>
    <w:rsid w:val="00362D91"/>
    <w:rsid w:val="003636F7"/>
    <w:rsid w:val="0036398A"/>
    <w:rsid w:val="003644A0"/>
    <w:rsid w:val="00364807"/>
    <w:rsid w:val="003648A8"/>
    <w:rsid w:val="003649A3"/>
    <w:rsid w:val="00364DE0"/>
    <w:rsid w:val="00364E50"/>
    <w:rsid w:val="003652B8"/>
    <w:rsid w:val="00365564"/>
    <w:rsid w:val="00365D62"/>
    <w:rsid w:val="00365FD5"/>
    <w:rsid w:val="00366436"/>
    <w:rsid w:val="003669A1"/>
    <w:rsid w:val="00367253"/>
    <w:rsid w:val="00367FB7"/>
    <w:rsid w:val="0037018E"/>
    <w:rsid w:val="0037028C"/>
    <w:rsid w:val="00370708"/>
    <w:rsid w:val="00370FFD"/>
    <w:rsid w:val="00371548"/>
    <w:rsid w:val="003715A2"/>
    <w:rsid w:val="003717DF"/>
    <w:rsid w:val="00371BDA"/>
    <w:rsid w:val="003724A0"/>
    <w:rsid w:val="00372964"/>
    <w:rsid w:val="00372BDF"/>
    <w:rsid w:val="00373335"/>
    <w:rsid w:val="00373CDE"/>
    <w:rsid w:val="00374EC4"/>
    <w:rsid w:val="00375805"/>
    <w:rsid w:val="0037596B"/>
    <w:rsid w:val="00376603"/>
    <w:rsid w:val="00376F1F"/>
    <w:rsid w:val="00376F34"/>
    <w:rsid w:val="003777E3"/>
    <w:rsid w:val="003779B5"/>
    <w:rsid w:val="00377F43"/>
    <w:rsid w:val="0038028F"/>
    <w:rsid w:val="00380BE0"/>
    <w:rsid w:val="00380FD0"/>
    <w:rsid w:val="00381708"/>
    <w:rsid w:val="003819A3"/>
    <w:rsid w:val="00381FEA"/>
    <w:rsid w:val="00382307"/>
    <w:rsid w:val="003831D9"/>
    <w:rsid w:val="00383457"/>
    <w:rsid w:val="00383C18"/>
    <w:rsid w:val="00384B75"/>
    <w:rsid w:val="00385949"/>
    <w:rsid w:val="00385971"/>
    <w:rsid w:val="00385E71"/>
    <w:rsid w:val="00386014"/>
    <w:rsid w:val="00386D4A"/>
    <w:rsid w:val="003871BB"/>
    <w:rsid w:val="003876B5"/>
    <w:rsid w:val="00387972"/>
    <w:rsid w:val="00387974"/>
    <w:rsid w:val="00387BF4"/>
    <w:rsid w:val="00390363"/>
    <w:rsid w:val="0039041B"/>
    <w:rsid w:val="00390778"/>
    <w:rsid w:val="00390CEA"/>
    <w:rsid w:val="003921E8"/>
    <w:rsid w:val="0039224B"/>
    <w:rsid w:val="00392449"/>
    <w:rsid w:val="00392EA9"/>
    <w:rsid w:val="00392FD4"/>
    <w:rsid w:val="00393774"/>
    <w:rsid w:val="00393827"/>
    <w:rsid w:val="00393F57"/>
    <w:rsid w:val="003947C1"/>
    <w:rsid w:val="00395302"/>
    <w:rsid w:val="00395BE0"/>
    <w:rsid w:val="00395ED9"/>
    <w:rsid w:val="00396501"/>
    <w:rsid w:val="00396A1F"/>
    <w:rsid w:val="00396CC2"/>
    <w:rsid w:val="00397328"/>
    <w:rsid w:val="00397575"/>
    <w:rsid w:val="00397A0F"/>
    <w:rsid w:val="00397C64"/>
    <w:rsid w:val="00397CE8"/>
    <w:rsid w:val="00397D30"/>
    <w:rsid w:val="003A013C"/>
    <w:rsid w:val="003A11AB"/>
    <w:rsid w:val="003A1AAD"/>
    <w:rsid w:val="003A1CE5"/>
    <w:rsid w:val="003A220A"/>
    <w:rsid w:val="003A2C8A"/>
    <w:rsid w:val="003A2F84"/>
    <w:rsid w:val="003A3843"/>
    <w:rsid w:val="003A38F0"/>
    <w:rsid w:val="003A400C"/>
    <w:rsid w:val="003A4FA4"/>
    <w:rsid w:val="003A4FD8"/>
    <w:rsid w:val="003A5208"/>
    <w:rsid w:val="003A548C"/>
    <w:rsid w:val="003A5906"/>
    <w:rsid w:val="003A59F7"/>
    <w:rsid w:val="003A622B"/>
    <w:rsid w:val="003A65C7"/>
    <w:rsid w:val="003A67F4"/>
    <w:rsid w:val="003A6C8A"/>
    <w:rsid w:val="003A732C"/>
    <w:rsid w:val="003A7575"/>
    <w:rsid w:val="003A786C"/>
    <w:rsid w:val="003A7B5D"/>
    <w:rsid w:val="003A7FA1"/>
    <w:rsid w:val="003B0284"/>
    <w:rsid w:val="003B0EF0"/>
    <w:rsid w:val="003B161A"/>
    <w:rsid w:val="003B28B9"/>
    <w:rsid w:val="003B38AB"/>
    <w:rsid w:val="003B3CC0"/>
    <w:rsid w:val="003B4062"/>
    <w:rsid w:val="003B42DE"/>
    <w:rsid w:val="003B4554"/>
    <w:rsid w:val="003B481C"/>
    <w:rsid w:val="003B4EAD"/>
    <w:rsid w:val="003B4F26"/>
    <w:rsid w:val="003B4F4F"/>
    <w:rsid w:val="003B5EEB"/>
    <w:rsid w:val="003B613A"/>
    <w:rsid w:val="003B6BCA"/>
    <w:rsid w:val="003B6E81"/>
    <w:rsid w:val="003B74E6"/>
    <w:rsid w:val="003B7D2D"/>
    <w:rsid w:val="003C0768"/>
    <w:rsid w:val="003C0C5C"/>
    <w:rsid w:val="003C0CEE"/>
    <w:rsid w:val="003C0D06"/>
    <w:rsid w:val="003C10C5"/>
    <w:rsid w:val="003C170A"/>
    <w:rsid w:val="003C190F"/>
    <w:rsid w:val="003C1B8E"/>
    <w:rsid w:val="003C1FD1"/>
    <w:rsid w:val="003C2013"/>
    <w:rsid w:val="003C21A8"/>
    <w:rsid w:val="003C2562"/>
    <w:rsid w:val="003C2938"/>
    <w:rsid w:val="003C299F"/>
    <w:rsid w:val="003C2CE1"/>
    <w:rsid w:val="003C2D23"/>
    <w:rsid w:val="003C3436"/>
    <w:rsid w:val="003C34D9"/>
    <w:rsid w:val="003C358A"/>
    <w:rsid w:val="003C385B"/>
    <w:rsid w:val="003C3A78"/>
    <w:rsid w:val="003C3B8F"/>
    <w:rsid w:val="003C55A6"/>
    <w:rsid w:val="003C58C7"/>
    <w:rsid w:val="003C5951"/>
    <w:rsid w:val="003C5CB8"/>
    <w:rsid w:val="003C5FD0"/>
    <w:rsid w:val="003C642E"/>
    <w:rsid w:val="003C680B"/>
    <w:rsid w:val="003C6E5E"/>
    <w:rsid w:val="003C6EC5"/>
    <w:rsid w:val="003C7AE3"/>
    <w:rsid w:val="003D0193"/>
    <w:rsid w:val="003D053E"/>
    <w:rsid w:val="003D0D86"/>
    <w:rsid w:val="003D0DC0"/>
    <w:rsid w:val="003D0EDF"/>
    <w:rsid w:val="003D1173"/>
    <w:rsid w:val="003D1556"/>
    <w:rsid w:val="003D1615"/>
    <w:rsid w:val="003D18B0"/>
    <w:rsid w:val="003D2121"/>
    <w:rsid w:val="003D21E9"/>
    <w:rsid w:val="003D22C6"/>
    <w:rsid w:val="003D2515"/>
    <w:rsid w:val="003D2690"/>
    <w:rsid w:val="003D2957"/>
    <w:rsid w:val="003D2BC8"/>
    <w:rsid w:val="003D307C"/>
    <w:rsid w:val="003D374F"/>
    <w:rsid w:val="003D38D0"/>
    <w:rsid w:val="003D3F45"/>
    <w:rsid w:val="003D3F79"/>
    <w:rsid w:val="003D4683"/>
    <w:rsid w:val="003D4C11"/>
    <w:rsid w:val="003D5378"/>
    <w:rsid w:val="003D5830"/>
    <w:rsid w:val="003D5946"/>
    <w:rsid w:val="003D597D"/>
    <w:rsid w:val="003D5CB6"/>
    <w:rsid w:val="003D724F"/>
    <w:rsid w:val="003D7A8E"/>
    <w:rsid w:val="003D7AAB"/>
    <w:rsid w:val="003D7EB4"/>
    <w:rsid w:val="003D7F60"/>
    <w:rsid w:val="003E0D0C"/>
    <w:rsid w:val="003E0D3E"/>
    <w:rsid w:val="003E1741"/>
    <w:rsid w:val="003E1BCC"/>
    <w:rsid w:val="003E1E86"/>
    <w:rsid w:val="003E1F20"/>
    <w:rsid w:val="003E2022"/>
    <w:rsid w:val="003E30E9"/>
    <w:rsid w:val="003E33A3"/>
    <w:rsid w:val="003E34AE"/>
    <w:rsid w:val="003E38D8"/>
    <w:rsid w:val="003E3984"/>
    <w:rsid w:val="003E3F79"/>
    <w:rsid w:val="003E4415"/>
    <w:rsid w:val="003E4929"/>
    <w:rsid w:val="003E4E51"/>
    <w:rsid w:val="003E4F5D"/>
    <w:rsid w:val="003E522F"/>
    <w:rsid w:val="003E5398"/>
    <w:rsid w:val="003E542B"/>
    <w:rsid w:val="003E57B4"/>
    <w:rsid w:val="003E593E"/>
    <w:rsid w:val="003E59EF"/>
    <w:rsid w:val="003E5BFA"/>
    <w:rsid w:val="003E5FF3"/>
    <w:rsid w:val="003E6095"/>
    <w:rsid w:val="003E6161"/>
    <w:rsid w:val="003E65B1"/>
    <w:rsid w:val="003E68B7"/>
    <w:rsid w:val="003E6CFC"/>
    <w:rsid w:val="003E6DFB"/>
    <w:rsid w:val="003E7416"/>
    <w:rsid w:val="003E747E"/>
    <w:rsid w:val="003E75F7"/>
    <w:rsid w:val="003E7889"/>
    <w:rsid w:val="003F03CA"/>
    <w:rsid w:val="003F16A5"/>
    <w:rsid w:val="003F1CAB"/>
    <w:rsid w:val="003F1D85"/>
    <w:rsid w:val="003F2751"/>
    <w:rsid w:val="003F2B39"/>
    <w:rsid w:val="003F2B79"/>
    <w:rsid w:val="003F2F24"/>
    <w:rsid w:val="003F33AD"/>
    <w:rsid w:val="003F347B"/>
    <w:rsid w:val="003F3585"/>
    <w:rsid w:val="003F373D"/>
    <w:rsid w:val="003F37B3"/>
    <w:rsid w:val="003F3AAA"/>
    <w:rsid w:val="003F3C1E"/>
    <w:rsid w:val="003F3EF5"/>
    <w:rsid w:val="003F3F23"/>
    <w:rsid w:val="003F4052"/>
    <w:rsid w:val="003F409B"/>
    <w:rsid w:val="003F4BBE"/>
    <w:rsid w:val="003F5111"/>
    <w:rsid w:val="003F5528"/>
    <w:rsid w:val="003F56C7"/>
    <w:rsid w:val="003F7788"/>
    <w:rsid w:val="003F7FB8"/>
    <w:rsid w:val="00400086"/>
    <w:rsid w:val="0040022B"/>
    <w:rsid w:val="00400C5B"/>
    <w:rsid w:val="0040106A"/>
    <w:rsid w:val="00401198"/>
    <w:rsid w:val="004012DD"/>
    <w:rsid w:val="0040214F"/>
    <w:rsid w:val="00402191"/>
    <w:rsid w:val="0040262B"/>
    <w:rsid w:val="00402C21"/>
    <w:rsid w:val="0040320B"/>
    <w:rsid w:val="004032B6"/>
    <w:rsid w:val="004032D3"/>
    <w:rsid w:val="0040463A"/>
    <w:rsid w:val="00404A08"/>
    <w:rsid w:val="0040529F"/>
    <w:rsid w:val="00406B6F"/>
    <w:rsid w:val="00406EBF"/>
    <w:rsid w:val="004071A2"/>
    <w:rsid w:val="00407BFF"/>
    <w:rsid w:val="00407FF0"/>
    <w:rsid w:val="00410064"/>
    <w:rsid w:val="004104C2"/>
    <w:rsid w:val="00410B01"/>
    <w:rsid w:val="0041120C"/>
    <w:rsid w:val="00411579"/>
    <w:rsid w:val="004115D3"/>
    <w:rsid w:val="004118A9"/>
    <w:rsid w:val="00411E9F"/>
    <w:rsid w:val="00411EAD"/>
    <w:rsid w:val="0041201A"/>
    <w:rsid w:val="00412231"/>
    <w:rsid w:val="004122F3"/>
    <w:rsid w:val="00412451"/>
    <w:rsid w:val="004127E2"/>
    <w:rsid w:val="0041280F"/>
    <w:rsid w:val="00412A45"/>
    <w:rsid w:val="00412C7D"/>
    <w:rsid w:val="0041404F"/>
    <w:rsid w:val="00414C52"/>
    <w:rsid w:val="00414DF5"/>
    <w:rsid w:val="00415508"/>
    <w:rsid w:val="00415ABD"/>
    <w:rsid w:val="00415DD7"/>
    <w:rsid w:val="0041686E"/>
    <w:rsid w:val="00416B4E"/>
    <w:rsid w:val="00416C51"/>
    <w:rsid w:val="004175E4"/>
    <w:rsid w:val="00417FBC"/>
    <w:rsid w:val="00420174"/>
    <w:rsid w:val="004219C3"/>
    <w:rsid w:val="00421C1B"/>
    <w:rsid w:val="00422878"/>
    <w:rsid w:val="004243CC"/>
    <w:rsid w:val="00424E00"/>
    <w:rsid w:val="00425125"/>
    <w:rsid w:val="004257B1"/>
    <w:rsid w:val="004259D4"/>
    <w:rsid w:val="00425BF6"/>
    <w:rsid w:val="00427104"/>
    <w:rsid w:val="0042748D"/>
    <w:rsid w:val="004274BB"/>
    <w:rsid w:val="0042752B"/>
    <w:rsid w:val="004275BE"/>
    <w:rsid w:val="00427A24"/>
    <w:rsid w:val="00427CCB"/>
    <w:rsid w:val="004303C0"/>
    <w:rsid w:val="00430526"/>
    <w:rsid w:val="00432473"/>
    <w:rsid w:val="004326E5"/>
    <w:rsid w:val="00433C7B"/>
    <w:rsid w:val="00433CA1"/>
    <w:rsid w:val="00433DC8"/>
    <w:rsid w:val="00434A17"/>
    <w:rsid w:val="00436470"/>
    <w:rsid w:val="00436A6B"/>
    <w:rsid w:val="00437B66"/>
    <w:rsid w:val="00437CE2"/>
    <w:rsid w:val="00437CF6"/>
    <w:rsid w:val="00437FE4"/>
    <w:rsid w:val="004400B6"/>
    <w:rsid w:val="00440578"/>
    <w:rsid w:val="00440C95"/>
    <w:rsid w:val="00440E0B"/>
    <w:rsid w:val="00440FD5"/>
    <w:rsid w:val="00441043"/>
    <w:rsid w:val="00441382"/>
    <w:rsid w:val="00441FA3"/>
    <w:rsid w:val="00442388"/>
    <w:rsid w:val="00442AE5"/>
    <w:rsid w:val="0044382D"/>
    <w:rsid w:val="00443DF3"/>
    <w:rsid w:val="00444215"/>
    <w:rsid w:val="00444404"/>
    <w:rsid w:val="00444AC3"/>
    <w:rsid w:val="00444CE5"/>
    <w:rsid w:val="00445B18"/>
    <w:rsid w:val="00445BA2"/>
    <w:rsid w:val="00445D5C"/>
    <w:rsid w:val="00445DED"/>
    <w:rsid w:val="0044647D"/>
    <w:rsid w:val="004467D1"/>
    <w:rsid w:val="004467F0"/>
    <w:rsid w:val="00446A57"/>
    <w:rsid w:val="00446EB9"/>
    <w:rsid w:val="00447E05"/>
    <w:rsid w:val="00447E86"/>
    <w:rsid w:val="00450078"/>
    <w:rsid w:val="00450970"/>
    <w:rsid w:val="004509B1"/>
    <w:rsid w:val="004514CD"/>
    <w:rsid w:val="00451B5C"/>
    <w:rsid w:val="00451D74"/>
    <w:rsid w:val="0045247E"/>
    <w:rsid w:val="004525CC"/>
    <w:rsid w:val="0045269A"/>
    <w:rsid w:val="00452F3A"/>
    <w:rsid w:val="00453830"/>
    <w:rsid w:val="00453945"/>
    <w:rsid w:val="00454A17"/>
    <w:rsid w:val="00454A24"/>
    <w:rsid w:val="00455137"/>
    <w:rsid w:val="004553B5"/>
    <w:rsid w:val="004556D2"/>
    <w:rsid w:val="00455974"/>
    <w:rsid w:val="00455E4C"/>
    <w:rsid w:val="0045643D"/>
    <w:rsid w:val="00456C7B"/>
    <w:rsid w:val="004574A8"/>
    <w:rsid w:val="004576F8"/>
    <w:rsid w:val="00457B36"/>
    <w:rsid w:val="00457B74"/>
    <w:rsid w:val="00457C39"/>
    <w:rsid w:val="00460543"/>
    <w:rsid w:val="00460617"/>
    <w:rsid w:val="004611A6"/>
    <w:rsid w:val="004618CE"/>
    <w:rsid w:val="00461A3B"/>
    <w:rsid w:val="00461C01"/>
    <w:rsid w:val="00461E4C"/>
    <w:rsid w:val="00462F8C"/>
    <w:rsid w:val="00463098"/>
    <w:rsid w:val="00463A60"/>
    <w:rsid w:val="00463FDB"/>
    <w:rsid w:val="004647B2"/>
    <w:rsid w:val="00464A72"/>
    <w:rsid w:val="00464AF8"/>
    <w:rsid w:val="00464CC0"/>
    <w:rsid w:val="00464F89"/>
    <w:rsid w:val="004656A1"/>
    <w:rsid w:val="00465A44"/>
    <w:rsid w:val="00465B81"/>
    <w:rsid w:val="004666F5"/>
    <w:rsid w:val="00466821"/>
    <w:rsid w:val="00466D08"/>
    <w:rsid w:val="004673D9"/>
    <w:rsid w:val="00470496"/>
    <w:rsid w:val="00470587"/>
    <w:rsid w:val="00470F91"/>
    <w:rsid w:val="004711AD"/>
    <w:rsid w:val="00471424"/>
    <w:rsid w:val="0047149D"/>
    <w:rsid w:val="004715AB"/>
    <w:rsid w:val="004715F6"/>
    <w:rsid w:val="00471D34"/>
    <w:rsid w:val="00472397"/>
    <w:rsid w:val="00473568"/>
    <w:rsid w:val="00473981"/>
    <w:rsid w:val="004740B3"/>
    <w:rsid w:val="0047416F"/>
    <w:rsid w:val="004741AB"/>
    <w:rsid w:val="00474255"/>
    <w:rsid w:val="0047452C"/>
    <w:rsid w:val="00474545"/>
    <w:rsid w:val="0047512F"/>
    <w:rsid w:val="004752DF"/>
    <w:rsid w:val="0047566E"/>
    <w:rsid w:val="004756C9"/>
    <w:rsid w:val="004766A3"/>
    <w:rsid w:val="00476829"/>
    <w:rsid w:val="00476EA4"/>
    <w:rsid w:val="004773CB"/>
    <w:rsid w:val="00480172"/>
    <w:rsid w:val="004809DC"/>
    <w:rsid w:val="00480B28"/>
    <w:rsid w:val="00480B2B"/>
    <w:rsid w:val="004817A3"/>
    <w:rsid w:val="0048184F"/>
    <w:rsid w:val="00481896"/>
    <w:rsid w:val="00482280"/>
    <w:rsid w:val="00482395"/>
    <w:rsid w:val="004825DF"/>
    <w:rsid w:val="004828C4"/>
    <w:rsid w:val="0048290E"/>
    <w:rsid w:val="004829A7"/>
    <w:rsid w:val="0048300D"/>
    <w:rsid w:val="0048362E"/>
    <w:rsid w:val="0048483C"/>
    <w:rsid w:val="00484EF7"/>
    <w:rsid w:val="00485762"/>
    <w:rsid w:val="004859A2"/>
    <w:rsid w:val="00485AFE"/>
    <w:rsid w:val="00486041"/>
    <w:rsid w:val="0048619C"/>
    <w:rsid w:val="004861E6"/>
    <w:rsid w:val="004862A5"/>
    <w:rsid w:val="0048731A"/>
    <w:rsid w:val="0048769D"/>
    <w:rsid w:val="00487928"/>
    <w:rsid w:val="00487946"/>
    <w:rsid w:val="004914F4"/>
    <w:rsid w:val="0049161C"/>
    <w:rsid w:val="00491949"/>
    <w:rsid w:val="00491B07"/>
    <w:rsid w:val="00492A86"/>
    <w:rsid w:val="004946D4"/>
    <w:rsid w:val="00494EB6"/>
    <w:rsid w:val="00494EE0"/>
    <w:rsid w:val="00495440"/>
    <w:rsid w:val="004956DF"/>
    <w:rsid w:val="0049607F"/>
    <w:rsid w:val="00496A1C"/>
    <w:rsid w:val="004971E6"/>
    <w:rsid w:val="004972CC"/>
    <w:rsid w:val="004979CE"/>
    <w:rsid w:val="00497D9C"/>
    <w:rsid w:val="004A0186"/>
    <w:rsid w:val="004A02D5"/>
    <w:rsid w:val="004A078C"/>
    <w:rsid w:val="004A0E3A"/>
    <w:rsid w:val="004A1000"/>
    <w:rsid w:val="004A1368"/>
    <w:rsid w:val="004A18C8"/>
    <w:rsid w:val="004A1CEA"/>
    <w:rsid w:val="004A27FE"/>
    <w:rsid w:val="004A2C6C"/>
    <w:rsid w:val="004A3196"/>
    <w:rsid w:val="004A3751"/>
    <w:rsid w:val="004A3AE8"/>
    <w:rsid w:val="004A431D"/>
    <w:rsid w:val="004A4434"/>
    <w:rsid w:val="004A473A"/>
    <w:rsid w:val="004A53F7"/>
    <w:rsid w:val="004A63CB"/>
    <w:rsid w:val="004A63FD"/>
    <w:rsid w:val="004A6417"/>
    <w:rsid w:val="004A6621"/>
    <w:rsid w:val="004A6BBB"/>
    <w:rsid w:val="004A6F69"/>
    <w:rsid w:val="004A75BD"/>
    <w:rsid w:val="004A7B52"/>
    <w:rsid w:val="004A7E44"/>
    <w:rsid w:val="004B0386"/>
    <w:rsid w:val="004B0785"/>
    <w:rsid w:val="004B0E0C"/>
    <w:rsid w:val="004B0FC0"/>
    <w:rsid w:val="004B1581"/>
    <w:rsid w:val="004B1D37"/>
    <w:rsid w:val="004B1E0A"/>
    <w:rsid w:val="004B1E60"/>
    <w:rsid w:val="004B2F5F"/>
    <w:rsid w:val="004B4808"/>
    <w:rsid w:val="004B4824"/>
    <w:rsid w:val="004B4A6C"/>
    <w:rsid w:val="004B4E9A"/>
    <w:rsid w:val="004B52DD"/>
    <w:rsid w:val="004B5544"/>
    <w:rsid w:val="004B57CC"/>
    <w:rsid w:val="004B5D44"/>
    <w:rsid w:val="004B7245"/>
    <w:rsid w:val="004B78D3"/>
    <w:rsid w:val="004B7CC0"/>
    <w:rsid w:val="004B7E0B"/>
    <w:rsid w:val="004C0732"/>
    <w:rsid w:val="004C0A07"/>
    <w:rsid w:val="004C0D36"/>
    <w:rsid w:val="004C109C"/>
    <w:rsid w:val="004C1334"/>
    <w:rsid w:val="004C141A"/>
    <w:rsid w:val="004C1448"/>
    <w:rsid w:val="004C164B"/>
    <w:rsid w:val="004C173C"/>
    <w:rsid w:val="004C1E89"/>
    <w:rsid w:val="004C1FAC"/>
    <w:rsid w:val="004C28EF"/>
    <w:rsid w:val="004C2B52"/>
    <w:rsid w:val="004C3326"/>
    <w:rsid w:val="004C33D8"/>
    <w:rsid w:val="004C3802"/>
    <w:rsid w:val="004C3960"/>
    <w:rsid w:val="004C3DB5"/>
    <w:rsid w:val="004C4327"/>
    <w:rsid w:val="004C4346"/>
    <w:rsid w:val="004C43D5"/>
    <w:rsid w:val="004C4613"/>
    <w:rsid w:val="004C498F"/>
    <w:rsid w:val="004C57FD"/>
    <w:rsid w:val="004C5ED8"/>
    <w:rsid w:val="004C61DB"/>
    <w:rsid w:val="004C66E9"/>
    <w:rsid w:val="004C77C6"/>
    <w:rsid w:val="004C7E2A"/>
    <w:rsid w:val="004D0299"/>
    <w:rsid w:val="004D0345"/>
    <w:rsid w:val="004D06E0"/>
    <w:rsid w:val="004D082B"/>
    <w:rsid w:val="004D0D86"/>
    <w:rsid w:val="004D1226"/>
    <w:rsid w:val="004D1595"/>
    <w:rsid w:val="004D1B94"/>
    <w:rsid w:val="004D2805"/>
    <w:rsid w:val="004D2BF3"/>
    <w:rsid w:val="004D2E12"/>
    <w:rsid w:val="004D2F4D"/>
    <w:rsid w:val="004D38A7"/>
    <w:rsid w:val="004D3A80"/>
    <w:rsid w:val="004D3CA6"/>
    <w:rsid w:val="004D4CE4"/>
    <w:rsid w:val="004D517C"/>
    <w:rsid w:val="004D573B"/>
    <w:rsid w:val="004D5C73"/>
    <w:rsid w:val="004D5DC1"/>
    <w:rsid w:val="004D5F11"/>
    <w:rsid w:val="004D6BC2"/>
    <w:rsid w:val="004D6F7F"/>
    <w:rsid w:val="004D718F"/>
    <w:rsid w:val="004D7472"/>
    <w:rsid w:val="004D799A"/>
    <w:rsid w:val="004D7ED7"/>
    <w:rsid w:val="004E0066"/>
    <w:rsid w:val="004E0417"/>
    <w:rsid w:val="004E0FD5"/>
    <w:rsid w:val="004E1982"/>
    <w:rsid w:val="004E20A1"/>
    <w:rsid w:val="004E2C97"/>
    <w:rsid w:val="004E2DF5"/>
    <w:rsid w:val="004E3253"/>
    <w:rsid w:val="004E343E"/>
    <w:rsid w:val="004E4559"/>
    <w:rsid w:val="004E47D8"/>
    <w:rsid w:val="004E4898"/>
    <w:rsid w:val="004E4CA3"/>
    <w:rsid w:val="004E5064"/>
    <w:rsid w:val="004E5771"/>
    <w:rsid w:val="004E5DA5"/>
    <w:rsid w:val="004E6059"/>
    <w:rsid w:val="004E68EE"/>
    <w:rsid w:val="004E6D9E"/>
    <w:rsid w:val="004E6F04"/>
    <w:rsid w:val="004E73AF"/>
    <w:rsid w:val="004E7AA3"/>
    <w:rsid w:val="004E7E8D"/>
    <w:rsid w:val="004F0D71"/>
    <w:rsid w:val="004F114C"/>
    <w:rsid w:val="004F1694"/>
    <w:rsid w:val="004F1E6B"/>
    <w:rsid w:val="004F1F0F"/>
    <w:rsid w:val="004F1F76"/>
    <w:rsid w:val="004F2429"/>
    <w:rsid w:val="004F24A3"/>
    <w:rsid w:val="004F302A"/>
    <w:rsid w:val="004F45EA"/>
    <w:rsid w:val="004F5348"/>
    <w:rsid w:val="004F58AF"/>
    <w:rsid w:val="004F5BEC"/>
    <w:rsid w:val="004F5C40"/>
    <w:rsid w:val="004F5D15"/>
    <w:rsid w:val="004F5D96"/>
    <w:rsid w:val="004F6A1A"/>
    <w:rsid w:val="004F6C09"/>
    <w:rsid w:val="004F7327"/>
    <w:rsid w:val="004F770F"/>
    <w:rsid w:val="004F7BA2"/>
    <w:rsid w:val="004F7FE2"/>
    <w:rsid w:val="0050054D"/>
    <w:rsid w:val="00500D46"/>
    <w:rsid w:val="005010F4"/>
    <w:rsid w:val="00501544"/>
    <w:rsid w:val="00501EDB"/>
    <w:rsid w:val="00502143"/>
    <w:rsid w:val="00502456"/>
    <w:rsid w:val="00502578"/>
    <w:rsid w:val="00502A2E"/>
    <w:rsid w:val="00502DDC"/>
    <w:rsid w:val="00502EB7"/>
    <w:rsid w:val="00503686"/>
    <w:rsid w:val="005039DE"/>
    <w:rsid w:val="00503B9E"/>
    <w:rsid w:val="00504257"/>
    <w:rsid w:val="00504A9B"/>
    <w:rsid w:val="00505373"/>
    <w:rsid w:val="0050562C"/>
    <w:rsid w:val="005057F8"/>
    <w:rsid w:val="00505E90"/>
    <w:rsid w:val="0050628E"/>
    <w:rsid w:val="00506FB6"/>
    <w:rsid w:val="00507E68"/>
    <w:rsid w:val="00507EAE"/>
    <w:rsid w:val="00507F04"/>
    <w:rsid w:val="00507F9D"/>
    <w:rsid w:val="00507FD6"/>
    <w:rsid w:val="005103A5"/>
    <w:rsid w:val="00510B2F"/>
    <w:rsid w:val="00510CC0"/>
    <w:rsid w:val="005114AB"/>
    <w:rsid w:val="00511733"/>
    <w:rsid w:val="0051176C"/>
    <w:rsid w:val="00511C8A"/>
    <w:rsid w:val="00511CA2"/>
    <w:rsid w:val="00512794"/>
    <w:rsid w:val="0051281C"/>
    <w:rsid w:val="0051292C"/>
    <w:rsid w:val="0051370B"/>
    <w:rsid w:val="005137EF"/>
    <w:rsid w:val="0051395D"/>
    <w:rsid w:val="00513D7E"/>
    <w:rsid w:val="00513ED7"/>
    <w:rsid w:val="00514077"/>
    <w:rsid w:val="005141A2"/>
    <w:rsid w:val="0051488E"/>
    <w:rsid w:val="00514BCD"/>
    <w:rsid w:val="005158F8"/>
    <w:rsid w:val="00515DE7"/>
    <w:rsid w:val="00516D9A"/>
    <w:rsid w:val="00517149"/>
    <w:rsid w:val="005174F9"/>
    <w:rsid w:val="00517684"/>
    <w:rsid w:val="00517764"/>
    <w:rsid w:val="00517B12"/>
    <w:rsid w:val="00517DAA"/>
    <w:rsid w:val="00520224"/>
    <w:rsid w:val="00520A99"/>
    <w:rsid w:val="00520F23"/>
    <w:rsid w:val="00521166"/>
    <w:rsid w:val="00521785"/>
    <w:rsid w:val="00521EEF"/>
    <w:rsid w:val="00522651"/>
    <w:rsid w:val="005227FB"/>
    <w:rsid w:val="00522DDD"/>
    <w:rsid w:val="00522EF4"/>
    <w:rsid w:val="005230C9"/>
    <w:rsid w:val="0052340A"/>
    <w:rsid w:val="00523F04"/>
    <w:rsid w:val="005241C1"/>
    <w:rsid w:val="005241D4"/>
    <w:rsid w:val="0052459F"/>
    <w:rsid w:val="00524AB9"/>
    <w:rsid w:val="005250A7"/>
    <w:rsid w:val="005251C2"/>
    <w:rsid w:val="00525906"/>
    <w:rsid w:val="00525BFC"/>
    <w:rsid w:val="00526175"/>
    <w:rsid w:val="00526306"/>
    <w:rsid w:val="005263FD"/>
    <w:rsid w:val="0052654C"/>
    <w:rsid w:val="00526B96"/>
    <w:rsid w:val="00527967"/>
    <w:rsid w:val="005279F5"/>
    <w:rsid w:val="00530153"/>
    <w:rsid w:val="005307C0"/>
    <w:rsid w:val="005313FF"/>
    <w:rsid w:val="005314C4"/>
    <w:rsid w:val="00531572"/>
    <w:rsid w:val="00531C4A"/>
    <w:rsid w:val="00531D04"/>
    <w:rsid w:val="00531DAF"/>
    <w:rsid w:val="00531EE7"/>
    <w:rsid w:val="00532639"/>
    <w:rsid w:val="005327AD"/>
    <w:rsid w:val="00533C0C"/>
    <w:rsid w:val="00533EF2"/>
    <w:rsid w:val="00534128"/>
    <w:rsid w:val="00534398"/>
    <w:rsid w:val="00534D5B"/>
    <w:rsid w:val="0053544C"/>
    <w:rsid w:val="0053613F"/>
    <w:rsid w:val="00536288"/>
    <w:rsid w:val="00536CCD"/>
    <w:rsid w:val="00536F47"/>
    <w:rsid w:val="00536FF7"/>
    <w:rsid w:val="0053701A"/>
    <w:rsid w:val="005372E4"/>
    <w:rsid w:val="0054007F"/>
    <w:rsid w:val="00540603"/>
    <w:rsid w:val="00541492"/>
    <w:rsid w:val="0054194C"/>
    <w:rsid w:val="0054199C"/>
    <w:rsid w:val="00541C7F"/>
    <w:rsid w:val="0054205A"/>
    <w:rsid w:val="00542794"/>
    <w:rsid w:val="00542A00"/>
    <w:rsid w:val="00543208"/>
    <w:rsid w:val="00543297"/>
    <w:rsid w:val="00543880"/>
    <w:rsid w:val="00543B36"/>
    <w:rsid w:val="00543DEA"/>
    <w:rsid w:val="00544811"/>
    <w:rsid w:val="00544836"/>
    <w:rsid w:val="00544A49"/>
    <w:rsid w:val="00544E14"/>
    <w:rsid w:val="00544E9A"/>
    <w:rsid w:val="0054561E"/>
    <w:rsid w:val="0054595A"/>
    <w:rsid w:val="00545B08"/>
    <w:rsid w:val="00545D47"/>
    <w:rsid w:val="0054660F"/>
    <w:rsid w:val="00546F07"/>
    <w:rsid w:val="0054790D"/>
    <w:rsid w:val="00547BD1"/>
    <w:rsid w:val="00547FF4"/>
    <w:rsid w:val="0055024D"/>
    <w:rsid w:val="005505C6"/>
    <w:rsid w:val="00550687"/>
    <w:rsid w:val="00550BD0"/>
    <w:rsid w:val="0055179D"/>
    <w:rsid w:val="0055183B"/>
    <w:rsid w:val="0055196E"/>
    <w:rsid w:val="00551AF4"/>
    <w:rsid w:val="00551C94"/>
    <w:rsid w:val="0055282C"/>
    <w:rsid w:val="005528BA"/>
    <w:rsid w:val="00552C55"/>
    <w:rsid w:val="00552F24"/>
    <w:rsid w:val="005542B2"/>
    <w:rsid w:val="005551D5"/>
    <w:rsid w:val="005557A7"/>
    <w:rsid w:val="00555A4A"/>
    <w:rsid w:val="00555A60"/>
    <w:rsid w:val="00555C3A"/>
    <w:rsid w:val="00555EDC"/>
    <w:rsid w:val="00555F79"/>
    <w:rsid w:val="00555FEB"/>
    <w:rsid w:val="005560E3"/>
    <w:rsid w:val="005562DF"/>
    <w:rsid w:val="00556709"/>
    <w:rsid w:val="00556732"/>
    <w:rsid w:val="005567D8"/>
    <w:rsid w:val="00556CD8"/>
    <w:rsid w:val="005576AB"/>
    <w:rsid w:val="00557936"/>
    <w:rsid w:val="00560597"/>
    <w:rsid w:val="005605CB"/>
    <w:rsid w:val="005607DE"/>
    <w:rsid w:val="00561548"/>
    <w:rsid w:val="0056161C"/>
    <w:rsid w:val="0056175E"/>
    <w:rsid w:val="00561D17"/>
    <w:rsid w:val="00562570"/>
    <w:rsid w:val="00563212"/>
    <w:rsid w:val="005635EB"/>
    <w:rsid w:val="00563946"/>
    <w:rsid w:val="00563A7E"/>
    <w:rsid w:val="00563C0B"/>
    <w:rsid w:val="00563C48"/>
    <w:rsid w:val="005643B5"/>
    <w:rsid w:val="00564E43"/>
    <w:rsid w:val="00565849"/>
    <w:rsid w:val="00565C24"/>
    <w:rsid w:val="00566328"/>
    <w:rsid w:val="00566763"/>
    <w:rsid w:val="00566859"/>
    <w:rsid w:val="0056724E"/>
    <w:rsid w:val="00567332"/>
    <w:rsid w:val="00567B9F"/>
    <w:rsid w:val="00567BA6"/>
    <w:rsid w:val="00567D2E"/>
    <w:rsid w:val="0057063D"/>
    <w:rsid w:val="005708C3"/>
    <w:rsid w:val="00570D40"/>
    <w:rsid w:val="00571937"/>
    <w:rsid w:val="00571B66"/>
    <w:rsid w:val="00572051"/>
    <w:rsid w:val="00572242"/>
    <w:rsid w:val="00572D43"/>
    <w:rsid w:val="005737D8"/>
    <w:rsid w:val="00573A03"/>
    <w:rsid w:val="00574331"/>
    <w:rsid w:val="005745CA"/>
    <w:rsid w:val="00575733"/>
    <w:rsid w:val="00575D07"/>
    <w:rsid w:val="0057628B"/>
    <w:rsid w:val="00576463"/>
    <w:rsid w:val="00576CCB"/>
    <w:rsid w:val="00576E32"/>
    <w:rsid w:val="005772A9"/>
    <w:rsid w:val="0057744E"/>
    <w:rsid w:val="005778A9"/>
    <w:rsid w:val="00577DBA"/>
    <w:rsid w:val="00580ADA"/>
    <w:rsid w:val="005813AE"/>
    <w:rsid w:val="00581610"/>
    <w:rsid w:val="00581C20"/>
    <w:rsid w:val="00581E7A"/>
    <w:rsid w:val="005825BD"/>
    <w:rsid w:val="00582E51"/>
    <w:rsid w:val="00582F65"/>
    <w:rsid w:val="00583148"/>
    <w:rsid w:val="00583790"/>
    <w:rsid w:val="005850D9"/>
    <w:rsid w:val="005858D9"/>
    <w:rsid w:val="0058601D"/>
    <w:rsid w:val="00586C8D"/>
    <w:rsid w:val="00587CCB"/>
    <w:rsid w:val="00587E13"/>
    <w:rsid w:val="0059098C"/>
    <w:rsid w:val="00590D68"/>
    <w:rsid w:val="005911D8"/>
    <w:rsid w:val="005917D3"/>
    <w:rsid w:val="00591A77"/>
    <w:rsid w:val="00591F3F"/>
    <w:rsid w:val="005920FE"/>
    <w:rsid w:val="005923CE"/>
    <w:rsid w:val="005926DA"/>
    <w:rsid w:val="00593613"/>
    <w:rsid w:val="005944E8"/>
    <w:rsid w:val="005946B5"/>
    <w:rsid w:val="00594E50"/>
    <w:rsid w:val="00594EE2"/>
    <w:rsid w:val="0059550D"/>
    <w:rsid w:val="005955EB"/>
    <w:rsid w:val="0059683D"/>
    <w:rsid w:val="00596D80"/>
    <w:rsid w:val="0059742B"/>
    <w:rsid w:val="00597447"/>
    <w:rsid w:val="005974A4"/>
    <w:rsid w:val="00597747"/>
    <w:rsid w:val="005A02AE"/>
    <w:rsid w:val="005A0E6B"/>
    <w:rsid w:val="005A193E"/>
    <w:rsid w:val="005A1CF1"/>
    <w:rsid w:val="005A2D02"/>
    <w:rsid w:val="005A2DC3"/>
    <w:rsid w:val="005A32A8"/>
    <w:rsid w:val="005A34DC"/>
    <w:rsid w:val="005A43B5"/>
    <w:rsid w:val="005A453D"/>
    <w:rsid w:val="005A47C2"/>
    <w:rsid w:val="005A4F68"/>
    <w:rsid w:val="005A53B3"/>
    <w:rsid w:val="005A5C70"/>
    <w:rsid w:val="005A5DF2"/>
    <w:rsid w:val="005A65FD"/>
    <w:rsid w:val="005A6922"/>
    <w:rsid w:val="005A6F81"/>
    <w:rsid w:val="005A6FF1"/>
    <w:rsid w:val="005A746D"/>
    <w:rsid w:val="005A7475"/>
    <w:rsid w:val="005A74EC"/>
    <w:rsid w:val="005A7B10"/>
    <w:rsid w:val="005B050D"/>
    <w:rsid w:val="005B05E7"/>
    <w:rsid w:val="005B0B4D"/>
    <w:rsid w:val="005B19A4"/>
    <w:rsid w:val="005B1C44"/>
    <w:rsid w:val="005B1EB5"/>
    <w:rsid w:val="005B1F63"/>
    <w:rsid w:val="005B1FAE"/>
    <w:rsid w:val="005B2428"/>
    <w:rsid w:val="005B26E8"/>
    <w:rsid w:val="005B28A5"/>
    <w:rsid w:val="005B2A20"/>
    <w:rsid w:val="005B2A47"/>
    <w:rsid w:val="005B2D9A"/>
    <w:rsid w:val="005B3466"/>
    <w:rsid w:val="005B34DF"/>
    <w:rsid w:val="005B394E"/>
    <w:rsid w:val="005B3D31"/>
    <w:rsid w:val="005B3FA1"/>
    <w:rsid w:val="005B473A"/>
    <w:rsid w:val="005B5167"/>
    <w:rsid w:val="005B5283"/>
    <w:rsid w:val="005B5317"/>
    <w:rsid w:val="005B56E4"/>
    <w:rsid w:val="005B5A6F"/>
    <w:rsid w:val="005B60AE"/>
    <w:rsid w:val="005B60DB"/>
    <w:rsid w:val="005B62AD"/>
    <w:rsid w:val="005B6E7F"/>
    <w:rsid w:val="005B6EA7"/>
    <w:rsid w:val="005B7027"/>
    <w:rsid w:val="005B706C"/>
    <w:rsid w:val="005B738A"/>
    <w:rsid w:val="005B769D"/>
    <w:rsid w:val="005B7A9A"/>
    <w:rsid w:val="005B7F83"/>
    <w:rsid w:val="005C0FE3"/>
    <w:rsid w:val="005C171C"/>
    <w:rsid w:val="005C18A8"/>
    <w:rsid w:val="005C27F9"/>
    <w:rsid w:val="005C2C72"/>
    <w:rsid w:val="005C2DD4"/>
    <w:rsid w:val="005C390A"/>
    <w:rsid w:val="005C39FE"/>
    <w:rsid w:val="005C3A10"/>
    <w:rsid w:val="005C3BBC"/>
    <w:rsid w:val="005C3ED1"/>
    <w:rsid w:val="005C4415"/>
    <w:rsid w:val="005C4B8F"/>
    <w:rsid w:val="005C5096"/>
    <w:rsid w:val="005C5A66"/>
    <w:rsid w:val="005C6B19"/>
    <w:rsid w:val="005C7161"/>
    <w:rsid w:val="005C73D8"/>
    <w:rsid w:val="005C77E6"/>
    <w:rsid w:val="005D053F"/>
    <w:rsid w:val="005D0A21"/>
    <w:rsid w:val="005D1379"/>
    <w:rsid w:val="005D13E1"/>
    <w:rsid w:val="005D1462"/>
    <w:rsid w:val="005D14A3"/>
    <w:rsid w:val="005D1A79"/>
    <w:rsid w:val="005D1DB4"/>
    <w:rsid w:val="005D21D5"/>
    <w:rsid w:val="005D29D9"/>
    <w:rsid w:val="005D31F6"/>
    <w:rsid w:val="005D3512"/>
    <w:rsid w:val="005D3586"/>
    <w:rsid w:val="005D386F"/>
    <w:rsid w:val="005D3E9A"/>
    <w:rsid w:val="005D48B0"/>
    <w:rsid w:val="005D493B"/>
    <w:rsid w:val="005D51CD"/>
    <w:rsid w:val="005D59F5"/>
    <w:rsid w:val="005D5A13"/>
    <w:rsid w:val="005D668B"/>
    <w:rsid w:val="005D67C3"/>
    <w:rsid w:val="005D6A26"/>
    <w:rsid w:val="005D6D06"/>
    <w:rsid w:val="005D6F4D"/>
    <w:rsid w:val="005D712D"/>
    <w:rsid w:val="005D719D"/>
    <w:rsid w:val="005D786E"/>
    <w:rsid w:val="005D7B40"/>
    <w:rsid w:val="005E092F"/>
    <w:rsid w:val="005E0BFD"/>
    <w:rsid w:val="005E0D27"/>
    <w:rsid w:val="005E106B"/>
    <w:rsid w:val="005E11D3"/>
    <w:rsid w:val="005E1757"/>
    <w:rsid w:val="005E34B1"/>
    <w:rsid w:val="005E3DBE"/>
    <w:rsid w:val="005E406B"/>
    <w:rsid w:val="005E44FA"/>
    <w:rsid w:val="005E47FF"/>
    <w:rsid w:val="005E4995"/>
    <w:rsid w:val="005E4BB5"/>
    <w:rsid w:val="005E52D1"/>
    <w:rsid w:val="005E5546"/>
    <w:rsid w:val="005E5960"/>
    <w:rsid w:val="005E5DB2"/>
    <w:rsid w:val="005E6546"/>
    <w:rsid w:val="005E674C"/>
    <w:rsid w:val="005E731D"/>
    <w:rsid w:val="005E7882"/>
    <w:rsid w:val="005E7BD0"/>
    <w:rsid w:val="005F080E"/>
    <w:rsid w:val="005F0A83"/>
    <w:rsid w:val="005F0C0D"/>
    <w:rsid w:val="005F0F70"/>
    <w:rsid w:val="005F102F"/>
    <w:rsid w:val="005F177F"/>
    <w:rsid w:val="005F28DE"/>
    <w:rsid w:val="005F29F6"/>
    <w:rsid w:val="005F2FAE"/>
    <w:rsid w:val="005F2FAF"/>
    <w:rsid w:val="005F36BA"/>
    <w:rsid w:val="005F3CED"/>
    <w:rsid w:val="005F41E7"/>
    <w:rsid w:val="005F440D"/>
    <w:rsid w:val="005F4C70"/>
    <w:rsid w:val="005F4D6D"/>
    <w:rsid w:val="005F4DB6"/>
    <w:rsid w:val="005F5383"/>
    <w:rsid w:val="005F592C"/>
    <w:rsid w:val="005F5A3F"/>
    <w:rsid w:val="005F5A8B"/>
    <w:rsid w:val="005F5BF8"/>
    <w:rsid w:val="005F5F0F"/>
    <w:rsid w:val="005F6851"/>
    <w:rsid w:val="005F6EB8"/>
    <w:rsid w:val="005F6EFB"/>
    <w:rsid w:val="005F6F35"/>
    <w:rsid w:val="005F768F"/>
    <w:rsid w:val="005F782C"/>
    <w:rsid w:val="005F7874"/>
    <w:rsid w:val="005F78EC"/>
    <w:rsid w:val="005F7EF9"/>
    <w:rsid w:val="00600018"/>
    <w:rsid w:val="006008B5"/>
    <w:rsid w:val="00600BAB"/>
    <w:rsid w:val="00601144"/>
    <w:rsid w:val="006014B7"/>
    <w:rsid w:val="006016A6"/>
    <w:rsid w:val="006020AD"/>
    <w:rsid w:val="00602AA5"/>
    <w:rsid w:val="00602BA1"/>
    <w:rsid w:val="0060347E"/>
    <w:rsid w:val="0060353C"/>
    <w:rsid w:val="00603620"/>
    <w:rsid w:val="00603624"/>
    <w:rsid w:val="00603910"/>
    <w:rsid w:val="00603CE2"/>
    <w:rsid w:val="00604368"/>
    <w:rsid w:val="006046DC"/>
    <w:rsid w:val="00604C7A"/>
    <w:rsid w:val="00604CB4"/>
    <w:rsid w:val="00605333"/>
    <w:rsid w:val="0060545B"/>
    <w:rsid w:val="006054BE"/>
    <w:rsid w:val="00605968"/>
    <w:rsid w:val="00605995"/>
    <w:rsid w:val="00605A85"/>
    <w:rsid w:val="00605B9D"/>
    <w:rsid w:val="00605CCD"/>
    <w:rsid w:val="00606016"/>
    <w:rsid w:val="006060E9"/>
    <w:rsid w:val="00606208"/>
    <w:rsid w:val="00606238"/>
    <w:rsid w:val="006064D0"/>
    <w:rsid w:val="00606E37"/>
    <w:rsid w:val="00607876"/>
    <w:rsid w:val="00607E46"/>
    <w:rsid w:val="00610187"/>
    <w:rsid w:val="00610A7B"/>
    <w:rsid w:val="00610F96"/>
    <w:rsid w:val="00610FFD"/>
    <w:rsid w:val="0061139E"/>
    <w:rsid w:val="006115C6"/>
    <w:rsid w:val="00611C0F"/>
    <w:rsid w:val="00611C9D"/>
    <w:rsid w:val="00612A20"/>
    <w:rsid w:val="0061318B"/>
    <w:rsid w:val="00613319"/>
    <w:rsid w:val="006139B8"/>
    <w:rsid w:val="00613A5E"/>
    <w:rsid w:val="00614076"/>
    <w:rsid w:val="0061492A"/>
    <w:rsid w:val="00615235"/>
    <w:rsid w:val="0061524F"/>
    <w:rsid w:val="0061610C"/>
    <w:rsid w:val="006167E6"/>
    <w:rsid w:val="0061682B"/>
    <w:rsid w:val="00616AF0"/>
    <w:rsid w:val="00616BF4"/>
    <w:rsid w:val="00616E77"/>
    <w:rsid w:val="00617133"/>
    <w:rsid w:val="006172DF"/>
    <w:rsid w:val="0062038C"/>
    <w:rsid w:val="00621030"/>
    <w:rsid w:val="0062115E"/>
    <w:rsid w:val="0062162D"/>
    <w:rsid w:val="00621F27"/>
    <w:rsid w:val="00621FD9"/>
    <w:rsid w:val="00622332"/>
    <w:rsid w:val="00622811"/>
    <w:rsid w:val="00622A1B"/>
    <w:rsid w:val="00622A20"/>
    <w:rsid w:val="00622B68"/>
    <w:rsid w:val="00622F0F"/>
    <w:rsid w:val="00622FD3"/>
    <w:rsid w:val="00623AFD"/>
    <w:rsid w:val="00623DE4"/>
    <w:rsid w:val="00623F88"/>
    <w:rsid w:val="006241B5"/>
    <w:rsid w:val="006242F2"/>
    <w:rsid w:val="00624378"/>
    <w:rsid w:val="00624585"/>
    <w:rsid w:val="006248B9"/>
    <w:rsid w:val="00625030"/>
    <w:rsid w:val="00625252"/>
    <w:rsid w:val="006255E1"/>
    <w:rsid w:val="00626F3B"/>
    <w:rsid w:val="0062716C"/>
    <w:rsid w:val="006271C3"/>
    <w:rsid w:val="0062732D"/>
    <w:rsid w:val="00627487"/>
    <w:rsid w:val="00627602"/>
    <w:rsid w:val="00630191"/>
    <w:rsid w:val="00630224"/>
    <w:rsid w:val="006307B9"/>
    <w:rsid w:val="006308A5"/>
    <w:rsid w:val="006308D4"/>
    <w:rsid w:val="00630BEC"/>
    <w:rsid w:val="00630CED"/>
    <w:rsid w:val="006312CC"/>
    <w:rsid w:val="006314D3"/>
    <w:rsid w:val="0063167A"/>
    <w:rsid w:val="006316A3"/>
    <w:rsid w:val="00631AAB"/>
    <w:rsid w:val="00632B7B"/>
    <w:rsid w:val="00632C40"/>
    <w:rsid w:val="00632E54"/>
    <w:rsid w:val="006332AC"/>
    <w:rsid w:val="00634071"/>
    <w:rsid w:val="00634373"/>
    <w:rsid w:val="0063458A"/>
    <w:rsid w:val="0063493B"/>
    <w:rsid w:val="0063497F"/>
    <w:rsid w:val="00634B77"/>
    <w:rsid w:val="00634C1C"/>
    <w:rsid w:val="00635A7F"/>
    <w:rsid w:val="00635DC3"/>
    <w:rsid w:val="006363FB"/>
    <w:rsid w:val="006368BF"/>
    <w:rsid w:val="00636D12"/>
    <w:rsid w:val="00636D36"/>
    <w:rsid w:val="0063707A"/>
    <w:rsid w:val="006370B2"/>
    <w:rsid w:val="00637308"/>
    <w:rsid w:val="006374A1"/>
    <w:rsid w:val="006375CC"/>
    <w:rsid w:val="00637921"/>
    <w:rsid w:val="00637AED"/>
    <w:rsid w:val="00637C84"/>
    <w:rsid w:val="00637F4A"/>
    <w:rsid w:val="00640543"/>
    <w:rsid w:val="00640551"/>
    <w:rsid w:val="0064081B"/>
    <w:rsid w:val="006408CC"/>
    <w:rsid w:val="006415F1"/>
    <w:rsid w:val="006416B1"/>
    <w:rsid w:val="00641B85"/>
    <w:rsid w:val="00641D79"/>
    <w:rsid w:val="00642099"/>
    <w:rsid w:val="006423F7"/>
    <w:rsid w:val="00642A51"/>
    <w:rsid w:val="00642CBE"/>
    <w:rsid w:val="006430B6"/>
    <w:rsid w:val="00643218"/>
    <w:rsid w:val="0064323C"/>
    <w:rsid w:val="006435CD"/>
    <w:rsid w:val="00643FDB"/>
    <w:rsid w:val="006443C0"/>
    <w:rsid w:val="00644C6F"/>
    <w:rsid w:val="00644CE9"/>
    <w:rsid w:val="00644DBA"/>
    <w:rsid w:val="00645751"/>
    <w:rsid w:val="00645B09"/>
    <w:rsid w:val="00645EBF"/>
    <w:rsid w:val="006461BF"/>
    <w:rsid w:val="0064635F"/>
    <w:rsid w:val="00646426"/>
    <w:rsid w:val="0064725F"/>
    <w:rsid w:val="00647845"/>
    <w:rsid w:val="00647887"/>
    <w:rsid w:val="00647910"/>
    <w:rsid w:val="00650346"/>
    <w:rsid w:val="006505C9"/>
    <w:rsid w:val="006505F6"/>
    <w:rsid w:val="00650637"/>
    <w:rsid w:val="006509B5"/>
    <w:rsid w:val="00650ABB"/>
    <w:rsid w:val="00650B15"/>
    <w:rsid w:val="006515DE"/>
    <w:rsid w:val="00652B35"/>
    <w:rsid w:val="00652EB6"/>
    <w:rsid w:val="00653106"/>
    <w:rsid w:val="006532D6"/>
    <w:rsid w:val="00654024"/>
    <w:rsid w:val="00654D71"/>
    <w:rsid w:val="00654F9D"/>
    <w:rsid w:val="00655953"/>
    <w:rsid w:val="00655F0B"/>
    <w:rsid w:val="00656135"/>
    <w:rsid w:val="00656DFD"/>
    <w:rsid w:val="006570FA"/>
    <w:rsid w:val="006579AA"/>
    <w:rsid w:val="00657AF8"/>
    <w:rsid w:val="006607DA"/>
    <w:rsid w:val="0066081A"/>
    <w:rsid w:val="00660833"/>
    <w:rsid w:val="00660AE9"/>
    <w:rsid w:val="00660C6B"/>
    <w:rsid w:val="0066137E"/>
    <w:rsid w:val="00662361"/>
    <w:rsid w:val="00662420"/>
    <w:rsid w:val="00662C07"/>
    <w:rsid w:val="00662F6C"/>
    <w:rsid w:val="00663982"/>
    <w:rsid w:val="00663F3C"/>
    <w:rsid w:val="00663F47"/>
    <w:rsid w:val="00664150"/>
    <w:rsid w:val="00664FB8"/>
    <w:rsid w:val="006656D3"/>
    <w:rsid w:val="00665AEE"/>
    <w:rsid w:val="00666703"/>
    <w:rsid w:val="00666BC5"/>
    <w:rsid w:val="0066716A"/>
    <w:rsid w:val="0066742D"/>
    <w:rsid w:val="00667778"/>
    <w:rsid w:val="00667824"/>
    <w:rsid w:val="00667BC9"/>
    <w:rsid w:val="00667E04"/>
    <w:rsid w:val="00670760"/>
    <w:rsid w:val="00670C9E"/>
    <w:rsid w:val="00670E87"/>
    <w:rsid w:val="00670FEE"/>
    <w:rsid w:val="0067145E"/>
    <w:rsid w:val="0067160F"/>
    <w:rsid w:val="0067163F"/>
    <w:rsid w:val="00671ED6"/>
    <w:rsid w:val="00671F47"/>
    <w:rsid w:val="006720E1"/>
    <w:rsid w:val="00672117"/>
    <w:rsid w:val="006722D0"/>
    <w:rsid w:val="00672FBC"/>
    <w:rsid w:val="00673286"/>
    <w:rsid w:val="006738D3"/>
    <w:rsid w:val="00673ACF"/>
    <w:rsid w:val="00673B0E"/>
    <w:rsid w:val="00673B7C"/>
    <w:rsid w:val="00673DFB"/>
    <w:rsid w:val="00674884"/>
    <w:rsid w:val="00674994"/>
    <w:rsid w:val="0067499E"/>
    <w:rsid w:val="006757B4"/>
    <w:rsid w:val="00675A2A"/>
    <w:rsid w:val="0067605A"/>
    <w:rsid w:val="006767CB"/>
    <w:rsid w:val="006769A8"/>
    <w:rsid w:val="00677A6C"/>
    <w:rsid w:val="00677B55"/>
    <w:rsid w:val="00677E63"/>
    <w:rsid w:val="006808CB"/>
    <w:rsid w:val="00680C51"/>
    <w:rsid w:val="00680CBE"/>
    <w:rsid w:val="00680CD0"/>
    <w:rsid w:val="006810CE"/>
    <w:rsid w:val="0068133B"/>
    <w:rsid w:val="00681E40"/>
    <w:rsid w:val="0068225E"/>
    <w:rsid w:val="00682263"/>
    <w:rsid w:val="00682330"/>
    <w:rsid w:val="00682749"/>
    <w:rsid w:val="00683A64"/>
    <w:rsid w:val="00683C5A"/>
    <w:rsid w:val="0068438A"/>
    <w:rsid w:val="00684BA4"/>
    <w:rsid w:val="00684D28"/>
    <w:rsid w:val="006850AF"/>
    <w:rsid w:val="00685381"/>
    <w:rsid w:val="00685BD4"/>
    <w:rsid w:val="00685CC4"/>
    <w:rsid w:val="00685FC6"/>
    <w:rsid w:val="006864D7"/>
    <w:rsid w:val="006867AA"/>
    <w:rsid w:val="00686885"/>
    <w:rsid w:val="00686E03"/>
    <w:rsid w:val="00687AAA"/>
    <w:rsid w:val="00687C7E"/>
    <w:rsid w:val="00687F6B"/>
    <w:rsid w:val="00690391"/>
    <w:rsid w:val="006903AB"/>
    <w:rsid w:val="00690591"/>
    <w:rsid w:val="00690E87"/>
    <w:rsid w:val="00691173"/>
    <w:rsid w:val="0069282D"/>
    <w:rsid w:val="00692A1A"/>
    <w:rsid w:val="00692B29"/>
    <w:rsid w:val="00692D09"/>
    <w:rsid w:val="00692D0E"/>
    <w:rsid w:val="006938A4"/>
    <w:rsid w:val="00693CBE"/>
    <w:rsid w:val="00693E8B"/>
    <w:rsid w:val="00693EB6"/>
    <w:rsid w:val="0069466E"/>
    <w:rsid w:val="00694978"/>
    <w:rsid w:val="00694ACC"/>
    <w:rsid w:val="00694B7B"/>
    <w:rsid w:val="00695256"/>
    <w:rsid w:val="0069538D"/>
    <w:rsid w:val="0069568C"/>
    <w:rsid w:val="0069621D"/>
    <w:rsid w:val="006964C7"/>
    <w:rsid w:val="00696AC2"/>
    <w:rsid w:val="00696B60"/>
    <w:rsid w:val="00697E01"/>
    <w:rsid w:val="00697EAD"/>
    <w:rsid w:val="006A10DF"/>
    <w:rsid w:val="006A1294"/>
    <w:rsid w:val="006A1795"/>
    <w:rsid w:val="006A193C"/>
    <w:rsid w:val="006A1F61"/>
    <w:rsid w:val="006A27AE"/>
    <w:rsid w:val="006A318D"/>
    <w:rsid w:val="006A374E"/>
    <w:rsid w:val="006A3B9A"/>
    <w:rsid w:val="006A478B"/>
    <w:rsid w:val="006A4C33"/>
    <w:rsid w:val="006A4EB8"/>
    <w:rsid w:val="006A597F"/>
    <w:rsid w:val="006A6B73"/>
    <w:rsid w:val="006A6F1A"/>
    <w:rsid w:val="006A71A6"/>
    <w:rsid w:val="006A752C"/>
    <w:rsid w:val="006A759D"/>
    <w:rsid w:val="006A7F0F"/>
    <w:rsid w:val="006A7F2E"/>
    <w:rsid w:val="006B020C"/>
    <w:rsid w:val="006B0328"/>
    <w:rsid w:val="006B032C"/>
    <w:rsid w:val="006B08CC"/>
    <w:rsid w:val="006B0ED9"/>
    <w:rsid w:val="006B139D"/>
    <w:rsid w:val="006B217F"/>
    <w:rsid w:val="006B22C6"/>
    <w:rsid w:val="006B24F4"/>
    <w:rsid w:val="006B2C23"/>
    <w:rsid w:val="006B2E41"/>
    <w:rsid w:val="006B3ABF"/>
    <w:rsid w:val="006B418D"/>
    <w:rsid w:val="006B47CB"/>
    <w:rsid w:val="006B4C7C"/>
    <w:rsid w:val="006B4FC7"/>
    <w:rsid w:val="006B568C"/>
    <w:rsid w:val="006B6A19"/>
    <w:rsid w:val="006B6A42"/>
    <w:rsid w:val="006B6CC8"/>
    <w:rsid w:val="006B6E6A"/>
    <w:rsid w:val="006C0117"/>
    <w:rsid w:val="006C0583"/>
    <w:rsid w:val="006C08EF"/>
    <w:rsid w:val="006C15C7"/>
    <w:rsid w:val="006C22F3"/>
    <w:rsid w:val="006C276B"/>
    <w:rsid w:val="006C3325"/>
    <w:rsid w:val="006C362E"/>
    <w:rsid w:val="006C383A"/>
    <w:rsid w:val="006C3B36"/>
    <w:rsid w:val="006C4048"/>
    <w:rsid w:val="006C4221"/>
    <w:rsid w:val="006C4623"/>
    <w:rsid w:val="006C48E6"/>
    <w:rsid w:val="006C4A71"/>
    <w:rsid w:val="006C4B79"/>
    <w:rsid w:val="006C4DB3"/>
    <w:rsid w:val="006C4E7F"/>
    <w:rsid w:val="006C50A8"/>
    <w:rsid w:val="006C52E2"/>
    <w:rsid w:val="006C57EA"/>
    <w:rsid w:val="006C65D7"/>
    <w:rsid w:val="006C6A45"/>
    <w:rsid w:val="006C6F39"/>
    <w:rsid w:val="006C76F2"/>
    <w:rsid w:val="006C7D2D"/>
    <w:rsid w:val="006D1586"/>
    <w:rsid w:val="006D1740"/>
    <w:rsid w:val="006D19EE"/>
    <w:rsid w:val="006D1CF2"/>
    <w:rsid w:val="006D1D5E"/>
    <w:rsid w:val="006D2092"/>
    <w:rsid w:val="006D2290"/>
    <w:rsid w:val="006D2961"/>
    <w:rsid w:val="006D2D4C"/>
    <w:rsid w:val="006D4798"/>
    <w:rsid w:val="006D47C9"/>
    <w:rsid w:val="006D4FFD"/>
    <w:rsid w:val="006D5105"/>
    <w:rsid w:val="006D5AD1"/>
    <w:rsid w:val="006D6E96"/>
    <w:rsid w:val="006D7C04"/>
    <w:rsid w:val="006D7E16"/>
    <w:rsid w:val="006E026E"/>
    <w:rsid w:val="006E06A1"/>
    <w:rsid w:val="006E0794"/>
    <w:rsid w:val="006E0F4E"/>
    <w:rsid w:val="006E142F"/>
    <w:rsid w:val="006E143C"/>
    <w:rsid w:val="006E1C15"/>
    <w:rsid w:val="006E262B"/>
    <w:rsid w:val="006E2871"/>
    <w:rsid w:val="006E2A7D"/>
    <w:rsid w:val="006E2FC8"/>
    <w:rsid w:val="006E30C2"/>
    <w:rsid w:val="006E32F6"/>
    <w:rsid w:val="006E33FD"/>
    <w:rsid w:val="006E3783"/>
    <w:rsid w:val="006E3B7E"/>
    <w:rsid w:val="006E3E0B"/>
    <w:rsid w:val="006E4877"/>
    <w:rsid w:val="006E4895"/>
    <w:rsid w:val="006E541A"/>
    <w:rsid w:val="006E7D30"/>
    <w:rsid w:val="006F00DE"/>
    <w:rsid w:val="006F00FD"/>
    <w:rsid w:val="006F0A79"/>
    <w:rsid w:val="006F14E0"/>
    <w:rsid w:val="006F2040"/>
    <w:rsid w:val="006F23B5"/>
    <w:rsid w:val="006F2B44"/>
    <w:rsid w:val="006F2BFE"/>
    <w:rsid w:val="006F34D2"/>
    <w:rsid w:val="006F356E"/>
    <w:rsid w:val="006F3C32"/>
    <w:rsid w:val="006F43A3"/>
    <w:rsid w:val="006F4960"/>
    <w:rsid w:val="006F4A8B"/>
    <w:rsid w:val="006F5699"/>
    <w:rsid w:val="006F5AFE"/>
    <w:rsid w:val="006F5FF1"/>
    <w:rsid w:val="006F625B"/>
    <w:rsid w:val="006F62ED"/>
    <w:rsid w:val="006F6584"/>
    <w:rsid w:val="006F6592"/>
    <w:rsid w:val="006F6AF9"/>
    <w:rsid w:val="006F7027"/>
    <w:rsid w:val="006F72E9"/>
    <w:rsid w:val="006F7303"/>
    <w:rsid w:val="006F7865"/>
    <w:rsid w:val="006F7A31"/>
    <w:rsid w:val="00700439"/>
    <w:rsid w:val="007005F4"/>
    <w:rsid w:val="00701336"/>
    <w:rsid w:val="00701EF3"/>
    <w:rsid w:val="007041E0"/>
    <w:rsid w:val="0070459D"/>
    <w:rsid w:val="007046A0"/>
    <w:rsid w:val="007049AF"/>
    <w:rsid w:val="0070536D"/>
    <w:rsid w:val="00705EFD"/>
    <w:rsid w:val="007060CF"/>
    <w:rsid w:val="007064E0"/>
    <w:rsid w:val="00706850"/>
    <w:rsid w:val="00706D13"/>
    <w:rsid w:val="007079C0"/>
    <w:rsid w:val="00707B10"/>
    <w:rsid w:val="007106E4"/>
    <w:rsid w:val="0071097B"/>
    <w:rsid w:val="00710C5A"/>
    <w:rsid w:val="00710F70"/>
    <w:rsid w:val="007110F3"/>
    <w:rsid w:val="00711255"/>
    <w:rsid w:val="00711309"/>
    <w:rsid w:val="007114A0"/>
    <w:rsid w:val="007115E2"/>
    <w:rsid w:val="00711635"/>
    <w:rsid w:val="0071170F"/>
    <w:rsid w:val="0071305A"/>
    <w:rsid w:val="00713848"/>
    <w:rsid w:val="00713962"/>
    <w:rsid w:val="007143D0"/>
    <w:rsid w:val="00714C69"/>
    <w:rsid w:val="0071502D"/>
    <w:rsid w:val="0071543F"/>
    <w:rsid w:val="00715B53"/>
    <w:rsid w:val="00716188"/>
    <w:rsid w:val="007169E3"/>
    <w:rsid w:val="00716EB6"/>
    <w:rsid w:val="00717F2B"/>
    <w:rsid w:val="00717F51"/>
    <w:rsid w:val="00720214"/>
    <w:rsid w:val="00720EEF"/>
    <w:rsid w:val="00720F40"/>
    <w:rsid w:val="00721303"/>
    <w:rsid w:val="00721563"/>
    <w:rsid w:val="007217BA"/>
    <w:rsid w:val="00722E20"/>
    <w:rsid w:val="00722F0E"/>
    <w:rsid w:val="00723241"/>
    <w:rsid w:val="0072334F"/>
    <w:rsid w:val="0072379D"/>
    <w:rsid w:val="00723D2C"/>
    <w:rsid w:val="00723EBC"/>
    <w:rsid w:val="00723FDA"/>
    <w:rsid w:val="00724511"/>
    <w:rsid w:val="00724A3D"/>
    <w:rsid w:val="00724B64"/>
    <w:rsid w:val="00724C29"/>
    <w:rsid w:val="00724EE3"/>
    <w:rsid w:val="007252DD"/>
    <w:rsid w:val="00725BC4"/>
    <w:rsid w:val="007260FD"/>
    <w:rsid w:val="00726419"/>
    <w:rsid w:val="0072650A"/>
    <w:rsid w:val="0072715C"/>
    <w:rsid w:val="0072738B"/>
    <w:rsid w:val="00727EED"/>
    <w:rsid w:val="007309C6"/>
    <w:rsid w:val="00730A44"/>
    <w:rsid w:val="00730FC9"/>
    <w:rsid w:val="007321BB"/>
    <w:rsid w:val="00732557"/>
    <w:rsid w:val="0073289C"/>
    <w:rsid w:val="007329BD"/>
    <w:rsid w:val="00732F99"/>
    <w:rsid w:val="0073395D"/>
    <w:rsid w:val="00733EFB"/>
    <w:rsid w:val="00734142"/>
    <w:rsid w:val="00734202"/>
    <w:rsid w:val="00734C4C"/>
    <w:rsid w:val="00734FE3"/>
    <w:rsid w:val="007350C7"/>
    <w:rsid w:val="00735149"/>
    <w:rsid w:val="0073544A"/>
    <w:rsid w:val="00735501"/>
    <w:rsid w:val="00735AAC"/>
    <w:rsid w:val="00735B65"/>
    <w:rsid w:val="00735DE4"/>
    <w:rsid w:val="00735E59"/>
    <w:rsid w:val="00735EE8"/>
    <w:rsid w:val="00735F0E"/>
    <w:rsid w:val="007361CB"/>
    <w:rsid w:val="00736F5D"/>
    <w:rsid w:val="0073717F"/>
    <w:rsid w:val="00737647"/>
    <w:rsid w:val="0073765E"/>
    <w:rsid w:val="00737794"/>
    <w:rsid w:val="007378BF"/>
    <w:rsid w:val="00737904"/>
    <w:rsid w:val="00737EE2"/>
    <w:rsid w:val="0074018E"/>
    <w:rsid w:val="00740E7F"/>
    <w:rsid w:val="0074114C"/>
    <w:rsid w:val="00741296"/>
    <w:rsid w:val="0074144D"/>
    <w:rsid w:val="007415B9"/>
    <w:rsid w:val="00741CAD"/>
    <w:rsid w:val="00741D8B"/>
    <w:rsid w:val="00741DCD"/>
    <w:rsid w:val="00741FA2"/>
    <w:rsid w:val="007424E2"/>
    <w:rsid w:val="00743988"/>
    <w:rsid w:val="00743F6B"/>
    <w:rsid w:val="0074427F"/>
    <w:rsid w:val="00744A27"/>
    <w:rsid w:val="00744C01"/>
    <w:rsid w:val="00744CE8"/>
    <w:rsid w:val="00745323"/>
    <w:rsid w:val="00745693"/>
    <w:rsid w:val="00745955"/>
    <w:rsid w:val="00745B9F"/>
    <w:rsid w:val="00746698"/>
    <w:rsid w:val="0074676E"/>
    <w:rsid w:val="00746AE9"/>
    <w:rsid w:val="00746CAA"/>
    <w:rsid w:val="00746D74"/>
    <w:rsid w:val="0074748E"/>
    <w:rsid w:val="007479D2"/>
    <w:rsid w:val="00747B05"/>
    <w:rsid w:val="00747BE2"/>
    <w:rsid w:val="0075009F"/>
    <w:rsid w:val="007505D5"/>
    <w:rsid w:val="0075169E"/>
    <w:rsid w:val="00751AD2"/>
    <w:rsid w:val="00751B9F"/>
    <w:rsid w:val="00751F22"/>
    <w:rsid w:val="00752104"/>
    <w:rsid w:val="00752D28"/>
    <w:rsid w:val="00753219"/>
    <w:rsid w:val="0075384E"/>
    <w:rsid w:val="00753FE7"/>
    <w:rsid w:val="00754249"/>
    <w:rsid w:val="00754821"/>
    <w:rsid w:val="007557D8"/>
    <w:rsid w:val="007558A0"/>
    <w:rsid w:val="00755987"/>
    <w:rsid w:val="00755A09"/>
    <w:rsid w:val="00757BF2"/>
    <w:rsid w:val="00760C27"/>
    <w:rsid w:val="00760FDB"/>
    <w:rsid w:val="00761B79"/>
    <w:rsid w:val="0076200B"/>
    <w:rsid w:val="00762038"/>
    <w:rsid w:val="00762080"/>
    <w:rsid w:val="0076241D"/>
    <w:rsid w:val="007629C5"/>
    <w:rsid w:val="00762BAF"/>
    <w:rsid w:val="007639A6"/>
    <w:rsid w:val="00764997"/>
    <w:rsid w:val="00764DCC"/>
    <w:rsid w:val="00764E0C"/>
    <w:rsid w:val="00764EB4"/>
    <w:rsid w:val="00765050"/>
    <w:rsid w:val="007657A6"/>
    <w:rsid w:val="0076586B"/>
    <w:rsid w:val="00765FB2"/>
    <w:rsid w:val="00766225"/>
    <w:rsid w:val="0076635F"/>
    <w:rsid w:val="0076656A"/>
    <w:rsid w:val="007669C6"/>
    <w:rsid w:val="0076707A"/>
    <w:rsid w:val="00767911"/>
    <w:rsid w:val="007700F0"/>
    <w:rsid w:val="0077043A"/>
    <w:rsid w:val="007705C8"/>
    <w:rsid w:val="00770832"/>
    <w:rsid w:val="0077131B"/>
    <w:rsid w:val="00771703"/>
    <w:rsid w:val="00772BF3"/>
    <w:rsid w:val="00772F92"/>
    <w:rsid w:val="00773609"/>
    <w:rsid w:val="007737A0"/>
    <w:rsid w:val="0077411F"/>
    <w:rsid w:val="00774698"/>
    <w:rsid w:val="007748FF"/>
    <w:rsid w:val="00774A2A"/>
    <w:rsid w:val="00774B72"/>
    <w:rsid w:val="00774D58"/>
    <w:rsid w:val="00774EC8"/>
    <w:rsid w:val="00775B8A"/>
    <w:rsid w:val="00775FE5"/>
    <w:rsid w:val="00776607"/>
    <w:rsid w:val="00776CAD"/>
    <w:rsid w:val="007771E0"/>
    <w:rsid w:val="0077731B"/>
    <w:rsid w:val="00777BAB"/>
    <w:rsid w:val="00780054"/>
    <w:rsid w:val="0078276D"/>
    <w:rsid w:val="00782C80"/>
    <w:rsid w:val="00783172"/>
    <w:rsid w:val="007834D1"/>
    <w:rsid w:val="0078362B"/>
    <w:rsid w:val="007839E0"/>
    <w:rsid w:val="007845F9"/>
    <w:rsid w:val="00784850"/>
    <w:rsid w:val="00784D97"/>
    <w:rsid w:val="00784FA3"/>
    <w:rsid w:val="007852B3"/>
    <w:rsid w:val="00785B64"/>
    <w:rsid w:val="007866F2"/>
    <w:rsid w:val="00786842"/>
    <w:rsid w:val="00787071"/>
    <w:rsid w:val="0078761F"/>
    <w:rsid w:val="00787851"/>
    <w:rsid w:val="00787CF0"/>
    <w:rsid w:val="007908DA"/>
    <w:rsid w:val="00790914"/>
    <w:rsid w:val="00790DB4"/>
    <w:rsid w:val="00790E55"/>
    <w:rsid w:val="007912D5"/>
    <w:rsid w:val="007915CB"/>
    <w:rsid w:val="00791918"/>
    <w:rsid w:val="00791CD4"/>
    <w:rsid w:val="00791D7D"/>
    <w:rsid w:val="00791E3E"/>
    <w:rsid w:val="0079206A"/>
    <w:rsid w:val="007924A1"/>
    <w:rsid w:val="007924B2"/>
    <w:rsid w:val="00792A91"/>
    <w:rsid w:val="00792F64"/>
    <w:rsid w:val="00793576"/>
    <w:rsid w:val="00793B3F"/>
    <w:rsid w:val="00793F44"/>
    <w:rsid w:val="00794067"/>
    <w:rsid w:val="0079443C"/>
    <w:rsid w:val="00794AD3"/>
    <w:rsid w:val="0079500F"/>
    <w:rsid w:val="007962B3"/>
    <w:rsid w:val="00796317"/>
    <w:rsid w:val="00796932"/>
    <w:rsid w:val="00796AC1"/>
    <w:rsid w:val="00797156"/>
    <w:rsid w:val="00797419"/>
    <w:rsid w:val="0079795B"/>
    <w:rsid w:val="007A06C2"/>
    <w:rsid w:val="007A0BC0"/>
    <w:rsid w:val="007A0DE4"/>
    <w:rsid w:val="007A166A"/>
    <w:rsid w:val="007A1836"/>
    <w:rsid w:val="007A1994"/>
    <w:rsid w:val="007A1E52"/>
    <w:rsid w:val="007A2826"/>
    <w:rsid w:val="007A2ACC"/>
    <w:rsid w:val="007A2FE0"/>
    <w:rsid w:val="007A382B"/>
    <w:rsid w:val="007A3B3F"/>
    <w:rsid w:val="007A403E"/>
    <w:rsid w:val="007A41BD"/>
    <w:rsid w:val="007A4286"/>
    <w:rsid w:val="007A4287"/>
    <w:rsid w:val="007A44C7"/>
    <w:rsid w:val="007A45D7"/>
    <w:rsid w:val="007A4AF2"/>
    <w:rsid w:val="007A5781"/>
    <w:rsid w:val="007A6423"/>
    <w:rsid w:val="007A6B5C"/>
    <w:rsid w:val="007A6C5F"/>
    <w:rsid w:val="007A7146"/>
    <w:rsid w:val="007A7636"/>
    <w:rsid w:val="007A7BBE"/>
    <w:rsid w:val="007A7FDF"/>
    <w:rsid w:val="007B0663"/>
    <w:rsid w:val="007B09C5"/>
    <w:rsid w:val="007B0A52"/>
    <w:rsid w:val="007B1449"/>
    <w:rsid w:val="007B1CBC"/>
    <w:rsid w:val="007B1DA5"/>
    <w:rsid w:val="007B1E08"/>
    <w:rsid w:val="007B2185"/>
    <w:rsid w:val="007B220D"/>
    <w:rsid w:val="007B23D2"/>
    <w:rsid w:val="007B28E0"/>
    <w:rsid w:val="007B2A72"/>
    <w:rsid w:val="007B3C88"/>
    <w:rsid w:val="007B409F"/>
    <w:rsid w:val="007B4284"/>
    <w:rsid w:val="007B5585"/>
    <w:rsid w:val="007B5A4E"/>
    <w:rsid w:val="007B5D44"/>
    <w:rsid w:val="007B5E5A"/>
    <w:rsid w:val="007B5ED1"/>
    <w:rsid w:val="007B60E8"/>
    <w:rsid w:val="007B634F"/>
    <w:rsid w:val="007B641E"/>
    <w:rsid w:val="007B6C95"/>
    <w:rsid w:val="007B6DE2"/>
    <w:rsid w:val="007B7207"/>
    <w:rsid w:val="007B7F32"/>
    <w:rsid w:val="007C0148"/>
    <w:rsid w:val="007C06CE"/>
    <w:rsid w:val="007C0B56"/>
    <w:rsid w:val="007C0DC7"/>
    <w:rsid w:val="007C0E2D"/>
    <w:rsid w:val="007C0E3D"/>
    <w:rsid w:val="007C0EA5"/>
    <w:rsid w:val="007C1056"/>
    <w:rsid w:val="007C107A"/>
    <w:rsid w:val="007C10A3"/>
    <w:rsid w:val="007C24BA"/>
    <w:rsid w:val="007C3037"/>
    <w:rsid w:val="007C320E"/>
    <w:rsid w:val="007C3EC4"/>
    <w:rsid w:val="007C40FD"/>
    <w:rsid w:val="007C4475"/>
    <w:rsid w:val="007C4534"/>
    <w:rsid w:val="007C46D6"/>
    <w:rsid w:val="007C4B3A"/>
    <w:rsid w:val="007C4BD1"/>
    <w:rsid w:val="007C4F0B"/>
    <w:rsid w:val="007C4FDE"/>
    <w:rsid w:val="007C5DC6"/>
    <w:rsid w:val="007C62C5"/>
    <w:rsid w:val="007C630D"/>
    <w:rsid w:val="007C6B1D"/>
    <w:rsid w:val="007C75E9"/>
    <w:rsid w:val="007C7648"/>
    <w:rsid w:val="007C7B5C"/>
    <w:rsid w:val="007C7D8D"/>
    <w:rsid w:val="007C7ECF"/>
    <w:rsid w:val="007C7FE0"/>
    <w:rsid w:val="007D008A"/>
    <w:rsid w:val="007D050B"/>
    <w:rsid w:val="007D0641"/>
    <w:rsid w:val="007D08B9"/>
    <w:rsid w:val="007D0958"/>
    <w:rsid w:val="007D0980"/>
    <w:rsid w:val="007D0C7C"/>
    <w:rsid w:val="007D18DA"/>
    <w:rsid w:val="007D1C80"/>
    <w:rsid w:val="007D2DD8"/>
    <w:rsid w:val="007D3104"/>
    <w:rsid w:val="007D3254"/>
    <w:rsid w:val="007D325B"/>
    <w:rsid w:val="007D33F3"/>
    <w:rsid w:val="007D36C3"/>
    <w:rsid w:val="007D3F7D"/>
    <w:rsid w:val="007D41FB"/>
    <w:rsid w:val="007D42C6"/>
    <w:rsid w:val="007D4321"/>
    <w:rsid w:val="007D47CD"/>
    <w:rsid w:val="007D4DD6"/>
    <w:rsid w:val="007D4EFC"/>
    <w:rsid w:val="007D536C"/>
    <w:rsid w:val="007D5606"/>
    <w:rsid w:val="007D5B35"/>
    <w:rsid w:val="007D60CC"/>
    <w:rsid w:val="007D664B"/>
    <w:rsid w:val="007D6EF4"/>
    <w:rsid w:val="007D6F48"/>
    <w:rsid w:val="007D77E4"/>
    <w:rsid w:val="007E1ECC"/>
    <w:rsid w:val="007E24BE"/>
    <w:rsid w:val="007E2F74"/>
    <w:rsid w:val="007E3635"/>
    <w:rsid w:val="007E3D53"/>
    <w:rsid w:val="007E4986"/>
    <w:rsid w:val="007E4BBC"/>
    <w:rsid w:val="007E4FC7"/>
    <w:rsid w:val="007E51A1"/>
    <w:rsid w:val="007E55E9"/>
    <w:rsid w:val="007E590A"/>
    <w:rsid w:val="007E5E63"/>
    <w:rsid w:val="007E6729"/>
    <w:rsid w:val="007E697A"/>
    <w:rsid w:val="007E72FB"/>
    <w:rsid w:val="007E7F35"/>
    <w:rsid w:val="007E7FCA"/>
    <w:rsid w:val="007F0172"/>
    <w:rsid w:val="007F02CB"/>
    <w:rsid w:val="007F035B"/>
    <w:rsid w:val="007F0ABC"/>
    <w:rsid w:val="007F16AC"/>
    <w:rsid w:val="007F18ED"/>
    <w:rsid w:val="007F1A72"/>
    <w:rsid w:val="007F233D"/>
    <w:rsid w:val="007F2890"/>
    <w:rsid w:val="007F2FD0"/>
    <w:rsid w:val="007F3295"/>
    <w:rsid w:val="007F3408"/>
    <w:rsid w:val="007F3592"/>
    <w:rsid w:val="007F3625"/>
    <w:rsid w:val="007F38D8"/>
    <w:rsid w:val="007F3DCC"/>
    <w:rsid w:val="007F3FCC"/>
    <w:rsid w:val="007F424F"/>
    <w:rsid w:val="007F45F2"/>
    <w:rsid w:val="007F460C"/>
    <w:rsid w:val="007F4636"/>
    <w:rsid w:val="007F4B32"/>
    <w:rsid w:val="007F4CF1"/>
    <w:rsid w:val="007F4FBC"/>
    <w:rsid w:val="007F5141"/>
    <w:rsid w:val="007F54D9"/>
    <w:rsid w:val="007F6575"/>
    <w:rsid w:val="007F6879"/>
    <w:rsid w:val="007F762B"/>
    <w:rsid w:val="007F76BB"/>
    <w:rsid w:val="007F7A46"/>
    <w:rsid w:val="007F7D6E"/>
    <w:rsid w:val="00800434"/>
    <w:rsid w:val="00800A40"/>
    <w:rsid w:val="00801138"/>
    <w:rsid w:val="008011B1"/>
    <w:rsid w:val="0080160F"/>
    <w:rsid w:val="008016E4"/>
    <w:rsid w:val="00801873"/>
    <w:rsid w:val="0080229A"/>
    <w:rsid w:val="008022C0"/>
    <w:rsid w:val="0080277D"/>
    <w:rsid w:val="0080296A"/>
    <w:rsid w:val="008033BD"/>
    <w:rsid w:val="008033FE"/>
    <w:rsid w:val="008034C5"/>
    <w:rsid w:val="008035ED"/>
    <w:rsid w:val="00803733"/>
    <w:rsid w:val="0080375C"/>
    <w:rsid w:val="0080379B"/>
    <w:rsid w:val="00803B17"/>
    <w:rsid w:val="00803BAB"/>
    <w:rsid w:val="00803C2F"/>
    <w:rsid w:val="00803E11"/>
    <w:rsid w:val="008041EF"/>
    <w:rsid w:val="00804992"/>
    <w:rsid w:val="008049D6"/>
    <w:rsid w:val="00804E15"/>
    <w:rsid w:val="00805058"/>
    <w:rsid w:val="008052F8"/>
    <w:rsid w:val="008054F0"/>
    <w:rsid w:val="0080564D"/>
    <w:rsid w:val="008056FD"/>
    <w:rsid w:val="00807163"/>
    <w:rsid w:val="00807A62"/>
    <w:rsid w:val="00807EA9"/>
    <w:rsid w:val="00807F0F"/>
    <w:rsid w:val="00807FE7"/>
    <w:rsid w:val="0081055D"/>
    <w:rsid w:val="008105E9"/>
    <w:rsid w:val="00810B05"/>
    <w:rsid w:val="00810CA0"/>
    <w:rsid w:val="00810F60"/>
    <w:rsid w:val="00811130"/>
    <w:rsid w:val="008111A6"/>
    <w:rsid w:val="0081154D"/>
    <w:rsid w:val="00811906"/>
    <w:rsid w:val="00811F1D"/>
    <w:rsid w:val="00812510"/>
    <w:rsid w:val="0081264C"/>
    <w:rsid w:val="00813B89"/>
    <w:rsid w:val="00813DBA"/>
    <w:rsid w:val="00814031"/>
    <w:rsid w:val="0081440A"/>
    <w:rsid w:val="00814546"/>
    <w:rsid w:val="008150B4"/>
    <w:rsid w:val="008151B2"/>
    <w:rsid w:val="00816008"/>
    <w:rsid w:val="0081643C"/>
    <w:rsid w:val="00816638"/>
    <w:rsid w:val="00816FFC"/>
    <w:rsid w:val="00817477"/>
    <w:rsid w:val="00817A4B"/>
    <w:rsid w:val="00817A56"/>
    <w:rsid w:val="00817A5E"/>
    <w:rsid w:val="0082008F"/>
    <w:rsid w:val="008201CE"/>
    <w:rsid w:val="00820680"/>
    <w:rsid w:val="008206E7"/>
    <w:rsid w:val="008211EF"/>
    <w:rsid w:val="0082147F"/>
    <w:rsid w:val="008217EF"/>
    <w:rsid w:val="00821815"/>
    <w:rsid w:val="00821914"/>
    <w:rsid w:val="00821AD9"/>
    <w:rsid w:val="00821B5C"/>
    <w:rsid w:val="008225AB"/>
    <w:rsid w:val="00822AAA"/>
    <w:rsid w:val="00822C16"/>
    <w:rsid w:val="00822C3A"/>
    <w:rsid w:val="00822D59"/>
    <w:rsid w:val="00822F1C"/>
    <w:rsid w:val="008233CA"/>
    <w:rsid w:val="00823D73"/>
    <w:rsid w:val="00823F8E"/>
    <w:rsid w:val="00824013"/>
    <w:rsid w:val="00824525"/>
    <w:rsid w:val="008248AE"/>
    <w:rsid w:val="008248FD"/>
    <w:rsid w:val="0082498C"/>
    <w:rsid w:val="008249A8"/>
    <w:rsid w:val="00824AEA"/>
    <w:rsid w:val="00824BA7"/>
    <w:rsid w:val="0082528F"/>
    <w:rsid w:val="008258CF"/>
    <w:rsid w:val="00825CCE"/>
    <w:rsid w:val="00826473"/>
    <w:rsid w:val="00826703"/>
    <w:rsid w:val="00826981"/>
    <w:rsid w:val="0082707B"/>
    <w:rsid w:val="00827979"/>
    <w:rsid w:val="008301CB"/>
    <w:rsid w:val="008307BC"/>
    <w:rsid w:val="00830AAD"/>
    <w:rsid w:val="00831992"/>
    <w:rsid w:val="00832985"/>
    <w:rsid w:val="008333AB"/>
    <w:rsid w:val="00833CDE"/>
    <w:rsid w:val="00833EC6"/>
    <w:rsid w:val="00834F67"/>
    <w:rsid w:val="0083533B"/>
    <w:rsid w:val="008353D5"/>
    <w:rsid w:val="008358FE"/>
    <w:rsid w:val="00835F73"/>
    <w:rsid w:val="0083634F"/>
    <w:rsid w:val="00836438"/>
    <w:rsid w:val="008364B5"/>
    <w:rsid w:val="00836621"/>
    <w:rsid w:val="00836A94"/>
    <w:rsid w:val="00836DA5"/>
    <w:rsid w:val="008375F6"/>
    <w:rsid w:val="00837DBB"/>
    <w:rsid w:val="008400B7"/>
    <w:rsid w:val="008401E3"/>
    <w:rsid w:val="0084028A"/>
    <w:rsid w:val="00840DA4"/>
    <w:rsid w:val="0084100A"/>
    <w:rsid w:val="00841996"/>
    <w:rsid w:val="008423E7"/>
    <w:rsid w:val="008427A3"/>
    <w:rsid w:val="008428CC"/>
    <w:rsid w:val="00843760"/>
    <w:rsid w:val="0084430D"/>
    <w:rsid w:val="008444DB"/>
    <w:rsid w:val="00844BD2"/>
    <w:rsid w:val="00845736"/>
    <w:rsid w:val="00845E6B"/>
    <w:rsid w:val="00846084"/>
    <w:rsid w:val="00846583"/>
    <w:rsid w:val="00847328"/>
    <w:rsid w:val="008474B0"/>
    <w:rsid w:val="00847782"/>
    <w:rsid w:val="00847FEA"/>
    <w:rsid w:val="00850546"/>
    <w:rsid w:val="00850C3A"/>
    <w:rsid w:val="00850EBD"/>
    <w:rsid w:val="008519CB"/>
    <w:rsid w:val="00851A27"/>
    <w:rsid w:val="00851DA0"/>
    <w:rsid w:val="00851F06"/>
    <w:rsid w:val="00852495"/>
    <w:rsid w:val="00852BBF"/>
    <w:rsid w:val="008532B5"/>
    <w:rsid w:val="008533BC"/>
    <w:rsid w:val="00854D40"/>
    <w:rsid w:val="0085617E"/>
    <w:rsid w:val="00856386"/>
    <w:rsid w:val="0085639B"/>
    <w:rsid w:val="00856887"/>
    <w:rsid w:val="008568D8"/>
    <w:rsid w:val="00857BB1"/>
    <w:rsid w:val="008600BF"/>
    <w:rsid w:val="00860557"/>
    <w:rsid w:val="00860561"/>
    <w:rsid w:val="00860585"/>
    <w:rsid w:val="00860E13"/>
    <w:rsid w:val="00860ED4"/>
    <w:rsid w:val="00860F8F"/>
    <w:rsid w:val="00861225"/>
    <w:rsid w:val="008618D9"/>
    <w:rsid w:val="008619CF"/>
    <w:rsid w:val="00861B0B"/>
    <w:rsid w:val="00861D12"/>
    <w:rsid w:val="00862269"/>
    <w:rsid w:val="00862294"/>
    <w:rsid w:val="0086243F"/>
    <w:rsid w:val="0086250A"/>
    <w:rsid w:val="00862726"/>
    <w:rsid w:val="00862BF9"/>
    <w:rsid w:val="00863B03"/>
    <w:rsid w:val="00863B50"/>
    <w:rsid w:val="00863B7E"/>
    <w:rsid w:val="00863BFF"/>
    <w:rsid w:val="00863CD6"/>
    <w:rsid w:val="00864A80"/>
    <w:rsid w:val="00864D06"/>
    <w:rsid w:val="00864D85"/>
    <w:rsid w:val="00864E04"/>
    <w:rsid w:val="00865219"/>
    <w:rsid w:val="00865D9E"/>
    <w:rsid w:val="008661C6"/>
    <w:rsid w:val="00867649"/>
    <w:rsid w:val="008679A9"/>
    <w:rsid w:val="00867AC5"/>
    <w:rsid w:val="00871106"/>
    <w:rsid w:val="00871279"/>
    <w:rsid w:val="008716FC"/>
    <w:rsid w:val="00871EED"/>
    <w:rsid w:val="0087214C"/>
    <w:rsid w:val="008722B6"/>
    <w:rsid w:val="008728DC"/>
    <w:rsid w:val="00872ECA"/>
    <w:rsid w:val="00873040"/>
    <w:rsid w:val="008736BF"/>
    <w:rsid w:val="008738F5"/>
    <w:rsid w:val="0087390E"/>
    <w:rsid w:val="00873B58"/>
    <w:rsid w:val="00874112"/>
    <w:rsid w:val="00874453"/>
    <w:rsid w:val="0087470A"/>
    <w:rsid w:val="0087503A"/>
    <w:rsid w:val="008752C2"/>
    <w:rsid w:val="0087544E"/>
    <w:rsid w:val="008769C2"/>
    <w:rsid w:val="00876AE5"/>
    <w:rsid w:val="00876F6E"/>
    <w:rsid w:val="0087726F"/>
    <w:rsid w:val="00877633"/>
    <w:rsid w:val="00877703"/>
    <w:rsid w:val="0088068B"/>
    <w:rsid w:val="0088076D"/>
    <w:rsid w:val="00881097"/>
    <w:rsid w:val="00881889"/>
    <w:rsid w:val="00881B9E"/>
    <w:rsid w:val="00881C7B"/>
    <w:rsid w:val="00882130"/>
    <w:rsid w:val="0088215A"/>
    <w:rsid w:val="00882414"/>
    <w:rsid w:val="00882436"/>
    <w:rsid w:val="008824D7"/>
    <w:rsid w:val="0088282B"/>
    <w:rsid w:val="00882D8B"/>
    <w:rsid w:val="00882EDE"/>
    <w:rsid w:val="00884BE1"/>
    <w:rsid w:val="00885317"/>
    <w:rsid w:val="008854D4"/>
    <w:rsid w:val="00885E31"/>
    <w:rsid w:val="00886BD4"/>
    <w:rsid w:val="00886F88"/>
    <w:rsid w:val="00886FF2"/>
    <w:rsid w:val="008870C9"/>
    <w:rsid w:val="00887599"/>
    <w:rsid w:val="00887B28"/>
    <w:rsid w:val="00887C77"/>
    <w:rsid w:val="00887D3A"/>
    <w:rsid w:val="00890F3F"/>
    <w:rsid w:val="0089120E"/>
    <w:rsid w:val="00891316"/>
    <w:rsid w:val="00891839"/>
    <w:rsid w:val="00891A25"/>
    <w:rsid w:val="00891B39"/>
    <w:rsid w:val="00891BD3"/>
    <w:rsid w:val="0089266C"/>
    <w:rsid w:val="0089399B"/>
    <w:rsid w:val="00893BA7"/>
    <w:rsid w:val="0089443C"/>
    <w:rsid w:val="008944AC"/>
    <w:rsid w:val="00894504"/>
    <w:rsid w:val="00894689"/>
    <w:rsid w:val="0089486D"/>
    <w:rsid w:val="0089544A"/>
    <w:rsid w:val="008954B5"/>
    <w:rsid w:val="00895BF3"/>
    <w:rsid w:val="00895CE0"/>
    <w:rsid w:val="0089601B"/>
    <w:rsid w:val="00896708"/>
    <w:rsid w:val="00896830"/>
    <w:rsid w:val="00896E02"/>
    <w:rsid w:val="008971E8"/>
    <w:rsid w:val="0089743F"/>
    <w:rsid w:val="008977A0"/>
    <w:rsid w:val="00897FE7"/>
    <w:rsid w:val="008A00BB"/>
    <w:rsid w:val="008A111D"/>
    <w:rsid w:val="008A1259"/>
    <w:rsid w:val="008A1371"/>
    <w:rsid w:val="008A1BB1"/>
    <w:rsid w:val="008A2204"/>
    <w:rsid w:val="008A2DD9"/>
    <w:rsid w:val="008A3919"/>
    <w:rsid w:val="008A3D88"/>
    <w:rsid w:val="008A3DD9"/>
    <w:rsid w:val="008A4100"/>
    <w:rsid w:val="008A47D0"/>
    <w:rsid w:val="008A4842"/>
    <w:rsid w:val="008A4D5F"/>
    <w:rsid w:val="008A5E5C"/>
    <w:rsid w:val="008A61C3"/>
    <w:rsid w:val="008A64F1"/>
    <w:rsid w:val="008A68C2"/>
    <w:rsid w:val="008A6FBB"/>
    <w:rsid w:val="008A7321"/>
    <w:rsid w:val="008B00E6"/>
    <w:rsid w:val="008B015A"/>
    <w:rsid w:val="008B1200"/>
    <w:rsid w:val="008B1B2D"/>
    <w:rsid w:val="008B2196"/>
    <w:rsid w:val="008B271B"/>
    <w:rsid w:val="008B2770"/>
    <w:rsid w:val="008B2D6D"/>
    <w:rsid w:val="008B31AB"/>
    <w:rsid w:val="008B355D"/>
    <w:rsid w:val="008B3B43"/>
    <w:rsid w:val="008B3D61"/>
    <w:rsid w:val="008B40DE"/>
    <w:rsid w:val="008B42CF"/>
    <w:rsid w:val="008B490A"/>
    <w:rsid w:val="008B4ED2"/>
    <w:rsid w:val="008B5BA9"/>
    <w:rsid w:val="008B77B0"/>
    <w:rsid w:val="008B7937"/>
    <w:rsid w:val="008B7AAF"/>
    <w:rsid w:val="008B7B57"/>
    <w:rsid w:val="008B7B96"/>
    <w:rsid w:val="008B7D17"/>
    <w:rsid w:val="008C0357"/>
    <w:rsid w:val="008C03AB"/>
    <w:rsid w:val="008C0938"/>
    <w:rsid w:val="008C0C04"/>
    <w:rsid w:val="008C0DEA"/>
    <w:rsid w:val="008C16B8"/>
    <w:rsid w:val="008C1DD0"/>
    <w:rsid w:val="008C2A8B"/>
    <w:rsid w:val="008C336C"/>
    <w:rsid w:val="008C37D1"/>
    <w:rsid w:val="008C3800"/>
    <w:rsid w:val="008C3BBE"/>
    <w:rsid w:val="008C4903"/>
    <w:rsid w:val="008C522A"/>
    <w:rsid w:val="008C525A"/>
    <w:rsid w:val="008C54D3"/>
    <w:rsid w:val="008C550F"/>
    <w:rsid w:val="008C5E12"/>
    <w:rsid w:val="008C5F59"/>
    <w:rsid w:val="008C6DA9"/>
    <w:rsid w:val="008D0E48"/>
    <w:rsid w:val="008D1763"/>
    <w:rsid w:val="008D19E8"/>
    <w:rsid w:val="008D1CD2"/>
    <w:rsid w:val="008D2140"/>
    <w:rsid w:val="008D27BA"/>
    <w:rsid w:val="008D2CF6"/>
    <w:rsid w:val="008D302B"/>
    <w:rsid w:val="008D31BC"/>
    <w:rsid w:val="008D39F6"/>
    <w:rsid w:val="008D3D5B"/>
    <w:rsid w:val="008D3E4E"/>
    <w:rsid w:val="008D453C"/>
    <w:rsid w:val="008D4B26"/>
    <w:rsid w:val="008D5C63"/>
    <w:rsid w:val="008D5E47"/>
    <w:rsid w:val="008D6039"/>
    <w:rsid w:val="008D68BD"/>
    <w:rsid w:val="008D69C4"/>
    <w:rsid w:val="008D6B7D"/>
    <w:rsid w:val="008D7201"/>
    <w:rsid w:val="008D7348"/>
    <w:rsid w:val="008D75FD"/>
    <w:rsid w:val="008D7D28"/>
    <w:rsid w:val="008D7D6C"/>
    <w:rsid w:val="008E02D3"/>
    <w:rsid w:val="008E054B"/>
    <w:rsid w:val="008E0C1D"/>
    <w:rsid w:val="008E15D6"/>
    <w:rsid w:val="008E17FB"/>
    <w:rsid w:val="008E2015"/>
    <w:rsid w:val="008E22BB"/>
    <w:rsid w:val="008E2703"/>
    <w:rsid w:val="008E29FA"/>
    <w:rsid w:val="008E2BE8"/>
    <w:rsid w:val="008E31CF"/>
    <w:rsid w:val="008E31E1"/>
    <w:rsid w:val="008E323C"/>
    <w:rsid w:val="008E3430"/>
    <w:rsid w:val="008E3D3F"/>
    <w:rsid w:val="008E3E26"/>
    <w:rsid w:val="008E4845"/>
    <w:rsid w:val="008E4D54"/>
    <w:rsid w:val="008E5121"/>
    <w:rsid w:val="008E5233"/>
    <w:rsid w:val="008E5A23"/>
    <w:rsid w:val="008E5DEA"/>
    <w:rsid w:val="008E63FF"/>
    <w:rsid w:val="008E6B2A"/>
    <w:rsid w:val="008E6BFA"/>
    <w:rsid w:val="008E724B"/>
    <w:rsid w:val="008E757D"/>
    <w:rsid w:val="008E7982"/>
    <w:rsid w:val="008E7EAA"/>
    <w:rsid w:val="008F008F"/>
    <w:rsid w:val="008F0250"/>
    <w:rsid w:val="008F056F"/>
    <w:rsid w:val="008F0A6C"/>
    <w:rsid w:val="008F0C85"/>
    <w:rsid w:val="008F1376"/>
    <w:rsid w:val="008F182A"/>
    <w:rsid w:val="008F1C67"/>
    <w:rsid w:val="008F1D49"/>
    <w:rsid w:val="008F1EE6"/>
    <w:rsid w:val="008F21F5"/>
    <w:rsid w:val="008F2306"/>
    <w:rsid w:val="008F2595"/>
    <w:rsid w:val="008F2B84"/>
    <w:rsid w:val="008F2B98"/>
    <w:rsid w:val="008F3092"/>
    <w:rsid w:val="008F342C"/>
    <w:rsid w:val="008F42C2"/>
    <w:rsid w:val="008F48CE"/>
    <w:rsid w:val="008F6248"/>
    <w:rsid w:val="008F6639"/>
    <w:rsid w:val="008F6A33"/>
    <w:rsid w:val="008F6F28"/>
    <w:rsid w:val="008F6F5D"/>
    <w:rsid w:val="008F7114"/>
    <w:rsid w:val="008F7818"/>
    <w:rsid w:val="0090069F"/>
    <w:rsid w:val="0090089C"/>
    <w:rsid w:val="00900F56"/>
    <w:rsid w:val="00900FD3"/>
    <w:rsid w:val="00901243"/>
    <w:rsid w:val="0090198B"/>
    <w:rsid w:val="00901AA6"/>
    <w:rsid w:val="00902021"/>
    <w:rsid w:val="0090293C"/>
    <w:rsid w:val="00903729"/>
    <w:rsid w:val="00903871"/>
    <w:rsid w:val="00904108"/>
    <w:rsid w:val="00904D30"/>
    <w:rsid w:val="00905628"/>
    <w:rsid w:val="00905FEA"/>
    <w:rsid w:val="00906648"/>
    <w:rsid w:val="009070BD"/>
    <w:rsid w:val="009072AF"/>
    <w:rsid w:val="00907887"/>
    <w:rsid w:val="0091009C"/>
    <w:rsid w:val="0091080C"/>
    <w:rsid w:val="00910860"/>
    <w:rsid w:val="00910878"/>
    <w:rsid w:val="0091095D"/>
    <w:rsid w:val="009109F0"/>
    <w:rsid w:val="00910CBB"/>
    <w:rsid w:val="00911A0F"/>
    <w:rsid w:val="00911A24"/>
    <w:rsid w:val="0091217D"/>
    <w:rsid w:val="009126DC"/>
    <w:rsid w:val="00912808"/>
    <w:rsid w:val="00912AC7"/>
    <w:rsid w:val="00912FD6"/>
    <w:rsid w:val="00913CD0"/>
    <w:rsid w:val="009145D2"/>
    <w:rsid w:val="00914A6A"/>
    <w:rsid w:val="00914E46"/>
    <w:rsid w:val="009154B3"/>
    <w:rsid w:val="0091569B"/>
    <w:rsid w:val="00915D69"/>
    <w:rsid w:val="009166C2"/>
    <w:rsid w:val="00916737"/>
    <w:rsid w:val="00916A11"/>
    <w:rsid w:val="0091727B"/>
    <w:rsid w:val="009173AB"/>
    <w:rsid w:val="0091750D"/>
    <w:rsid w:val="009175D2"/>
    <w:rsid w:val="00917968"/>
    <w:rsid w:val="00917A60"/>
    <w:rsid w:val="00917D15"/>
    <w:rsid w:val="00917EBF"/>
    <w:rsid w:val="00920140"/>
    <w:rsid w:val="009204A6"/>
    <w:rsid w:val="0092058F"/>
    <w:rsid w:val="00920954"/>
    <w:rsid w:val="00920967"/>
    <w:rsid w:val="00921340"/>
    <w:rsid w:val="0092141A"/>
    <w:rsid w:val="00921912"/>
    <w:rsid w:val="00921AC6"/>
    <w:rsid w:val="00921E3E"/>
    <w:rsid w:val="00922B20"/>
    <w:rsid w:val="00922CA7"/>
    <w:rsid w:val="00922D62"/>
    <w:rsid w:val="00923298"/>
    <w:rsid w:val="00923414"/>
    <w:rsid w:val="0092391D"/>
    <w:rsid w:val="00923B4D"/>
    <w:rsid w:val="00923F41"/>
    <w:rsid w:val="00924AD2"/>
    <w:rsid w:val="00924D89"/>
    <w:rsid w:val="009255B0"/>
    <w:rsid w:val="009258ED"/>
    <w:rsid w:val="00925D23"/>
    <w:rsid w:val="00925FDF"/>
    <w:rsid w:val="009263A7"/>
    <w:rsid w:val="00926BB7"/>
    <w:rsid w:val="00926CFB"/>
    <w:rsid w:val="00926E01"/>
    <w:rsid w:val="009272F2"/>
    <w:rsid w:val="00927B11"/>
    <w:rsid w:val="00930237"/>
    <w:rsid w:val="009308B6"/>
    <w:rsid w:val="00930F9D"/>
    <w:rsid w:val="00931271"/>
    <w:rsid w:val="00931BD6"/>
    <w:rsid w:val="00931E59"/>
    <w:rsid w:val="009325D6"/>
    <w:rsid w:val="00932A7E"/>
    <w:rsid w:val="00932E29"/>
    <w:rsid w:val="009330A6"/>
    <w:rsid w:val="00933615"/>
    <w:rsid w:val="00933A07"/>
    <w:rsid w:val="00933DDE"/>
    <w:rsid w:val="0093401F"/>
    <w:rsid w:val="0093465E"/>
    <w:rsid w:val="0093497B"/>
    <w:rsid w:val="0093577B"/>
    <w:rsid w:val="00935BC8"/>
    <w:rsid w:val="00935E15"/>
    <w:rsid w:val="00936B67"/>
    <w:rsid w:val="00936FAE"/>
    <w:rsid w:val="00937296"/>
    <w:rsid w:val="009373A5"/>
    <w:rsid w:val="009404CD"/>
    <w:rsid w:val="0094063D"/>
    <w:rsid w:val="00941017"/>
    <w:rsid w:val="00941242"/>
    <w:rsid w:val="00941479"/>
    <w:rsid w:val="009417C3"/>
    <w:rsid w:val="00941D7B"/>
    <w:rsid w:val="00941FAA"/>
    <w:rsid w:val="00942163"/>
    <w:rsid w:val="009424EC"/>
    <w:rsid w:val="009425E6"/>
    <w:rsid w:val="00942B34"/>
    <w:rsid w:val="00942F32"/>
    <w:rsid w:val="009434E2"/>
    <w:rsid w:val="00943586"/>
    <w:rsid w:val="00943638"/>
    <w:rsid w:val="00943B8C"/>
    <w:rsid w:val="00943BC8"/>
    <w:rsid w:val="009454B5"/>
    <w:rsid w:val="00945D16"/>
    <w:rsid w:val="00945F8A"/>
    <w:rsid w:val="00946973"/>
    <w:rsid w:val="00946BBC"/>
    <w:rsid w:val="0094705C"/>
    <w:rsid w:val="00947688"/>
    <w:rsid w:val="0094772F"/>
    <w:rsid w:val="009477D6"/>
    <w:rsid w:val="00947E07"/>
    <w:rsid w:val="009500A2"/>
    <w:rsid w:val="00950A40"/>
    <w:rsid w:val="009516E2"/>
    <w:rsid w:val="00951728"/>
    <w:rsid w:val="00952296"/>
    <w:rsid w:val="00952ACB"/>
    <w:rsid w:val="009541FC"/>
    <w:rsid w:val="009550C0"/>
    <w:rsid w:val="009551F3"/>
    <w:rsid w:val="00955550"/>
    <w:rsid w:val="009555BA"/>
    <w:rsid w:val="0095588C"/>
    <w:rsid w:val="00955C8D"/>
    <w:rsid w:val="00955CCE"/>
    <w:rsid w:val="0095624B"/>
    <w:rsid w:val="0095642D"/>
    <w:rsid w:val="00956C83"/>
    <w:rsid w:val="009570FF"/>
    <w:rsid w:val="0095764B"/>
    <w:rsid w:val="00957BA4"/>
    <w:rsid w:val="0096003F"/>
    <w:rsid w:val="009605CB"/>
    <w:rsid w:val="00960BED"/>
    <w:rsid w:val="0096119A"/>
    <w:rsid w:val="0096121B"/>
    <w:rsid w:val="0096134C"/>
    <w:rsid w:val="00961D48"/>
    <w:rsid w:val="00962E5C"/>
    <w:rsid w:val="009635AB"/>
    <w:rsid w:val="009637A8"/>
    <w:rsid w:val="00963BBF"/>
    <w:rsid w:val="00963BDF"/>
    <w:rsid w:val="00963C33"/>
    <w:rsid w:val="009647C1"/>
    <w:rsid w:val="00965AF1"/>
    <w:rsid w:val="00965F9F"/>
    <w:rsid w:val="00966E4C"/>
    <w:rsid w:val="00967741"/>
    <w:rsid w:val="00967B73"/>
    <w:rsid w:val="00967D9F"/>
    <w:rsid w:val="00967F7A"/>
    <w:rsid w:val="00970229"/>
    <w:rsid w:val="009708EF"/>
    <w:rsid w:val="00970AD2"/>
    <w:rsid w:val="00970B79"/>
    <w:rsid w:val="009710DB"/>
    <w:rsid w:val="00971138"/>
    <w:rsid w:val="00971A8D"/>
    <w:rsid w:val="009720B8"/>
    <w:rsid w:val="0097255B"/>
    <w:rsid w:val="00972999"/>
    <w:rsid w:val="00972A1C"/>
    <w:rsid w:val="00972EB0"/>
    <w:rsid w:val="00973181"/>
    <w:rsid w:val="00973308"/>
    <w:rsid w:val="00973482"/>
    <w:rsid w:val="00973662"/>
    <w:rsid w:val="009736E5"/>
    <w:rsid w:val="00973CAF"/>
    <w:rsid w:val="0097409A"/>
    <w:rsid w:val="00974C3D"/>
    <w:rsid w:val="0097598B"/>
    <w:rsid w:val="00975C5D"/>
    <w:rsid w:val="00975E9C"/>
    <w:rsid w:val="0097604F"/>
    <w:rsid w:val="009769BF"/>
    <w:rsid w:val="00976E7F"/>
    <w:rsid w:val="009800CD"/>
    <w:rsid w:val="00981958"/>
    <w:rsid w:val="00982054"/>
    <w:rsid w:val="009829A3"/>
    <w:rsid w:val="00982D1E"/>
    <w:rsid w:val="00982F73"/>
    <w:rsid w:val="009834C6"/>
    <w:rsid w:val="009835CE"/>
    <w:rsid w:val="00983E8F"/>
    <w:rsid w:val="00984295"/>
    <w:rsid w:val="00984AFE"/>
    <w:rsid w:val="00984D2C"/>
    <w:rsid w:val="00985009"/>
    <w:rsid w:val="00985321"/>
    <w:rsid w:val="00985E85"/>
    <w:rsid w:val="0098617B"/>
    <w:rsid w:val="00986207"/>
    <w:rsid w:val="00986248"/>
    <w:rsid w:val="00986391"/>
    <w:rsid w:val="00986486"/>
    <w:rsid w:val="00986A99"/>
    <w:rsid w:val="00986AB4"/>
    <w:rsid w:val="00986C3C"/>
    <w:rsid w:val="0098701B"/>
    <w:rsid w:val="00987227"/>
    <w:rsid w:val="0098770B"/>
    <w:rsid w:val="009906FA"/>
    <w:rsid w:val="0099098F"/>
    <w:rsid w:val="00990ADB"/>
    <w:rsid w:val="00990DAD"/>
    <w:rsid w:val="00991156"/>
    <w:rsid w:val="00991395"/>
    <w:rsid w:val="00991977"/>
    <w:rsid w:val="009923ED"/>
    <w:rsid w:val="0099297A"/>
    <w:rsid w:val="009933D9"/>
    <w:rsid w:val="00993577"/>
    <w:rsid w:val="009939AB"/>
    <w:rsid w:val="009940D3"/>
    <w:rsid w:val="00994165"/>
    <w:rsid w:val="00994C06"/>
    <w:rsid w:val="0099515A"/>
    <w:rsid w:val="00995A84"/>
    <w:rsid w:val="00995AEF"/>
    <w:rsid w:val="00996835"/>
    <w:rsid w:val="009970EC"/>
    <w:rsid w:val="009970FD"/>
    <w:rsid w:val="00997299"/>
    <w:rsid w:val="00997406"/>
    <w:rsid w:val="009977FB"/>
    <w:rsid w:val="009A01CD"/>
    <w:rsid w:val="009A03B4"/>
    <w:rsid w:val="009A046D"/>
    <w:rsid w:val="009A0B03"/>
    <w:rsid w:val="009A1258"/>
    <w:rsid w:val="009A1331"/>
    <w:rsid w:val="009A1BE0"/>
    <w:rsid w:val="009A202C"/>
    <w:rsid w:val="009A2194"/>
    <w:rsid w:val="009A260F"/>
    <w:rsid w:val="009A2631"/>
    <w:rsid w:val="009A286D"/>
    <w:rsid w:val="009A287F"/>
    <w:rsid w:val="009A2BE2"/>
    <w:rsid w:val="009A331C"/>
    <w:rsid w:val="009A4036"/>
    <w:rsid w:val="009A461E"/>
    <w:rsid w:val="009A4DE3"/>
    <w:rsid w:val="009A52D2"/>
    <w:rsid w:val="009A5FF2"/>
    <w:rsid w:val="009A6006"/>
    <w:rsid w:val="009A603E"/>
    <w:rsid w:val="009A6142"/>
    <w:rsid w:val="009A62ED"/>
    <w:rsid w:val="009A6EF1"/>
    <w:rsid w:val="009A6FD2"/>
    <w:rsid w:val="009A7156"/>
    <w:rsid w:val="009A7BB3"/>
    <w:rsid w:val="009A7D41"/>
    <w:rsid w:val="009B0695"/>
    <w:rsid w:val="009B07EB"/>
    <w:rsid w:val="009B0BD6"/>
    <w:rsid w:val="009B0E9F"/>
    <w:rsid w:val="009B1B21"/>
    <w:rsid w:val="009B2082"/>
    <w:rsid w:val="009B251C"/>
    <w:rsid w:val="009B2D23"/>
    <w:rsid w:val="009B2D5F"/>
    <w:rsid w:val="009B300C"/>
    <w:rsid w:val="009B34D6"/>
    <w:rsid w:val="009B3866"/>
    <w:rsid w:val="009B3921"/>
    <w:rsid w:val="009B3E38"/>
    <w:rsid w:val="009B402E"/>
    <w:rsid w:val="009B41B5"/>
    <w:rsid w:val="009B422B"/>
    <w:rsid w:val="009B456F"/>
    <w:rsid w:val="009B4BE8"/>
    <w:rsid w:val="009B4E5F"/>
    <w:rsid w:val="009B4F9F"/>
    <w:rsid w:val="009B521F"/>
    <w:rsid w:val="009B5512"/>
    <w:rsid w:val="009B5628"/>
    <w:rsid w:val="009B5BCC"/>
    <w:rsid w:val="009B5CAB"/>
    <w:rsid w:val="009B5D80"/>
    <w:rsid w:val="009B5E48"/>
    <w:rsid w:val="009B5F95"/>
    <w:rsid w:val="009B6813"/>
    <w:rsid w:val="009B7002"/>
    <w:rsid w:val="009B7009"/>
    <w:rsid w:val="009B7728"/>
    <w:rsid w:val="009B7C6C"/>
    <w:rsid w:val="009C0082"/>
    <w:rsid w:val="009C0765"/>
    <w:rsid w:val="009C1013"/>
    <w:rsid w:val="009C12AF"/>
    <w:rsid w:val="009C1C74"/>
    <w:rsid w:val="009C1EEB"/>
    <w:rsid w:val="009C239D"/>
    <w:rsid w:val="009C25AF"/>
    <w:rsid w:val="009C2C86"/>
    <w:rsid w:val="009C2D35"/>
    <w:rsid w:val="009C2EA2"/>
    <w:rsid w:val="009C33D1"/>
    <w:rsid w:val="009C34FC"/>
    <w:rsid w:val="009C36B9"/>
    <w:rsid w:val="009C37B5"/>
    <w:rsid w:val="009C3A4B"/>
    <w:rsid w:val="009C46B3"/>
    <w:rsid w:val="009C47D0"/>
    <w:rsid w:val="009C49AB"/>
    <w:rsid w:val="009C4A89"/>
    <w:rsid w:val="009C4C94"/>
    <w:rsid w:val="009C51CD"/>
    <w:rsid w:val="009C5E71"/>
    <w:rsid w:val="009C639B"/>
    <w:rsid w:val="009C63CB"/>
    <w:rsid w:val="009C6D8E"/>
    <w:rsid w:val="009C7973"/>
    <w:rsid w:val="009C79BF"/>
    <w:rsid w:val="009C7D79"/>
    <w:rsid w:val="009D016D"/>
    <w:rsid w:val="009D03AB"/>
    <w:rsid w:val="009D0522"/>
    <w:rsid w:val="009D0E1E"/>
    <w:rsid w:val="009D119E"/>
    <w:rsid w:val="009D15E4"/>
    <w:rsid w:val="009D1D4C"/>
    <w:rsid w:val="009D32B6"/>
    <w:rsid w:val="009D351B"/>
    <w:rsid w:val="009D3994"/>
    <w:rsid w:val="009D4203"/>
    <w:rsid w:val="009D422D"/>
    <w:rsid w:val="009D42EE"/>
    <w:rsid w:val="009D449E"/>
    <w:rsid w:val="009D492E"/>
    <w:rsid w:val="009D4EC1"/>
    <w:rsid w:val="009D5170"/>
    <w:rsid w:val="009D5717"/>
    <w:rsid w:val="009D58E2"/>
    <w:rsid w:val="009D593B"/>
    <w:rsid w:val="009D6358"/>
    <w:rsid w:val="009D65D2"/>
    <w:rsid w:val="009D699C"/>
    <w:rsid w:val="009D73B3"/>
    <w:rsid w:val="009E0A27"/>
    <w:rsid w:val="009E0EB9"/>
    <w:rsid w:val="009E117A"/>
    <w:rsid w:val="009E11EB"/>
    <w:rsid w:val="009E1340"/>
    <w:rsid w:val="009E1B51"/>
    <w:rsid w:val="009E1FEB"/>
    <w:rsid w:val="009E2700"/>
    <w:rsid w:val="009E270A"/>
    <w:rsid w:val="009E28FB"/>
    <w:rsid w:val="009E2FE3"/>
    <w:rsid w:val="009E317F"/>
    <w:rsid w:val="009E382C"/>
    <w:rsid w:val="009E3AAF"/>
    <w:rsid w:val="009E3B0C"/>
    <w:rsid w:val="009E48A5"/>
    <w:rsid w:val="009E4A04"/>
    <w:rsid w:val="009E4C80"/>
    <w:rsid w:val="009E529B"/>
    <w:rsid w:val="009E5F58"/>
    <w:rsid w:val="009E61DF"/>
    <w:rsid w:val="009E656A"/>
    <w:rsid w:val="009E6707"/>
    <w:rsid w:val="009E6E5E"/>
    <w:rsid w:val="009E77BD"/>
    <w:rsid w:val="009E794C"/>
    <w:rsid w:val="009E7AC0"/>
    <w:rsid w:val="009E7C5E"/>
    <w:rsid w:val="009E7E7B"/>
    <w:rsid w:val="009F0A13"/>
    <w:rsid w:val="009F0AA1"/>
    <w:rsid w:val="009F226D"/>
    <w:rsid w:val="009F23DF"/>
    <w:rsid w:val="009F2F97"/>
    <w:rsid w:val="009F364A"/>
    <w:rsid w:val="009F37F3"/>
    <w:rsid w:val="009F4066"/>
    <w:rsid w:val="009F4343"/>
    <w:rsid w:val="009F4381"/>
    <w:rsid w:val="009F451B"/>
    <w:rsid w:val="009F482A"/>
    <w:rsid w:val="009F4CBF"/>
    <w:rsid w:val="009F4F25"/>
    <w:rsid w:val="009F5511"/>
    <w:rsid w:val="009F56C2"/>
    <w:rsid w:val="009F5F0E"/>
    <w:rsid w:val="009F6AF2"/>
    <w:rsid w:val="009F6DE9"/>
    <w:rsid w:val="009F73E5"/>
    <w:rsid w:val="009F74F2"/>
    <w:rsid w:val="009F74F3"/>
    <w:rsid w:val="009F7522"/>
    <w:rsid w:val="009F76EB"/>
    <w:rsid w:val="009F7795"/>
    <w:rsid w:val="00A00CE9"/>
    <w:rsid w:val="00A01421"/>
    <w:rsid w:val="00A0195F"/>
    <w:rsid w:val="00A01FCA"/>
    <w:rsid w:val="00A02568"/>
    <w:rsid w:val="00A034BD"/>
    <w:rsid w:val="00A03916"/>
    <w:rsid w:val="00A03A5A"/>
    <w:rsid w:val="00A043B9"/>
    <w:rsid w:val="00A04B1A"/>
    <w:rsid w:val="00A04E45"/>
    <w:rsid w:val="00A04F23"/>
    <w:rsid w:val="00A055BF"/>
    <w:rsid w:val="00A05723"/>
    <w:rsid w:val="00A05988"/>
    <w:rsid w:val="00A06234"/>
    <w:rsid w:val="00A06EDB"/>
    <w:rsid w:val="00A073C0"/>
    <w:rsid w:val="00A07C11"/>
    <w:rsid w:val="00A10CCA"/>
    <w:rsid w:val="00A10FE1"/>
    <w:rsid w:val="00A11A6F"/>
    <w:rsid w:val="00A11BF3"/>
    <w:rsid w:val="00A121B4"/>
    <w:rsid w:val="00A12464"/>
    <w:rsid w:val="00A1274C"/>
    <w:rsid w:val="00A12E4B"/>
    <w:rsid w:val="00A1439E"/>
    <w:rsid w:val="00A153D3"/>
    <w:rsid w:val="00A15A80"/>
    <w:rsid w:val="00A15D74"/>
    <w:rsid w:val="00A163A5"/>
    <w:rsid w:val="00A169AD"/>
    <w:rsid w:val="00A16F1E"/>
    <w:rsid w:val="00A170EC"/>
    <w:rsid w:val="00A175C4"/>
    <w:rsid w:val="00A17DF7"/>
    <w:rsid w:val="00A200F1"/>
    <w:rsid w:val="00A20623"/>
    <w:rsid w:val="00A206B9"/>
    <w:rsid w:val="00A20B62"/>
    <w:rsid w:val="00A20D5D"/>
    <w:rsid w:val="00A21216"/>
    <w:rsid w:val="00A21706"/>
    <w:rsid w:val="00A21A3B"/>
    <w:rsid w:val="00A21E98"/>
    <w:rsid w:val="00A21F84"/>
    <w:rsid w:val="00A222FD"/>
    <w:rsid w:val="00A22A38"/>
    <w:rsid w:val="00A22E3A"/>
    <w:rsid w:val="00A231A1"/>
    <w:rsid w:val="00A2327B"/>
    <w:rsid w:val="00A234D5"/>
    <w:rsid w:val="00A236DC"/>
    <w:rsid w:val="00A237D4"/>
    <w:rsid w:val="00A23899"/>
    <w:rsid w:val="00A23C60"/>
    <w:rsid w:val="00A23E7E"/>
    <w:rsid w:val="00A2434F"/>
    <w:rsid w:val="00A243EA"/>
    <w:rsid w:val="00A24406"/>
    <w:rsid w:val="00A24AE7"/>
    <w:rsid w:val="00A24C00"/>
    <w:rsid w:val="00A253F8"/>
    <w:rsid w:val="00A25C74"/>
    <w:rsid w:val="00A262A0"/>
    <w:rsid w:val="00A264BB"/>
    <w:rsid w:val="00A269E8"/>
    <w:rsid w:val="00A27194"/>
    <w:rsid w:val="00A27CE5"/>
    <w:rsid w:val="00A27D9B"/>
    <w:rsid w:val="00A27E6B"/>
    <w:rsid w:val="00A30024"/>
    <w:rsid w:val="00A300B7"/>
    <w:rsid w:val="00A3188B"/>
    <w:rsid w:val="00A3210A"/>
    <w:rsid w:val="00A32413"/>
    <w:rsid w:val="00A32FF4"/>
    <w:rsid w:val="00A33017"/>
    <w:rsid w:val="00A33D15"/>
    <w:rsid w:val="00A344B8"/>
    <w:rsid w:val="00A3489E"/>
    <w:rsid w:val="00A34930"/>
    <w:rsid w:val="00A35215"/>
    <w:rsid w:val="00A35393"/>
    <w:rsid w:val="00A3542F"/>
    <w:rsid w:val="00A35FB1"/>
    <w:rsid w:val="00A36121"/>
    <w:rsid w:val="00A3706D"/>
    <w:rsid w:val="00A37156"/>
    <w:rsid w:val="00A372C9"/>
    <w:rsid w:val="00A374D2"/>
    <w:rsid w:val="00A37598"/>
    <w:rsid w:val="00A37EE2"/>
    <w:rsid w:val="00A4025F"/>
    <w:rsid w:val="00A40447"/>
    <w:rsid w:val="00A40EB7"/>
    <w:rsid w:val="00A40F91"/>
    <w:rsid w:val="00A4127C"/>
    <w:rsid w:val="00A416BF"/>
    <w:rsid w:val="00A41C25"/>
    <w:rsid w:val="00A41D4E"/>
    <w:rsid w:val="00A42376"/>
    <w:rsid w:val="00A42D99"/>
    <w:rsid w:val="00A42F71"/>
    <w:rsid w:val="00A43118"/>
    <w:rsid w:val="00A4361F"/>
    <w:rsid w:val="00A4404D"/>
    <w:rsid w:val="00A440A1"/>
    <w:rsid w:val="00A443D2"/>
    <w:rsid w:val="00A44E49"/>
    <w:rsid w:val="00A4565C"/>
    <w:rsid w:val="00A45762"/>
    <w:rsid w:val="00A457A5"/>
    <w:rsid w:val="00A45AE3"/>
    <w:rsid w:val="00A462CD"/>
    <w:rsid w:val="00A462D6"/>
    <w:rsid w:val="00A4664E"/>
    <w:rsid w:val="00A46716"/>
    <w:rsid w:val="00A4697D"/>
    <w:rsid w:val="00A46ECB"/>
    <w:rsid w:val="00A47AAB"/>
    <w:rsid w:val="00A501F1"/>
    <w:rsid w:val="00A504E3"/>
    <w:rsid w:val="00A50994"/>
    <w:rsid w:val="00A50F24"/>
    <w:rsid w:val="00A511D5"/>
    <w:rsid w:val="00A512EB"/>
    <w:rsid w:val="00A51461"/>
    <w:rsid w:val="00A51675"/>
    <w:rsid w:val="00A51A2C"/>
    <w:rsid w:val="00A52C78"/>
    <w:rsid w:val="00A52CE0"/>
    <w:rsid w:val="00A53151"/>
    <w:rsid w:val="00A532CC"/>
    <w:rsid w:val="00A55674"/>
    <w:rsid w:val="00A55ACC"/>
    <w:rsid w:val="00A55E3E"/>
    <w:rsid w:val="00A56105"/>
    <w:rsid w:val="00A5614C"/>
    <w:rsid w:val="00A5643A"/>
    <w:rsid w:val="00A5643C"/>
    <w:rsid w:val="00A56E8D"/>
    <w:rsid w:val="00A57027"/>
    <w:rsid w:val="00A572B1"/>
    <w:rsid w:val="00A5765C"/>
    <w:rsid w:val="00A57910"/>
    <w:rsid w:val="00A6028C"/>
    <w:rsid w:val="00A60C58"/>
    <w:rsid w:val="00A60CC6"/>
    <w:rsid w:val="00A61775"/>
    <w:rsid w:val="00A6177E"/>
    <w:rsid w:val="00A61DF8"/>
    <w:rsid w:val="00A6325E"/>
    <w:rsid w:val="00A6330D"/>
    <w:rsid w:val="00A636FF"/>
    <w:rsid w:val="00A638A4"/>
    <w:rsid w:val="00A64136"/>
    <w:rsid w:val="00A643AF"/>
    <w:rsid w:val="00A643DA"/>
    <w:rsid w:val="00A64BB2"/>
    <w:rsid w:val="00A65383"/>
    <w:rsid w:val="00A66448"/>
    <w:rsid w:val="00A66612"/>
    <w:rsid w:val="00A66980"/>
    <w:rsid w:val="00A66D98"/>
    <w:rsid w:val="00A67589"/>
    <w:rsid w:val="00A675A7"/>
    <w:rsid w:val="00A67FF6"/>
    <w:rsid w:val="00A70595"/>
    <w:rsid w:val="00A7063C"/>
    <w:rsid w:val="00A70A30"/>
    <w:rsid w:val="00A724E1"/>
    <w:rsid w:val="00A727BA"/>
    <w:rsid w:val="00A72876"/>
    <w:rsid w:val="00A728B4"/>
    <w:rsid w:val="00A730FC"/>
    <w:rsid w:val="00A7367A"/>
    <w:rsid w:val="00A73BF7"/>
    <w:rsid w:val="00A74E9C"/>
    <w:rsid w:val="00A7535F"/>
    <w:rsid w:val="00A75557"/>
    <w:rsid w:val="00A75EFF"/>
    <w:rsid w:val="00A76BE4"/>
    <w:rsid w:val="00A76DCC"/>
    <w:rsid w:val="00A77C05"/>
    <w:rsid w:val="00A77E5D"/>
    <w:rsid w:val="00A803F4"/>
    <w:rsid w:val="00A80678"/>
    <w:rsid w:val="00A80A0D"/>
    <w:rsid w:val="00A8100E"/>
    <w:rsid w:val="00A81506"/>
    <w:rsid w:val="00A81F59"/>
    <w:rsid w:val="00A82700"/>
    <w:rsid w:val="00A8303B"/>
    <w:rsid w:val="00A831A5"/>
    <w:rsid w:val="00A831F0"/>
    <w:rsid w:val="00A83217"/>
    <w:rsid w:val="00A83ED1"/>
    <w:rsid w:val="00A848A0"/>
    <w:rsid w:val="00A8551F"/>
    <w:rsid w:val="00A8593B"/>
    <w:rsid w:val="00A85DE6"/>
    <w:rsid w:val="00A85F07"/>
    <w:rsid w:val="00A86BC6"/>
    <w:rsid w:val="00A86D9B"/>
    <w:rsid w:val="00A87430"/>
    <w:rsid w:val="00A87A0B"/>
    <w:rsid w:val="00A87ABE"/>
    <w:rsid w:val="00A87DA2"/>
    <w:rsid w:val="00A9054F"/>
    <w:rsid w:val="00A916A7"/>
    <w:rsid w:val="00A91C61"/>
    <w:rsid w:val="00A92415"/>
    <w:rsid w:val="00A924E1"/>
    <w:rsid w:val="00A92BB9"/>
    <w:rsid w:val="00A92BD1"/>
    <w:rsid w:val="00A9397D"/>
    <w:rsid w:val="00A93A71"/>
    <w:rsid w:val="00A94038"/>
    <w:rsid w:val="00A941FC"/>
    <w:rsid w:val="00A9423A"/>
    <w:rsid w:val="00A9441B"/>
    <w:rsid w:val="00A947AE"/>
    <w:rsid w:val="00A9494F"/>
    <w:rsid w:val="00A95668"/>
    <w:rsid w:val="00A96275"/>
    <w:rsid w:val="00A96FDE"/>
    <w:rsid w:val="00A9772F"/>
    <w:rsid w:val="00A97F8C"/>
    <w:rsid w:val="00AA0443"/>
    <w:rsid w:val="00AA0535"/>
    <w:rsid w:val="00AA078D"/>
    <w:rsid w:val="00AA096D"/>
    <w:rsid w:val="00AA1645"/>
    <w:rsid w:val="00AA1772"/>
    <w:rsid w:val="00AA1F6E"/>
    <w:rsid w:val="00AA2F95"/>
    <w:rsid w:val="00AA3348"/>
    <w:rsid w:val="00AA3462"/>
    <w:rsid w:val="00AA3673"/>
    <w:rsid w:val="00AA3B1D"/>
    <w:rsid w:val="00AA3FB5"/>
    <w:rsid w:val="00AA4412"/>
    <w:rsid w:val="00AA629E"/>
    <w:rsid w:val="00AA64BE"/>
    <w:rsid w:val="00AA6A97"/>
    <w:rsid w:val="00AA6C48"/>
    <w:rsid w:val="00AA70D8"/>
    <w:rsid w:val="00AA773E"/>
    <w:rsid w:val="00AA788E"/>
    <w:rsid w:val="00AA7AA6"/>
    <w:rsid w:val="00AB0A47"/>
    <w:rsid w:val="00AB0CE9"/>
    <w:rsid w:val="00AB1456"/>
    <w:rsid w:val="00AB18BB"/>
    <w:rsid w:val="00AB1D60"/>
    <w:rsid w:val="00AB2ACC"/>
    <w:rsid w:val="00AB2FA0"/>
    <w:rsid w:val="00AB3057"/>
    <w:rsid w:val="00AB334E"/>
    <w:rsid w:val="00AB3D44"/>
    <w:rsid w:val="00AB483E"/>
    <w:rsid w:val="00AB4908"/>
    <w:rsid w:val="00AB49B3"/>
    <w:rsid w:val="00AB4C03"/>
    <w:rsid w:val="00AB4D54"/>
    <w:rsid w:val="00AB528A"/>
    <w:rsid w:val="00AB59AD"/>
    <w:rsid w:val="00AB5A93"/>
    <w:rsid w:val="00AB5B02"/>
    <w:rsid w:val="00AB5F14"/>
    <w:rsid w:val="00AB6908"/>
    <w:rsid w:val="00AB76D2"/>
    <w:rsid w:val="00AB7A04"/>
    <w:rsid w:val="00AC07A7"/>
    <w:rsid w:val="00AC1028"/>
    <w:rsid w:val="00AC1B01"/>
    <w:rsid w:val="00AC1B2C"/>
    <w:rsid w:val="00AC1B6F"/>
    <w:rsid w:val="00AC2717"/>
    <w:rsid w:val="00AC2F96"/>
    <w:rsid w:val="00AC2FC6"/>
    <w:rsid w:val="00AC3048"/>
    <w:rsid w:val="00AC4233"/>
    <w:rsid w:val="00AC4D3A"/>
    <w:rsid w:val="00AC5095"/>
    <w:rsid w:val="00AC519D"/>
    <w:rsid w:val="00AC5394"/>
    <w:rsid w:val="00AC56A1"/>
    <w:rsid w:val="00AC61B9"/>
    <w:rsid w:val="00AC67CC"/>
    <w:rsid w:val="00AC7B9C"/>
    <w:rsid w:val="00AC7C30"/>
    <w:rsid w:val="00AC7C6E"/>
    <w:rsid w:val="00AC7CD2"/>
    <w:rsid w:val="00AD0A8B"/>
    <w:rsid w:val="00AD1136"/>
    <w:rsid w:val="00AD163E"/>
    <w:rsid w:val="00AD1AD8"/>
    <w:rsid w:val="00AD2207"/>
    <w:rsid w:val="00AD2312"/>
    <w:rsid w:val="00AD2413"/>
    <w:rsid w:val="00AD2788"/>
    <w:rsid w:val="00AD29C6"/>
    <w:rsid w:val="00AD3A0A"/>
    <w:rsid w:val="00AD3AA3"/>
    <w:rsid w:val="00AD3BFD"/>
    <w:rsid w:val="00AD4362"/>
    <w:rsid w:val="00AD54EA"/>
    <w:rsid w:val="00AD5A75"/>
    <w:rsid w:val="00AD5EAD"/>
    <w:rsid w:val="00AD6416"/>
    <w:rsid w:val="00AD71C9"/>
    <w:rsid w:val="00AD7BD0"/>
    <w:rsid w:val="00AE06EA"/>
    <w:rsid w:val="00AE07FF"/>
    <w:rsid w:val="00AE18AD"/>
    <w:rsid w:val="00AE1D4A"/>
    <w:rsid w:val="00AE1FBA"/>
    <w:rsid w:val="00AE226E"/>
    <w:rsid w:val="00AE244A"/>
    <w:rsid w:val="00AE244B"/>
    <w:rsid w:val="00AE38B5"/>
    <w:rsid w:val="00AE3BE2"/>
    <w:rsid w:val="00AE3D76"/>
    <w:rsid w:val="00AE4194"/>
    <w:rsid w:val="00AE432A"/>
    <w:rsid w:val="00AE4B62"/>
    <w:rsid w:val="00AE4B6F"/>
    <w:rsid w:val="00AE4C93"/>
    <w:rsid w:val="00AE5609"/>
    <w:rsid w:val="00AE5803"/>
    <w:rsid w:val="00AE58E6"/>
    <w:rsid w:val="00AE5D95"/>
    <w:rsid w:val="00AE6301"/>
    <w:rsid w:val="00AE64B6"/>
    <w:rsid w:val="00AE6B39"/>
    <w:rsid w:val="00AE6D59"/>
    <w:rsid w:val="00AE6F12"/>
    <w:rsid w:val="00AE7611"/>
    <w:rsid w:val="00AE76F8"/>
    <w:rsid w:val="00AE7730"/>
    <w:rsid w:val="00AE7DE5"/>
    <w:rsid w:val="00AE7E2A"/>
    <w:rsid w:val="00AE7E74"/>
    <w:rsid w:val="00AF0360"/>
    <w:rsid w:val="00AF0664"/>
    <w:rsid w:val="00AF090D"/>
    <w:rsid w:val="00AF09A4"/>
    <w:rsid w:val="00AF0AFF"/>
    <w:rsid w:val="00AF1DA8"/>
    <w:rsid w:val="00AF2300"/>
    <w:rsid w:val="00AF23B2"/>
    <w:rsid w:val="00AF2447"/>
    <w:rsid w:val="00AF2471"/>
    <w:rsid w:val="00AF2A8C"/>
    <w:rsid w:val="00AF3539"/>
    <w:rsid w:val="00AF3542"/>
    <w:rsid w:val="00AF39A2"/>
    <w:rsid w:val="00AF3AED"/>
    <w:rsid w:val="00AF4954"/>
    <w:rsid w:val="00AF5947"/>
    <w:rsid w:val="00AF5AE6"/>
    <w:rsid w:val="00AF61F0"/>
    <w:rsid w:val="00AF630E"/>
    <w:rsid w:val="00AF6391"/>
    <w:rsid w:val="00AF687E"/>
    <w:rsid w:val="00AF695C"/>
    <w:rsid w:val="00AF69B9"/>
    <w:rsid w:val="00AF7051"/>
    <w:rsid w:val="00AF7512"/>
    <w:rsid w:val="00AF7631"/>
    <w:rsid w:val="00B00B4F"/>
    <w:rsid w:val="00B01457"/>
    <w:rsid w:val="00B01C88"/>
    <w:rsid w:val="00B02B55"/>
    <w:rsid w:val="00B02DF1"/>
    <w:rsid w:val="00B03941"/>
    <w:rsid w:val="00B03A5B"/>
    <w:rsid w:val="00B03B63"/>
    <w:rsid w:val="00B03F7E"/>
    <w:rsid w:val="00B0413B"/>
    <w:rsid w:val="00B04A6A"/>
    <w:rsid w:val="00B04E0D"/>
    <w:rsid w:val="00B05AF1"/>
    <w:rsid w:val="00B05B95"/>
    <w:rsid w:val="00B05E90"/>
    <w:rsid w:val="00B05FBF"/>
    <w:rsid w:val="00B0637F"/>
    <w:rsid w:val="00B0658F"/>
    <w:rsid w:val="00B06D74"/>
    <w:rsid w:val="00B06FF1"/>
    <w:rsid w:val="00B07065"/>
    <w:rsid w:val="00B074C9"/>
    <w:rsid w:val="00B07880"/>
    <w:rsid w:val="00B10039"/>
    <w:rsid w:val="00B1018B"/>
    <w:rsid w:val="00B103BD"/>
    <w:rsid w:val="00B10CF3"/>
    <w:rsid w:val="00B10FE5"/>
    <w:rsid w:val="00B1129C"/>
    <w:rsid w:val="00B1160E"/>
    <w:rsid w:val="00B11B55"/>
    <w:rsid w:val="00B121C1"/>
    <w:rsid w:val="00B123B4"/>
    <w:rsid w:val="00B13095"/>
    <w:rsid w:val="00B131AF"/>
    <w:rsid w:val="00B13B24"/>
    <w:rsid w:val="00B14777"/>
    <w:rsid w:val="00B147D7"/>
    <w:rsid w:val="00B14906"/>
    <w:rsid w:val="00B14B16"/>
    <w:rsid w:val="00B14E57"/>
    <w:rsid w:val="00B1563B"/>
    <w:rsid w:val="00B15AF2"/>
    <w:rsid w:val="00B15CC2"/>
    <w:rsid w:val="00B15D63"/>
    <w:rsid w:val="00B1790C"/>
    <w:rsid w:val="00B1797B"/>
    <w:rsid w:val="00B17F36"/>
    <w:rsid w:val="00B20075"/>
    <w:rsid w:val="00B2039F"/>
    <w:rsid w:val="00B203D0"/>
    <w:rsid w:val="00B20CCB"/>
    <w:rsid w:val="00B21685"/>
    <w:rsid w:val="00B217BC"/>
    <w:rsid w:val="00B21A25"/>
    <w:rsid w:val="00B21BE1"/>
    <w:rsid w:val="00B2201F"/>
    <w:rsid w:val="00B22106"/>
    <w:rsid w:val="00B22318"/>
    <w:rsid w:val="00B2283D"/>
    <w:rsid w:val="00B22931"/>
    <w:rsid w:val="00B231CE"/>
    <w:rsid w:val="00B231E6"/>
    <w:rsid w:val="00B2336C"/>
    <w:rsid w:val="00B23848"/>
    <w:rsid w:val="00B23A1B"/>
    <w:rsid w:val="00B23AC0"/>
    <w:rsid w:val="00B23ECA"/>
    <w:rsid w:val="00B23FCC"/>
    <w:rsid w:val="00B25863"/>
    <w:rsid w:val="00B25A0F"/>
    <w:rsid w:val="00B25F25"/>
    <w:rsid w:val="00B2614F"/>
    <w:rsid w:val="00B26187"/>
    <w:rsid w:val="00B261AF"/>
    <w:rsid w:val="00B26566"/>
    <w:rsid w:val="00B268E8"/>
    <w:rsid w:val="00B26D70"/>
    <w:rsid w:val="00B2720E"/>
    <w:rsid w:val="00B27401"/>
    <w:rsid w:val="00B27D62"/>
    <w:rsid w:val="00B300BD"/>
    <w:rsid w:val="00B300F0"/>
    <w:rsid w:val="00B3045F"/>
    <w:rsid w:val="00B30619"/>
    <w:rsid w:val="00B310B1"/>
    <w:rsid w:val="00B313C4"/>
    <w:rsid w:val="00B31574"/>
    <w:rsid w:val="00B31811"/>
    <w:rsid w:val="00B31ECE"/>
    <w:rsid w:val="00B3216E"/>
    <w:rsid w:val="00B32434"/>
    <w:rsid w:val="00B32A09"/>
    <w:rsid w:val="00B33B37"/>
    <w:rsid w:val="00B33CF0"/>
    <w:rsid w:val="00B3408C"/>
    <w:rsid w:val="00B3485E"/>
    <w:rsid w:val="00B348BF"/>
    <w:rsid w:val="00B34A87"/>
    <w:rsid w:val="00B34DB8"/>
    <w:rsid w:val="00B357C7"/>
    <w:rsid w:val="00B35F2F"/>
    <w:rsid w:val="00B3625F"/>
    <w:rsid w:val="00B36E07"/>
    <w:rsid w:val="00B36F45"/>
    <w:rsid w:val="00B36FDF"/>
    <w:rsid w:val="00B371CC"/>
    <w:rsid w:val="00B3730A"/>
    <w:rsid w:val="00B374C0"/>
    <w:rsid w:val="00B40342"/>
    <w:rsid w:val="00B4058D"/>
    <w:rsid w:val="00B4131A"/>
    <w:rsid w:val="00B4199A"/>
    <w:rsid w:val="00B41DD1"/>
    <w:rsid w:val="00B42150"/>
    <w:rsid w:val="00B428D4"/>
    <w:rsid w:val="00B432EA"/>
    <w:rsid w:val="00B439AA"/>
    <w:rsid w:val="00B43FC9"/>
    <w:rsid w:val="00B44149"/>
    <w:rsid w:val="00B44414"/>
    <w:rsid w:val="00B44513"/>
    <w:rsid w:val="00B446E4"/>
    <w:rsid w:val="00B44C64"/>
    <w:rsid w:val="00B44D3C"/>
    <w:rsid w:val="00B44D90"/>
    <w:rsid w:val="00B45036"/>
    <w:rsid w:val="00B45900"/>
    <w:rsid w:val="00B45DFA"/>
    <w:rsid w:val="00B46569"/>
    <w:rsid w:val="00B46E6C"/>
    <w:rsid w:val="00B4742E"/>
    <w:rsid w:val="00B47483"/>
    <w:rsid w:val="00B47695"/>
    <w:rsid w:val="00B479A8"/>
    <w:rsid w:val="00B502AE"/>
    <w:rsid w:val="00B5041E"/>
    <w:rsid w:val="00B509DA"/>
    <w:rsid w:val="00B50F22"/>
    <w:rsid w:val="00B51587"/>
    <w:rsid w:val="00B52CB5"/>
    <w:rsid w:val="00B52E3F"/>
    <w:rsid w:val="00B534A7"/>
    <w:rsid w:val="00B5351A"/>
    <w:rsid w:val="00B53B36"/>
    <w:rsid w:val="00B548C8"/>
    <w:rsid w:val="00B55663"/>
    <w:rsid w:val="00B55861"/>
    <w:rsid w:val="00B558CC"/>
    <w:rsid w:val="00B563CA"/>
    <w:rsid w:val="00B56854"/>
    <w:rsid w:val="00B56AF8"/>
    <w:rsid w:val="00B56C5E"/>
    <w:rsid w:val="00B56CE6"/>
    <w:rsid w:val="00B5746D"/>
    <w:rsid w:val="00B577BF"/>
    <w:rsid w:val="00B57C6F"/>
    <w:rsid w:val="00B57CC2"/>
    <w:rsid w:val="00B57D26"/>
    <w:rsid w:val="00B600C3"/>
    <w:rsid w:val="00B60390"/>
    <w:rsid w:val="00B60500"/>
    <w:rsid w:val="00B606CF"/>
    <w:rsid w:val="00B60859"/>
    <w:rsid w:val="00B60F9D"/>
    <w:rsid w:val="00B6126C"/>
    <w:rsid w:val="00B61DFA"/>
    <w:rsid w:val="00B61E4F"/>
    <w:rsid w:val="00B629D0"/>
    <w:rsid w:val="00B62A16"/>
    <w:rsid w:val="00B62BF5"/>
    <w:rsid w:val="00B63425"/>
    <w:rsid w:val="00B63AC2"/>
    <w:rsid w:val="00B63F84"/>
    <w:rsid w:val="00B6437E"/>
    <w:rsid w:val="00B656E4"/>
    <w:rsid w:val="00B66343"/>
    <w:rsid w:val="00B666DB"/>
    <w:rsid w:val="00B66BC7"/>
    <w:rsid w:val="00B67360"/>
    <w:rsid w:val="00B673F3"/>
    <w:rsid w:val="00B67484"/>
    <w:rsid w:val="00B675CC"/>
    <w:rsid w:val="00B67816"/>
    <w:rsid w:val="00B67848"/>
    <w:rsid w:val="00B7005A"/>
    <w:rsid w:val="00B708B9"/>
    <w:rsid w:val="00B70AB2"/>
    <w:rsid w:val="00B70CC3"/>
    <w:rsid w:val="00B710E1"/>
    <w:rsid w:val="00B71257"/>
    <w:rsid w:val="00B71B32"/>
    <w:rsid w:val="00B7279D"/>
    <w:rsid w:val="00B728A8"/>
    <w:rsid w:val="00B72DB3"/>
    <w:rsid w:val="00B7303E"/>
    <w:rsid w:val="00B7309B"/>
    <w:rsid w:val="00B73751"/>
    <w:rsid w:val="00B73796"/>
    <w:rsid w:val="00B7536F"/>
    <w:rsid w:val="00B7541E"/>
    <w:rsid w:val="00B754B2"/>
    <w:rsid w:val="00B755A0"/>
    <w:rsid w:val="00B7581C"/>
    <w:rsid w:val="00B75E1B"/>
    <w:rsid w:val="00B75F9E"/>
    <w:rsid w:val="00B76013"/>
    <w:rsid w:val="00B77622"/>
    <w:rsid w:val="00B806B2"/>
    <w:rsid w:val="00B80BDF"/>
    <w:rsid w:val="00B81211"/>
    <w:rsid w:val="00B81385"/>
    <w:rsid w:val="00B814E8"/>
    <w:rsid w:val="00B8150C"/>
    <w:rsid w:val="00B81A8E"/>
    <w:rsid w:val="00B81C24"/>
    <w:rsid w:val="00B822FA"/>
    <w:rsid w:val="00B827F1"/>
    <w:rsid w:val="00B82E13"/>
    <w:rsid w:val="00B836E4"/>
    <w:rsid w:val="00B83793"/>
    <w:rsid w:val="00B83A78"/>
    <w:rsid w:val="00B846A6"/>
    <w:rsid w:val="00B848CE"/>
    <w:rsid w:val="00B84973"/>
    <w:rsid w:val="00B84C67"/>
    <w:rsid w:val="00B8505C"/>
    <w:rsid w:val="00B851B8"/>
    <w:rsid w:val="00B8581B"/>
    <w:rsid w:val="00B86152"/>
    <w:rsid w:val="00B86C60"/>
    <w:rsid w:val="00B86CF5"/>
    <w:rsid w:val="00B86D5E"/>
    <w:rsid w:val="00B8773F"/>
    <w:rsid w:val="00B87B4A"/>
    <w:rsid w:val="00B900CF"/>
    <w:rsid w:val="00B90B54"/>
    <w:rsid w:val="00B90FBB"/>
    <w:rsid w:val="00B9102B"/>
    <w:rsid w:val="00B91586"/>
    <w:rsid w:val="00B91CE4"/>
    <w:rsid w:val="00B9264F"/>
    <w:rsid w:val="00B927DF"/>
    <w:rsid w:val="00B9281A"/>
    <w:rsid w:val="00B92A37"/>
    <w:rsid w:val="00B92AFA"/>
    <w:rsid w:val="00B93132"/>
    <w:rsid w:val="00B933CD"/>
    <w:rsid w:val="00B935A9"/>
    <w:rsid w:val="00B93971"/>
    <w:rsid w:val="00B939E8"/>
    <w:rsid w:val="00B9463A"/>
    <w:rsid w:val="00B94831"/>
    <w:rsid w:val="00B957E5"/>
    <w:rsid w:val="00B95806"/>
    <w:rsid w:val="00B9655D"/>
    <w:rsid w:val="00B96FC5"/>
    <w:rsid w:val="00B9728A"/>
    <w:rsid w:val="00B97416"/>
    <w:rsid w:val="00B97426"/>
    <w:rsid w:val="00B9743A"/>
    <w:rsid w:val="00B974BC"/>
    <w:rsid w:val="00B974E7"/>
    <w:rsid w:val="00B979D6"/>
    <w:rsid w:val="00B97C85"/>
    <w:rsid w:val="00BA087F"/>
    <w:rsid w:val="00BA0D08"/>
    <w:rsid w:val="00BA125A"/>
    <w:rsid w:val="00BA1265"/>
    <w:rsid w:val="00BA20EA"/>
    <w:rsid w:val="00BA24E3"/>
    <w:rsid w:val="00BA2612"/>
    <w:rsid w:val="00BA2AF2"/>
    <w:rsid w:val="00BA2BCF"/>
    <w:rsid w:val="00BA2BD3"/>
    <w:rsid w:val="00BA2F26"/>
    <w:rsid w:val="00BA3A1B"/>
    <w:rsid w:val="00BA444A"/>
    <w:rsid w:val="00BA46B4"/>
    <w:rsid w:val="00BA4830"/>
    <w:rsid w:val="00BA4B3E"/>
    <w:rsid w:val="00BA4FC6"/>
    <w:rsid w:val="00BA52F7"/>
    <w:rsid w:val="00BA66B7"/>
    <w:rsid w:val="00BA66CF"/>
    <w:rsid w:val="00BA6A59"/>
    <w:rsid w:val="00BA6BE8"/>
    <w:rsid w:val="00BA6C01"/>
    <w:rsid w:val="00BA74DA"/>
    <w:rsid w:val="00BA759E"/>
    <w:rsid w:val="00BA7BCC"/>
    <w:rsid w:val="00BB080D"/>
    <w:rsid w:val="00BB088D"/>
    <w:rsid w:val="00BB08BE"/>
    <w:rsid w:val="00BB0F30"/>
    <w:rsid w:val="00BB0F8F"/>
    <w:rsid w:val="00BB132F"/>
    <w:rsid w:val="00BB1C8F"/>
    <w:rsid w:val="00BB1F1B"/>
    <w:rsid w:val="00BB213F"/>
    <w:rsid w:val="00BB319A"/>
    <w:rsid w:val="00BB3417"/>
    <w:rsid w:val="00BB39E8"/>
    <w:rsid w:val="00BB3F3C"/>
    <w:rsid w:val="00BB4161"/>
    <w:rsid w:val="00BB4E9B"/>
    <w:rsid w:val="00BB4F5C"/>
    <w:rsid w:val="00BB66CA"/>
    <w:rsid w:val="00BB6D77"/>
    <w:rsid w:val="00BB7147"/>
    <w:rsid w:val="00BB75E5"/>
    <w:rsid w:val="00BB7C90"/>
    <w:rsid w:val="00BC003E"/>
    <w:rsid w:val="00BC021E"/>
    <w:rsid w:val="00BC056C"/>
    <w:rsid w:val="00BC06F5"/>
    <w:rsid w:val="00BC14ED"/>
    <w:rsid w:val="00BC1C65"/>
    <w:rsid w:val="00BC1C7B"/>
    <w:rsid w:val="00BC1D0F"/>
    <w:rsid w:val="00BC260B"/>
    <w:rsid w:val="00BC32DE"/>
    <w:rsid w:val="00BC350D"/>
    <w:rsid w:val="00BC3C65"/>
    <w:rsid w:val="00BC3D29"/>
    <w:rsid w:val="00BC3D35"/>
    <w:rsid w:val="00BC3F28"/>
    <w:rsid w:val="00BC4918"/>
    <w:rsid w:val="00BC505D"/>
    <w:rsid w:val="00BC5379"/>
    <w:rsid w:val="00BC546D"/>
    <w:rsid w:val="00BC567F"/>
    <w:rsid w:val="00BC5F3B"/>
    <w:rsid w:val="00BC5F71"/>
    <w:rsid w:val="00BC63B9"/>
    <w:rsid w:val="00BC6886"/>
    <w:rsid w:val="00BC6C01"/>
    <w:rsid w:val="00BC6EE2"/>
    <w:rsid w:val="00BC73A5"/>
    <w:rsid w:val="00BC73F6"/>
    <w:rsid w:val="00BC77E5"/>
    <w:rsid w:val="00BC7AB0"/>
    <w:rsid w:val="00BC7AD4"/>
    <w:rsid w:val="00BC7F22"/>
    <w:rsid w:val="00BD08F3"/>
    <w:rsid w:val="00BD0C42"/>
    <w:rsid w:val="00BD2230"/>
    <w:rsid w:val="00BD26EF"/>
    <w:rsid w:val="00BD2791"/>
    <w:rsid w:val="00BD2976"/>
    <w:rsid w:val="00BD3BE8"/>
    <w:rsid w:val="00BD4951"/>
    <w:rsid w:val="00BD4A03"/>
    <w:rsid w:val="00BD4C49"/>
    <w:rsid w:val="00BD5185"/>
    <w:rsid w:val="00BD5197"/>
    <w:rsid w:val="00BD5489"/>
    <w:rsid w:val="00BD557D"/>
    <w:rsid w:val="00BD55AD"/>
    <w:rsid w:val="00BD5767"/>
    <w:rsid w:val="00BD5D72"/>
    <w:rsid w:val="00BD5D90"/>
    <w:rsid w:val="00BD5D92"/>
    <w:rsid w:val="00BD6D16"/>
    <w:rsid w:val="00BD7042"/>
    <w:rsid w:val="00BD7045"/>
    <w:rsid w:val="00BD7954"/>
    <w:rsid w:val="00BD79B7"/>
    <w:rsid w:val="00BD7A85"/>
    <w:rsid w:val="00BE000C"/>
    <w:rsid w:val="00BE04A0"/>
    <w:rsid w:val="00BE0547"/>
    <w:rsid w:val="00BE05EC"/>
    <w:rsid w:val="00BE062A"/>
    <w:rsid w:val="00BE084A"/>
    <w:rsid w:val="00BE0903"/>
    <w:rsid w:val="00BE09F0"/>
    <w:rsid w:val="00BE0BE8"/>
    <w:rsid w:val="00BE1886"/>
    <w:rsid w:val="00BE244A"/>
    <w:rsid w:val="00BE3583"/>
    <w:rsid w:val="00BE36E4"/>
    <w:rsid w:val="00BE3C22"/>
    <w:rsid w:val="00BE3D99"/>
    <w:rsid w:val="00BE4073"/>
    <w:rsid w:val="00BE435B"/>
    <w:rsid w:val="00BE46A6"/>
    <w:rsid w:val="00BE53C6"/>
    <w:rsid w:val="00BE54C1"/>
    <w:rsid w:val="00BE598C"/>
    <w:rsid w:val="00BE5F02"/>
    <w:rsid w:val="00BE5F94"/>
    <w:rsid w:val="00BE6647"/>
    <w:rsid w:val="00BE67D5"/>
    <w:rsid w:val="00BE688F"/>
    <w:rsid w:val="00BE6D43"/>
    <w:rsid w:val="00BE7224"/>
    <w:rsid w:val="00BE771B"/>
    <w:rsid w:val="00BE7725"/>
    <w:rsid w:val="00BF0975"/>
    <w:rsid w:val="00BF0A53"/>
    <w:rsid w:val="00BF15B9"/>
    <w:rsid w:val="00BF17F6"/>
    <w:rsid w:val="00BF1911"/>
    <w:rsid w:val="00BF1D82"/>
    <w:rsid w:val="00BF21B7"/>
    <w:rsid w:val="00BF227A"/>
    <w:rsid w:val="00BF2BB9"/>
    <w:rsid w:val="00BF2CC5"/>
    <w:rsid w:val="00BF2F60"/>
    <w:rsid w:val="00BF3007"/>
    <w:rsid w:val="00BF30A1"/>
    <w:rsid w:val="00BF3676"/>
    <w:rsid w:val="00BF3FAB"/>
    <w:rsid w:val="00BF4603"/>
    <w:rsid w:val="00BF4689"/>
    <w:rsid w:val="00BF4933"/>
    <w:rsid w:val="00BF594E"/>
    <w:rsid w:val="00BF693D"/>
    <w:rsid w:val="00BF6DFC"/>
    <w:rsid w:val="00BF79BA"/>
    <w:rsid w:val="00BF7C7F"/>
    <w:rsid w:val="00C00F4F"/>
    <w:rsid w:val="00C01441"/>
    <w:rsid w:val="00C0214D"/>
    <w:rsid w:val="00C021BD"/>
    <w:rsid w:val="00C021D2"/>
    <w:rsid w:val="00C02917"/>
    <w:rsid w:val="00C02AEF"/>
    <w:rsid w:val="00C02B88"/>
    <w:rsid w:val="00C02CF6"/>
    <w:rsid w:val="00C02E66"/>
    <w:rsid w:val="00C0358F"/>
    <w:rsid w:val="00C036AC"/>
    <w:rsid w:val="00C039CE"/>
    <w:rsid w:val="00C03AE7"/>
    <w:rsid w:val="00C03CA6"/>
    <w:rsid w:val="00C04743"/>
    <w:rsid w:val="00C049C8"/>
    <w:rsid w:val="00C04B29"/>
    <w:rsid w:val="00C059E6"/>
    <w:rsid w:val="00C05F37"/>
    <w:rsid w:val="00C066F1"/>
    <w:rsid w:val="00C06853"/>
    <w:rsid w:val="00C07425"/>
    <w:rsid w:val="00C0768E"/>
    <w:rsid w:val="00C079B6"/>
    <w:rsid w:val="00C07B20"/>
    <w:rsid w:val="00C07C62"/>
    <w:rsid w:val="00C07CAD"/>
    <w:rsid w:val="00C1014E"/>
    <w:rsid w:val="00C101D9"/>
    <w:rsid w:val="00C10AF5"/>
    <w:rsid w:val="00C10B5F"/>
    <w:rsid w:val="00C12029"/>
    <w:rsid w:val="00C12102"/>
    <w:rsid w:val="00C1225D"/>
    <w:rsid w:val="00C12879"/>
    <w:rsid w:val="00C12990"/>
    <w:rsid w:val="00C12B37"/>
    <w:rsid w:val="00C12CB4"/>
    <w:rsid w:val="00C12CBC"/>
    <w:rsid w:val="00C130D5"/>
    <w:rsid w:val="00C14659"/>
    <w:rsid w:val="00C14FB3"/>
    <w:rsid w:val="00C1546E"/>
    <w:rsid w:val="00C169B5"/>
    <w:rsid w:val="00C169E8"/>
    <w:rsid w:val="00C17043"/>
    <w:rsid w:val="00C1728A"/>
    <w:rsid w:val="00C17754"/>
    <w:rsid w:val="00C178FE"/>
    <w:rsid w:val="00C2070A"/>
    <w:rsid w:val="00C20986"/>
    <w:rsid w:val="00C212A9"/>
    <w:rsid w:val="00C217AE"/>
    <w:rsid w:val="00C2184D"/>
    <w:rsid w:val="00C21DDA"/>
    <w:rsid w:val="00C22F31"/>
    <w:rsid w:val="00C23008"/>
    <w:rsid w:val="00C2390E"/>
    <w:rsid w:val="00C23C1B"/>
    <w:rsid w:val="00C23E09"/>
    <w:rsid w:val="00C24B49"/>
    <w:rsid w:val="00C24D61"/>
    <w:rsid w:val="00C24D85"/>
    <w:rsid w:val="00C255A1"/>
    <w:rsid w:val="00C2620C"/>
    <w:rsid w:val="00C262B8"/>
    <w:rsid w:val="00C2638E"/>
    <w:rsid w:val="00C2734A"/>
    <w:rsid w:val="00C2797E"/>
    <w:rsid w:val="00C27FEB"/>
    <w:rsid w:val="00C30336"/>
    <w:rsid w:val="00C30A4B"/>
    <w:rsid w:val="00C30A5D"/>
    <w:rsid w:val="00C30FA8"/>
    <w:rsid w:val="00C3115F"/>
    <w:rsid w:val="00C31B38"/>
    <w:rsid w:val="00C3213B"/>
    <w:rsid w:val="00C32655"/>
    <w:rsid w:val="00C327C6"/>
    <w:rsid w:val="00C32BB7"/>
    <w:rsid w:val="00C32D93"/>
    <w:rsid w:val="00C33009"/>
    <w:rsid w:val="00C33BFE"/>
    <w:rsid w:val="00C33C4E"/>
    <w:rsid w:val="00C33EA7"/>
    <w:rsid w:val="00C342EE"/>
    <w:rsid w:val="00C346A2"/>
    <w:rsid w:val="00C347D5"/>
    <w:rsid w:val="00C35314"/>
    <w:rsid w:val="00C3553B"/>
    <w:rsid w:val="00C35CD9"/>
    <w:rsid w:val="00C35DC0"/>
    <w:rsid w:val="00C366AC"/>
    <w:rsid w:val="00C367B8"/>
    <w:rsid w:val="00C36830"/>
    <w:rsid w:val="00C369A1"/>
    <w:rsid w:val="00C37007"/>
    <w:rsid w:val="00C3761E"/>
    <w:rsid w:val="00C37685"/>
    <w:rsid w:val="00C378FD"/>
    <w:rsid w:val="00C40177"/>
    <w:rsid w:val="00C407CB"/>
    <w:rsid w:val="00C411FD"/>
    <w:rsid w:val="00C41407"/>
    <w:rsid w:val="00C417B5"/>
    <w:rsid w:val="00C41A59"/>
    <w:rsid w:val="00C41A6B"/>
    <w:rsid w:val="00C41BCB"/>
    <w:rsid w:val="00C42463"/>
    <w:rsid w:val="00C42481"/>
    <w:rsid w:val="00C425B1"/>
    <w:rsid w:val="00C433C1"/>
    <w:rsid w:val="00C43717"/>
    <w:rsid w:val="00C43DBA"/>
    <w:rsid w:val="00C43EAF"/>
    <w:rsid w:val="00C43F39"/>
    <w:rsid w:val="00C4444D"/>
    <w:rsid w:val="00C4454A"/>
    <w:rsid w:val="00C44D11"/>
    <w:rsid w:val="00C4503A"/>
    <w:rsid w:val="00C45DF6"/>
    <w:rsid w:val="00C468FF"/>
    <w:rsid w:val="00C46AA0"/>
    <w:rsid w:val="00C46B0F"/>
    <w:rsid w:val="00C46E87"/>
    <w:rsid w:val="00C47546"/>
    <w:rsid w:val="00C47581"/>
    <w:rsid w:val="00C47A81"/>
    <w:rsid w:val="00C47B70"/>
    <w:rsid w:val="00C47C35"/>
    <w:rsid w:val="00C47E55"/>
    <w:rsid w:val="00C507DE"/>
    <w:rsid w:val="00C51BF9"/>
    <w:rsid w:val="00C525AA"/>
    <w:rsid w:val="00C526F0"/>
    <w:rsid w:val="00C531CB"/>
    <w:rsid w:val="00C5324F"/>
    <w:rsid w:val="00C53498"/>
    <w:rsid w:val="00C536C2"/>
    <w:rsid w:val="00C539E9"/>
    <w:rsid w:val="00C5427C"/>
    <w:rsid w:val="00C54A88"/>
    <w:rsid w:val="00C54DED"/>
    <w:rsid w:val="00C553E2"/>
    <w:rsid w:val="00C5596D"/>
    <w:rsid w:val="00C55FFB"/>
    <w:rsid w:val="00C5644D"/>
    <w:rsid w:val="00C568C9"/>
    <w:rsid w:val="00C56A04"/>
    <w:rsid w:val="00C56DC2"/>
    <w:rsid w:val="00C56E5F"/>
    <w:rsid w:val="00C56F61"/>
    <w:rsid w:val="00C57ABD"/>
    <w:rsid w:val="00C57E5D"/>
    <w:rsid w:val="00C601E3"/>
    <w:rsid w:val="00C606D0"/>
    <w:rsid w:val="00C607BF"/>
    <w:rsid w:val="00C60B0B"/>
    <w:rsid w:val="00C60F6B"/>
    <w:rsid w:val="00C612F4"/>
    <w:rsid w:val="00C61DB5"/>
    <w:rsid w:val="00C63028"/>
    <w:rsid w:val="00C63878"/>
    <w:rsid w:val="00C63F9E"/>
    <w:rsid w:val="00C64024"/>
    <w:rsid w:val="00C64913"/>
    <w:rsid w:val="00C6581F"/>
    <w:rsid w:val="00C65D07"/>
    <w:rsid w:val="00C65D36"/>
    <w:rsid w:val="00C65DF3"/>
    <w:rsid w:val="00C6652B"/>
    <w:rsid w:val="00C670F2"/>
    <w:rsid w:val="00C67335"/>
    <w:rsid w:val="00C675BA"/>
    <w:rsid w:val="00C67B45"/>
    <w:rsid w:val="00C67BF5"/>
    <w:rsid w:val="00C7037F"/>
    <w:rsid w:val="00C7143E"/>
    <w:rsid w:val="00C716A8"/>
    <w:rsid w:val="00C71B0E"/>
    <w:rsid w:val="00C7201B"/>
    <w:rsid w:val="00C729C4"/>
    <w:rsid w:val="00C72DB4"/>
    <w:rsid w:val="00C73078"/>
    <w:rsid w:val="00C731BB"/>
    <w:rsid w:val="00C73D77"/>
    <w:rsid w:val="00C745DC"/>
    <w:rsid w:val="00C750D3"/>
    <w:rsid w:val="00C75117"/>
    <w:rsid w:val="00C756F8"/>
    <w:rsid w:val="00C75813"/>
    <w:rsid w:val="00C758B2"/>
    <w:rsid w:val="00C762AB"/>
    <w:rsid w:val="00C76845"/>
    <w:rsid w:val="00C76C92"/>
    <w:rsid w:val="00C76DB7"/>
    <w:rsid w:val="00C77B3B"/>
    <w:rsid w:val="00C80181"/>
    <w:rsid w:val="00C80233"/>
    <w:rsid w:val="00C80538"/>
    <w:rsid w:val="00C807E4"/>
    <w:rsid w:val="00C80B5F"/>
    <w:rsid w:val="00C81405"/>
    <w:rsid w:val="00C81891"/>
    <w:rsid w:val="00C81BDC"/>
    <w:rsid w:val="00C81DA3"/>
    <w:rsid w:val="00C82147"/>
    <w:rsid w:val="00C824EB"/>
    <w:rsid w:val="00C825C3"/>
    <w:rsid w:val="00C82D19"/>
    <w:rsid w:val="00C82DD7"/>
    <w:rsid w:val="00C832B4"/>
    <w:rsid w:val="00C83A8F"/>
    <w:rsid w:val="00C83C10"/>
    <w:rsid w:val="00C84164"/>
    <w:rsid w:val="00C85564"/>
    <w:rsid w:val="00C8605F"/>
    <w:rsid w:val="00C8608A"/>
    <w:rsid w:val="00C86206"/>
    <w:rsid w:val="00C86409"/>
    <w:rsid w:val="00C86557"/>
    <w:rsid w:val="00C86B6C"/>
    <w:rsid w:val="00C86BBF"/>
    <w:rsid w:val="00C86CE6"/>
    <w:rsid w:val="00C87159"/>
    <w:rsid w:val="00C902C7"/>
    <w:rsid w:val="00C90CE2"/>
    <w:rsid w:val="00C90D97"/>
    <w:rsid w:val="00C9159F"/>
    <w:rsid w:val="00C92194"/>
    <w:rsid w:val="00C922AA"/>
    <w:rsid w:val="00C92349"/>
    <w:rsid w:val="00C923E3"/>
    <w:rsid w:val="00C9247F"/>
    <w:rsid w:val="00C9295B"/>
    <w:rsid w:val="00C92C34"/>
    <w:rsid w:val="00C92E64"/>
    <w:rsid w:val="00C93F23"/>
    <w:rsid w:val="00C948AA"/>
    <w:rsid w:val="00C94F06"/>
    <w:rsid w:val="00C95438"/>
    <w:rsid w:val="00C95B07"/>
    <w:rsid w:val="00C95B38"/>
    <w:rsid w:val="00C95F4B"/>
    <w:rsid w:val="00C961E5"/>
    <w:rsid w:val="00C967FC"/>
    <w:rsid w:val="00C969FC"/>
    <w:rsid w:val="00C96AF7"/>
    <w:rsid w:val="00C97086"/>
    <w:rsid w:val="00C971E6"/>
    <w:rsid w:val="00C9771E"/>
    <w:rsid w:val="00C977C0"/>
    <w:rsid w:val="00C97C8D"/>
    <w:rsid w:val="00C97FE6"/>
    <w:rsid w:val="00CA02BF"/>
    <w:rsid w:val="00CA03AB"/>
    <w:rsid w:val="00CA08EB"/>
    <w:rsid w:val="00CA1864"/>
    <w:rsid w:val="00CA18EF"/>
    <w:rsid w:val="00CA1A64"/>
    <w:rsid w:val="00CA2ABD"/>
    <w:rsid w:val="00CA2E2F"/>
    <w:rsid w:val="00CA2F7E"/>
    <w:rsid w:val="00CA305B"/>
    <w:rsid w:val="00CA37E0"/>
    <w:rsid w:val="00CA38AA"/>
    <w:rsid w:val="00CA454F"/>
    <w:rsid w:val="00CA47C6"/>
    <w:rsid w:val="00CA4920"/>
    <w:rsid w:val="00CA49EE"/>
    <w:rsid w:val="00CA5144"/>
    <w:rsid w:val="00CA5481"/>
    <w:rsid w:val="00CA5523"/>
    <w:rsid w:val="00CA5923"/>
    <w:rsid w:val="00CA5944"/>
    <w:rsid w:val="00CA5F6C"/>
    <w:rsid w:val="00CA77B9"/>
    <w:rsid w:val="00CA7A03"/>
    <w:rsid w:val="00CA7EBD"/>
    <w:rsid w:val="00CB056C"/>
    <w:rsid w:val="00CB0904"/>
    <w:rsid w:val="00CB0C76"/>
    <w:rsid w:val="00CB0FA5"/>
    <w:rsid w:val="00CB0FB8"/>
    <w:rsid w:val="00CB1851"/>
    <w:rsid w:val="00CB1A8F"/>
    <w:rsid w:val="00CB20C2"/>
    <w:rsid w:val="00CB28B7"/>
    <w:rsid w:val="00CB2A51"/>
    <w:rsid w:val="00CB3174"/>
    <w:rsid w:val="00CB369D"/>
    <w:rsid w:val="00CB36B6"/>
    <w:rsid w:val="00CB3AD2"/>
    <w:rsid w:val="00CB3F74"/>
    <w:rsid w:val="00CB4132"/>
    <w:rsid w:val="00CB44A2"/>
    <w:rsid w:val="00CB56DD"/>
    <w:rsid w:val="00CB5FBE"/>
    <w:rsid w:val="00CB62B3"/>
    <w:rsid w:val="00CB63E2"/>
    <w:rsid w:val="00CB6425"/>
    <w:rsid w:val="00CB670F"/>
    <w:rsid w:val="00CB70AF"/>
    <w:rsid w:val="00CB775C"/>
    <w:rsid w:val="00CB7D17"/>
    <w:rsid w:val="00CB7F70"/>
    <w:rsid w:val="00CC0B8B"/>
    <w:rsid w:val="00CC0EF4"/>
    <w:rsid w:val="00CC0FE0"/>
    <w:rsid w:val="00CC11C8"/>
    <w:rsid w:val="00CC1542"/>
    <w:rsid w:val="00CC179F"/>
    <w:rsid w:val="00CC1D0E"/>
    <w:rsid w:val="00CC1DBC"/>
    <w:rsid w:val="00CC1E55"/>
    <w:rsid w:val="00CC1F81"/>
    <w:rsid w:val="00CC22DE"/>
    <w:rsid w:val="00CC2E7D"/>
    <w:rsid w:val="00CC348B"/>
    <w:rsid w:val="00CC3B8B"/>
    <w:rsid w:val="00CC40EB"/>
    <w:rsid w:val="00CC45B5"/>
    <w:rsid w:val="00CC5A3C"/>
    <w:rsid w:val="00CC6E07"/>
    <w:rsid w:val="00CC704C"/>
    <w:rsid w:val="00CC708C"/>
    <w:rsid w:val="00CC717B"/>
    <w:rsid w:val="00CC7617"/>
    <w:rsid w:val="00CC78C5"/>
    <w:rsid w:val="00CC7A51"/>
    <w:rsid w:val="00CD0DA6"/>
    <w:rsid w:val="00CD0E74"/>
    <w:rsid w:val="00CD0FDB"/>
    <w:rsid w:val="00CD1090"/>
    <w:rsid w:val="00CD1265"/>
    <w:rsid w:val="00CD12AE"/>
    <w:rsid w:val="00CD1891"/>
    <w:rsid w:val="00CD1DA2"/>
    <w:rsid w:val="00CD2206"/>
    <w:rsid w:val="00CD2572"/>
    <w:rsid w:val="00CD37CA"/>
    <w:rsid w:val="00CD39C4"/>
    <w:rsid w:val="00CD3A5B"/>
    <w:rsid w:val="00CD3A80"/>
    <w:rsid w:val="00CD3BFD"/>
    <w:rsid w:val="00CD4017"/>
    <w:rsid w:val="00CD4117"/>
    <w:rsid w:val="00CD4365"/>
    <w:rsid w:val="00CD494B"/>
    <w:rsid w:val="00CD49AC"/>
    <w:rsid w:val="00CD5362"/>
    <w:rsid w:val="00CD6257"/>
    <w:rsid w:val="00CD6484"/>
    <w:rsid w:val="00CD69FD"/>
    <w:rsid w:val="00CD7287"/>
    <w:rsid w:val="00CD7D7A"/>
    <w:rsid w:val="00CE03B3"/>
    <w:rsid w:val="00CE0FB1"/>
    <w:rsid w:val="00CE112B"/>
    <w:rsid w:val="00CE1218"/>
    <w:rsid w:val="00CE17EF"/>
    <w:rsid w:val="00CE1AE9"/>
    <w:rsid w:val="00CE1CB3"/>
    <w:rsid w:val="00CE25BA"/>
    <w:rsid w:val="00CE317F"/>
    <w:rsid w:val="00CE355F"/>
    <w:rsid w:val="00CE3B41"/>
    <w:rsid w:val="00CE4640"/>
    <w:rsid w:val="00CE4F0A"/>
    <w:rsid w:val="00CE5954"/>
    <w:rsid w:val="00CE627A"/>
    <w:rsid w:val="00CE65DB"/>
    <w:rsid w:val="00CE6B23"/>
    <w:rsid w:val="00CE6D03"/>
    <w:rsid w:val="00CE77D5"/>
    <w:rsid w:val="00CF0C19"/>
    <w:rsid w:val="00CF0E53"/>
    <w:rsid w:val="00CF101F"/>
    <w:rsid w:val="00CF15B3"/>
    <w:rsid w:val="00CF179D"/>
    <w:rsid w:val="00CF1BEC"/>
    <w:rsid w:val="00CF1E2C"/>
    <w:rsid w:val="00CF1EBF"/>
    <w:rsid w:val="00CF2171"/>
    <w:rsid w:val="00CF2609"/>
    <w:rsid w:val="00CF2DB4"/>
    <w:rsid w:val="00CF319C"/>
    <w:rsid w:val="00CF346F"/>
    <w:rsid w:val="00CF3E44"/>
    <w:rsid w:val="00CF4486"/>
    <w:rsid w:val="00CF4914"/>
    <w:rsid w:val="00CF499C"/>
    <w:rsid w:val="00CF4F8A"/>
    <w:rsid w:val="00CF4FC9"/>
    <w:rsid w:val="00CF6459"/>
    <w:rsid w:val="00CF6A40"/>
    <w:rsid w:val="00CF7B1B"/>
    <w:rsid w:val="00D0037D"/>
    <w:rsid w:val="00D00472"/>
    <w:rsid w:val="00D00A1C"/>
    <w:rsid w:val="00D00AD5"/>
    <w:rsid w:val="00D016ED"/>
    <w:rsid w:val="00D01CDD"/>
    <w:rsid w:val="00D01D67"/>
    <w:rsid w:val="00D01EC5"/>
    <w:rsid w:val="00D025A8"/>
    <w:rsid w:val="00D028EF"/>
    <w:rsid w:val="00D0296A"/>
    <w:rsid w:val="00D02C55"/>
    <w:rsid w:val="00D03A29"/>
    <w:rsid w:val="00D041F6"/>
    <w:rsid w:val="00D04A85"/>
    <w:rsid w:val="00D04CDA"/>
    <w:rsid w:val="00D04FCA"/>
    <w:rsid w:val="00D04FED"/>
    <w:rsid w:val="00D056E5"/>
    <w:rsid w:val="00D05D3D"/>
    <w:rsid w:val="00D05EFC"/>
    <w:rsid w:val="00D065D2"/>
    <w:rsid w:val="00D072DA"/>
    <w:rsid w:val="00D07ED0"/>
    <w:rsid w:val="00D102FD"/>
    <w:rsid w:val="00D112EC"/>
    <w:rsid w:val="00D11682"/>
    <w:rsid w:val="00D11A73"/>
    <w:rsid w:val="00D11BAF"/>
    <w:rsid w:val="00D1216C"/>
    <w:rsid w:val="00D121E4"/>
    <w:rsid w:val="00D125D9"/>
    <w:rsid w:val="00D12A9B"/>
    <w:rsid w:val="00D12AA8"/>
    <w:rsid w:val="00D12C2B"/>
    <w:rsid w:val="00D12F54"/>
    <w:rsid w:val="00D130C5"/>
    <w:rsid w:val="00D1343D"/>
    <w:rsid w:val="00D1439D"/>
    <w:rsid w:val="00D14469"/>
    <w:rsid w:val="00D14DD4"/>
    <w:rsid w:val="00D14EA6"/>
    <w:rsid w:val="00D15053"/>
    <w:rsid w:val="00D156E2"/>
    <w:rsid w:val="00D15FC2"/>
    <w:rsid w:val="00D1616D"/>
    <w:rsid w:val="00D161BE"/>
    <w:rsid w:val="00D163D7"/>
    <w:rsid w:val="00D16458"/>
    <w:rsid w:val="00D168C4"/>
    <w:rsid w:val="00D16E84"/>
    <w:rsid w:val="00D205B5"/>
    <w:rsid w:val="00D21298"/>
    <w:rsid w:val="00D212F1"/>
    <w:rsid w:val="00D213A6"/>
    <w:rsid w:val="00D21A94"/>
    <w:rsid w:val="00D22876"/>
    <w:rsid w:val="00D22912"/>
    <w:rsid w:val="00D234E2"/>
    <w:rsid w:val="00D23BFB"/>
    <w:rsid w:val="00D23D57"/>
    <w:rsid w:val="00D242D8"/>
    <w:rsid w:val="00D24451"/>
    <w:rsid w:val="00D244A4"/>
    <w:rsid w:val="00D244BA"/>
    <w:rsid w:val="00D247BB"/>
    <w:rsid w:val="00D24857"/>
    <w:rsid w:val="00D249FB"/>
    <w:rsid w:val="00D24A65"/>
    <w:rsid w:val="00D252D5"/>
    <w:rsid w:val="00D26691"/>
    <w:rsid w:val="00D26CC2"/>
    <w:rsid w:val="00D2721F"/>
    <w:rsid w:val="00D277C3"/>
    <w:rsid w:val="00D3053A"/>
    <w:rsid w:val="00D31168"/>
    <w:rsid w:val="00D3143D"/>
    <w:rsid w:val="00D342F4"/>
    <w:rsid w:val="00D346AA"/>
    <w:rsid w:val="00D34B6A"/>
    <w:rsid w:val="00D34CAC"/>
    <w:rsid w:val="00D35278"/>
    <w:rsid w:val="00D354AB"/>
    <w:rsid w:val="00D356FF"/>
    <w:rsid w:val="00D358B3"/>
    <w:rsid w:val="00D370C5"/>
    <w:rsid w:val="00D376B6"/>
    <w:rsid w:val="00D37AE2"/>
    <w:rsid w:val="00D40F83"/>
    <w:rsid w:val="00D41520"/>
    <w:rsid w:val="00D4231F"/>
    <w:rsid w:val="00D42957"/>
    <w:rsid w:val="00D42A09"/>
    <w:rsid w:val="00D42D6D"/>
    <w:rsid w:val="00D42F01"/>
    <w:rsid w:val="00D42F1C"/>
    <w:rsid w:val="00D4341A"/>
    <w:rsid w:val="00D43A0C"/>
    <w:rsid w:val="00D44143"/>
    <w:rsid w:val="00D4490A"/>
    <w:rsid w:val="00D44BC2"/>
    <w:rsid w:val="00D44F28"/>
    <w:rsid w:val="00D451D4"/>
    <w:rsid w:val="00D45217"/>
    <w:rsid w:val="00D452EA"/>
    <w:rsid w:val="00D45E8C"/>
    <w:rsid w:val="00D46295"/>
    <w:rsid w:val="00D46768"/>
    <w:rsid w:val="00D50F3C"/>
    <w:rsid w:val="00D50FAF"/>
    <w:rsid w:val="00D51704"/>
    <w:rsid w:val="00D528BE"/>
    <w:rsid w:val="00D52C76"/>
    <w:rsid w:val="00D52D19"/>
    <w:rsid w:val="00D538B3"/>
    <w:rsid w:val="00D53AD9"/>
    <w:rsid w:val="00D54865"/>
    <w:rsid w:val="00D54D2C"/>
    <w:rsid w:val="00D54D97"/>
    <w:rsid w:val="00D554E0"/>
    <w:rsid w:val="00D56529"/>
    <w:rsid w:val="00D56B0F"/>
    <w:rsid w:val="00D56D01"/>
    <w:rsid w:val="00D57525"/>
    <w:rsid w:val="00D5798F"/>
    <w:rsid w:val="00D5799A"/>
    <w:rsid w:val="00D57F72"/>
    <w:rsid w:val="00D60041"/>
    <w:rsid w:val="00D602EF"/>
    <w:rsid w:val="00D60589"/>
    <w:rsid w:val="00D60762"/>
    <w:rsid w:val="00D612AC"/>
    <w:rsid w:val="00D6240C"/>
    <w:rsid w:val="00D635EE"/>
    <w:rsid w:val="00D63695"/>
    <w:rsid w:val="00D638A4"/>
    <w:rsid w:val="00D63A78"/>
    <w:rsid w:val="00D6409A"/>
    <w:rsid w:val="00D64387"/>
    <w:rsid w:val="00D64EEA"/>
    <w:rsid w:val="00D64F7E"/>
    <w:rsid w:val="00D6600E"/>
    <w:rsid w:val="00D66280"/>
    <w:rsid w:val="00D66806"/>
    <w:rsid w:val="00D6693E"/>
    <w:rsid w:val="00D66A27"/>
    <w:rsid w:val="00D678C8"/>
    <w:rsid w:val="00D67DC6"/>
    <w:rsid w:val="00D7051E"/>
    <w:rsid w:val="00D70C4D"/>
    <w:rsid w:val="00D71041"/>
    <w:rsid w:val="00D713AB"/>
    <w:rsid w:val="00D714E9"/>
    <w:rsid w:val="00D716B5"/>
    <w:rsid w:val="00D718D5"/>
    <w:rsid w:val="00D71C2A"/>
    <w:rsid w:val="00D71E19"/>
    <w:rsid w:val="00D722BF"/>
    <w:rsid w:val="00D723EB"/>
    <w:rsid w:val="00D72C06"/>
    <w:rsid w:val="00D72EB7"/>
    <w:rsid w:val="00D73061"/>
    <w:rsid w:val="00D73E87"/>
    <w:rsid w:val="00D742ED"/>
    <w:rsid w:val="00D74B01"/>
    <w:rsid w:val="00D74D0A"/>
    <w:rsid w:val="00D74E0C"/>
    <w:rsid w:val="00D74EEA"/>
    <w:rsid w:val="00D7505D"/>
    <w:rsid w:val="00D750AF"/>
    <w:rsid w:val="00D75581"/>
    <w:rsid w:val="00D7593E"/>
    <w:rsid w:val="00D75A70"/>
    <w:rsid w:val="00D75ADD"/>
    <w:rsid w:val="00D75CC7"/>
    <w:rsid w:val="00D761B6"/>
    <w:rsid w:val="00D7626C"/>
    <w:rsid w:val="00D76286"/>
    <w:rsid w:val="00D763D5"/>
    <w:rsid w:val="00D76726"/>
    <w:rsid w:val="00D769CA"/>
    <w:rsid w:val="00D76CCD"/>
    <w:rsid w:val="00D77357"/>
    <w:rsid w:val="00D7737D"/>
    <w:rsid w:val="00D7747F"/>
    <w:rsid w:val="00D80966"/>
    <w:rsid w:val="00D810C0"/>
    <w:rsid w:val="00D81330"/>
    <w:rsid w:val="00D815C4"/>
    <w:rsid w:val="00D819D0"/>
    <w:rsid w:val="00D81BEA"/>
    <w:rsid w:val="00D81BFA"/>
    <w:rsid w:val="00D81E0F"/>
    <w:rsid w:val="00D820E2"/>
    <w:rsid w:val="00D82246"/>
    <w:rsid w:val="00D83128"/>
    <w:rsid w:val="00D8319A"/>
    <w:rsid w:val="00D837DE"/>
    <w:rsid w:val="00D839B9"/>
    <w:rsid w:val="00D83F63"/>
    <w:rsid w:val="00D84258"/>
    <w:rsid w:val="00D8443D"/>
    <w:rsid w:val="00D844D2"/>
    <w:rsid w:val="00D846BB"/>
    <w:rsid w:val="00D85809"/>
    <w:rsid w:val="00D85AA6"/>
    <w:rsid w:val="00D85B06"/>
    <w:rsid w:val="00D85EF7"/>
    <w:rsid w:val="00D860DB"/>
    <w:rsid w:val="00D860E9"/>
    <w:rsid w:val="00D86CE2"/>
    <w:rsid w:val="00D870F0"/>
    <w:rsid w:val="00D87532"/>
    <w:rsid w:val="00D90012"/>
    <w:rsid w:val="00D90421"/>
    <w:rsid w:val="00D90703"/>
    <w:rsid w:val="00D90F50"/>
    <w:rsid w:val="00D91837"/>
    <w:rsid w:val="00D91ED3"/>
    <w:rsid w:val="00D91F7E"/>
    <w:rsid w:val="00D9253F"/>
    <w:rsid w:val="00D92929"/>
    <w:rsid w:val="00D93352"/>
    <w:rsid w:val="00D93385"/>
    <w:rsid w:val="00D933DB"/>
    <w:rsid w:val="00D93465"/>
    <w:rsid w:val="00D93B56"/>
    <w:rsid w:val="00D94271"/>
    <w:rsid w:val="00D9483A"/>
    <w:rsid w:val="00D95439"/>
    <w:rsid w:val="00D9548D"/>
    <w:rsid w:val="00D95BAE"/>
    <w:rsid w:val="00D96350"/>
    <w:rsid w:val="00D9681B"/>
    <w:rsid w:val="00D969C9"/>
    <w:rsid w:val="00D96DD9"/>
    <w:rsid w:val="00D97042"/>
    <w:rsid w:val="00D973B9"/>
    <w:rsid w:val="00D97439"/>
    <w:rsid w:val="00DA0B06"/>
    <w:rsid w:val="00DA185C"/>
    <w:rsid w:val="00DA248E"/>
    <w:rsid w:val="00DA32E5"/>
    <w:rsid w:val="00DA3C90"/>
    <w:rsid w:val="00DA3EAD"/>
    <w:rsid w:val="00DA3ED6"/>
    <w:rsid w:val="00DA4544"/>
    <w:rsid w:val="00DA463E"/>
    <w:rsid w:val="00DA57A2"/>
    <w:rsid w:val="00DA66BF"/>
    <w:rsid w:val="00DA6B3B"/>
    <w:rsid w:val="00DA6BF4"/>
    <w:rsid w:val="00DA78EF"/>
    <w:rsid w:val="00DA7C71"/>
    <w:rsid w:val="00DA7F73"/>
    <w:rsid w:val="00DB04C7"/>
    <w:rsid w:val="00DB06C4"/>
    <w:rsid w:val="00DB0A61"/>
    <w:rsid w:val="00DB1570"/>
    <w:rsid w:val="00DB16F1"/>
    <w:rsid w:val="00DB206F"/>
    <w:rsid w:val="00DB2A8B"/>
    <w:rsid w:val="00DB2A96"/>
    <w:rsid w:val="00DB3597"/>
    <w:rsid w:val="00DB36AB"/>
    <w:rsid w:val="00DB385D"/>
    <w:rsid w:val="00DB3B87"/>
    <w:rsid w:val="00DB46AF"/>
    <w:rsid w:val="00DB49F4"/>
    <w:rsid w:val="00DB4FAC"/>
    <w:rsid w:val="00DB5751"/>
    <w:rsid w:val="00DB582F"/>
    <w:rsid w:val="00DB5910"/>
    <w:rsid w:val="00DB61C6"/>
    <w:rsid w:val="00DB69FD"/>
    <w:rsid w:val="00DB6B14"/>
    <w:rsid w:val="00DB6BB8"/>
    <w:rsid w:val="00DB7120"/>
    <w:rsid w:val="00DB71C8"/>
    <w:rsid w:val="00DB7386"/>
    <w:rsid w:val="00DB7BCA"/>
    <w:rsid w:val="00DC009C"/>
    <w:rsid w:val="00DC0729"/>
    <w:rsid w:val="00DC075B"/>
    <w:rsid w:val="00DC2238"/>
    <w:rsid w:val="00DC2672"/>
    <w:rsid w:val="00DC28B1"/>
    <w:rsid w:val="00DC35F0"/>
    <w:rsid w:val="00DC3B9D"/>
    <w:rsid w:val="00DC473F"/>
    <w:rsid w:val="00DC4A9E"/>
    <w:rsid w:val="00DC4DDC"/>
    <w:rsid w:val="00DC4E4E"/>
    <w:rsid w:val="00DC631B"/>
    <w:rsid w:val="00DC7240"/>
    <w:rsid w:val="00DC79A7"/>
    <w:rsid w:val="00DC7A56"/>
    <w:rsid w:val="00DD0519"/>
    <w:rsid w:val="00DD0553"/>
    <w:rsid w:val="00DD08F3"/>
    <w:rsid w:val="00DD1170"/>
    <w:rsid w:val="00DD13BB"/>
    <w:rsid w:val="00DD1B06"/>
    <w:rsid w:val="00DD1DB6"/>
    <w:rsid w:val="00DD20FB"/>
    <w:rsid w:val="00DD2168"/>
    <w:rsid w:val="00DD21FD"/>
    <w:rsid w:val="00DD2298"/>
    <w:rsid w:val="00DD24EC"/>
    <w:rsid w:val="00DD2FC5"/>
    <w:rsid w:val="00DD3A0C"/>
    <w:rsid w:val="00DD3A3B"/>
    <w:rsid w:val="00DD406C"/>
    <w:rsid w:val="00DD4092"/>
    <w:rsid w:val="00DD4169"/>
    <w:rsid w:val="00DD4C83"/>
    <w:rsid w:val="00DD4E40"/>
    <w:rsid w:val="00DD4E59"/>
    <w:rsid w:val="00DD5319"/>
    <w:rsid w:val="00DD5726"/>
    <w:rsid w:val="00DD577C"/>
    <w:rsid w:val="00DD5C16"/>
    <w:rsid w:val="00DD5D13"/>
    <w:rsid w:val="00DD6910"/>
    <w:rsid w:val="00DD6B59"/>
    <w:rsid w:val="00DD6CF2"/>
    <w:rsid w:val="00DD7527"/>
    <w:rsid w:val="00DD7853"/>
    <w:rsid w:val="00DD7955"/>
    <w:rsid w:val="00DD7B4B"/>
    <w:rsid w:val="00DE057B"/>
    <w:rsid w:val="00DE1FDB"/>
    <w:rsid w:val="00DE205D"/>
    <w:rsid w:val="00DE248C"/>
    <w:rsid w:val="00DE2704"/>
    <w:rsid w:val="00DE29D6"/>
    <w:rsid w:val="00DE2D0A"/>
    <w:rsid w:val="00DE2DB7"/>
    <w:rsid w:val="00DE2DFA"/>
    <w:rsid w:val="00DE2E08"/>
    <w:rsid w:val="00DE35E4"/>
    <w:rsid w:val="00DE3923"/>
    <w:rsid w:val="00DE3AFE"/>
    <w:rsid w:val="00DE478A"/>
    <w:rsid w:val="00DE4FB7"/>
    <w:rsid w:val="00DE5057"/>
    <w:rsid w:val="00DE5A13"/>
    <w:rsid w:val="00DE5EE7"/>
    <w:rsid w:val="00DE6687"/>
    <w:rsid w:val="00DE7CF3"/>
    <w:rsid w:val="00DE7D71"/>
    <w:rsid w:val="00DE7FD5"/>
    <w:rsid w:val="00DF05BD"/>
    <w:rsid w:val="00DF0686"/>
    <w:rsid w:val="00DF09DD"/>
    <w:rsid w:val="00DF0BA2"/>
    <w:rsid w:val="00DF0EF9"/>
    <w:rsid w:val="00DF266B"/>
    <w:rsid w:val="00DF2760"/>
    <w:rsid w:val="00DF310C"/>
    <w:rsid w:val="00DF3581"/>
    <w:rsid w:val="00DF3748"/>
    <w:rsid w:val="00DF402C"/>
    <w:rsid w:val="00DF41CC"/>
    <w:rsid w:val="00DF443E"/>
    <w:rsid w:val="00DF503D"/>
    <w:rsid w:val="00DF51FF"/>
    <w:rsid w:val="00DF5356"/>
    <w:rsid w:val="00DF64C4"/>
    <w:rsid w:val="00DF6C7A"/>
    <w:rsid w:val="00DF6CD2"/>
    <w:rsid w:val="00DF7171"/>
    <w:rsid w:val="00DF71D6"/>
    <w:rsid w:val="00DF7448"/>
    <w:rsid w:val="00DF7488"/>
    <w:rsid w:val="00DF7705"/>
    <w:rsid w:val="00DF7C1A"/>
    <w:rsid w:val="00E0060E"/>
    <w:rsid w:val="00E009E3"/>
    <w:rsid w:val="00E00ADD"/>
    <w:rsid w:val="00E00AEE"/>
    <w:rsid w:val="00E01AE8"/>
    <w:rsid w:val="00E01C06"/>
    <w:rsid w:val="00E02114"/>
    <w:rsid w:val="00E0227E"/>
    <w:rsid w:val="00E02DC8"/>
    <w:rsid w:val="00E0332A"/>
    <w:rsid w:val="00E03D50"/>
    <w:rsid w:val="00E03FFA"/>
    <w:rsid w:val="00E0492C"/>
    <w:rsid w:val="00E04E3D"/>
    <w:rsid w:val="00E04EC8"/>
    <w:rsid w:val="00E05F00"/>
    <w:rsid w:val="00E05F4D"/>
    <w:rsid w:val="00E062C7"/>
    <w:rsid w:val="00E067B9"/>
    <w:rsid w:val="00E06EDA"/>
    <w:rsid w:val="00E0707E"/>
    <w:rsid w:val="00E07B3E"/>
    <w:rsid w:val="00E07DBC"/>
    <w:rsid w:val="00E10896"/>
    <w:rsid w:val="00E1093B"/>
    <w:rsid w:val="00E11FF8"/>
    <w:rsid w:val="00E128D3"/>
    <w:rsid w:val="00E12E8B"/>
    <w:rsid w:val="00E130E7"/>
    <w:rsid w:val="00E13CC7"/>
    <w:rsid w:val="00E140EE"/>
    <w:rsid w:val="00E144E7"/>
    <w:rsid w:val="00E14A4C"/>
    <w:rsid w:val="00E14B65"/>
    <w:rsid w:val="00E14E54"/>
    <w:rsid w:val="00E15CA7"/>
    <w:rsid w:val="00E1774A"/>
    <w:rsid w:val="00E17A29"/>
    <w:rsid w:val="00E17EF6"/>
    <w:rsid w:val="00E20053"/>
    <w:rsid w:val="00E2057A"/>
    <w:rsid w:val="00E20C2B"/>
    <w:rsid w:val="00E20C36"/>
    <w:rsid w:val="00E21376"/>
    <w:rsid w:val="00E21EC6"/>
    <w:rsid w:val="00E24016"/>
    <w:rsid w:val="00E2457D"/>
    <w:rsid w:val="00E252F3"/>
    <w:rsid w:val="00E25D74"/>
    <w:rsid w:val="00E25DFA"/>
    <w:rsid w:val="00E25E9C"/>
    <w:rsid w:val="00E26125"/>
    <w:rsid w:val="00E266A7"/>
    <w:rsid w:val="00E267D9"/>
    <w:rsid w:val="00E26AD8"/>
    <w:rsid w:val="00E26CD4"/>
    <w:rsid w:val="00E26D07"/>
    <w:rsid w:val="00E26F2D"/>
    <w:rsid w:val="00E274FE"/>
    <w:rsid w:val="00E30222"/>
    <w:rsid w:val="00E3024A"/>
    <w:rsid w:val="00E30431"/>
    <w:rsid w:val="00E3078F"/>
    <w:rsid w:val="00E30F41"/>
    <w:rsid w:val="00E31323"/>
    <w:rsid w:val="00E31355"/>
    <w:rsid w:val="00E31765"/>
    <w:rsid w:val="00E32300"/>
    <w:rsid w:val="00E32A75"/>
    <w:rsid w:val="00E330B2"/>
    <w:rsid w:val="00E33114"/>
    <w:rsid w:val="00E33149"/>
    <w:rsid w:val="00E331CC"/>
    <w:rsid w:val="00E33680"/>
    <w:rsid w:val="00E339BD"/>
    <w:rsid w:val="00E33D3F"/>
    <w:rsid w:val="00E33E86"/>
    <w:rsid w:val="00E34148"/>
    <w:rsid w:val="00E346AB"/>
    <w:rsid w:val="00E346D5"/>
    <w:rsid w:val="00E347CB"/>
    <w:rsid w:val="00E3505B"/>
    <w:rsid w:val="00E351C6"/>
    <w:rsid w:val="00E3540D"/>
    <w:rsid w:val="00E35EB2"/>
    <w:rsid w:val="00E362BF"/>
    <w:rsid w:val="00E3693D"/>
    <w:rsid w:val="00E36A47"/>
    <w:rsid w:val="00E36C65"/>
    <w:rsid w:val="00E37454"/>
    <w:rsid w:val="00E37B2B"/>
    <w:rsid w:val="00E37BDB"/>
    <w:rsid w:val="00E37D08"/>
    <w:rsid w:val="00E37F98"/>
    <w:rsid w:val="00E4004C"/>
    <w:rsid w:val="00E401EF"/>
    <w:rsid w:val="00E42099"/>
    <w:rsid w:val="00E4248C"/>
    <w:rsid w:val="00E427D7"/>
    <w:rsid w:val="00E42B0C"/>
    <w:rsid w:val="00E42BBC"/>
    <w:rsid w:val="00E42D64"/>
    <w:rsid w:val="00E42E16"/>
    <w:rsid w:val="00E43184"/>
    <w:rsid w:val="00E4332D"/>
    <w:rsid w:val="00E4349C"/>
    <w:rsid w:val="00E43525"/>
    <w:rsid w:val="00E43E72"/>
    <w:rsid w:val="00E4415B"/>
    <w:rsid w:val="00E4457F"/>
    <w:rsid w:val="00E44ADD"/>
    <w:rsid w:val="00E44B63"/>
    <w:rsid w:val="00E44D34"/>
    <w:rsid w:val="00E45220"/>
    <w:rsid w:val="00E45514"/>
    <w:rsid w:val="00E456C9"/>
    <w:rsid w:val="00E46B47"/>
    <w:rsid w:val="00E4794E"/>
    <w:rsid w:val="00E47DE4"/>
    <w:rsid w:val="00E50C4A"/>
    <w:rsid w:val="00E50C89"/>
    <w:rsid w:val="00E51216"/>
    <w:rsid w:val="00E513D5"/>
    <w:rsid w:val="00E51641"/>
    <w:rsid w:val="00E51CC1"/>
    <w:rsid w:val="00E52953"/>
    <w:rsid w:val="00E53BE3"/>
    <w:rsid w:val="00E541B4"/>
    <w:rsid w:val="00E54220"/>
    <w:rsid w:val="00E54961"/>
    <w:rsid w:val="00E54A22"/>
    <w:rsid w:val="00E54BFB"/>
    <w:rsid w:val="00E55094"/>
    <w:rsid w:val="00E55173"/>
    <w:rsid w:val="00E551F2"/>
    <w:rsid w:val="00E5531B"/>
    <w:rsid w:val="00E559CF"/>
    <w:rsid w:val="00E568DF"/>
    <w:rsid w:val="00E5690F"/>
    <w:rsid w:val="00E56CB0"/>
    <w:rsid w:val="00E57090"/>
    <w:rsid w:val="00E57348"/>
    <w:rsid w:val="00E57B4A"/>
    <w:rsid w:val="00E60056"/>
    <w:rsid w:val="00E60731"/>
    <w:rsid w:val="00E60A66"/>
    <w:rsid w:val="00E612F3"/>
    <w:rsid w:val="00E61759"/>
    <w:rsid w:val="00E6198C"/>
    <w:rsid w:val="00E61F4B"/>
    <w:rsid w:val="00E62246"/>
    <w:rsid w:val="00E62401"/>
    <w:rsid w:val="00E629A0"/>
    <w:rsid w:val="00E62D90"/>
    <w:rsid w:val="00E630DD"/>
    <w:rsid w:val="00E63255"/>
    <w:rsid w:val="00E63610"/>
    <w:rsid w:val="00E636AB"/>
    <w:rsid w:val="00E63BEE"/>
    <w:rsid w:val="00E63D6D"/>
    <w:rsid w:val="00E640A3"/>
    <w:rsid w:val="00E64C5D"/>
    <w:rsid w:val="00E6516F"/>
    <w:rsid w:val="00E651DE"/>
    <w:rsid w:val="00E65369"/>
    <w:rsid w:val="00E655C9"/>
    <w:rsid w:val="00E65BBC"/>
    <w:rsid w:val="00E6611F"/>
    <w:rsid w:val="00E662BD"/>
    <w:rsid w:val="00E66587"/>
    <w:rsid w:val="00E6715C"/>
    <w:rsid w:val="00E676DF"/>
    <w:rsid w:val="00E678D1"/>
    <w:rsid w:val="00E67990"/>
    <w:rsid w:val="00E7044A"/>
    <w:rsid w:val="00E71067"/>
    <w:rsid w:val="00E7174B"/>
    <w:rsid w:val="00E72064"/>
    <w:rsid w:val="00E720B2"/>
    <w:rsid w:val="00E72361"/>
    <w:rsid w:val="00E725D2"/>
    <w:rsid w:val="00E72A46"/>
    <w:rsid w:val="00E72B1D"/>
    <w:rsid w:val="00E73616"/>
    <w:rsid w:val="00E73C7E"/>
    <w:rsid w:val="00E747AB"/>
    <w:rsid w:val="00E7495E"/>
    <w:rsid w:val="00E74D18"/>
    <w:rsid w:val="00E74EAE"/>
    <w:rsid w:val="00E754BE"/>
    <w:rsid w:val="00E758B5"/>
    <w:rsid w:val="00E76508"/>
    <w:rsid w:val="00E7654C"/>
    <w:rsid w:val="00E76646"/>
    <w:rsid w:val="00E76990"/>
    <w:rsid w:val="00E76A33"/>
    <w:rsid w:val="00E76C10"/>
    <w:rsid w:val="00E770E6"/>
    <w:rsid w:val="00E773FE"/>
    <w:rsid w:val="00E775D5"/>
    <w:rsid w:val="00E77B17"/>
    <w:rsid w:val="00E77C93"/>
    <w:rsid w:val="00E77D66"/>
    <w:rsid w:val="00E80AF8"/>
    <w:rsid w:val="00E80C99"/>
    <w:rsid w:val="00E810BF"/>
    <w:rsid w:val="00E812B7"/>
    <w:rsid w:val="00E813E9"/>
    <w:rsid w:val="00E814CB"/>
    <w:rsid w:val="00E81563"/>
    <w:rsid w:val="00E815E3"/>
    <w:rsid w:val="00E81742"/>
    <w:rsid w:val="00E81743"/>
    <w:rsid w:val="00E82173"/>
    <w:rsid w:val="00E83FE5"/>
    <w:rsid w:val="00E84702"/>
    <w:rsid w:val="00E84AE2"/>
    <w:rsid w:val="00E854E7"/>
    <w:rsid w:val="00E85ADE"/>
    <w:rsid w:val="00E85B08"/>
    <w:rsid w:val="00E864BD"/>
    <w:rsid w:val="00E871FD"/>
    <w:rsid w:val="00E87238"/>
    <w:rsid w:val="00E9018D"/>
    <w:rsid w:val="00E904C0"/>
    <w:rsid w:val="00E906C6"/>
    <w:rsid w:val="00E9090D"/>
    <w:rsid w:val="00E90AC1"/>
    <w:rsid w:val="00E912E3"/>
    <w:rsid w:val="00E91B2F"/>
    <w:rsid w:val="00E91F90"/>
    <w:rsid w:val="00E9201E"/>
    <w:rsid w:val="00E92767"/>
    <w:rsid w:val="00E92D8B"/>
    <w:rsid w:val="00E92E71"/>
    <w:rsid w:val="00E92EE6"/>
    <w:rsid w:val="00E938F1"/>
    <w:rsid w:val="00E93B8A"/>
    <w:rsid w:val="00E9458E"/>
    <w:rsid w:val="00E94B44"/>
    <w:rsid w:val="00E95637"/>
    <w:rsid w:val="00E956C7"/>
    <w:rsid w:val="00E95799"/>
    <w:rsid w:val="00E95BED"/>
    <w:rsid w:val="00E9609D"/>
    <w:rsid w:val="00E9618A"/>
    <w:rsid w:val="00E9622A"/>
    <w:rsid w:val="00E96581"/>
    <w:rsid w:val="00E966B0"/>
    <w:rsid w:val="00E966FF"/>
    <w:rsid w:val="00E9671C"/>
    <w:rsid w:val="00E96795"/>
    <w:rsid w:val="00E97664"/>
    <w:rsid w:val="00E97F5E"/>
    <w:rsid w:val="00E97FDE"/>
    <w:rsid w:val="00EA02B5"/>
    <w:rsid w:val="00EA033E"/>
    <w:rsid w:val="00EA05EA"/>
    <w:rsid w:val="00EA0BE4"/>
    <w:rsid w:val="00EA14E8"/>
    <w:rsid w:val="00EA187B"/>
    <w:rsid w:val="00EA209A"/>
    <w:rsid w:val="00EA2233"/>
    <w:rsid w:val="00EA2689"/>
    <w:rsid w:val="00EA3697"/>
    <w:rsid w:val="00EA3EF5"/>
    <w:rsid w:val="00EA489E"/>
    <w:rsid w:val="00EA4E78"/>
    <w:rsid w:val="00EA4E97"/>
    <w:rsid w:val="00EA4FB1"/>
    <w:rsid w:val="00EA5261"/>
    <w:rsid w:val="00EA53A8"/>
    <w:rsid w:val="00EA55D3"/>
    <w:rsid w:val="00EA5756"/>
    <w:rsid w:val="00EA5A24"/>
    <w:rsid w:val="00EA5D90"/>
    <w:rsid w:val="00EA5E26"/>
    <w:rsid w:val="00EA64C3"/>
    <w:rsid w:val="00EA6B76"/>
    <w:rsid w:val="00EA6B92"/>
    <w:rsid w:val="00EA721D"/>
    <w:rsid w:val="00EA7D4F"/>
    <w:rsid w:val="00EA7EC1"/>
    <w:rsid w:val="00EB066F"/>
    <w:rsid w:val="00EB08A6"/>
    <w:rsid w:val="00EB08A7"/>
    <w:rsid w:val="00EB1F61"/>
    <w:rsid w:val="00EB1FB9"/>
    <w:rsid w:val="00EB1FC1"/>
    <w:rsid w:val="00EB26D0"/>
    <w:rsid w:val="00EB2D1C"/>
    <w:rsid w:val="00EB30E1"/>
    <w:rsid w:val="00EB3151"/>
    <w:rsid w:val="00EB33B0"/>
    <w:rsid w:val="00EB3666"/>
    <w:rsid w:val="00EB3DC2"/>
    <w:rsid w:val="00EB422D"/>
    <w:rsid w:val="00EB46CA"/>
    <w:rsid w:val="00EB479D"/>
    <w:rsid w:val="00EB49DB"/>
    <w:rsid w:val="00EB5020"/>
    <w:rsid w:val="00EB5ABF"/>
    <w:rsid w:val="00EB5FA2"/>
    <w:rsid w:val="00EB6679"/>
    <w:rsid w:val="00EB6C22"/>
    <w:rsid w:val="00EB6FB3"/>
    <w:rsid w:val="00EB75C1"/>
    <w:rsid w:val="00EB779B"/>
    <w:rsid w:val="00EC02AF"/>
    <w:rsid w:val="00EC08C5"/>
    <w:rsid w:val="00EC160B"/>
    <w:rsid w:val="00EC27CB"/>
    <w:rsid w:val="00EC28A5"/>
    <w:rsid w:val="00EC3DBA"/>
    <w:rsid w:val="00EC45C6"/>
    <w:rsid w:val="00EC472E"/>
    <w:rsid w:val="00EC6545"/>
    <w:rsid w:val="00EC7301"/>
    <w:rsid w:val="00EC7990"/>
    <w:rsid w:val="00EC7E70"/>
    <w:rsid w:val="00EC7EEB"/>
    <w:rsid w:val="00EC7F31"/>
    <w:rsid w:val="00ED04B9"/>
    <w:rsid w:val="00ED098A"/>
    <w:rsid w:val="00ED0A77"/>
    <w:rsid w:val="00ED0B51"/>
    <w:rsid w:val="00ED1682"/>
    <w:rsid w:val="00ED19D3"/>
    <w:rsid w:val="00ED20A8"/>
    <w:rsid w:val="00ED24D8"/>
    <w:rsid w:val="00ED2C21"/>
    <w:rsid w:val="00ED2F84"/>
    <w:rsid w:val="00ED3A20"/>
    <w:rsid w:val="00ED42CE"/>
    <w:rsid w:val="00ED46D2"/>
    <w:rsid w:val="00ED48FE"/>
    <w:rsid w:val="00ED4DC9"/>
    <w:rsid w:val="00ED50FB"/>
    <w:rsid w:val="00ED5806"/>
    <w:rsid w:val="00ED592A"/>
    <w:rsid w:val="00ED593A"/>
    <w:rsid w:val="00ED641C"/>
    <w:rsid w:val="00ED6648"/>
    <w:rsid w:val="00ED721C"/>
    <w:rsid w:val="00ED72DC"/>
    <w:rsid w:val="00ED7C07"/>
    <w:rsid w:val="00EE0156"/>
    <w:rsid w:val="00EE0272"/>
    <w:rsid w:val="00EE07EA"/>
    <w:rsid w:val="00EE09C7"/>
    <w:rsid w:val="00EE0FC4"/>
    <w:rsid w:val="00EE1C7D"/>
    <w:rsid w:val="00EE2101"/>
    <w:rsid w:val="00EE3065"/>
    <w:rsid w:val="00EE3C9E"/>
    <w:rsid w:val="00EE3CEB"/>
    <w:rsid w:val="00EE4810"/>
    <w:rsid w:val="00EE59F2"/>
    <w:rsid w:val="00EE6568"/>
    <w:rsid w:val="00EE6800"/>
    <w:rsid w:val="00EE6C63"/>
    <w:rsid w:val="00EE6E41"/>
    <w:rsid w:val="00EE7251"/>
    <w:rsid w:val="00EE7F5B"/>
    <w:rsid w:val="00EF003D"/>
    <w:rsid w:val="00EF0589"/>
    <w:rsid w:val="00EF0A70"/>
    <w:rsid w:val="00EF0D46"/>
    <w:rsid w:val="00EF2105"/>
    <w:rsid w:val="00EF2132"/>
    <w:rsid w:val="00EF213F"/>
    <w:rsid w:val="00EF3276"/>
    <w:rsid w:val="00EF34E6"/>
    <w:rsid w:val="00EF3E1D"/>
    <w:rsid w:val="00EF3E8D"/>
    <w:rsid w:val="00EF3FAB"/>
    <w:rsid w:val="00EF43CF"/>
    <w:rsid w:val="00EF454F"/>
    <w:rsid w:val="00EF45D8"/>
    <w:rsid w:val="00EF4ACA"/>
    <w:rsid w:val="00EF5291"/>
    <w:rsid w:val="00EF54E1"/>
    <w:rsid w:val="00EF5E7A"/>
    <w:rsid w:val="00EF5EE5"/>
    <w:rsid w:val="00EF643C"/>
    <w:rsid w:val="00EF6676"/>
    <w:rsid w:val="00EF6E15"/>
    <w:rsid w:val="00EF7005"/>
    <w:rsid w:val="00EF7108"/>
    <w:rsid w:val="00EF7520"/>
    <w:rsid w:val="00F001E4"/>
    <w:rsid w:val="00F00842"/>
    <w:rsid w:val="00F00BC3"/>
    <w:rsid w:val="00F00C9F"/>
    <w:rsid w:val="00F01FF6"/>
    <w:rsid w:val="00F022C9"/>
    <w:rsid w:val="00F02496"/>
    <w:rsid w:val="00F024F3"/>
    <w:rsid w:val="00F0277C"/>
    <w:rsid w:val="00F03822"/>
    <w:rsid w:val="00F04722"/>
    <w:rsid w:val="00F04E6B"/>
    <w:rsid w:val="00F05018"/>
    <w:rsid w:val="00F05402"/>
    <w:rsid w:val="00F05B07"/>
    <w:rsid w:val="00F06C9D"/>
    <w:rsid w:val="00F06E51"/>
    <w:rsid w:val="00F07208"/>
    <w:rsid w:val="00F07232"/>
    <w:rsid w:val="00F07379"/>
    <w:rsid w:val="00F078A0"/>
    <w:rsid w:val="00F1236F"/>
    <w:rsid w:val="00F1239F"/>
    <w:rsid w:val="00F12831"/>
    <w:rsid w:val="00F12BCE"/>
    <w:rsid w:val="00F13204"/>
    <w:rsid w:val="00F1358C"/>
    <w:rsid w:val="00F13817"/>
    <w:rsid w:val="00F13992"/>
    <w:rsid w:val="00F13C5E"/>
    <w:rsid w:val="00F14194"/>
    <w:rsid w:val="00F14451"/>
    <w:rsid w:val="00F1479F"/>
    <w:rsid w:val="00F14B4B"/>
    <w:rsid w:val="00F155E2"/>
    <w:rsid w:val="00F15F47"/>
    <w:rsid w:val="00F16025"/>
    <w:rsid w:val="00F162AF"/>
    <w:rsid w:val="00F16330"/>
    <w:rsid w:val="00F166D7"/>
    <w:rsid w:val="00F167A2"/>
    <w:rsid w:val="00F1691F"/>
    <w:rsid w:val="00F16A97"/>
    <w:rsid w:val="00F16B67"/>
    <w:rsid w:val="00F16EFF"/>
    <w:rsid w:val="00F17163"/>
    <w:rsid w:val="00F1754A"/>
    <w:rsid w:val="00F17696"/>
    <w:rsid w:val="00F176E2"/>
    <w:rsid w:val="00F1786D"/>
    <w:rsid w:val="00F210BA"/>
    <w:rsid w:val="00F21A3E"/>
    <w:rsid w:val="00F21A76"/>
    <w:rsid w:val="00F21E2D"/>
    <w:rsid w:val="00F22BEF"/>
    <w:rsid w:val="00F22EA5"/>
    <w:rsid w:val="00F23582"/>
    <w:rsid w:val="00F2369C"/>
    <w:rsid w:val="00F239D4"/>
    <w:rsid w:val="00F23B6B"/>
    <w:rsid w:val="00F23CD2"/>
    <w:rsid w:val="00F24146"/>
    <w:rsid w:val="00F2423A"/>
    <w:rsid w:val="00F2456E"/>
    <w:rsid w:val="00F24E68"/>
    <w:rsid w:val="00F25309"/>
    <w:rsid w:val="00F2555D"/>
    <w:rsid w:val="00F25FF1"/>
    <w:rsid w:val="00F26201"/>
    <w:rsid w:val="00F264DE"/>
    <w:rsid w:val="00F266E9"/>
    <w:rsid w:val="00F26789"/>
    <w:rsid w:val="00F26802"/>
    <w:rsid w:val="00F2772C"/>
    <w:rsid w:val="00F277B2"/>
    <w:rsid w:val="00F30262"/>
    <w:rsid w:val="00F30573"/>
    <w:rsid w:val="00F30993"/>
    <w:rsid w:val="00F312BF"/>
    <w:rsid w:val="00F31B57"/>
    <w:rsid w:val="00F31DAD"/>
    <w:rsid w:val="00F3237D"/>
    <w:rsid w:val="00F3243F"/>
    <w:rsid w:val="00F3291B"/>
    <w:rsid w:val="00F32C47"/>
    <w:rsid w:val="00F32DB9"/>
    <w:rsid w:val="00F332A4"/>
    <w:rsid w:val="00F332D8"/>
    <w:rsid w:val="00F333CD"/>
    <w:rsid w:val="00F33420"/>
    <w:rsid w:val="00F33480"/>
    <w:rsid w:val="00F33783"/>
    <w:rsid w:val="00F34484"/>
    <w:rsid w:val="00F34C6E"/>
    <w:rsid w:val="00F34D9A"/>
    <w:rsid w:val="00F34EE8"/>
    <w:rsid w:val="00F34FFE"/>
    <w:rsid w:val="00F352E5"/>
    <w:rsid w:val="00F35B74"/>
    <w:rsid w:val="00F35E69"/>
    <w:rsid w:val="00F3651A"/>
    <w:rsid w:val="00F3651F"/>
    <w:rsid w:val="00F37252"/>
    <w:rsid w:val="00F37348"/>
    <w:rsid w:val="00F37504"/>
    <w:rsid w:val="00F37873"/>
    <w:rsid w:val="00F37E27"/>
    <w:rsid w:val="00F37EC5"/>
    <w:rsid w:val="00F400D9"/>
    <w:rsid w:val="00F40457"/>
    <w:rsid w:val="00F408D3"/>
    <w:rsid w:val="00F418AA"/>
    <w:rsid w:val="00F42266"/>
    <w:rsid w:val="00F42396"/>
    <w:rsid w:val="00F424F4"/>
    <w:rsid w:val="00F42EA2"/>
    <w:rsid w:val="00F42FAB"/>
    <w:rsid w:val="00F4301B"/>
    <w:rsid w:val="00F4399B"/>
    <w:rsid w:val="00F43B06"/>
    <w:rsid w:val="00F43F9B"/>
    <w:rsid w:val="00F4416C"/>
    <w:rsid w:val="00F44CC6"/>
    <w:rsid w:val="00F44EB8"/>
    <w:rsid w:val="00F4519A"/>
    <w:rsid w:val="00F45557"/>
    <w:rsid w:val="00F455F4"/>
    <w:rsid w:val="00F46A5E"/>
    <w:rsid w:val="00F47730"/>
    <w:rsid w:val="00F511CA"/>
    <w:rsid w:val="00F51F6E"/>
    <w:rsid w:val="00F52451"/>
    <w:rsid w:val="00F52EF8"/>
    <w:rsid w:val="00F52F35"/>
    <w:rsid w:val="00F530BE"/>
    <w:rsid w:val="00F538D9"/>
    <w:rsid w:val="00F538F4"/>
    <w:rsid w:val="00F53E1E"/>
    <w:rsid w:val="00F54999"/>
    <w:rsid w:val="00F55C96"/>
    <w:rsid w:val="00F56444"/>
    <w:rsid w:val="00F5663E"/>
    <w:rsid w:val="00F566EE"/>
    <w:rsid w:val="00F56A46"/>
    <w:rsid w:val="00F573D2"/>
    <w:rsid w:val="00F57D6A"/>
    <w:rsid w:val="00F60B7B"/>
    <w:rsid w:val="00F60D8B"/>
    <w:rsid w:val="00F6103C"/>
    <w:rsid w:val="00F61090"/>
    <w:rsid w:val="00F61259"/>
    <w:rsid w:val="00F61483"/>
    <w:rsid w:val="00F61673"/>
    <w:rsid w:val="00F618F8"/>
    <w:rsid w:val="00F6194C"/>
    <w:rsid w:val="00F61B1E"/>
    <w:rsid w:val="00F61BE4"/>
    <w:rsid w:val="00F6202D"/>
    <w:rsid w:val="00F62AC8"/>
    <w:rsid w:val="00F632FD"/>
    <w:rsid w:val="00F63A09"/>
    <w:rsid w:val="00F63D53"/>
    <w:rsid w:val="00F63FF7"/>
    <w:rsid w:val="00F64464"/>
    <w:rsid w:val="00F64880"/>
    <w:rsid w:val="00F64E99"/>
    <w:rsid w:val="00F65BFC"/>
    <w:rsid w:val="00F65FC8"/>
    <w:rsid w:val="00F66136"/>
    <w:rsid w:val="00F66477"/>
    <w:rsid w:val="00F666DE"/>
    <w:rsid w:val="00F66B60"/>
    <w:rsid w:val="00F67BDD"/>
    <w:rsid w:val="00F70411"/>
    <w:rsid w:val="00F70BA3"/>
    <w:rsid w:val="00F70D7D"/>
    <w:rsid w:val="00F70FB4"/>
    <w:rsid w:val="00F71478"/>
    <w:rsid w:val="00F7170D"/>
    <w:rsid w:val="00F71E4A"/>
    <w:rsid w:val="00F720B1"/>
    <w:rsid w:val="00F72CC4"/>
    <w:rsid w:val="00F72DCF"/>
    <w:rsid w:val="00F72FEF"/>
    <w:rsid w:val="00F74111"/>
    <w:rsid w:val="00F74685"/>
    <w:rsid w:val="00F75304"/>
    <w:rsid w:val="00F7541C"/>
    <w:rsid w:val="00F75446"/>
    <w:rsid w:val="00F757AE"/>
    <w:rsid w:val="00F758A5"/>
    <w:rsid w:val="00F7688A"/>
    <w:rsid w:val="00F76B71"/>
    <w:rsid w:val="00F76D75"/>
    <w:rsid w:val="00F7718D"/>
    <w:rsid w:val="00F77C06"/>
    <w:rsid w:val="00F77D32"/>
    <w:rsid w:val="00F77E3E"/>
    <w:rsid w:val="00F803E8"/>
    <w:rsid w:val="00F8096B"/>
    <w:rsid w:val="00F809B6"/>
    <w:rsid w:val="00F80B07"/>
    <w:rsid w:val="00F810B9"/>
    <w:rsid w:val="00F8122B"/>
    <w:rsid w:val="00F813B9"/>
    <w:rsid w:val="00F81703"/>
    <w:rsid w:val="00F8198F"/>
    <w:rsid w:val="00F819FE"/>
    <w:rsid w:val="00F81DA8"/>
    <w:rsid w:val="00F824E3"/>
    <w:rsid w:val="00F8251E"/>
    <w:rsid w:val="00F82564"/>
    <w:rsid w:val="00F82682"/>
    <w:rsid w:val="00F82773"/>
    <w:rsid w:val="00F82E0A"/>
    <w:rsid w:val="00F82E2D"/>
    <w:rsid w:val="00F83F05"/>
    <w:rsid w:val="00F841DC"/>
    <w:rsid w:val="00F84599"/>
    <w:rsid w:val="00F84FA6"/>
    <w:rsid w:val="00F8512C"/>
    <w:rsid w:val="00F85317"/>
    <w:rsid w:val="00F854D3"/>
    <w:rsid w:val="00F858BC"/>
    <w:rsid w:val="00F858E0"/>
    <w:rsid w:val="00F85CCC"/>
    <w:rsid w:val="00F8612B"/>
    <w:rsid w:val="00F86520"/>
    <w:rsid w:val="00F87286"/>
    <w:rsid w:val="00F87325"/>
    <w:rsid w:val="00F87C64"/>
    <w:rsid w:val="00F902BF"/>
    <w:rsid w:val="00F90989"/>
    <w:rsid w:val="00F90ABD"/>
    <w:rsid w:val="00F9210E"/>
    <w:rsid w:val="00F92881"/>
    <w:rsid w:val="00F93B3F"/>
    <w:rsid w:val="00F93F0B"/>
    <w:rsid w:val="00F940FB"/>
    <w:rsid w:val="00F94309"/>
    <w:rsid w:val="00F94787"/>
    <w:rsid w:val="00F95672"/>
    <w:rsid w:val="00F95799"/>
    <w:rsid w:val="00F9591E"/>
    <w:rsid w:val="00F959A5"/>
    <w:rsid w:val="00F9617E"/>
    <w:rsid w:val="00F968DB"/>
    <w:rsid w:val="00F96D61"/>
    <w:rsid w:val="00F96EF4"/>
    <w:rsid w:val="00F97633"/>
    <w:rsid w:val="00F977DB"/>
    <w:rsid w:val="00F97D9A"/>
    <w:rsid w:val="00F97E76"/>
    <w:rsid w:val="00FA0344"/>
    <w:rsid w:val="00FA07C0"/>
    <w:rsid w:val="00FA1171"/>
    <w:rsid w:val="00FA1F17"/>
    <w:rsid w:val="00FA1FB1"/>
    <w:rsid w:val="00FA2302"/>
    <w:rsid w:val="00FA236B"/>
    <w:rsid w:val="00FA25B1"/>
    <w:rsid w:val="00FA2955"/>
    <w:rsid w:val="00FA2B33"/>
    <w:rsid w:val="00FA34C8"/>
    <w:rsid w:val="00FA34C9"/>
    <w:rsid w:val="00FA34FF"/>
    <w:rsid w:val="00FA35EA"/>
    <w:rsid w:val="00FA3D0D"/>
    <w:rsid w:val="00FA466F"/>
    <w:rsid w:val="00FA46D0"/>
    <w:rsid w:val="00FA5434"/>
    <w:rsid w:val="00FA551D"/>
    <w:rsid w:val="00FA5D5C"/>
    <w:rsid w:val="00FA617C"/>
    <w:rsid w:val="00FA64C8"/>
    <w:rsid w:val="00FA6508"/>
    <w:rsid w:val="00FA66CA"/>
    <w:rsid w:val="00FA6ABB"/>
    <w:rsid w:val="00FA6CF9"/>
    <w:rsid w:val="00FA6EDC"/>
    <w:rsid w:val="00FA72EF"/>
    <w:rsid w:val="00FA73B2"/>
    <w:rsid w:val="00FA7458"/>
    <w:rsid w:val="00FA74D5"/>
    <w:rsid w:val="00FA7B11"/>
    <w:rsid w:val="00FA7B75"/>
    <w:rsid w:val="00FA7BDD"/>
    <w:rsid w:val="00FA7CB8"/>
    <w:rsid w:val="00FA7FAF"/>
    <w:rsid w:val="00FB021A"/>
    <w:rsid w:val="00FB0393"/>
    <w:rsid w:val="00FB0428"/>
    <w:rsid w:val="00FB06B5"/>
    <w:rsid w:val="00FB15A1"/>
    <w:rsid w:val="00FB1E9B"/>
    <w:rsid w:val="00FB282E"/>
    <w:rsid w:val="00FB2C06"/>
    <w:rsid w:val="00FB2D0A"/>
    <w:rsid w:val="00FB2F1A"/>
    <w:rsid w:val="00FB331F"/>
    <w:rsid w:val="00FB336D"/>
    <w:rsid w:val="00FB3582"/>
    <w:rsid w:val="00FB35E6"/>
    <w:rsid w:val="00FB3A53"/>
    <w:rsid w:val="00FB41C8"/>
    <w:rsid w:val="00FB4714"/>
    <w:rsid w:val="00FB4802"/>
    <w:rsid w:val="00FB57B5"/>
    <w:rsid w:val="00FB6489"/>
    <w:rsid w:val="00FB6AF6"/>
    <w:rsid w:val="00FB6D3D"/>
    <w:rsid w:val="00FB71F9"/>
    <w:rsid w:val="00FB736E"/>
    <w:rsid w:val="00FB7A14"/>
    <w:rsid w:val="00FB7B00"/>
    <w:rsid w:val="00FC0887"/>
    <w:rsid w:val="00FC0DE5"/>
    <w:rsid w:val="00FC1787"/>
    <w:rsid w:val="00FC179E"/>
    <w:rsid w:val="00FC25E8"/>
    <w:rsid w:val="00FC2A15"/>
    <w:rsid w:val="00FC2EE3"/>
    <w:rsid w:val="00FC2EE8"/>
    <w:rsid w:val="00FC495B"/>
    <w:rsid w:val="00FC4B67"/>
    <w:rsid w:val="00FC4FD0"/>
    <w:rsid w:val="00FC57FD"/>
    <w:rsid w:val="00FC58DC"/>
    <w:rsid w:val="00FC5915"/>
    <w:rsid w:val="00FC5BAE"/>
    <w:rsid w:val="00FC5EAA"/>
    <w:rsid w:val="00FC5F91"/>
    <w:rsid w:val="00FC6A73"/>
    <w:rsid w:val="00FC71ED"/>
    <w:rsid w:val="00FC729A"/>
    <w:rsid w:val="00FC7810"/>
    <w:rsid w:val="00FC7915"/>
    <w:rsid w:val="00FC7BA7"/>
    <w:rsid w:val="00FD0284"/>
    <w:rsid w:val="00FD0B42"/>
    <w:rsid w:val="00FD0F69"/>
    <w:rsid w:val="00FD0F96"/>
    <w:rsid w:val="00FD10D5"/>
    <w:rsid w:val="00FD1D81"/>
    <w:rsid w:val="00FD239E"/>
    <w:rsid w:val="00FD24B4"/>
    <w:rsid w:val="00FD251C"/>
    <w:rsid w:val="00FD2B56"/>
    <w:rsid w:val="00FD2C80"/>
    <w:rsid w:val="00FD3903"/>
    <w:rsid w:val="00FD3C8A"/>
    <w:rsid w:val="00FD413D"/>
    <w:rsid w:val="00FD4843"/>
    <w:rsid w:val="00FD602C"/>
    <w:rsid w:val="00FD6B6B"/>
    <w:rsid w:val="00FD6DFA"/>
    <w:rsid w:val="00FD7117"/>
    <w:rsid w:val="00FD7523"/>
    <w:rsid w:val="00FD77A2"/>
    <w:rsid w:val="00FD7863"/>
    <w:rsid w:val="00FE055F"/>
    <w:rsid w:val="00FE0B9D"/>
    <w:rsid w:val="00FE1130"/>
    <w:rsid w:val="00FE143F"/>
    <w:rsid w:val="00FE156F"/>
    <w:rsid w:val="00FE158F"/>
    <w:rsid w:val="00FE16DC"/>
    <w:rsid w:val="00FE1919"/>
    <w:rsid w:val="00FE2244"/>
    <w:rsid w:val="00FE24D2"/>
    <w:rsid w:val="00FE251B"/>
    <w:rsid w:val="00FE2D10"/>
    <w:rsid w:val="00FE2D7B"/>
    <w:rsid w:val="00FE3300"/>
    <w:rsid w:val="00FE34DC"/>
    <w:rsid w:val="00FE36DF"/>
    <w:rsid w:val="00FE4131"/>
    <w:rsid w:val="00FE4ACF"/>
    <w:rsid w:val="00FE4DB6"/>
    <w:rsid w:val="00FE50F3"/>
    <w:rsid w:val="00FE5222"/>
    <w:rsid w:val="00FE5C8F"/>
    <w:rsid w:val="00FE5E28"/>
    <w:rsid w:val="00FE6309"/>
    <w:rsid w:val="00FE6641"/>
    <w:rsid w:val="00FE66E6"/>
    <w:rsid w:val="00FE6FB1"/>
    <w:rsid w:val="00FE78DE"/>
    <w:rsid w:val="00FE7CB3"/>
    <w:rsid w:val="00FF0181"/>
    <w:rsid w:val="00FF0509"/>
    <w:rsid w:val="00FF05BE"/>
    <w:rsid w:val="00FF05FE"/>
    <w:rsid w:val="00FF07BF"/>
    <w:rsid w:val="00FF0C2A"/>
    <w:rsid w:val="00FF14C6"/>
    <w:rsid w:val="00FF1D1B"/>
    <w:rsid w:val="00FF2292"/>
    <w:rsid w:val="00FF290F"/>
    <w:rsid w:val="00FF3152"/>
    <w:rsid w:val="00FF33A9"/>
    <w:rsid w:val="00FF3615"/>
    <w:rsid w:val="00FF3741"/>
    <w:rsid w:val="00FF37B8"/>
    <w:rsid w:val="00FF3B30"/>
    <w:rsid w:val="00FF482B"/>
    <w:rsid w:val="00FF5461"/>
    <w:rsid w:val="00FF66F7"/>
    <w:rsid w:val="00FF6A27"/>
    <w:rsid w:val="00FF6C9C"/>
    <w:rsid w:val="00FF6D1E"/>
    <w:rsid w:val="00FF7116"/>
    <w:rsid w:val="00FF7276"/>
    <w:rsid w:val="00FF7574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E203CBE"/>
  <w15:docId w15:val="{6983AA93-161B-4737-8240-CB633BB28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04F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paragraph" w:styleId="BodyText">
    <w:name w:val="Body Text"/>
    <w:aliases w:val="bt,body text,Body"/>
    <w:basedOn w:val="Normal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paragraph" w:styleId="Title">
    <w:name w:val="Title"/>
    <w:basedOn w:val="Normal"/>
    <w:qFormat/>
    <w:rsid w:val="00045A8B"/>
    <w:pPr>
      <w:jc w:val="center"/>
    </w:pPr>
    <w:rPr>
      <w:b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paragraph" w:styleId="Footer">
    <w:name w:val="footer"/>
    <w:basedOn w:val="Normal"/>
    <w:semiHidden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semiHidden/>
    <w:rsid w:val="00045A8B"/>
    <w:pPr>
      <w:jc w:val="center"/>
    </w:pPr>
    <w:rPr>
      <w:sz w:val="20"/>
      <w:szCs w:val="20"/>
    </w:rPr>
  </w:style>
  <w:style w:type="paragraph" w:styleId="ListBullet">
    <w:name w:val="List Bullet"/>
    <w:basedOn w:val="Normal"/>
    <w:autoRedefine/>
    <w:semiHidden/>
    <w:rsid w:val="00045A8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character" w:customStyle="1" w:styleId="apple-converted-space">
    <w:name w:val="apple-converted-space"/>
    <w:rsid w:val="007169E3"/>
  </w:style>
  <w:style w:type="character" w:customStyle="1" w:styleId="Heading4Char">
    <w:name w:val="Heading 4 Char"/>
    <w:link w:val="Heading4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ListParagraph">
    <w:name w:val="List Paragraph"/>
    <w:basedOn w:val="Normal"/>
    <w:uiPriority w:val="99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37E27"/>
    <w:pPr>
      <w:tabs>
        <w:tab w:val="left" w:pos="1260"/>
      </w:tabs>
      <w:overflowPunct/>
      <w:autoSpaceDE/>
      <w:autoSpaceDN/>
      <w:adjustRightInd/>
      <w:spacing w:after="24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F37E27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character" w:customStyle="1" w:styleId="Heading5Char">
    <w:name w:val="Heading 5 Char"/>
    <w:link w:val="Heading5"/>
    <w:rsid w:val="00F57D6A"/>
    <w:rPr>
      <w:rFonts w:ascii="Symbol" w:hAnsi="Symbol" w:cs="CordiaNew"/>
      <w:b/>
      <w:bCs/>
      <w:sz w:val="24"/>
      <w:szCs w:val="24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4C9E8-C14E-4893-9CAC-A26525168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153</TotalTime>
  <Pages>68</Pages>
  <Words>23032</Words>
  <Characters>101409</Characters>
  <Application>Microsoft Office Word</Application>
  <DocSecurity>0</DocSecurity>
  <Lines>845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อินเตอร์เนชั่นแนลมาซาลินเซอรามิค  จำกัด</vt:lpstr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124193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อินเตอร์เนชั่นแนลมาซาลินเซอรามิค  จำกัด</dc:title>
  <dc:creator>JaruwanS</dc:creator>
  <cp:lastModifiedBy>nvanichabull@deloitte.com</cp:lastModifiedBy>
  <cp:revision>48</cp:revision>
  <cp:lastPrinted>2020-02-24T05:12:00Z</cp:lastPrinted>
  <dcterms:created xsi:type="dcterms:W3CDTF">2020-02-19T18:10:00Z</dcterms:created>
  <dcterms:modified xsi:type="dcterms:W3CDTF">2020-02-24T05:12:00Z</dcterms:modified>
</cp:coreProperties>
</file>