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9D37DC" w14:paraId="579F2225" w14:textId="77777777" w:rsidTr="00DF382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691D8B1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bookmarkStart w:id="0" w:name="_GoBack" w:colFirst="2" w:colLast="2"/>
            <w:r w:rsidRPr="009D37DC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32EEFE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107674F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12FDCB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9D37DC" w14:paraId="2F94DB67" w14:textId="77777777" w:rsidTr="00DF382D">
        <w:tc>
          <w:tcPr>
            <w:tcW w:w="1278" w:type="dxa"/>
          </w:tcPr>
          <w:p w14:paraId="0EEDD7A3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7634CC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2D452DF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67C09E9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5930AF" w:rsidRPr="009D37DC" w14:paraId="3A76E51F" w14:textId="77777777" w:rsidTr="00DF382D">
        <w:tc>
          <w:tcPr>
            <w:tcW w:w="1278" w:type="dxa"/>
          </w:tcPr>
          <w:p w14:paraId="7CB1DB40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5287A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5E9E78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10F24CBF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766FD3CD" w14:textId="77777777" w:rsidTr="00DF382D">
        <w:tc>
          <w:tcPr>
            <w:tcW w:w="1278" w:type="dxa"/>
          </w:tcPr>
          <w:p w14:paraId="7E40B6C4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07B9C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82D3A1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9D37DC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852B6A" w:rsidRPr="009D37DC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14:paraId="59FDBE06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04C66A92" w14:textId="77777777" w:rsidTr="00DF382D">
        <w:tc>
          <w:tcPr>
            <w:tcW w:w="1278" w:type="dxa"/>
          </w:tcPr>
          <w:p w14:paraId="3B1D67B1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FD3D4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A0E66BF" w14:textId="77777777" w:rsidR="005930AF" w:rsidRPr="009D37DC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25889B9C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033586ED" w14:textId="77777777" w:rsidTr="00DF382D">
        <w:tc>
          <w:tcPr>
            <w:tcW w:w="1278" w:type="dxa"/>
          </w:tcPr>
          <w:p w14:paraId="4AF30DAC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066E2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57DF6B" w14:textId="77777777" w:rsidR="005930AF" w:rsidRPr="009D37DC" w:rsidRDefault="007C467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รายการบัญชีกับบุคคลและ</w:t>
            </w:r>
            <w:r w:rsidR="00221844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7022D440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189C46D6" w14:textId="77777777" w:rsidTr="00DF382D">
        <w:tc>
          <w:tcPr>
            <w:tcW w:w="1278" w:type="dxa"/>
          </w:tcPr>
          <w:p w14:paraId="3785E653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1C8C9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3EE08E34" w14:textId="4ADD355F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F371D5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  <w:r w:rsidR="00853622" w:rsidRPr="009D37DC">
              <w:rPr>
                <w:rFonts w:ascii="Angsana New" w:eastAsia="MS Mincho" w:hAnsi="Angsana New"/>
                <w:sz w:val="26"/>
                <w:szCs w:val="26"/>
              </w:rPr>
              <w:t xml:space="preserve"> - </w:t>
            </w:r>
            <w:r w:rsidR="00853622" w:rsidRPr="009D37DC"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2" w:type="dxa"/>
          </w:tcPr>
          <w:p w14:paraId="47BC29CC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7BC21199" w14:textId="77777777" w:rsidTr="00DF382D">
        <w:tc>
          <w:tcPr>
            <w:tcW w:w="1278" w:type="dxa"/>
          </w:tcPr>
          <w:p w14:paraId="3E563D69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EAB6E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F835CF9" w14:textId="77777777" w:rsidR="005930AF" w:rsidRPr="009D37DC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7E6D09"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7D929744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9D37DC" w14:paraId="78BE1F0F" w14:textId="77777777" w:rsidTr="00DF382D">
        <w:tc>
          <w:tcPr>
            <w:tcW w:w="1278" w:type="dxa"/>
          </w:tcPr>
          <w:p w14:paraId="5F2A0B33" w14:textId="77777777" w:rsidR="005930AF" w:rsidRPr="009D37DC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FC7DAA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736DD04D" w14:textId="77777777" w:rsidR="005930AF" w:rsidRPr="009D37DC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14:paraId="56DD0964" w14:textId="77777777" w:rsidR="005930AF" w:rsidRPr="009D37DC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EECA718" w14:textId="77777777" w:rsidTr="00DF382D">
        <w:tc>
          <w:tcPr>
            <w:tcW w:w="1278" w:type="dxa"/>
          </w:tcPr>
          <w:p w14:paraId="30BA8B92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92319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B1465BA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262" w:type="dxa"/>
          </w:tcPr>
          <w:p w14:paraId="688F5CE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23FA0B2" w14:textId="77777777" w:rsidTr="00DF382D">
        <w:tc>
          <w:tcPr>
            <w:tcW w:w="1278" w:type="dxa"/>
          </w:tcPr>
          <w:p w14:paraId="37D329FF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EF327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61C2FF00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262" w:type="dxa"/>
          </w:tcPr>
          <w:p w14:paraId="10BD890E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3FF2AC76" w14:textId="77777777" w:rsidTr="00DF382D">
        <w:tc>
          <w:tcPr>
            <w:tcW w:w="1278" w:type="dxa"/>
          </w:tcPr>
          <w:p w14:paraId="6E04B8DC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34B4DA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6F0ADC72" w14:textId="77777777" w:rsidR="008E6B51" w:rsidRPr="009D37DC" w:rsidRDefault="00DA2DA7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2" w:type="dxa"/>
          </w:tcPr>
          <w:p w14:paraId="0EB7E5A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1BD" w:rsidRPr="009D37DC" w14:paraId="17C21CE1" w14:textId="77777777" w:rsidTr="00DF382D">
        <w:tc>
          <w:tcPr>
            <w:tcW w:w="1278" w:type="dxa"/>
          </w:tcPr>
          <w:p w14:paraId="5BCEEE73" w14:textId="77777777" w:rsidR="005A21BD" w:rsidRPr="009D37DC" w:rsidRDefault="005A21BD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9EABD6" w14:textId="77777777" w:rsidR="005A21BD" w:rsidRPr="009D37DC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5E330675" w14:textId="77777777" w:rsidR="005A21BD" w:rsidRPr="009D37DC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สินทรัพย์ไม่มีตัวตนอื่น - สุทธิ</w:t>
            </w:r>
          </w:p>
        </w:tc>
        <w:tc>
          <w:tcPr>
            <w:tcW w:w="1262" w:type="dxa"/>
          </w:tcPr>
          <w:p w14:paraId="668BAEE9" w14:textId="77777777" w:rsidR="005A21BD" w:rsidRPr="009D37DC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B85DFDB" w14:textId="77777777" w:rsidTr="00DF382D">
        <w:tc>
          <w:tcPr>
            <w:tcW w:w="1278" w:type="dxa"/>
          </w:tcPr>
          <w:p w14:paraId="0CDA9D5D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D3A00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06AFCD18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 - สุทธิ</w:t>
            </w:r>
          </w:p>
        </w:tc>
        <w:tc>
          <w:tcPr>
            <w:tcW w:w="1262" w:type="dxa"/>
          </w:tcPr>
          <w:p w14:paraId="215BD84E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62A75183" w14:textId="77777777" w:rsidTr="00DF382D">
        <w:tc>
          <w:tcPr>
            <w:tcW w:w="1278" w:type="dxa"/>
          </w:tcPr>
          <w:p w14:paraId="39E9C540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10948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0DF19C" w14:textId="77777777" w:rsidR="008E6B51" w:rsidRPr="009D37DC" w:rsidRDefault="008E6B51" w:rsidP="000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2" w:type="dxa"/>
          </w:tcPr>
          <w:p w14:paraId="7BFAE16F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6E85A97A" w14:textId="77777777" w:rsidTr="00DF382D">
        <w:tc>
          <w:tcPr>
            <w:tcW w:w="1278" w:type="dxa"/>
          </w:tcPr>
          <w:p w14:paraId="47EF07E6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EDF51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D99FB5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093B8C"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074B4AEA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7610E" w:rsidRPr="009D37DC" w14:paraId="50353A8A" w14:textId="77777777" w:rsidTr="00DF382D">
        <w:tc>
          <w:tcPr>
            <w:tcW w:w="1278" w:type="dxa"/>
          </w:tcPr>
          <w:p w14:paraId="18C3AF8C" w14:textId="77777777" w:rsidR="0057610E" w:rsidRPr="009D37DC" w:rsidRDefault="0057610E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25C03" w14:textId="77777777" w:rsidR="0057610E" w:rsidRPr="009D37DC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500A3DF" w14:textId="77777777" w:rsidR="0057610E" w:rsidRPr="009D37DC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14:paraId="349B9879" w14:textId="77777777" w:rsidR="0057610E" w:rsidRPr="009D37DC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2547FE30" w14:textId="77777777" w:rsidTr="00DF382D">
        <w:tc>
          <w:tcPr>
            <w:tcW w:w="1278" w:type="dxa"/>
          </w:tcPr>
          <w:p w14:paraId="25139F25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D0E34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1A6D0D5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14:paraId="57A6639A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15F6F85F" w14:textId="77777777" w:rsidTr="00DF382D">
        <w:tc>
          <w:tcPr>
            <w:tcW w:w="1278" w:type="dxa"/>
          </w:tcPr>
          <w:p w14:paraId="55EF38D9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64CCA0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70AF044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7D160D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14:paraId="19B027E3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4A1C95C" w14:textId="77777777" w:rsidTr="00DF382D">
        <w:tc>
          <w:tcPr>
            <w:tcW w:w="1278" w:type="dxa"/>
          </w:tcPr>
          <w:p w14:paraId="3EA3243C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1F5D4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D308C4D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12415B" w:rsidRPr="009D37DC">
              <w:rPr>
                <w:rFonts w:ascii="Angsana New" w:eastAsia="MS Mincho" w:hAnsi="Angsana New" w:hint="cs"/>
                <w:sz w:val="26"/>
                <w:szCs w:val="26"/>
                <w:cs/>
              </w:rPr>
              <w:t>ไม่</w:t>
            </w:r>
            <w:r w:rsidR="007D160D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3A8327F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09C69272" w14:textId="77777777" w:rsidTr="00DF382D">
        <w:tc>
          <w:tcPr>
            <w:tcW w:w="1278" w:type="dxa"/>
          </w:tcPr>
          <w:p w14:paraId="5DB6ADF4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3C5A2F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5C902B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</w:t>
            </w:r>
            <w:r w:rsidR="002A1A6E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และส่วนเกินมูลค่าหุ้นสามัญ</w:t>
            </w:r>
          </w:p>
        </w:tc>
        <w:tc>
          <w:tcPr>
            <w:tcW w:w="1262" w:type="dxa"/>
          </w:tcPr>
          <w:p w14:paraId="2C13AC5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6197F985" w14:textId="77777777" w:rsidTr="00DF382D">
        <w:tc>
          <w:tcPr>
            <w:tcW w:w="1278" w:type="dxa"/>
          </w:tcPr>
          <w:p w14:paraId="21ECCBEC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7F288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FFE10" w14:textId="77777777" w:rsidR="008E6B51" w:rsidRPr="009D37DC" w:rsidRDefault="002A3DE7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53C2573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3EE45A9" w14:textId="77777777" w:rsidTr="00DF382D">
        <w:tc>
          <w:tcPr>
            <w:tcW w:w="1278" w:type="dxa"/>
          </w:tcPr>
          <w:p w14:paraId="1E4C53C9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71225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C0044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29704AB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6CC2C8E1" w14:textId="77777777" w:rsidTr="00DF382D">
        <w:tc>
          <w:tcPr>
            <w:tcW w:w="1278" w:type="dxa"/>
          </w:tcPr>
          <w:p w14:paraId="76F34AAB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8000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2F5FD5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707C5481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605E11" w:rsidRPr="009D37DC" w14:paraId="735A1985" w14:textId="77777777" w:rsidTr="00DF382D">
        <w:tc>
          <w:tcPr>
            <w:tcW w:w="1278" w:type="dxa"/>
          </w:tcPr>
          <w:p w14:paraId="07A14EDC" w14:textId="77777777" w:rsidR="00605E11" w:rsidRPr="009D37DC" w:rsidRDefault="00605E1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5B0FC8" w14:textId="77777777" w:rsidR="00605E11" w:rsidRPr="009D37DC" w:rsidRDefault="00605E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A795EE6" w14:textId="77777777" w:rsidR="00605E11" w:rsidRPr="009D37DC" w:rsidRDefault="00EE5920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62" w:type="dxa"/>
          </w:tcPr>
          <w:p w14:paraId="6D3A5EF7" w14:textId="77777777" w:rsidR="00605E11" w:rsidRPr="009D37DC" w:rsidRDefault="00605E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21E35F09" w14:textId="77777777" w:rsidTr="00DF382D">
        <w:tc>
          <w:tcPr>
            <w:tcW w:w="1278" w:type="dxa"/>
          </w:tcPr>
          <w:p w14:paraId="629203D1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9568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6A08BB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73DDDFE6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5FCB3697" w14:textId="77777777" w:rsidTr="00DF382D">
        <w:tc>
          <w:tcPr>
            <w:tcW w:w="1278" w:type="dxa"/>
          </w:tcPr>
          <w:p w14:paraId="2AC1A613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CFD85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766B042" w14:textId="77777777" w:rsidR="008E6B51" w:rsidRPr="009D37DC" w:rsidRDefault="00BC647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</w:p>
        </w:tc>
        <w:tc>
          <w:tcPr>
            <w:tcW w:w="1262" w:type="dxa"/>
          </w:tcPr>
          <w:p w14:paraId="29849EC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3D4BF2AF" w14:textId="77777777" w:rsidTr="00DF382D">
        <w:tc>
          <w:tcPr>
            <w:tcW w:w="1278" w:type="dxa"/>
          </w:tcPr>
          <w:p w14:paraId="11FA2EF4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E7EFED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6DEC3428" w14:textId="0550143A" w:rsidR="008E6B51" w:rsidRPr="009D37DC" w:rsidRDefault="00262A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  <w:r w:rsidR="008E6B51"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62" w:type="dxa"/>
          </w:tcPr>
          <w:p w14:paraId="1999D34D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0D728FC6" w14:textId="77777777" w:rsidTr="00DF382D">
        <w:tc>
          <w:tcPr>
            <w:tcW w:w="1278" w:type="dxa"/>
          </w:tcPr>
          <w:p w14:paraId="25AA08E1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36966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748F105E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2F73EDB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32ADE31F" w14:textId="77777777" w:rsidTr="00DF382D">
        <w:tc>
          <w:tcPr>
            <w:tcW w:w="1278" w:type="dxa"/>
          </w:tcPr>
          <w:p w14:paraId="7F0244B1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12291F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74C0569C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14:paraId="11C7A266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4D635944" w14:textId="77777777" w:rsidTr="00DF382D">
        <w:tc>
          <w:tcPr>
            <w:tcW w:w="1278" w:type="dxa"/>
          </w:tcPr>
          <w:p w14:paraId="53EEDB5A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1E34A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7F594E51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14:paraId="201E81B9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31B27673" w14:textId="77777777" w:rsidTr="00DF382D">
        <w:tc>
          <w:tcPr>
            <w:tcW w:w="1278" w:type="dxa"/>
          </w:tcPr>
          <w:p w14:paraId="77647558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6A388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07EC8E46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การบริหารจัดการส่วนทุน    </w:t>
            </w:r>
          </w:p>
        </w:tc>
        <w:tc>
          <w:tcPr>
            <w:tcW w:w="1262" w:type="dxa"/>
          </w:tcPr>
          <w:p w14:paraId="191ABC32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E5920" w:rsidRPr="009D37DC" w14:paraId="56FD9ED0" w14:textId="77777777" w:rsidTr="00DF382D">
        <w:tc>
          <w:tcPr>
            <w:tcW w:w="1278" w:type="dxa"/>
          </w:tcPr>
          <w:p w14:paraId="2676DAAB" w14:textId="77777777" w:rsidR="00EE5920" w:rsidRPr="009D37DC" w:rsidRDefault="00EE5920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F9123" w14:textId="77777777" w:rsidR="00EE5920" w:rsidRPr="009D37DC" w:rsidRDefault="00EE5920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425FBC56" w14:textId="77777777" w:rsidR="00EE5920" w:rsidRPr="009D37DC" w:rsidRDefault="004C17EC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6DC91A2A" w14:textId="77777777" w:rsidR="00EE5920" w:rsidRPr="009D37DC" w:rsidRDefault="00EE5920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87123" w:rsidRPr="009D37DC" w14:paraId="5F6307B3" w14:textId="77777777" w:rsidTr="00DF382D">
        <w:tc>
          <w:tcPr>
            <w:tcW w:w="1278" w:type="dxa"/>
          </w:tcPr>
          <w:p w14:paraId="25C4594D" w14:textId="77777777" w:rsidR="00887123" w:rsidRPr="009D37DC" w:rsidRDefault="00887123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A2AD0B" w14:textId="77777777" w:rsidR="00887123" w:rsidRPr="009D37DC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13D5898B" w14:textId="77777777" w:rsidR="00887123" w:rsidRPr="009D37DC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62" w:type="dxa"/>
          </w:tcPr>
          <w:p w14:paraId="020A476E" w14:textId="77777777" w:rsidR="00887123" w:rsidRPr="009D37DC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9D37DC" w14:paraId="7586E945" w14:textId="77777777" w:rsidTr="00DF382D">
        <w:tc>
          <w:tcPr>
            <w:tcW w:w="1278" w:type="dxa"/>
          </w:tcPr>
          <w:p w14:paraId="752B3578" w14:textId="77777777" w:rsidR="008E6B51" w:rsidRPr="009D37DC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F2C77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14:paraId="7C498C0C" w14:textId="77777777" w:rsidR="008E6B51" w:rsidRPr="009D37DC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การอนุมัติงบการเงิน</w:t>
            </w:r>
          </w:p>
        </w:tc>
        <w:tc>
          <w:tcPr>
            <w:tcW w:w="1262" w:type="dxa"/>
          </w:tcPr>
          <w:p w14:paraId="2C8E98C1" w14:textId="77777777" w:rsidR="008E6B51" w:rsidRPr="009D37DC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bookmarkEnd w:id="0"/>
    </w:tbl>
    <w:p w14:paraId="3F774CBE" w14:textId="77777777" w:rsidR="00487AC3" w:rsidRPr="009D37DC" w:rsidRDefault="00487AC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3AFEF01" w14:textId="77777777" w:rsidR="005930AF" w:rsidRPr="009D37DC" w:rsidRDefault="00856A6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ab/>
      </w:r>
      <w:r w:rsidRPr="009D37DC">
        <w:rPr>
          <w:rFonts w:ascii="Angsana New" w:hAnsi="Angsana New"/>
          <w:sz w:val="26"/>
          <w:szCs w:val="26"/>
          <w:cs/>
        </w:rPr>
        <w:tab/>
      </w:r>
      <w:r w:rsidRPr="009D37DC">
        <w:rPr>
          <w:rFonts w:ascii="Angsana New" w:hAnsi="Angsana New"/>
          <w:sz w:val="26"/>
          <w:szCs w:val="26"/>
          <w:cs/>
        </w:rPr>
        <w:tab/>
      </w:r>
      <w:r w:rsidR="0029274E" w:rsidRPr="009D37DC">
        <w:rPr>
          <w:rFonts w:ascii="Angsana New" w:hAnsi="Angsana New"/>
          <w:sz w:val="26"/>
          <w:szCs w:val="26"/>
          <w:cs/>
        </w:rPr>
        <w:t xml:space="preserve">   </w:t>
      </w:r>
    </w:p>
    <w:p w14:paraId="1F70EBC8" w14:textId="77777777" w:rsidR="00856A65" w:rsidRPr="009D37DC" w:rsidRDefault="00CE40A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</w:rPr>
        <w:tab/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</w:p>
    <w:p w14:paraId="4A121925" w14:textId="77777777" w:rsidR="00B30F85" w:rsidRPr="009D37DC" w:rsidRDefault="00B30F8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ข้อมูลทั่วไป</w:t>
      </w:r>
    </w:p>
    <w:p w14:paraId="335B70D7" w14:textId="77777777" w:rsidR="00B30F85" w:rsidRPr="009D37DC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5604BE1F" w14:textId="77777777" w:rsidR="00EE5920" w:rsidRPr="009D37DC" w:rsidRDefault="00EE5920" w:rsidP="00EE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(“บริษัท”) จดทะเบียนเป็นบริษัทจำกัดในประเทศไทยเมื่อวันที่</w:t>
      </w:r>
      <w:r w:rsidRPr="009D37DC">
        <w:rPr>
          <w:rFonts w:ascii="Angsana New" w:hAnsi="Angsana New"/>
          <w:sz w:val="26"/>
          <w:szCs w:val="26"/>
        </w:rPr>
        <w:t xml:space="preserve"> 1 </w:t>
      </w:r>
      <w:r w:rsidRPr="009D37DC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9D37DC">
        <w:rPr>
          <w:rFonts w:ascii="Angsana New" w:hAnsi="Angsana New"/>
          <w:sz w:val="26"/>
          <w:szCs w:val="26"/>
        </w:rPr>
        <w:t>2557</w:t>
      </w:r>
      <w:r w:rsidRPr="009D37DC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บริษัทดำเนินธุรกิจหลักในการให้บริการการจัดการแก่บริษัทย่อย</w:t>
      </w:r>
    </w:p>
    <w:p w14:paraId="0EFE992F" w14:textId="77777777" w:rsidR="005A21BD" w:rsidRPr="009D37DC" w:rsidRDefault="005A21B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8476575" w14:textId="77777777" w:rsidR="003E3D23" w:rsidRPr="009D37DC" w:rsidRDefault="003E3D2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>ตลาดหลักทรัพย์แห่งประเทศไทยได้รับหุ้นสามัญ</w:t>
      </w:r>
      <w:r w:rsidR="00C40840" w:rsidRPr="009D37DC">
        <w:rPr>
          <w:rFonts w:ascii="Angsana New" w:hAnsi="Angsana New" w:hint="cs"/>
          <w:sz w:val="26"/>
          <w:szCs w:val="26"/>
          <w:cs/>
        </w:rPr>
        <w:t>ของบริษัท</w:t>
      </w:r>
      <w:r w:rsidRPr="009D37DC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9D37DC">
        <w:rPr>
          <w:rFonts w:ascii="Angsana New" w:hAnsi="Angsana New"/>
          <w:sz w:val="26"/>
          <w:szCs w:val="26"/>
        </w:rPr>
        <w:t xml:space="preserve">300 </w:t>
      </w:r>
      <w:r w:rsidRPr="009D37DC">
        <w:rPr>
          <w:rFonts w:ascii="Angsana New" w:hAnsi="Angsan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9D37DC">
        <w:rPr>
          <w:rFonts w:ascii="Angsana New" w:hAnsi="Angsana New"/>
          <w:sz w:val="26"/>
          <w:szCs w:val="26"/>
        </w:rPr>
        <w:t xml:space="preserve">1 </w:t>
      </w:r>
      <w:r w:rsidRPr="009D37DC">
        <w:rPr>
          <w:rFonts w:ascii="Angsana New" w:hAnsi="Angsana New" w:hint="cs"/>
          <w:sz w:val="26"/>
          <w:szCs w:val="26"/>
          <w:cs/>
        </w:rPr>
        <w:t xml:space="preserve">บาท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Pr="009D37DC">
        <w:rPr>
          <w:rFonts w:ascii="Angsana New" w:hAnsi="Angsana New"/>
          <w:sz w:val="26"/>
          <w:szCs w:val="26"/>
        </w:rPr>
        <w:t xml:space="preserve">20 </w:t>
      </w:r>
      <w:r w:rsidRPr="009D37D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9D37DC">
        <w:rPr>
          <w:rFonts w:ascii="Angsana New" w:hAnsi="Angsana New"/>
          <w:sz w:val="26"/>
          <w:szCs w:val="26"/>
        </w:rPr>
        <w:t>2562</w:t>
      </w:r>
    </w:p>
    <w:p w14:paraId="460C1AFC" w14:textId="77777777" w:rsidR="00EE5920" w:rsidRPr="009D37DC" w:rsidRDefault="00EE5920" w:rsidP="00EE5920">
      <w:pPr>
        <w:jc w:val="thaiDistribute"/>
        <w:rPr>
          <w:rFonts w:ascii="Angsana New" w:hAnsi="Angsana New"/>
          <w:sz w:val="26"/>
          <w:szCs w:val="26"/>
        </w:rPr>
      </w:pPr>
    </w:p>
    <w:p w14:paraId="59741B73" w14:textId="6F3560D7" w:rsidR="00EE5920" w:rsidRPr="009D37DC" w:rsidRDefault="00EE5920" w:rsidP="00EE5920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9D37DC">
        <w:rPr>
          <w:rFonts w:ascii="Angsana New" w:hAnsi="Angsana New"/>
          <w:sz w:val="26"/>
          <w:szCs w:val="26"/>
        </w:rPr>
        <w:t xml:space="preserve"> 2562 </w:t>
      </w:r>
      <w:r w:rsidRPr="009D37DC">
        <w:rPr>
          <w:rFonts w:ascii="Angsana New" w:hAnsi="Angsana New" w:hint="cs"/>
          <w:sz w:val="26"/>
          <w:szCs w:val="26"/>
          <w:cs/>
        </w:rPr>
        <w:t>และ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ผู้ถือหุ้นรายใหญ่ของบริษัท คือ นายสรรคนนท์ จิราธิวัฒน์</w:t>
      </w:r>
      <w:r w:rsidRPr="009D37DC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9D37DC">
        <w:rPr>
          <w:rFonts w:ascii="Angsana New" w:hAnsi="Angsana New"/>
          <w:sz w:val="26"/>
          <w:szCs w:val="26"/>
          <w:cs/>
        </w:rPr>
        <w:t>นางสาวจอมขวัญ</w:t>
      </w:r>
      <w:r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จิราธิวัฒน์ ซึ่งถือหุ้น</w:t>
      </w:r>
      <w:r w:rsidRPr="009D37DC">
        <w:rPr>
          <w:rFonts w:ascii="Angsana New" w:hAnsi="Angsana New" w:hint="cs"/>
          <w:sz w:val="26"/>
          <w:szCs w:val="26"/>
          <w:cs/>
        </w:rPr>
        <w:t>ทางตรงและทางอ้อมรวม</w:t>
      </w:r>
      <w:r w:rsidRPr="009D37DC">
        <w:rPr>
          <w:rFonts w:ascii="Angsana New" w:hAnsi="Angsana New"/>
          <w:sz w:val="26"/>
          <w:szCs w:val="26"/>
          <w:cs/>
        </w:rPr>
        <w:t>ร้อยละ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646EFC" w:rsidRPr="009D37DC">
        <w:rPr>
          <w:rFonts w:ascii="Angsana New" w:hAnsi="Angsana New"/>
          <w:sz w:val="26"/>
          <w:szCs w:val="26"/>
        </w:rPr>
        <w:t>66.92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Pr="009D37DC">
        <w:rPr>
          <w:rFonts w:ascii="Angsana New" w:hAnsi="Angsana New"/>
          <w:sz w:val="26"/>
          <w:szCs w:val="26"/>
        </w:rPr>
        <w:t>89.22</w:t>
      </w:r>
      <w:r w:rsidRPr="009D37DC">
        <w:rPr>
          <w:rFonts w:ascii="Angsana New" w:hAnsi="Angsana New"/>
          <w:sz w:val="26"/>
          <w:szCs w:val="26"/>
          <w:cs/>
        </w:rPr>
        <w:t xml:space="preserve"> ของทุนจดทะเบียนของบริษัท ตามลำดับ</w:t>
      </w:r>
    </w:p>
    <w:p w14:paraId="564DE5D0" w14:textId="77777777" w:rsidR="00EE5920" w:rsidRPr="009D37DC" w:rsidRDefault="00EE5920" w:rsidP="00EE5920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765101" w14:textId="77777777" w:rsidR="00EE5920" w:rsidRPr="009D37DC" w:rsidRDefault="00EE5920" w:rsidP="00EE5920">
      <w:pPr>
        <w:jc w:val="thaiDistribute"/>
        <w:rPr>
          <w:rFonts w:ascii="Angsana New" w:hAnsi="Angsana New"/>
          <w:spacing w:val="6"/>
          <w:sz w:val="26"/>
          <w:szCs w:val="26"/>
        </w:rPr>
      </w:pPr>
      <w:r w:rsidRPr="009D37DC">
        <w:rPr>
          <w:rFonts w:ascii="Angsana New" w:hAnsi="Angsana New"/>
          <w:spacing w:val="6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9D37DC">
        <w:rPr>
          <w:rFonts w:ascii="Angsana New" w:hAnsi="Angsana New"/>
          <w:spacing w:val="6"/>
          <w:sz w:val="26"/>
          <w:szCs w:val="26"/>
        </w:rPr>
        <w:t xml:space="preserve"> 662 </w:t>
      </w:r>
      <w:r w:rsidRPr="009D37DC">
        <w:rPr>
          <w:rFonts w:ascii="Angsana New" w:hAnsi="Angsana New"/>
          <w:spacing w:val="6"/>
          <w:sz w:val="26"/>
          <w:szCs w:val="26"/>
          <w:cs/>
        </w:rPr>
        <w:t xml:space="preserve">ซอยอ่อนนุช </w:t>
      </w:r>
      <w:r w:rsidRPr="009D37DC">
        <w:rPr>
          <w:rFonts w:ascii="Angsana New" w:hAnsi="Angsana New"/>
          <w:spacing w:val="6"/>
          <w:sz w:val="26"/>
          <w:szCs w:val="26"/>
        </w:rPr>
        <w:t xml:space="preserve">17 </w:t>
      </w:r>
      <w:r w:rsidRPr="009D37DC">
        <w:rPr>
          <w:rFonts w:ascii="Angsana New" w:hAnsi="Angsana New"/>
          <w:spacing w:val="6"/>
          <w:sz w:val="26"/>
          <w:szCs w:val="26"/>
          <w:cs/>
        </w:rPr>
        <w:t xml:space="preserve">แขวงสวนหลวง เขตสวนหลวง กรุงเทพมหานคร ประเทศไทย  </w:t>
      </w:r>
    </w:p>
    <w:p w14:paraId="270E512E" w14:textId="77777777" w:rsidR="00B30F85" w:rsidRPr="009D37DC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6B4D25EE" w14:textId="77777777" w:rsidR="00B30F85" w:rsidRPr="009D37DC" w:rsidRDefault="00B30F85" w:rsidP="00E6242F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8949AEE" w14:textId="77777777" w:rsidR="00EE5920" w:rsidRPr="009D37DC" w:rsidRDefault="00EE5920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F1587CB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เกณฑ์การจัดทำงบการเงินและหลักการจัดทำงบการเงินรวม</w:t>
      </w:r>
    </w:p>
    <w:p w14:paraId="68074E7C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</w:rPr>
      </w:pPr>
    </w:p>
    <w:p w14:paraId="7B5ADFC8" w14:textId="77777777" w:rsidR="008500B3" w:rsidRPr="009D37DC" w:rsidRDefault="008500B3" w:rsidP="008500B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งบการเงินนี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งบการเงินรวมและงบการเงินเฉพาะกิจการมีวัตถุประสงค์ที่จัดทำขึ้นเพื่อแสดงฐานะการเงิน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6847FBB5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</w:rPr>
      </w:pPr>
    </w:p>
    <w:p w14:paraId="2C9038EE" w14:textId="77777777" w:rsidR="008500B3" w:rsidRPr="009D37DC" w:rsidRDefault="008500B3" w:rsidP="008500B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14:paraId="33E4C4B3" w14:textId="77777777" w:rsidR="008500B3" w:rsidRPr="009D37DC" w:rsidRDefault="008500B3" w:rsidP="008500B3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</w:p>
    <w:p w14:paraId="6A5AD061" w14:textId="77777777" w:rsidR="008500B3" w:rsidRPr="009D37DC" w:rsidRDefault="008500B3" w:rsidP="008500B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การรวมธุรกิจ บริษัทย่อยและการสูญเสียการควบคุม</w:t>
      </w:r>
    </w:p>
    <w:p w14:paraId="38F912C6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  <w:cs/>
        </w:rPr>
      </w:pPr>
    </w:p>
    <w:p w14:paraId="4652013C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53062354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</w:rPr>
      </w:pPr>
    </w:p>
    <w:p w14:paraId="2D8620C3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DA3AB1D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</w:rPr>
      </w:pPr>
    </w:p>
    <w:p w14:paraId="5AE83BF2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A508689" w14:textId="77777777" w:rsidR="008500B3" w:rsidRPr="009D37DC" w:rsidRDefault="008500B3" w:rsidP="008500B3">
      <w:pPr>
        <w:jc w:val="both"/>
        <w:rPr>
          <w:rFonts w:ascii="Angsana New" w:hAnsi="Angsana New"/>
          <w:sz w:val="26"/>
          <w:szCs w:val="26"/>
        </w:rPr>
      </w:pPr>
    </w:p>
    <w:p w14:paraId="1E460486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9486ABA" w14:textId="77777777" w:rsidR="008500B3" w:rsidRPr="009D37DC" w:rsidRDefault="008500B3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A335A21" w14:textId="77777777" w:rsidR="008500B3" w:rsidRPr="009D37DC" w:rsidRDefault="008500B3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8500B3" w:rsidRPr="009D37DC" w:rsidSect="00DA166E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152" w:right="1008" w:bottom="576" w:left="1296" w:header="1152" w:footer="475" w:gutter="0"/>
          <w:pgNumType w:start="15"/>
          <w:cols w:space="720"/>
          <w:titlePg/>
          <w:docGrid w:linePitch="245"/>
        </w:sectPr>
      </w:pPr>
    </w:p>
    <w:p w14:paraId="601177F3" w14:textId="77777777" w:rsidR="008500B3" w:rsidRPr="009D37DC" w:rsidRDefault="008500B3" w:rsidP="00850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25BA7043" w14:textId="77777777" w:rsidR="00270110" w:rsidRPr="009D37DC" w:rsidRDefault="00270110" w:rsidP="00EE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</w:p>
    <w:p w14:paraId="7C717FA5" w14:textId="77777777" w:rsidR="00FF1D16" w:rsidRPr="009D37DC" w:rsidRDefault="00FF1D16" w:rsidP="00EE5920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D37DC">
        <w:rPr>
          <w:rFonts w:ascii="Angsana New" w:hAnsi="Angsana New"/>
          <w:sz w:val="26"/>
          <w:szCs w:val="26"/>
        </w:rPr>
        <w:t> </w:t>
      </w:r>
      <w:r w:rsidRPr="009D37DC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93ADDD2" w14:textId="77777777" w:rsidR="00A56721" w:rsidRPr="009D37DC" w:rsidRDefault="00A56721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</w:p>
    <w:p w14:paraId="525C84F3" w14:textId="77777777" w:rsidR="00A25B79" w:rsidRPr="009D37DC" w:rsidRDefault="00A25B79" w:rsidP="00EE5920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="0081784B" w:rsidRPr="009D37DC">
        <w:rPr>
          <w:rFonts w:ascii="Angsana New" w:hAnsi="Angsana New"/>
          <w:sz w:val="26"/>
          <w:szCs w:val="26"/>
          <w:cs/>
        </w:rPr>
        <w:t xml:space="preserve"> กำ</w:t>
      </w:r>
      <w:r w:rsidRPr="009D37DC">
        <w:rPr>
          <w:rFonts w:ascii="Angsana New" w:hAnsi="Angsana New"/>
          <w:sz w:val="26"/>
          <w:szCs w:val="26"/>
          <w:cs/>
        </w:rPr>
        <w:t>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464726" w14:textId="4B2F58A2" w:rsidR="007C7035" w:rsidRPr="009D37DC" w:rsidRDefault="007C7035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  <w:cs/>
        </w:rPr>
      </w:pPr>
    </w:p>
    <w:p w14:paraId="63244F39" w14:textId="77777777" w:rsidR="00A56721" w:rsidRPr="009D37DC" w:rsidRDefault="00A56721" w:rsidP="00EE59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300366C" w14:textId="77777777" w:rsidR="00A56721" w:rsidRPr="009D37DC" w:rsidRDefault="00A56721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  <w:cs/>
        </w:rPr>
      </w:pPr>
    </w:p>
    <w:p w14:paraId="3A347240" w14:textId="77777777" w:rsidR="00A56721" w:rsidRPr="009D37DC" w:rsidRDefault="00A56721" w:rsidP="00EE59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งบการเงิน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0E3913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ได้รวมงบการเงินของกลุ่มบริษัท ดังนี้</w:t>
      </w:r>
    </w:p>
    <w:p w14:paraId="090FD0C1" w14:textId="77777777" w:rsidR="00AF64BA" w:rsidRPr="009D37DC" w:rsidRDefault="00AF64BA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60" w:type="dxa"/>
        <w:tblInd w:w="-18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602"/>
        <w:gridCol w:w="1431"/>
        <w:gridCol w:w="136"/>
        <w:gridCol w:w="683"/>
        <w:gridCol w:w="136"/>
        <w:gridCol w:w="764"/>
        <w:gridCol w:w="136"/>
        <w:gridCol w:w="764"/>
        <w:gridCol w:w="143"/>
        <w:gridCol w:w="764"/>
        <w:gridCol w:w="173"/>
        <w:gridCol w:w="784"/>
        <w:gridCol w:w="136"/>
        <w:gridCol w:w="708"/>
        <w:gridCol w:w="136"/>
        <w:gridCol w:w="764"/>
      </w:tblGrid>
      <w:tr w:rsidR="0051783A" w:rsidRPr="009D37DC" w14:paraId="4B67F177" w14:textId="77777777" w:rsidTr="0051783A">
        <w:tc>
          <w:tcPr>
            <w:tcW w:w="2602" w:type="dxa"/>
          </w:tcPr>
          <w:p w14:paraId="3EC83BE1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</w:tcPr>
          <w:p w14:paraId="22ADF052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14:paraId="05E93B81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5F9C82CD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1252E27E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10C7C475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5AC87752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gridSpan w:val="3"/>
          </w:tcPr>
          <w:p w14:paraId="5796752E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2"/>
                <w:tab w:val="left" w:pos="720"/>
              </w:tabs>
              <w:ind w:left="-88" w:right="-10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3" w:type="dxa"/>
          </w:tcPr>
          <w:p w14:paraId="421A513C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06AB3761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14:paraId="717829C6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9E79135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33BA76E5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13700476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83A" w:rsidRPr="009D37DC" w14:paraId="232888EC" w14:textId="77777777" w:rsidTr="0051783A">
        <w:tc>
          <w:tcPr>
            <w:tcW w:w="2602" w:type="dxa"/>
          </w:tcPr>
          <w:p w14:paraId="6DA750D2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</w:tcPr>
          <w:p w14:paraId="46D48C63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14:paraId="631A94CB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3" w:type="dxa"/>
            <w:gridSpan w:val="3"/>
            <w:tcBorders>
              <w:bottom w:val="single" w:sz="4" w:space="0" w:color="auto"/>
            </w:tcBorders>
          </w:tcPr>
          <w:p w14:paraId="0DCB1FFE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จำนวนร้านอาหาร</w:t>
            </w:r>
          </w:p>
        </w:tc>
        <w:tc>
          <w:tcPr>
            <w:tcW w:w="136" w:type="dxa"/>
          </w:tcPr>
          <w:p w14:paraId="44970A7F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gridSpan w:val="3"/>
            <w:tcBorders>
              <w:bottom w:val="single" w:sz="4" w:space="0" w:color="auto"/>
            </w:tcBorders>
          </w:tcPr>
          <w:p w14:paraId="717A7EF4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2"/>
                <w:tab w:val="left" w:pos="720"/>
              </w:tabs>
              <w:ind w:left="-88" w:right="-10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73" w:type="dxa"/>
          </w:tcPr>
          <w:p w14:paraId="03654829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5F8E0790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14:paraId="66C501C4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8" w:type="dxa"/>
            <w:gridSpan w:val="3"/>
            <w:tcBorders>
              <w:bottom w:val="single" w:sz="4" w:space="0" w:color="auto"/>
            </w:tcBorders>
          </w:tcPr>
          <w:p w14:paraId="2EE1AFF8" w14:textId="77777777" w:rsidR="0051783A" w:rsidRPr="009D37DC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AF64BA" w:rsidRPr="009D37DC" w14:paraId="5697D803" w14:textId="77777777" w:rsidTr="0051783A">
        <w:tc>
          <w:tcPr>
            <w:tcW w:w="2602" w:type="dxa"/>
          </w:tcPr>
          <w:p w14:paraId="651998AE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0327F9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36" w:type="dxa"/>
          </w:tcPr>
          <w:p w14:paraId="6E215059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</w:tcPr>
          <w:p w14:paraId="0F145ED2" w14:textId="77777777" w:rsidR="00AF64BA" w:rsidRPr="009D37DC" w:rsidRDefault="003C4EC3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1B8654C4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0B6E98B5" w14:textId="77777777" w:rsidR="00AF64BA" w:rsidRPr="009D37DC" w:rsidRDefault="00582E4E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14:paraId="2CE4FF64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8267C89" w14:textId="77777777" w:rsidR="00AF64BA" w:rsidRPr="009D37DC" w:rsidRDefault="003C4EC3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" w:type="dxa"/>
          </w:tcPr>
          <w:p w14:paraId="2784927A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23F40BB8" w14:textId="77777777" w:rsidR="00AF64BA" w:rsidRPr="009D37DC" w:rsidRDefault="00582E4E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3" w:type="dxa"/>
          </w:tcPr>
          <w:p w14:paraId="64724A90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FA36369" w14:textId="77777777" w:rsidR="00AF64BA" w:rsidRPr="009D37DC" w:rsidRDefault="00AF64B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136" w:type="dxa"/>
          </w:tcPr>
          <w:p w14:paraId="0A29789B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4049464" w14:textId="77777777" w:rsidR="00AF64BA" w:rsidRPr="009D37DC" w:rsidRDefault="003C4EC3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" w:type="dxa"/>
          </w:tcPr>
          <w:p w14:paraId="6EBDC878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C0A573" w14:textId="77777777" w:rsidR="00AF64BA" w:rsidRPr="009D37DC" w:rsidRDefault="00582E4E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F64BA" w:rsidRPr="009D37DC" w14:paraId="628EBB15" w14:textId="77777777" w:rsidTr="00262A01">
        <w:tc>
          <w:tcPr>
            <w:tcW w:w="2602" w:type="dxa"/>
          </w:tcPr>
          <w:p w14:paraId="1A46BD84" w14:textId="6C24A77F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</w:tcPr>
          <w:p w14:paraId="26E133F1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" w:type="dxa"/>
          </w:tcPr>
          <w:p w14:paraId="289266DD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380FC9C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" w:type="dxa"/>
          </w:tcPr>
          <w:p w14:paraId="5667BBB8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649973E2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" w:type="dxa"/>
          </w:tcPr>
          <w:p w14:paraId="6DFF9079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005656F7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3" w:type="dxa"/>
          </w:tcPr>
          <w:p w14:paraId="0B52EF84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07BB4DC2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73" w:type="dxa"/>
          </w:tcPr>
          <w:p w14:paraId="37A2D32D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7C8C2968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" w:type="dxa"/>
          </w:tcPr>
          <w:p w14:paraId="281D7FB5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</w:tcPr>
          <w:p w14:paraId="0EB8FF39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A23F796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right w:val="nil"/>
            </w:tcBorders>
          </w:tcPr>
          <w:p w14:paraId="00DE1315" w14:textId="77777777" w:rsidR="00AF64BA" w:rsidRPr="009D37DC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0C4E" w:rsidRPr="009D37DC" w14:paraId="7E7C28BB" w14:textId="77777777" w:rsidTr="0051783A">
        <w:tc>
          <w:tcPr>
            <w:tcW w:w="2602" w:type="dxa"/>
          </w:tcPr>
          <w:p w14:paraId="18AC0626" w14:textId="77777777" w:rsidR="00510C4E" w:rsidRPr="009D37DC" w:rsidRDefault="00510C4E" w:rsidP="00510C4E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31" w:type="dxa"/>
          </w:tcPr>
          <w:p w14:paraId="1A74A5DE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14:paraId="080BE2C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4B06ED4A" w14:textId="363A4603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6" w:type="dxa"/>
          </w:tcPr>
          <w:p w14:paraId="63CA0E4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599327FD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6" w:type="dxa"/>
          </w:tcPr>
          <w:p w14:paraId="7D71FF7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1962109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300.0</w:t>
            </w:r>
          </w:p>
        </w:tc>
        <w:tc>
          <w:tcPr>
            <w:tcW w:w="143" w:type="dxa"/>
          </w:tcPr>
          <w:p w14:paraId="6222FF5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3A9A26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73" w:type="dxa"/>
          </w:tcPr>
          <w:p w14:paraId="4DC97EA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460B952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14:paraId="456672A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64A51C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6C31287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34E98AB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3D99251E" w14:textId="77777777" w:rsidTr="0051783A">
        <w:tc>
          <w:tcPr>
            <w:tcW w:w="2602" w:type="dxa"/>
          </w:tcPr>
          <w:p w14:paraId="7C339759" w14:textId="77777777" w:rsidR="00510C4E" w:rsidRPr="009D37DC" w:rsidRDefault="00510C4E" w:rsidP="00510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31" w:type="dxa"/>
          </w:tcPr>
          <w:p w14:paraId="624236A1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14:paraId="21369DB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474D96E0" w14:textId="3C294938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6" w:type="dxa"/>
          </w:tcPr>
          <w:p w14:paraId="06A1F2F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0DF263D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6" w:type="dxa"/>
          </w:tcPr>
          <w:p w14:paraId="26ED09D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6E9F7C0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143" w:type="dxa"/>
          </w:tcPr>
          <w:p w14:paraId="7766339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26D53AD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173" w:type="dxa"/>
          </w:tcPr>
          <w:p w14:paraId="5D3EF2A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52EF61A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14:paraId="448343D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ACDD9E7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462D747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58D9FBA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00DBD07A" w14:textId="77777777" w:rsidTr="0051783A">
        <w:tc>
          <w:tcPr>
            <w:tcW w:w="2602" w:type="dxa"/>
          </w:tcPr>
          <w:p w14:paraId="3731C0BF" w14:textId="77777777" w:rsidR="00510C4E" w:rsidRPr="009D37DC" w:rsidRDefault="00510C4E" w:rsidP="00510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31" w:type="dxa"/>
          </w:tcPr>
          <w:p w14:paraId="0ABC38DB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14:paraId="71DDD86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66C33BF5" w14:textId="46C4B9F4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6" w:type="dxa"/>
          </w:tcPr>
          <w:p w14:paraId="6AE018B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3221283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6" w:type="dxa"/>
          </w:tcPr>
          <w:p w14:paraId="3D10395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3273BDE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80.0</w:t>
            </w:r>
          </w:p>
        </w:tc>
        <w:tc>
          <w:tcPr>
            <w:tcW w:w="143" w:type="dxa"/>
          </w:tcPr>
          <w:p w14:paraId="1D48385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6A5D55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80.0</w:t>
            </w:r>
          </w:p>
        </w:tc>
        <w:tc>
          <w:tcPr>
            <w:tcW w:w="173" w:type="dxa"/>
          </w:tcPr>
          <w:p w14:paraId="52F5665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2B649A7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14:paraId="4D87505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B2172B7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2D3ACC4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43BB3B3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612F16BE" w14:textId="77777777" w:rsidTr="0051783A">
        <w:tc>
          <w:tcPr>
            <w:tcW w:w="2602" w:type="dxa"/>
          </w:tcPr>
          <w:p w14:paraId="0BD998D6" w14:textId="77777777" w:rsidR="00510C4E" w:rsidRPr="009D37DC" w:rsidRDefault="00510C4E" w:rsidP="00510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31" w:type="dxa"/>
          </w:tcPr>
          <w:p w14:paraId="35C90C48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14:paraId="7CE8F08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0F60160E" w14:textId="26ADB9CA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743AD4C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1000B66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0662293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ED40BB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43" w:type="dxa"/>
          </w:tcPr>
          <w:p w14:paraId="27D2DC3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5F57681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73" w:type="dxa"/>
          </w:tcPr>
          <w:p w14:paraId="374073E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3EAC0877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14:paraId="68CD8E0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0CD8ED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58EE673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4CFB566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4A3A2CAD" w14:textId="77777777" w:rsidTr="0051783A">
        <w:tc>
          <w:tcPr>
            <w:tcW w:w="2602" w:type="dxa"/>
          </w:tcPr>
          <w:p w14:paraId="668868FD" w14:textId="77777777" w:rsidR="00510C4E" w:rsidRPr="009D37DC" w:rsidRDefault="00510C4E" w:rsidP="00510C4E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น ซัพพลาย เชน </w:t>
            </w:r>
          </w:p>
        </w:tc>
        <w:tc>
          <w:tcPr>
            <w:tcW w:w="1431" w:type="dxa"/>
          </w:tcPr>
          <w:p w14:paraId="1A309651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36" w:type="dxa"/>
          </w:tcPr>
          <w:p w14:paraId="5503643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7E27593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69622F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08C7458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5FC40F6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F90EDA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75FA728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2408113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" w:type="dxa"/>
          </w:tcPr>
          <w:p w14:paraId="6488332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5820564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14:paraId="6B9A070D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F0D7F3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13D59C9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04E46D1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C4E" w:rsidRPr="009D37DC" w14:paraId="2D5EAFC5" w14:textId="77777777" w:rsidTr="0051783A">
        <w:tc>
          <w:tcPr>
            <w:tcW w:w="2602" w:type="dxa"/>
          </w:tcPr>
          <w:p w14:paraId="34D0C576" w14:textId="77777777" w:rsidR="00510C4E" w:rsidRPr="009D37DC" w:rsidRDefault="00510C4E" w:rsidP="00510C4E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31" w:type="dxa"/>
          </w:tcPr>
          <w:p w14:paraId="483406D3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136" w:type="dxa"/>
          </w:tcPr>
          <w:p w14:paraId="0EF6A70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2772208B" w14:textId="1A09CD60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6057310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0C011D7C" w14:textId="345E97D2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21D4D12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C6873F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43" w:type="dxa"/>
          </w:tcPr>
          <w:p w14:paraId="4E36EBA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2BFA723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73" w:type="dxa"/>
          </w:tcPr>
          <w:p w14:paraId="41FC124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7E55078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14:paraId="1F0E9D9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EBF56C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5D711CB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576734B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2A7C5EC2" w14:textId="77777777" w:rsidTr="0051783A">
        <w:tc>
          <w:tcPr>
            <w:tcW w:w="2602" w:type="dxa"/>
          </w:tcPr>
          <w:p w14:paraId="2489D722" w14:textId="77777777" w:rsidR="00510C4E" w:rsidRPr="009D37DC" w:rsidRDefault="00510C4E" w:rsidP="00510C4E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31" w:type="dxa"/>
          </w:tcPr>
          <w:p w14:paraId="570F0087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136" w:type="dxa"/>
          </w:tcPr>
          <w:p w14:paraId="7594185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4D762DD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9C8D34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385E9D5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0C6FC2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0CC547E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14:paraId="0765396D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5158B46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" w:type="dxa"/>
          </w:tcPr>
          <w:p w14:paraId="530DE14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568774E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59C5FD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B149A9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07C29A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1657344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C4E" w:rsidRPr="009D37DC" w14:paraId="4432816D" w14:textId="77777777" w:rsidTr="0051783A">
        <w:tc>
          <w:tcPr>
            <w:tcW w:w="2602" w:type="dxa"/>
          </w:tcPr>
          <w:p w14:paraId="004BF459" w14:textId="77777777" w:rsidR="00510C4E" w:rsidRPr="009D37DC" w:rsidRDefault="00510C4E" w:rsidP="00510C4E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14:paraId="7CE9B2D3" w14:textId="77777777" w:rsidR="00510C4E" w:rsidRPr="009D37DC" w:rsidRDefault="00510C4E" w:rsidP="00510C4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136" w:type="dxa"/>
          </w:tcPr>
          <w:p w14:paraId="2C7E473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037E9C8A" w14:textId="390304B2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6" w:type="dxa"/>
          </w:tcPr>
          <w:p w14:paraId="2B481D4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0897B05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6" w:type="dxa"/>
          </w:tcPr>
          <w:p w14:paraId="3E53DB82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3218DA07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143" w:type="dxa"/>
          </w:tcPr>
          <w:p w14:paraId="7E71032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5093BDD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173" w:type="dxa"/>
          </w:tcPr>
          <w:p w14:paraId="4EE7FCD6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34DB7C0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ทางตรง</w:t>
            </w:r>
          </w:p>
        </w:tc>
        <w:tc>
          <w:tcPr>
            <w:tcW w:w="136" w:type="dxa"/>
          </w:tcPr>
          <w:p w14:paraId="6330F92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D3D96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2248757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50CF851D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10C4E" w:rsidRPr="009D37DC" w14:paraId="51BBFF7B" w14:textId="77777777" w:rsidTr="0051783A">
        <w:tc>
          <w:tcPr>
            <w:tcW w:w="2602" w:type="dxa"/>
          </w:tcPr>
          <w:p w14:paraId="609C0EE8" w14:textId="77777777" w:rsidR="00510C4E" w:rsidRPr="009D37DC" w:rsidRDefault="00510C4E" w:rsidP="00510C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31" w:type="dxa"/>
          </w:tcPr>
          <w:p w14:paraId="5DF4D217" w14:textId="77777777" w:rsidR="00510C4E" w:rsidRPr="009D37DC" w:rsidRDefault="00510C4E" w:rsidP="00510C4E">
            <w:pPr>
              <w:ind w:left="-58"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136" w:type="dxa"/>
          </w:tcPr>
          <w:p w14:paraId="142CA73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1017507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6977494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2044589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79080447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43990D0E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14:paraId="6196B643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6DDB22E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" w:type="dxa"/>
          </w:tcPr>
          <w:p w14:paraId="0AD797D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0BE9FB4A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A59FEF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997A665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9D747E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42EE799B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C4E" w:rsidRPr="009D37DC" w14:paraId="0A8AB0A9" w14:textId="77777777" w:rsidTr="0051783A">
        <w:tc>
          <w:tcPr>
            <w:tcW w:w="2602" w:type="dxa"/>
          </w:tcPr>
          <w:p w14:paraId="3444F929" w14:textId="77777777" w:rsidR="00510C4E" w:rsidRPr="009D37DC" w:rsidRDefault="00510C4E" w:rsidP="00510C4E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14:paraId="55176DD0" w14:textId="77777777" w:rsidR="00510C4E" w:rsidRPr="009D37DC" w:rsidRDefault="00510C4E" w:rsidP="00510C4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136" w:type="dxa"/>
          </w:tcPr>
          <w:p w14:paraId="7EDCAF2F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14:paraId="73398A1E" w14:textId="61B71FCB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01749E68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1EDB8D8" w14:textId="18B2ACF1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47D9381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7349DF3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D37DC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43" w:type="dxa"/>
          </w:tcPr>
          <w:p w14:paraId="7405FDED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14:paraId="24EB542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D37DC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73" w:type="dxa"/>
          </w:tcPr>
          <w:p w14:paraId="7307202C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14:paraId="736A1BF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ทางตรง</w:t>
            </w:r>
          </w:p>
        </w:tc>
        <w:tc>
          <w:tcPr>
            <w:tcW w:w="136" w:type="dxa"/>
          </w:tcPr>
          <w:p w14:paraId="48BEAC04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5D9E999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14:paraId="23E36BC0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14:paraId="66A95E11" w14:textId="77777777" w:rsidR="00510C4E" w:rsidRPr="009D37DC" w:rsidRDefault="00510C4E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05A7E7E3" w14:textId="77777777" w:rsidR="00462E74" w:rsidRPr="009D37DC" w:rsidRDefault="00462E74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  <w:r w:rsidRPr="009D37DC">
        <w:rPr>
          <w:rFonts w:ascii="Angsana New" w:hAnsi="Angsana New"/>
          <w:sz w:val="20"/>
          <w:szCs w:val="20"/>
          <w:cs/>
        </w:rPr>
        <w:tab/>
      </w:r>
    </w:p>
    <w:p w14:paraId="1577B48D" w14:textId="77777777" w:rsidR="00A56721" w:rsidRPr="009D37DC" w:rsidRDefault="00A56721" w:rsidP="00EE59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C564AD5" w14:textId="77777777" w:rsidR="00A56721" w:rsidRPr="009D37DC" w:rsidRDefault="00A56721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</w:p>
    <w:p w14:paraId="05819D68" w14:textId="77777777" w:rsidR="00A56721" w:rsidRPr="009D37DC" w:rsidRDefault="00A56721" w:rsidP="00EE59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8051F5" w14:textId="77777777" w:rsidR="00A56721" w:rsidRPr="009D37DC" w:rsidRDefault="00A56721" w:rsidP="002D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0"/>
          <w:szCs w:val="20"/>
        </w:rPr>
      </w:pPr>
    </w:p>
    <w:p w14:paraId="4DD5002A" w14:textId="77777777" w:rsidR="00A56721" w:rsidRPr="009D37DC" w:rsidRDefault="00A56721" w:rsidP="00EE592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ส่วนได้เสียที่ไม่มีอำนาจควบคุม คือ จำนวนกำไรหรือขาดทุนสุทธิและสินทรัพย์สุทธิของบริษัทย่อย ส่วนที่ไม่ได้เป็นของบริษัทและแสดงเป็นรายการแยกต่างหากในงบกำไรขาดทุนเบ็ดเสร็จ</w:t>
      </w:r>
      <w:r w:rsidR="00FF1D16" w:rsidRPr="009D37DC">
        <w:rPr>
          <w:rFonts w:ascii="Angsana New" w:hAnsi="Angsana New"/>
          <w:sz w:val="26"/>
          <w:szCs w:val="26"/>
          <w:cs/>
        </w:rPr>
        <w:t>รวม</w:t>
      </w:r>
      <w:r w:rsidRPr="009D37DC">
        <w:rPr>
          <w:rFonts w:ascii="Angsana New" w:hAnsi="Angsana New"/>
          <w:sz w:val="26"/>
          <w:szCs w:val="26"/>
          <w:cs/>
        </w:rPr>
        <w:t>และส่วนของผู้ถือหุ้นในงบแสดงฐานะการเงิน</w:t>
      </w:r>
      <w:r w:rsidR="00FF1D16" w:rsidRPr="009D37DC">
        <w:rPr>
          <w:rFonts w:ascii="Angsana New" w:hAnsi="Angsana New"/>
          <w:sz w:val="26"/>
          <w:szCs w:val="26"/>
          <w:cs/>
        </w:rPr>
        <w:t>รวม</w:t>
      </w:r>
    </w:p>
    <w:p w14:paraId="69F2BBC1" w14:textId="77777777" w:rsidR="00262A01" w:rsidRPr="009D37DC" w:rsidRDefault="0026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00ECA71C" w14:textId="0CA325ED" w:rsidR="007802AD" w:rsidRPr="009D37DC" w:rsidRDefault="007802AD" w:rsidP="00EE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สรุปนโยบายการบัญชีที่สำคัญ</w:t>
      </w:r>
    </w:p>
    <w:p w14:paraId="11D3887C" w14:textId="77777777" w:rsidR="007802AD" w:rsidRPr="009D37DC" w:rsidRDefault="007802AD" w:rsidP="00EE5920">
      <w:pPr>
        <w:jc w:val="thaiDistribute"/>
        <w:rPr>
          <w:rFonts w:ascii="Angsana New" w:hAnsi="Angsana New"/>
          <w:sz w:val="26"/>
          <w:szCs w:val="26"/>
        </w:rPr>
      </w:pPr>
    </w:p>
    <w:p w14:paraId="7B27B012" w14:textId="77777777" w:rsidR="007802AD" w:rsidRPr="009D37DC" w:rsidRDefault="007802AD" w:rsidP="00EE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3C9AA2A1" w14:textId="77777777" w:rsidR="007802AD" w:rsidRPr="009D37DC" w:rsidRDefault="007802AD" w:rsidP="00EE5920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35DD4EE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9D37DC">
        <w:rPr>
          <w:rFonts w:ascii="Angsana New" w:hAnsi="Angsana New"/>
          <w:sz w:val="26"/>
          <w:szCs w:val="26"/>
          <w:cs/>
        </w:rPr>
        <w:t>ซึ่ง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1BE6B28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512195F4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14:paraId="108282DE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79E32E3A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9D37DC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ลูกหนี้แสดงในราคาตามใบแจ้งหนี้สุทธิจากค่าเผื่อหนี้สงสัยจะสูญ (ถ้ามี)</w:t>
      </w:r>
    </w:p>
    <w:p w14:paraId="1B714E06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4CB05D5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9D37DC">
        <w:rPr>
          <w:rFonts w:ascii="Angsana New" w:hAnsi="Angsana New"/>
          <w:spacing w:val="4"/>
          <w:sz w:val="26"/>
          <w:szCs w:val="26"/>
          <w:cs/>
        </w:rPr>
        <w:t>กลุ่มบริษัทตั้งค่าเผื่อหนี้สงสัยจะสูญเท่ากับจำนวนหนี้ที่คาดว่าจะเรียกเก็บเงินจากลูกหนี้ไม่ได้  ทั้งนี้ 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14:paraId="40B2522B" w14:textId="77777777" w:rsidR="006F54B3" w:rsidRPr="009D37DC" w:rsidRDefault="006F54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ABAB6C" w14:textId="77777777" w:rsidR="007802AD" w:rsidRPr="009D37DC" w:rsidRDefault="00E44CB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 w:hint="cs"/>
          <w:b/>
          <w:bCs/>
          <w:sz w:val="26"/>
          <w:szCs w:val="26"/>
          <w:cs/>
        </w:rPr>
        <w:t>การตีราคา</w:t>
      </w:r>
      <w:r w:rsidR="007802AD" w:rsidRPr="009D37DC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63DC2F6A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113E5E7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="004B43C7" w:rsidRPr="009D37DC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Pr="009D37DC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="004B43C7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B43C7" w:rsidRPr="009D37DC">
        <w:rPr>
          <w:rFonts w:ascii="Angsana New" w:hAnsi="Angsana New"/>
          <w:sz w:val="26"/>
          <w:szCs w:val="26"/>
          <w:cs/>
        </w:rPr>
        <w:t>ผลกระทบของ</w:t>
      </w:r>
      <w:r w:rsidR="004C17EC" w:rsidRPr="009D37DC">
        <w:rPr>
          <w:rFonts w:ascii="Angsana New" w:hAnsi="Angsana New"/>
          <w:sz w:val="26"/>
          <w:szCs w:val="26"/>
        </w:rPr>
        <w:t xml:space="preserve">        </w:t>
      </w:r>
      <w:r w:rsidR="004B43C7" w:rsidRPr="009D37DC">
        <w:rPr>
          <w:rFonts w:ascii="Angsana New" w:hAnsi="Angsana New"/>
          <w:sz w:val="26"/>
          <w:szCs w:val="26"/>
          <w:cs/>
        </w:rPr>
        <w:t>การเปลี่ยนแปลงการตีราคาสินค้าคงเหลือต่องบการเงินรวมและงบการเงินเฉพาะกิจการไม่มีสาระสำคัญ</w:t>
      </w:r>
    </w:p>
    <w:p w14:paraId="43679414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77A88FD7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</w:t>
      </w:r>
    </w:p>
    <w:p w14:paraId="18A31D60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4AA9F80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0B5D11B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A23F052" w14:textId="77777777" w:rsidR="007802AD" w:rsidRPr="009D37DC" w:rsidRDefault="007802AD" w:rsidP="00E6242F">
      <w:pPr>
        <w:pStyle w:val="Heading6"/>
        <w:jc w:val="both"/>
        <w:rPr>
          <w:rFonts w:ascii="Angsana New" w:hAnsi="Angsana New" w:cs="Angsana New"/>
          <w:sz w:val="26"/>
          <w:szCs w:val="26"/>
        </w:rPr>
      </w:pPr>
      <w:r w:rsidRPr="009D37DC">
        <w:rPr>
          <w:rFonts w:ascii="Angsana New" w:hAnsi="Angsana New" w:cs="Angsana New"/>
          <w:sz w:val="26"/>
          <w:szCs w:val="26"/>
          <w:cs/>
        </w:rPr>
        <w:t>เงินลงทุน</w:t>
      </w:r>
    </w:p>
    <w:p w14:paraId="0FC748C4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6B3F4BE9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="001F4D15" w:rsidRPr="009D37DC">
        <w:rPr>
          <w:rFonts w:ascii="Angsana New" w:hAnsi="Angsana New"/>
          <w:sz w:val="26"/>
          <w:szCs w:val="26"/>
          <w:cs/>
        </w:rPr>
        <w:t>ย่อย</w:t>
      </w:r>
      <w:r w:rsidR="00FF1D16" w:rsidRPr="009D37DC">
        <w:rPr>
          <w:rFonts w:ascii="Angsana New" w:hAnsi="Angsana New"/>
          <w:sz w:val="26"/>
          <w:szCs w:val="26"/>
          <w:cs/>
        </w:rPr>
        <w:t>ในงบการเงินเฉพาะกิจการ</w:t>
      </w:r>
      <w:r w:rsidRPr="009D37DC">
        <w:rPr>
          <w:rFonts w:ascii="Angsana New" w:hAnsi="Angsana New"/>
          <w:sz w:val="26"/>
          <w:szCs w:val="26"/>
          <w:cs/>
        </w:rPr>
        <w:t>แสดงมูลค่าตามราคาทุนหัก</w:t>
      </w:r>
      <w:r w:rsidR="00E020CE" w:rsidRPr="009D37DC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Pr="009D37DC">
        <w:rPr>
          <w:rFonts w:ascii="Angsana New" w:hAnsi="Angsana New"/>
          <w:sz w:val="26"/>
          <w:szCs w:val="26"/>
          <w:cs/>
        </w:rPr>
        <w:t xml:space="preserve"> (ถ้ามี)       </w:t>
      </w:r>
    </w:p>
    <w:p w14:paraId="76501923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79E13857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0C3EDC" w:rsidRPr="009D37DC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503B5FB6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0D39792" w14:textId="77777777" w:rsidR="007802AD" w:rsidRPr="009D37DC" w:rsidRDefault="000C3ED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ที่ดินแสดงมูลค่าตามราคาทุน </w:t>
      </w:r>
      <w:r w:rsidR="007802AD" w:rsidRPr="009D37DC">
        <w:rPr>
          <w:rFonts w:ascii="Angsana New" w:hAnsi="Angsana New"/>
          <w:sz w:val="26"/>
          <w:szCs w:val="26"/>
          <w:cs/>
        </w:rPr>
        <w:t>อาคารและอุปกรณ์แสดงมูลค่าตามราคาทุนหักด้วยค่าเสื่อมราคาสะสมและ</w:t>
      </w:r>
      <w:r w:rsidR="002E2507" w:rsidRPr="009D37DC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="007802AD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 xml:space="preserve">   </w:t>
      </w:r>
      <w:r w:rsidR="005C0049" w:rsidRPr="009D37DC">
        <w:rPr>
          <w:rFonts w:ascii="Angsana New" w:hAnsi="Angsana New"/>
          <w:sz w:val="26"/>
          <w:szCs w:val="26"/>
          <w:cs/>
        </w:rPr>
        <w:t xml:space="preserve"> </w:t>
      </w:r>
      <w:r w:rsidR="007802AD" w:rsidRPr="009D37DC">
        <w:rPr>
          <w:rFonts w:ascii="Angsana New" w:hAnsi="Angsana New"/>
          <w:sz w:val="26"/>
          <w:szCs w:val="26"/>
          <w:cs/>
        </w:rPr>
        <w:t>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 กำไรหรือขาดทุนจากการขายหรือตัดจำหน่ายสินทรัพย์จะบันทึกไว้ในงบกำไรขาดทุนเบ็ดเสร็จ</w:t>
      </w:r>
    </w:p>
    <w:p w14:paraId="206A7656" w14:textId="77777777" w:rsidR="000C3EDC" w:rsidRPr="009D37DC" w:rsidRDefault="000C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4A80DC" w14:textId="77777777" w:rsidR="007C7035" w:rsidRPr="009D37DC" w:rsidRDefault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583E3390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>กลุ่มบริษัทตัดค่าเสื่อมราคาของอาคารและอุปกรณ์โดยใช้วิธีเส้นตรงตามอายุการใช้งานโดยประมาณดังต่อไปนี้</w:t>
      </w:r>
    </w:p>
    <w:p w14:paraId="654D0BA1" w14:textId="77777777" w:rsidR="007802AD" w:rsidRPr="009D37DC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bookmarkStart w:id="1" w:name="OLE_LINK7"/>
      <w:bookmarkStart w:id="2" w:name="OLE_LINK8"/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</w:tblGrid>
      <w:tr w:rsidR="007802AD" w:rsidRPr="009D37DC" w14:paraId="30C77A31" w14:textId="77777777" w:rsidTr="000C3EDC">
        <w:tc>
          <w:tcPr>
            <w:tcW w:w="8190" w:type="dxa"/>
          </w:tcPr>
          <w:p w14:paraId="57C4040A" w14:textId="77777777" w:rsidR="007802AD" w:rsidRPr="009D37DC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BEAB2" w14:textId="77777777" w:rsidR="007802AD" w:rsidRPr="009D37DC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22F11" w:rsidRPr="009D37DC" w14:paraId="451AD78B" w14:textId="77777777" w:rsidTr="000C3EDC">
        <w:tc>
          <w:tcPr>
            <w:tcW w:w="8190" w:type="dxa"/>
          </w:tcPr>
          <w:p w14:paraId="6FA7873C" w14:textId="77777777" w:rsidR="00B22F11" w:rsidRPr="009D37DC" w:rsidRDefault="00B22F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FBF60C" w14:textId="77777777" w:rsidR="00B22F11" w:rsidRPr="009D37DC" w:rsidRDefault="00B22F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A12" w:rsidRPr="009D37DC" w14:paraId="2512650B" w14:textId="77777777" w:rsidTr="000C3EDC">
        <w:tc>
          <w:tcPr>
            <w:tcW w:w="8190" w:type="dxa"/>
          </w:tcPr>
          <w:p w14:paraId="637DD969" w14:textId="77777777" w:rsidR="00CF4A12" w:rsidRPr="009D37DC" w:rsidRDefault="00942179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ส่วนปรับปรุงสิทธิการเช่า</w:t>
            </w:r>
          </w:p>
        </w:tc>
        <w:tc>
          <w:tcPr>
            <w:tcW w:w="1440" w:type="dxa"/>
            <w:shd w:val="clear" w:color="auto" w:fill="auto"/>
          </w:tcPr>
          <w:p w14:paraId="6E0A880E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9D37DC" w14:paraId="0DB44963" w14:textId="77777777" w:rsidTr="000C3EDC">
        <w:tc>
          <w:tcPr>
            <w:tcW w:w="8190" w:type="dxa"/>
          </w:tcPr>
          <w:p w14:paraId="4DBB1676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เครื่องมือ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เครื่องใช้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และอุปกรณ์ใช้ในการดำเนินงาน</w:t>
            </w:r>
          </w:p>
        </w:tc>
        <w:tc>
          <w:tcPr>
            <w:tcW w:w="1440" w:type="dxa"/>
            <w:shd w:val="clear" w:color="auto" w:fill="auto"/>
          </w:tcPr>
          <w:p w14:paraId="1D5980F0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9D37DC" w14:paraId="465D540E" w14:textId="77777777" w:rsidTr="000C3EDC">
        <w:tc>
          <w:tcPr>
            <w:tcW w:w="8190" w:type="dxa"/>
          </w:tcPr>
          <w:p w14:paraId="58701868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ติดตั้งและอุปกรณ์สำนักงาน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5F652585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</w:tr>
      <w:tr w:rsidR="00CF4A12" w:rsidRPr="009D37DC" w14:paraId="26A3122D" w14:textId="77777777" w:rsidTr="000C3EDC">
        <w:tc>
          <w:tcPr>
            <w:tcW w:w="8190" w:type="dxa"/>
          </w:tcPr>
          <w:p w14:paraId="056E76C7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9CF7406" w14:textId="77777777" w:rsidR="00CF4A12" w:rsidRPr="009D37DC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1"/>
      <w:bookmarkEnd w:id="2"/>
    </w:tbl>
    <w:p w14:paraId="58FD15E6" w14:textId="77777777" w:rsidR="00471776" w:rsidRPr="009D37DC" w:rsidRDefault="00471776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03DF253" w14:textId="77777777" w:rsidR="007802AD" w:rsidRPr="009D37DC" w:rsidRDefault="00DA2DA7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ค่าความนิยม</w:t>
      </w:r>
    </w:p>
    <w:p w14:paraId="6385FE7E" w14:textId="77777777" w:rsidR="000C3EDC" w:rsidRPr="009D37DC" w:rsidRDefault="000C3EDC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681054A" w14:textId="77777777" w:rsidR="003107DE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ค่าความนิยมที่เกิดจากการซื้อกิจการของบริษัทย่อยรับรู้มูลค่าเริ่ม</w:t>
      </w:r>
      <w:r w:rsidR="00035D89" w:rsidRPr="009D37DC">
        <w:rPr>
          <w:rFonts w:ascii="Angsana New" w:hAnsi="Angsana New"/>
          <w:sz w:val="26"/>
          <w:szCs w:val="26"/>
          <w:cs/>
        </w:rPr>
        <w:t xml:space="preserve">แรกตามที่ได้กล่าวไว้ในหมายเหตุ </w:t>
      </w:r>
      <w:r w:rsidR="00DF6713" w:rsidRPr="009D37DC">
        <w:rPr>
          <w:rFonts w:ascii="Angsana New" w:hAnsi="Angsana New"/>
          <w:sz w:val="26"/>
          <w:szCs w:val="26"/>
        </w:rPr>
        <w:t xml:space="preserve">2 </w:t>
      </w:r>
      <w:r w:rsidR="00DF6713" w:rsidRPr="009D37DC">
        <w:rPr>
          <w:rFonts w:ascii="Angsana New" w:hAnsi="Angsana New" w:hint="cs"/>
          <w:sz w:val="26"/>
          <w:szCs w:val="26"/>
          <w:cs/>
        </w:rPr>
        <w:t>ค)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035D89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ภายหลังจากการรับรู้เริ่มแรกค่าความนิยมจะถูกวัดมูลค่าด้วยวิธีราคาทุนหักผลขาดทุนจากการด้อยค่าสะสม</w:t>
      </w:r>
    </w:p>
    <w:p w14:paraId="3EB49DC2" w14:textId="77777777" w:rsidR="007C7035" w:rsidRPr="009D37DC" w:rsidRDefault="007C7035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14E5F5" w14:textId="77777777" w:rsidR="000C3EDC" w:rsidRPr="009D37DC" w:rsidRDefault="000C3EDC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66C6B09B" w14:textId="77777777" w:rsidR="000C3EDC" w:rsidRPr="009D37DC" w:rsidRDefault="000C3EDC" w:rsidP="007C7035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F722AE2" w14:textId="77777777" w:rsidR="003107DE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เครื่องหมายการค้า</w:t>
      </w:r>
    </w:p>
    <w:p w14:paraId="09E4149E" w14:textId="77777777" w:rsidR="003107DE" w:rsidRPr="009D37DC" w:rsidRDefault="003107DE" w:rsidP="007C7035">
      <w:pPr>
        <w:pStyle w:val="Index1"/>
        <w:rPr>
          <w:rFonts w:ascii="Angsana New" w:hAnsi="Angsana New"/>
          <w:sz w:val="26"/>
          <w:szCs w:val="26"/>
        </w:rPr>
      </w:pPr>
    </w:p>
    <w:p w14:paraId="0DF7B643" w14:textId="77777777" w:rsidR="003107DE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ตราสินค้า ชื่อทางการค้าหรือบริการเฉพาะกลุ่มบริษัทที่ได้รับความนิยมและการยอมรับจากกลุ่มลูกค้าในเชิงพาณิชย์</w:t>
      </w:r>
      <w:r w:rsidR="00B323A4" w:rsidRPr="009D37DC">
        <w:rPr>
          <w:rFonts w:ascii="Angsana New" w:hAnsi="Angsana New"/>
          <w:sz w:val="26"/>
          <w:szCs w:val="26"/>
          <w:cs/>
        </w:rPr>
        <w:t>อย่างต่อเนื่อง</w:t>
      </w:r>
      <w:r w:rsidRPr="009D37DC">
        <w:rPr>
          <w:rFonts w:ascii="Angsana New" w:hAnsi="Angsana New"/>
          <w:sz w:val="26"/>
          <w:szCs w:val="26"/>
          <w:cs/>
        </w:rPr>
        <w:t xml:space="preserve"> ไม่มีการตัดจำหน่าย แต่จะมีการทบทวน</w:t>
      </w:r>
      <w:r w:rsidR="00B323A4" w:rsidRPr="009D37DC">
        <w:rPr>
          <w:rFonts w:ascii="Angsana New" w:hAnsi="Angsana New"/>
          <w:sz w:val="26"/>
          <w:szCs w:val="26"/>
          <w:cs/>
        </w:rPr>
        <w:t>มูลค่า</w:t>
      </w:r>
      <w:r w:rsidRPr="009D37DC">
        <w:rPr>
          <w:rFonts w:ascii="Angsana New" w:hAnsi="Angsana New"/>
          <w:sz w:val="26"/>
          <w:szCs w:val="26"/>
          <w:cs/>
        </w:rPr>
        <w:t>ตามบัญชีในแต่ละปีและปรับปรุงหากการด้อยค่าเกิดขึ้น</w:t>
      </w:r>
    </w:p>
    <w:p w14:paraId="7317D90A" w14:textId="77777777" w:rsidR="000C3EDC" w:rsidRPr="009D37DC" w:rsidRDefault="000C3EDC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14:paraId="74EE5761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สัญญาแฟรนไชส์</w:t>
      </w:r>
    </w:p>
    <w:p w14:paraId="769B2317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14:paraId="389E1720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สัญญาแฟรนไชส์ที่เกิดจากการซื้อกิจการของบริษัทย่อยรับรู้มูลค่าเริ่มแรก</w:t>
      </w:r>
      <w:r w:rsidR="00DA166E" w:rsidRPr="009D37DC">
        <w:rPr>
          <w:rFonts w:ascii="Angsana New" w:hAnsi="Angsana New" w:hint="cs"/>
          <w:sz w:val="26"/>
          <w:szCs w:val="26"/>
          <w:cs/>
        </w:rPr>
        <w:t>ในมูลค่ายุติธรรม ณ วันที่ซื้อกิจการภายใต้การรวมธุรกิจ</w:t>
      </w:r>
      <w:r w:rsidRPr="009D37DC">
        <w:rPr>
          <w:rFonts w:ascii="Angsana New" w:hAnsi="Angsana New"/>
          <w:sz w:val="26"/>
          <w:szCs w:val="26"/>
          <w:cs/>
        </w:rPr>
        <w:t xml:space="preserve"> ภายหลังจากการรับรู้เริ่มแรกสัญญาแฟรนไชส์จะถูกวัดมูลค่าด้วยวิธีราคาทุนหักค่าตัดจำหน่ายสะสมและขาดทุนจากการด้อยค่า (ถ้ามี)</w:t>
      </w:r>
    </w:p>
    <w:p w14:paraId="23EA0483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14:paraId="63BBDFEB" w14:textId="77777777" w:rsidR="003107DE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ค่าลิขสิทธิ์ซอฟท์แวร์</w:t>
      </w:r>
    </w:p>
    <w:p w14:paraId="398A1B67" w14:textId="77777777" w:rsidR="003107DE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024A20E1" w14:textId="77777777" w:rsidR="007802AD" w:rsidRPr="009D37DC" w:rsidRDefault="003107D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="007802AD" w:rsidRPr="009D37DC">
        <w:rPr>
          <w:rFonts w:ascii="Angsana New" w:hAnsi="Angsana New"/>
          <w:sz w:val="26"/>
          <w:szCs w:val="26"/>
          <w:cs/>
        </w:rPr>
        <w:t>ที่กลุ่มบริษัทซื้อมาแสดงในราคาทุน หักค่าตัดจำหน่ายสะสมและขาดทุนจากการด้อยค่า (ถ้ามี)</w:t>
      </w:r>
    </w:p>
    <w:p w14:paraId="70DBFEC6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2C9E41F" w14:textId="77777777" w:rsidR="00DA166E" w:rsidRPr="009D37DC" w:rsidRDefault="00DA166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ค่า</w:t>
      </w:r>
      <w:r w:rsidRPr="009D37DC">
        <w:rPr>
          <w:rFonts w:ascii="Angsana New" w:hAnsi="Angsana New" w:hint="cs"/>
          <w:i/>
          <w:iCs/>
          <w:sz w:val="26"/>
          <w:szCs w:val="26"/>
          <w:cs/>
        </w:rPr>
        <w:t>สิทธิบัตร</w:t>
      </w:r>
    </w:p>
    <w:p w14:paraId="56416349" w14:textId="77777777" w:rsidR="00DA166E" w:rsidRPr="009D37DC" w:rsidRDefault="00DA166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58AC22F" w14:textId="77777777" w:rsidR="00DA166E" w:rsidRPr="009D37DC" w:rsidRDefault="00DA166E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</w:t>
      </w:r>
      <w:r w:rsidRPr="009D37DC">
        <w:rPr>
          <w:rFonts w:ascii="Angsana New" w:hAnsi="Angsana New" w:hint="cs"/>
          <w:sz w:val="26"/>
          <w:szCs w:val="26"/>
          <w:cs/>
        </w:rPr>
        <w:t>สิทธิบัตร</w:t>
      </w:r>
      <w:r w:rsidRPr="009D37DC">
        <w:rPr>
          <w:rFonts w:ascii="Angsana New" w:hAnsi="Angsana New"/>
          <w:sz w:val="26"/>
          <w:szCs w:val="26"/>
          <w:cs/>
        </w:rPr>
        <w:t>ที่กลุ่มบริษัทซื้อมาแสดงในราคาทุน หักค่าตัดจำหน่ายสะสมและขาดทุนจากการด้อยค่า (ถ้ามี)</w:t>
      </w:r>
    </w:p>
    <w:p w14:paraId="574856AC" w14:textId="77777777" w:rsidR="000C3EDC" w:rsidRPr="009D37DC" w:rsidRDefault="000C3EDC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  <w:cs/>
        </w:rPr>
      </w:pPr>
    </w:p>
    <w:p w14:paraId="0D31D6E9" w14:textId="77777777" w:rsidR="007C7035" w:rsidRPr="009D37DC" w:rsidRDefault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4C0E54A1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lastRenderedPageBreak/>
        <w:t>ค่าตัดจำหน่าย</w:t>
      </w:r>
    </w:p>
    <w:p w14:paraId="5CD16FDD" w14:textId="77777777" w:rsidR="006D13B3" w:rsidRPr="009D37DC" w:rsidRDefault="006D13B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9BD6725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ค่าตัดจำหน่าย</w:t>
      </w:r>
      <w:r w:rsidR="000D1FAA" w:rsidRPr="009D37DC">
        <w:rPr>
          <w:rFonts w:ascii="Angsana New" w:hAnsi="Angsana New"/>
          <w:sz w:val="26"/>
          <w:szCs w:val="26"/>
          <w:cs/>
        </w:rPr>
        <w:t>สัญญาแฟรนไชส์</w:t>
      </w:r>
      <w:r w:rsidR="00DA166E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0D1FAA" w:rsidRPr="009D37DC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="00DA166E" w:rsidRPr="009D37DC">
        <w:rPr>
          <w:rFonts w:ascii="Angsana New" w:hAnsi="Angsana New" w:hint="cs"/>
          <w:sz w:val="26"/>
          <w:szCs w:val="26"/>
          <w:cs/>
        </w:rPr>
        <w:t>และ</w:t>
      </w:r>
      <w:r w:rsidR="00DA166E" w:rsidRPr="009D37DC">
        <w:rPr>
          <w:rFonts w:ascii="Angsana New" w:hAnsi="Angsana New"/>
          <w:sz w:val="26"/>
          <w:szCs w:val="26"/>
          <w:cs/>
        </w:rPr>
        <w:t>ค่าสิทธิบัตร</w:t>
      </w:r>
      <w:r w:rsidRPr="009D37DC">
        <w:rPr>
          <w:rFonts w:ascii="Angsana New" w:hAnsi="Angsana New"/>
          <w:sz w:val="26"/>
          <w:szCs w:val="26"/>
          <w:cs/>
        </w:rPr>
        <w:t>บันทึกเป็นค่</w:t>
      </w:r>
      <w:r w:rsidR="00DA166E" w:rsidRPr="009D37DC">
        <w:rPr>
          <w:rFonts w:ascii="Angsana New" w:hAnsi="Angsana New"/>
          <w:sz w:val="26"/>
          <w:szCs w:val="26"/>
          <w:cs/>
        </w:rPr>
        <w:t>าใช้จ่ายในงบกำไรขาดทุนเบ็ดเสร็จ</w:t>
      </w:r>
      <w:r w:rsidRPr="009D37DC">
        <w:rPr>
          <w:rFonts w:ascii="Angsana New" w:hAnsi="Angsana New"/>
          <w:sz w:val="26"/>
          <w:szCs w:val="26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 ยกเว้นในกรณีที่ไม่อาจคาดระยะเวลาสิ้นสุดของประโยชน์ที่จะได้รับซึ่งสินทรัพย์ที่ไม่มีตัวตนดังกล่าวจะไม่ถูกตัดจำหน่าย แต่จะได้รับการทดสอบว่าด้อยค่าหรือไม่ทุกวันที่ใน</w:t>
      </w:r>
      <w:r w:rsidR="00DA166E" w:rsidRPr="009D37DC">
        <w:rPr>
          <w:rFonts w:ascii="Angsana New" w:hAnsi="Angsana New" w:hint="cs"/>
          <w:sz w:val="26"/>
          <w:szCs w:val="26"/>
          <w:cs/>
        </w:rPr>
        <w:t xml:space="preserve">        </w:t>
      </w:r>
      <w:r w:rsidR="00DA166E" w:rsidRPr="009D37DC">
        <w:rPr>
          <w:rFonts w:ascii="Angsana New" w:hAnsi="Angsana New"/>
          <w:sz w:val="26"/>
          <w:szCs w:val="26"/>
          <w:cs/>
        </w:rPr>
        <w:t>งบแสดงฐานะการเงิน</w:t>
      </w:r>
      <w:r w:rsidRPr="009D37DC">
        <w:rPr>
          <w:rFonts w:ascii="Angsana New" w:hAnsi="Angsana New"/>
          <w:sz w:val="26"/>
          <w:szCs w:val="26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p w14:paraId="222AEBE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6570"/>
        <w:gridCol w:w="3114"/>
      </w:tblGrid>
      <w:tr w:rsidR="00462E74" w:rsidRPr="009D37DC" w14:paraId="401327D4" w14:textId="77777777" w:rsidTr="00DA166E">
        <w:tc>
          <w:tcPr>
            <w:tcW w:w="6570" w:type="dxa"/>
          </w:tcPr>
          <w:p w14:paraId="63A9DC1B" w14:textId="77777777" w:rsidR="007802AD" w:rsidRPr="009D37DC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066DDF10" w14:textId="77777777" w:rsidR="007802AD" w:rsidRPr="009D37DC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9321FF" w:rsidRPr="009D37DC" w14:paraId="498CD845" w14:textId="77777777" w:rsidTr="003148FD">
        <w:tc>
          <w:tcPr>
            <w:tcW w:w="6570" w:type="dxa"/>
          </w:tcPr>
          <w:p w14:paraId="39EBC0A4" w14:textId="77777777" w:rsidR="009321FF" w:rsidRPr="009D37DC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4" w:type="dxa"/>
          </w:tcPr>
          <w:p w14:paraId="244A1824" w14:textId="77777777" w:rsidR="009321FF" w:rsidRPr="009D37DC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21FF" w:rsidRPr="009D37DC" w14:paraId="299A8343" w14:textId="77777777" w:rsidTr="003148FD">
        <w:tc>
          <w:tcPr>
            <w:tcW w:w="6570" w:type="dxa"/>
          </w:tcPr>
          <w:p w14:paraId="3B51BBF0" w14:textId="77777777" w:rsidR="009321FF" w:rsidRPr="009D37DC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3114" w:type="dxa"/>
          </w:tcPr>
          <w:p w14:paraId="49A3BD1B" w14:textId="77777777" w:rsidR="009321FF" w:rsidRPr="009D37DC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5D076D" w:rsidRPr="009D37DC" w14:paraId="4B261605" w14:textId="77777777" w:rsidTr="00DA166E">
        <w:tc>
          <w:tcPr>
            <w:tcW w:w="6570" w:type="dxa"/>
          </w:tcPr>
          <w:p w14:paraId="27AA5BA3" w14:textId="77777777" w:rsidR="005D076D" w:rsidRPr="009D37DC" w:rsidRDefault="005D076D" w:rsidP="005D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14" w:type="dxa"/>
          </w:tcPr>
          <w:p w14:paraId="4D8A3BD4" w14:textId="77777777" w:rsidR="005D076D" w:rsidRPr="009D37DC" w:rsidRDefault="005D076D" w:rsidP="005D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A166E" w:rsidRPr="009D37DC" w14:paraId="4D546EB6" w14:textId="77777777" w:rsidTr="00DA166E">
        <w:tc>
          <w:tcPr>
            <w:tcW w:w="6570" w:type="dxa"/>
          </w:tcPr>
          <w:p w14:paraId="0F27AE23" w14:textId="77777777" w:rsidR="00DA166E" w:rsidRPr="009D37DC" w:rsidRDefault="00DA166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3114" w:type="dxa"/>
          </w:tcPr>
          <w:p w14:paraId="005032E9" w14:textId="77777777" w:rsidR="00DA166E" w:rsidRPr="009D37DC" w:rsidRDefault="00DA166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ตามอายุของสัญญา </w:t>
            </w:r>
          </w:p>
          <w:p w14:paraId="1FBDBEFB" w14:textId="7822DA8D" w:rsidR="00DA166E" w:rsidRPr="009D37DC" w:rsidRDefault="00DA166E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37DC">
              <w:rPr>
                <w:rFonts w:ascii="Angsana New" w:hAnsi="Angsana New"/>
                <w:sz w:val="26"/>
                <w:szCs w:val="26"/>
              </w:rPr>
              <w:t>0.</w:t>
            </w:r>
            <w:r w:rsidR="000305FC" w:rsidRPr="009D37DC">
              <w:rPr>
                <w:rFonts w:ascii="Angsana New" w:hAnsi="Angsana New"/>
                <w:sz w:val="26"/>
                <w:szCs w:val="26"/>
              </w:rPr>
              <w:t>3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ถึง </w:t>
            </w:r>
            <w:r w:rsidR="00CE2655" w:rsidRPr="009D37DC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</w:tr>
      <w:tr w:rsidR="005D076D" w:rsidRPr="009D37DC" w14:paraId="6D51F0FE" w14:textId="77777777" w:rsidTr="003745A1">
        <w:tc>
          <w:tcPr>
            <w:tcW w:w="6570" w:type="dxa"/>
          </w:tcPr>
          <w:p w14:paraId="3B2827F1" w14:textId="77777777" w:rsidR="005D076D" w:rsidRPr="009D37DC" w:rsidRDefault="005D076D" w:rsidP="0037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14" w:type="dxa"/>
          </w:tcPr>
          <w:p w14:paraId="0E910AA4" w14:textId="77777777" w:rsidR="005D076D" w:rsidRPr="009D37DC" w:rsidRDefault="005D076D" w:rsidP="0037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A166E" w:rsidRPr="009D37DC" w14:paraId="0C544231" w14:textId="77777777" w:rsidTr="00DA166E">
        <w:trPr>
          <w:trHeight w:val="540"/>
        </w:trPr>
        <w:tc>
          <w:tcPr>
            <w:tcW w:w="6570" w:type="dxa"/>
          </w:tcPr>
          <w:p w14:paraId="7B97420C" w14:textId="77777777" w:rsidR="00DA166E" w:rsidRPr="009D37DC" w:rsidRDefault="00DA166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3114" w:type="dxa"/>
          </w:tcPr>
          <w:p w14:paraId="74CDB746" w14:textId="77777777" w:rsidR="00DA166E" w:rsidRPr="009D37DC" w:rsidRDefault="00DA166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ตามระยะเวลาของความคุ้มครองสิทธิบัตร </w:t>
            </w:r>
          </w:p>
          <w:p w14:paraId="12FCEE72" w14:textId="77777777" w:rsidR="00DA166E" w:rsidRPr="009D37DC" w:rsidRDefault="00DA166E" w:rsidP="0035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55F7C"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355F7C"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ปี ถึง </w:t>
            </w:r>
            <w:r w:rsidR="00355F7C" w:rsidRPr="009D37DC">
              <w:rPr>
                <w:rFonts w:ascii="Angsana New" w:hAnsi="Angsana New"/>
                <w:sz w:val="26"/>
                <w:szCs w:val="26"/>
              </w:rPr>
              <w:t>10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ปี)</w:t>
            </w:r>
          </w:p>
        </w:tc>
      </w:tr>
    </w:tbl>
    <w:p w14:paraId="177BFCD0" w14:textId="77777777" w:rsidR="00462E74" w:rsidRPr="009D37DC" w:rsidRDefault="00462E74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A9E7515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สิทธิการเช่าและค่าตัดจำหน่าย</w:t>
      </w:r>
    </w:p>
    <w:p w14:paraId="7BFE5EF9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8E6712" w14:textId="77777777" w:rsidR="007802AD" w:rsidRPr="009D37DC" w:rsidRDefault="007802AD" w:rsidP="007C703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D37DC">
        <w:rPr>
          <w:rFonts w:ascii="Angsana New" w:hAnsi="Angsana New" w:cs="Angsana New"/>
          <w:sz w:val="26"/>
          <w:szCs w:val="26"/>
          <w:cs/>
        </w:rPr>
        <w:t>สิทธิการเช่าแสดงในราคาทุนหักด้วยค่าตัดจำหน่ายสะสมและ</w:t>
      </w:r>
      <w:r w:rsidR="00877DD5" w:rsidRPr="009D37DC">
        <w:rPr>
          <w:rFonts w:ascii="Angsana New" w:hAnsi="Angsana New" w:cs="Angsana New"/>
          <w:sz w:val="26"/>
          <w:szCs w:val="26"/>
          <w:cs/>
          <w:lang w:val="en-US"/>
        </w:rPr>
        <w:t>ขาดทุนจากการด้อยค่า</w:t>
      </w:r>
      <w:r w:rsidRPr="009D37DC">
        <w:rPr>
          <w:rFonts w:ascii="Angsana New" w:hAnsi="Angsana New" w:cs="Angsana New"/>
          <w:sz w:val="26"/>
          <w:szCs w:val="26"/>
          <w:cs/>
        </w:rPr>
        <w:t xml:space="preserve"> (ถ้ามี)  เมื่อมีการขายสิทธิในสัญญาเช่า  ต้นทุนและค่าตัดจำหน่ายสะสมของสิทธิการเช่าจะถูกตัดออกจากบัญชีโดยจะแสดงไว้เป็นค่าใช้จ่ายในงบกำไรขาดทุนเบ็ดเสร็จ กลุ่มบริษัทตัดจำหน่ายสิทธิการเช่าเป็นค่าใช้จ่ายโดยใช้วิธีเส้นตรงตามอายุของสัญญาเช่า</w:t>
      </w:r>
    </w:p>
    <w:p w14:paraId="3A151E0B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72E532D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2739D49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09E811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งบกำไรขาดทุนเบ็ดเสร็จตลอดอายุสัญญาเงินกู้</w:t>
      </w:r>
    </w:p>
    <w:p w14:paraId="0BCC664B" w14:textId="77777777" w:rsidR="00307B9B" w:rsidRPr="009D37DC" w:rsidRDefault="00307B9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B7D119B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4819304A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95E5D94" w14:textId="77777777" w:rsidR="007802AD" w:rsidRPr="009D37DC" w:rsidRDefault="007802AD" w:rsidP="007C703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</w:t>
      </w:r>
      <w:r w:rsidR="00971FD3" w:rsidRPr="009D37DC">
        <w:rPr>
          <w:rFonts w:ascii="Angsana New" w:hAnsi="Angsana New"/>
          <w:sz w:val="26"/>
          <w:szCs w:val="26"/>
          <w:cs/>
        </w:rPr>
        <w:t xml:space="preserve">าคาขายสุทธิของสินทรัพย์นั้น ๆ </w:t>
      </w:r>
      <w:r w:rsidRPr="009D37DC">
        <w:rPr>
          <w:rFonts w:ascii="Angsana New" w:hAnsi="Angsana New"/>
          <w:sz w:val="26"/>
          <w:szCs w:val="26"/>
          <w:cs/>
        </w:rPr>
        <w:t>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0438B051" w14:textId="77777777" w:rsidR="00307B9B" w:rsidRPr="009D37DC" w:rsidRDefault="00307B9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DD0B3B9" w14:textId="77777777" w:rsidR="007802AD" w:rsidRPr="009D37DC" w:rsidRDefault="007802AD" w:rsidP="007C703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</w:t>
      </w:r>
      <w:r w:rsidR="00971FD3" w:rsidRPr="009D37DC">
        <w:rPr>
          <w:rFonts w:ascii="Angsana New" w:hAnsi="Angsana New"/>
          <w:sz w:val="26"/>
          <w:szCs w:val="26"/>
          <w:cs/>
        </w:rPr>
        <w:t xml:space="preserve">กับมูลค่าที่คาดว่าจะได้รับคืน </w:t>
      </w:r>
      <w:r w:rsidRPr="009D37DC">
        <w:rPr>
          <w:rFonts w:ascii="Angsana New" w:hAnsi="Angsana New"/>
          <w:sz w:val="26"/>
          <w:szCs w:val="26"/>
          <w:cs/>
        </w:rPr>
        <w:t>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</w:t>
      </w:r>
      <w:r w:rsidR="009D7682" w:rsidRPr="009D37DC">
        <w:rPr>
          <w:rFonts w:ascii="Angsana New" w:hAnsi="Angsana New"/>
          <w:sz w:val="26"/>
          <w:szCs w:val="26"/>
          <w:cs/>
        </w:rPr>
        <w:t xml:space="preserve">เคยมีการตีราคาเพิ่มขึ้นมาก่อน </w:t>
      </w:r>
      <w:r w:rsidRPr="009D37DC">
        <w:rPr>
          <w:rFonts w:ascii="Angsana New" w:hAnsi="Angsana New"/>
          <w:sz w:val="26"/>
          <w:szCs w:val="26"/>
          <w:cs/>
        </w:rPr>
        <w:t>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</w:t>
      </w:r>
      <w:r w:rsidR="009D7682" w:rsidRPr="009D37DC">
        <w:rPr>
          <w:rFonts w:ascii="Angsana New" w:hAnsi="Angsana New"/>
          <w:sz w:val="26"/>
          <w:szCs w:val="26"/>
          <w:cs/>
        </w:rPr>
        <w:t xml:space="preserve">โดยบันทึกไว้ในบัญชีรายได้อื่น </w:t>
      </w:r>
      <w:r w:rsidRPr="009D37DC">
        <w:rPr>
          <w:rFonts w:ascii="Angsana New" w:hAnsi="Angsana New"/>
          <w:sz w:val="26"/>
          <w:szCs w:val="26"/>
          <w:cs/>
        </w:rPr>
        <w:t>หรือนำไปเพิ่มส่วนเกินทุนจากการต</w:t>
      </w:r>
      <w:r w:rsidR="009D7682" w:rsidRPr="009D37DC">
        <w:rPr>
          <w:rFonts w:ascii="Angsana New" w:hAnsi="Angsana New"/>
          <w:sz w:val="26"/>
          <w:szCs w:val="26"/>
          <w:cs/>
        </w:rPr>
        <w:t>ีราคาของสินทรัพย์แล้วแต่กรณี ทั้งนี้</w:t>
      </w:r>
      <w:r w:rsidRPr="009D37DC">
        <w:rPr>
          <w:rFonts w:ascii="Angsana New" w:hAnsi="Angsana New"/>
          <w:sz w:val="26"/>
          <w:szCs w:val="26"/>
          <w:cs/>
        </w:rPr>
        <w:t xml:space="preserve"> จำนวนเงินที่เกิดจากการกลับรายการนี้จะต้อง</w:t>
      </w:r>
      <w:r w:rsidR="00971FD3" w:rsidRPr="009D37DC">
        <w:rPr>
          <w:rFonts w:ascii="Angsana New" w:hAnsi="Angsana New" w:hint="cs"/>
          <w:sz w:val="26"/>
          <w:szCs w:val="26"/>
          <w:cs/>
        </w:rPr>
        <w:t xml:space="preserve">         </w:t>
      </w:r>
      <w:r w:rsidRPr="009D37DC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1A8B7EB3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</w:p>
    <w:p w14:paraId="74885F3B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EBA6234" w14:textId="77777777" w:rsidR="007802AD" w:rsidRPr="009D37DC" w:rsidRDefault="007802AD" w:rsidP="007C703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971FD3" w:rsidRPr="009D37DC">
        <w:rPr>
          <w:rFonts w:ascii="Angsana New" w:hAnsi="Angsana New" w:hint="cs"/>
          <w:sz w:val="26"/>
          <w:szCs w:val="26"/>
          <w:cs/>
        </w:rPr>
        <w:t xml:space="preserve">     </w:t>
      </w:r>
      <w:r w:rsidRPr="009D37DC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3F5643D3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74D4C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7C14FD43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C44DB1D" w14:textId="77777777" w:rsidR="000E39B8" w:rsidRPr="009D37DC" w:rsidRDefault="000E39B8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9D37DC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9D37DC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0896D768" w14:textId="77777777" w:rsidR="006C0FAB" w:rsidRPr="009D37DC" w:rsidRDefault="006C0FA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DD26B87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ประมาณการหนี้สินการรื้อถอน</w:t>
      </w:r>
    </w:p>
    <w:p w14:paraId="2C73DD1B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3F61E16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ต้นทุนในการรื้อถอนแสดงมูลค่าตามราคาทุนหลังหักค่าเสื่อมราคาสะสมและ</w:t>
      </w:r>
      <w:r w:rsidR="00877DD5" w:rsidRPr="009D37DC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Pr="009D37DC">
        <w:rPr>
          <w:rFonts w:ascii="Angsana New" w:hAnsi="Angsana New"/>
          <w:sz w:val="26"/>
          <w:szCs w:val="26"/>
          <w:cs/>
        </w:rPr>
        <w:t xml:space="preserve"> (ถ้ามี) </w:t>
      </w:r>
      <w:r w:rsidR="00431C7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ค่าเสื่อมราคาคำนวณโดยวิธีเส้นตรงตามระยะเวลาที่คาดว่าจะทำการรื้อถอน</w:t>
      </w:r>
    </w:p>
    <w:p w14:paraId="43ED248F" w14:textId="77777777" w:rsidR="00307B9B" w:rsidRPr="009D37DC" w:rsidRDefault="00307B9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7BA05172" w14:textId="77777777" w:rsidR="007802AD" w:rsidRPr="009D37DC" w:rsidRDefault="001F4D15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ประมาณการหนี้สินจาก</w:t>
      </w:r>
      <w:r w:rsidR="007802AD" w:rsidRPr="009D37DC">
        <w:rPr>
          <w:rFonts w:ascii="Angsana New" w:hAnsi="Angsana New"/>
          <w:b/>
          <w:bCs/>
          <w:sz w:val="26"/>
          <w:szCs w:val="26"/>
          <w:cs/>
        </w:rPr>
        <w:t>โปรแกรมสิทธิพิเศษแก่ลูกค้า</w:t>
      </w:r>
    </w:p>
    <w:p w14:paraId="506177E7" w14:textId="77777777" w:rsidR="007802AD" w:rsidRPr="009D37DC" w:rsidRDefault="007802AD" w:rsidP="007C7035">
      <w:pPr>
        <w:pStyle w:val="BodyText2"/>
        <w:spacing w:line="24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4641AB90" w14:textId="77777777" w:rsidR="007802AD" w:rsidRPr="009D37DC" w:rsidRDefault="007802AD" w:rsidP="007C703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กลุ่มบริษัทมีโปรแกรมสิทธิพิเศษแก่ลูกค้า ลูกค้าจะได้รับรางวัลเป็นสิทธิ ซึ่งลูกค้าสามารถนำมาใช้เป็นส่วนลดค่าอาหารจากกลุ่มบริษัท มูลค่ายุติธรรมของสิ่งตอบแทนที่ได้รับหรือค้างรับจากการขายเริ่มแรกจะต้องปันส่วนระหว่างสิทธิที่ลูกค้าได้รับและส่วนประกอบอื่น</w:t>
      </w:r>
      <w:r w:rsidR="00282813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ๆ ของรายการขายนั้น การปันส่วนใช้วิธีการประมาณโดยอ้างอิง</w:t>
      </w:r>
      <w:r w:rsidR="00E44CB9" w:rsidRPr="009D37DC">
        <w:rPr>
          <w:rFonts w:ascii="Angsana New" w:hAnsi="Angsana New"/>
          <w:sz w:val="26"/>
          <w:szCs w:val="26"/>
          <w:cs/>
        </w:rPr>
        <w:t>จากมูลค่ายุติธรรมของส่วนลดค่า</w:t>
      </w:r>
      <w:r w:rsidRPr="009D37DC">
        <w:rPr>
          <w:rFonts w:ascii="Angsana New" w:hAnsi="Angsana New"/>
          <w:sz w:val="26"/>
          <w:szCs w:val="26"/>
          <w:cs/>
        </w:rPr>
        <w:t>อาหาร ซึ่งมูลค่ายุติธรรมนี้ประมาณโดยใช้มูลค่าส่วนลดปรับปรุงด้วยอัตราที่คาดว่าจะไม่ใช้สิทธิ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ตกลงไว้ จำนวนที่รับรู้เป็นรายได้ขึ้นอยู่กับจำนวนสิทธิที่ลูกค้าได้ใช้ในการแลกเป็นส่วนลดค่าอาหาร ซึ่งต้องสัมพันธ์กับจำนวนรวมของสิทธิที่คาดว่าจะมีการใช้ นอกจากนี้รายได้รอรับรู้จะรับรู้ในงบกำไรขาดทุนเบ็ดเสร็จเมื่อมีความเป็นไปได้ว่าลูกค้าจะไม่มาใช้สิทธิอีกต่อไป</w:t>
      </w:r>
    </w:p>
    <w:p w14:paraId="605F9A90" w14:textId="77777777" w:rsidR="00137D25" w:rsidRPr="009D37DC" w:rsidRDefault="00137D25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4EB96BB1" w14:textId="77777777" w:rsidR="007C7035" w:rsidRPr="009D37DC" w:rsidRDefault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A6535ED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57D289A8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42F7D397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87D0E5D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309CDCB4" w14:textId="77777777" w:rsidR="00033E83" w:rsidRPr="009D37DC" w:rsidRDefault="00033E83" w:rsidP="007C7035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9D37DC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9D37DC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0CCBB3D8" w14:textId="77777777" w:rsidR="00033E83" w:rsidRPr="009D37DC" w:rsidRDefault="00033E83" w:rsidP="007C7035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DBF1FC2" w14:textId="77777777" w:rsidR="00033E83" w:rsidRPr="009D37DC" w:rsidRDefault="00033E83" w:rsidP="007C7035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283261D2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FDF7102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9FF2AA7" w14:textId="77777777" w:rsidR="00033E83" w:rsidRPr="009D37DC" w:rsidRDefault="00033E83" w:rsidP="007C703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9D37DC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9D37DC">
        <w:rPr>
          <w:rFonts w:ascii="Angsana New" w:hAnsi="Angsana New"/>
          <w:sz w:val="26"/>
          <w:szCs w:val="26"/>
        </w:rPr>
        <w:t>De facto control</w:t>
      </w:r>
      <w:r w:rsidRPr="009D37DC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3D1402BD" w14:textId="77777777" w:rsidR="00033E83" w:rsidRPr="009D37DC" w:rsidRDefault="00033E83" w:rsidP="007C703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การจัดประเภทสัญญาเช่า</w:t>
      </w:r>
    </w:p>
    <w:p w14:paraId="43B9DDBC" w14:textId="77777777" w:rsidR="00033E83" w:rsidRPr="009D37DC" w:rsidRDefault="00033E83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C7C3D4D" w14:textId="77777777" w:rsidR="00033E83" w:rsidRPr="009D37DC" w:rsidRDefault="00033E83" w:rsidP="007C7035">
      <w:pPr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5548A22A" w14:textId="77777777" w:rsidR="009D6108" w:rsidRPr="009D37DC" w:rsidRDefault="009D6108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E821460" w14:textId="77777777" w:rsidR="00033E83" w:rsidRPr="009D37DC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3F548F07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29FFC574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5446B8AC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38278DE7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607BB494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04CB6D8F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B36A79F" w14:textId="77777777" w:rsidR="00033E83" w:rsidRPr="009D37DC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4AC939BB" w14:textId="77777777" w:rsidR="006C0FAB" w:rsidRPr="009D37DC" w:rsidRDefault="006C0FAB" w:rsidP="006C0FA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24B892E7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7E864D5" w14:textId="77777777" w:rsidR="007C7035" w:rsidRPr="009D37DC" w:rsidRDefault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9713312" w14:textId="77777777" w:rsidR="006C0FAB" w:rsidRPr="009D37DC" w:rsidRDefault="006C0FAB" w:rsidP="00D4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56C0FE66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84C3585" w14:textId="77777777" w:rsidR="00E400F2" w:rsidRPr="009D37DC" w:rsidRDefault="00E400F2" w:rsidP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ในการพิจารณาการว่าจะรับรู้รายได้หรือไม่ 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9D37DC">
        <w:rPr>
          <w:rFonts w:ascii="Angsana New" w:hAnsi="Angsana New"/>
          <w:sz w:val="26"/>
          <w:szCs w:val="26"/>
        </w:rPr>
        <w:t xml:space="preserve">5 </w:t>
      </w:r>
      <w:r w:rsidRPr="009D37DC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AE2A0D" w14:textId="77777777" w:rsidR="00E400F2" w:rsidRPr="009D37DC" w:rsidRDefault="00E400F2" w:rsidP="00E400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1A8FFC95" w14:textId="77777777" w:rsidR="00E400F2" w:rsidRPr="009D37DC" w:rsidRDefault="00E400F2" w:rsidP="00E400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20D99B06" w14:textId="77777777" w:rsidR="00E400F2" w:rsidRPr="009D37DC" w:rsidRDefault="00E400F2" w:rsidP="00E400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571D062D" w14:textId="77777777" w:rsidR="00E400F2" w:rsidRPr="009D37DC" w:rsidRDefault="00E400F2" w:rsidP="00E400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0F82D3C1" w14:textId="77777777" w:rsidR="00E400F2" w:rsidRPr="009D37DC" w:rsidRDefault="00E400F2" w:rsidP="00E400F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290239B4" w14:textId="77777777" w:rsidR="00E400F2" w:rsidRPr="009D37DC" w:rsidRDefault="00E400F2" w:rsidP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556C76C5" w14:textId="77777777" w:rsidR="00E400F2" w:rsidRPr="009D37DC" w:rsidRDefault="00E400F2" w:rsidP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บริษัทรับรู้รายได้ ณ เวลาใดเวลาหนึ่งหรือตลอดช่วงเวลาหนึ่ง เมื่อ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37DB317" w14:textId="77777777" w:rsidR="00E400F2" w:rsidRPr="009D37DC" w:rsidRDefault="00E400F2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4EC661F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D452BF"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3C168FA6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891ABB8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9D37DC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7759893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6AF401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431F9178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D1C90E5" w14:textId="337FBEAA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</w:t>
      </w:r>
      <w:r w:rsidR="00735F81" w:rsidRPr="009D37DC">
        <w:rPr>
          <w:rFonts w:ascii="Angsana New" w:hAnsi="Angsana New"/>
          <w:sz w:val="26"/>
          <w:szCs w:val="26"/>
          <w:cs/>
          <w:lang w:val="th-TH"/>
        </w:rPr>
        <w:t>จุบันกับประมาณการต้นทุนทั้งสิ้น</w:t>
      </w:r>
      <w:r w:rsidR="00735F81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3BEF7509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C69BDEC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</w:t>
      </w:r>
      <w:r w:rsidR="00D452BF" w:rsidRPr="009D37DC">
        <w:rPr>
          <w:rFonts w:ascii="Angsana New" w:hAnsi="Angsana New"/>
          <w:sz w:val="26"/>
          <w:szCs w:val="26"/>
          <w:cs/>
          <w:lang w:val="th-TH"/>
        </w:rPr>
        <w:t>รขายสินค้าและบริการเข้าด้วยกัน</w:t>
      </w:r>
      <w:r w:rsidR="00D452BF" w:rsidRPr="009D37DC">
        <w:rPr>
          <w:rFonts w:ascii="Angsana New" w:hAnsi="Angsana New"/>
          <w:sz w:val="26"/>
          <w:szCs w:val="26"/>
        </w:rPr>
        <w:t xml:space="preserve"> </w:t>
      </w:r>
      <w:r w:rsidR="00D452BF"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  <w:lang w:val="th-TH"/>
        </w:rPr>
        <w:t>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ๆ ซึ่งได้ระบุไว้ในราย</w:t>
      </w:r>
      <w:r w:rsidR="00D452BF" w:rsidRPr="009D37DC">
        <w:rPr>
          <w:rFonts w:ascii="Angsana New" w:hAnsi="Angsana New"/>
          <w:sz w:val="26"/>
          <w:szCs w:val="26"/>
          <w:cs/>
          <w:lang w:val="th-TH"/>
        </w:rPr>
        <w:t>งานอัตราค่าสินค้าหรือบริการที่</w:t>
      </w:r>
      <w:r w:rsidR="00D452BF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D452BF"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ขายสินค้าและบริการเป็นเอกเทศแยกต่างหาก </w:t>
      </w:r>
    </w:p>
    <w:p w14:paraId="2FA7F6E7" w14:textId="77777777" w:rsidR="007C7035" w:rsidRPr="009D37DC" w:rsidRDefault="007C7035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9B7D29C" w14:textId="77777777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รายได้ค่าบริหารจัดการ</w:t>
      </w:r>
    </w:p>
    <w:p w14:paraId="7C178A94" w14:textId="77777777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E2C3CCA" w14:textId="77777777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รายได้จากการบริหารจัดการ จะรับรู้เป็นรายได้เมื่อได้ให้บริการแล้ว</w:t>
      </w:r>
    </w:p>
    <w:p w14:paraId="7224CFF2" w14:textId="77777777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23EEEAB1" w14:textId="77777777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094A6A75" w14:textId="1E2F9EE1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lastRenderedPageBreak/>
        <w:t>รายได้ค่าสิทธิ</w:t>
      </w:r>
      <w:r w:rsidRPr="009D37DC">
        <w:rPr>
          <w:rFonts w:ascii="Angsana New" w:hAnsi="Angsana New"/>
          <w:i/>
          <w:iCs/>
          <w:sz w:val="26"/>
          <w:szCs w:val="26"/>
        </w:rPr>
        <w:t xml:space="preserve"> </w:t>
      </w:r>
      <w:r w:rsidRPr="009D37DC">
        <w:rPr>
          <w:rFonts w:ascii="Angsana New" w:hAnsi="Angsana New"/>
          <w:i/>
          <w:iCs/>
          <w:sz w:val="26"/>
          <w:szCs w:val="26"/>
          <w:cs/>
        </w:rPr>
        <w:t>รายได้</w:t>
      </w:r>
      <w:r w:rsidR="003965B0" w:rsidRPr="009D37DC">
        <w:rPr>
          <w:rFonts w:ascii="Angsana New" w:hAnsi="Angsana New" w:hint="cs"/>
          <w:i/>
          <w:iCs/>
          <w:sz w:val="26"/>
          <w:szCs w:val="26"/>
          <w:cs/>
        </w:rPr>
        <w:t>จากการให้สิทธิ</w:t>
      </w:r>
      <w:r w:rsidRPr="009D37DC">
        <w:rPr>
          <w:rFonts w:ascii="Angsana New" w:hAnsi="Angsana New"/>
          <w:i/>
          <w:iCs/>
          <w:sz w:val="26"/>
          <w:szCs w:val="26"/>
          <w:cs/>
        </w:rPr>
        <w:t>แฟรนไชส์</w:t>
      </w:r>
    </w:p>
    <w:p w14:paraId="06E2C194" w14:textId="77777777" w:rsidR="004F476E" w:rsidRPr="009D37DC" w:rsidRDefault="004F476E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</w:p>
    <w:p w14:paraId="442911A6" w14:textId="6489474A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รายได้ค่าสิทธิ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รายได้ค่าธรรมเนียมแรกเข้าและแฟรนไชส์  จะรับรู้</w:t>
      </w:r>
      <w:r w:rsidR="00735F81" w:rsidRPr="009D37DC">
        <w:rPr>
          <w:rFonts w:ascii="Angsana New" w:hAnsi="Angsana New" w:hint="cs"/>
          <w:sz w:val="26"/>
          <w:szCs w:val="26"/>
          <w:cs/>
        </w:rPr>
        <w:t>ตลอดช่วงเวลา</w:t>
      </w:r>
      <w:r w:rsidRPr="009D37DC">
        <w:rPr>
          <w:rFonts w:ascii="Angsana New" w:hAnsi="Angsana New"/>
          <w:sz w:val="26"/>
          <w:szCs w:val="26"/>
          <w:cs/>
        </w:rPr>
        <w:t>ซึ่งเป็นไปตามเนื้อหาของสัญญาที่เกี่ยวข้อง</w:t>
      </w:r>
    </w:p>
    <w:p w14:paraId="758DB1AC" w14:textId="1FAE50AF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1537133D" w14:textId="3D154F3D" w:rsidR="00D273B1" w:rsidRPr="009D37DC" w:rsidRDefault="004F476E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รายได้จากบัตรสมาชิก</w:t>
      </w:r>
    </w:p>
    <w:p w14:paraId="7CE9C753" w14:textId="77777777" w:rsidR="004F476E" w:rsidRPr="009D37DC" w:rsidRDefault="004F476E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2F90B5E3" w14:textId="77777777" w:rsidR="00D273B1" w:rsidRPr="009D37DC" w:rsidRDefault="00D273B1" w:rsidP="00D27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รายได้จากบัตรสมาชิกรับรู้โดยวิธีเส้นตรงตลอดอายุของบัตรสมาชิก</w:t>
      </w:r>
    </w:p>
    <w:p w14:paraId="5D9E8D52" w14:textId="77777777" w:rsidR="00D273B1" w:rsidRPr="009D37DC" w:rsidRDefault="00D273B1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26A0640C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9D37DC">
        <w:rPr>
          <w:rFonts w:ascii="Angsana New" w:hAnsi="Angsana New"/>
          <w:i/>
          <w:iCs/>
          <w:sz w:val="26"/>
          <w:szCs w:val="26"/>
          <w:cs/>
          <w:lang w:val="th-TH"/>
        </w:rPr>
        <w:t>โปรแกรมสิทธิพิเศษแก่ลูกค้า</w:t>
      </w:r>
    </w:p>
    <w:p w14:paraId="722AF15B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47A1775" w14:textId="77777777" w:rsidR="006C0FAB" w:rsidRPr="009D37DC" w:rsidRDefault="006C0FAB" w:rsidP="006C0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0AE2D6D2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3B57FEBF" w14:textId="77777777" w:rsidR="003965B0" w:rsidRPr="009D37DC" w:rsidRDefault="003965B0" w:rsidP="0039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9D37DC">
        <w:rPr>
          <w:rFonts w:ascii="Angsana New" w:hAnsi="Angsana New"/>
          <w:i/>
          <w:iCs/>
          <w:sz w:val="26"/>
          <w:szCs w:val="26"/>
          <w:cs/>
          <w:lang w:val="th-TH"/>
        </w:rPr>
        <w:t>เงินรับล่วงหน้าระยะยาวจากลูกค้า</w:t>
      </w:r>
    </w:p>
    <w:p w14:paraId="39D4B1AA" w14:textId="77777777" w:rsidR="003965B0" w:rsidRPr="009D37DC" w:rsidRDefault="003965B0" w:rsidP="0039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FB09D27" w14:textId="77777777" w:rsidR="003965B0" w:rsidRPr="009D37DC" w:rsidRDefault="003965B0" w:rsidP="0039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</w:t>
      </w:r>
      <w:r w:rsidRPr="009D37DC">
        <w:rPr>
          <w:rFonts w:ascii="Angsana New" w:hAnsi="Angsana New"/>
          <w:sz w:val="26"/>
          <w:szCs w:val="26"/>
        </w:rPr>
        <w:t xml:space="preserve"> 12 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 เดือน </w:t>
      </w:r>
    </w:p>
    <w:p w14:paraId="2589A534" w14:textId="77777777" w:rsidR="003965B0" w:rsidRPr="009D37DC" w:rsidRDefault="003965B0" w:rsidP="00E6242F">
      <w:pPr>
        <w:jc w:val="both"/>
        <w:rPr>
          <w:rFonts w:ascii="Angsana New" w:hAnsi="Angsana New"/>
          <w:i/>
          <w:iCs/>
          <w:sz w:val="26"/>
          <w:szCs w:val="26"/>
        </w:rPr>
      </w:pPr>
    </w:p>
    <w:p w14:paraId="2C939309" w14:textId="77777777" w:rsidR="00371E6A" w:rsidRPr="009D37DC" w:rsidRDefault="004F476E" w:rsidP="00E6242F">
      <w:pPr>
        <w:jc w:val="both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47C7D43" w14:textId="77777777" w:rsidR="004F476E" w:rsidRPr="009D37DC" w:rsidRDefault="004F476E" w:rsidP="00E6242F">
      <w:pPr>
        <w:jc w:val="both"/>
        <w:rPr>
          <w:rFonts w:ascii="Angsana New" w:hAnsi="Angsana New"/>
          <w:i/>
          <w:iCs/>
          <w:sz w:val="26"/>
          <w:szCs w:val="26"/>
        </w:rPr>
      </w:pPr>
    </w:p>
    <w:p w14:paraId="26DE47A3" w14:textId="77777777" w:rsidR="007802AD" w:rsidRPr="009D37DC" w:rsidRDefault="007802AD" w:rsidP="00E6242F">
      <w:pPr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386EF8F4" w14:textId="77777777" w:rsidR="009F3E4D" w:rsidRPr="009D37DC" w:rsidRDefault="009F3E4D" w:rsidP="009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4518016" w14:textId="77777777" w:rsidR="009F3E4D" w:rsidRPr="009D37DC" w:rsidRDefault="009F3E4D" w:rsidP="009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15AB7E7F" w14:textId="77777777" w:rsidR="009F3E4D" w:rsidRPr="009D37DC" w:rsidRDefault="009F3E4D" w:rsidP="009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F2091F2" w14:textId="77777777" w:rsidR="009F3E4D" w:rsidRPr="009D37DC" w:rsidRDefault="009F3E4D" w:rsidP="009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รายได้เงินปันผล รับรู้เมื่อผู้ถือหุ้นมีสิทธิได้รับเงินปันผล</w:t>
      </w:r>
    </w:p>
    <w:p w14:paraId="4F8BD983" w14:textId="77777777" w:rsidR="009F3E4D" w:rsidRPr="009D37DC" w:rsidRDefault="009F3E4D" w:rsidP="009F3E4D">
      <w:pPr>
        <w:jc w:val="both"/>
        <w:rPr>
          <w:rFonts w:ascii="Angsana New" w:hAnsi="Angsana New"/>
          <w:sz w:val="26"/>
          <w:szCs w:val="26"/>
        </w:rPr>
      </w:pPr>
    </w:p>
    <w:p w14:paraId="4324664F" w14:textId="77777777" w:rsidR="009F3E4D" w:rsidRPr="009D37DC" w:rsidRDefault="009F3E4D" w:rsidP="009F3E4D">
      <w:pPr>
        <w:jc w:val="both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675B7DE" w14:textId="77777777" w:rsidR="009F3E4D" w:rsidRPr="009D37DC" w:rsidRDefault="009F3E4D" w:rsidP="009F3E4D">
      <w:pPr>
        <w:jc w:val="both"/>
        <w:rPr>
          <w:rFonts w:ascii="Angsana New" w:hAnsi="Angsana New"/>
          <w:sz w:val="26"/>
          <w:szCs w:val="26"/>
        </w:rPr>
      </w:pPr>
    </w:p>
    <w:p w14:paraId="4D1BB150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3A6E38F5" w14:textId="77777777" w:rsidR="007802AD" w:rsidRPr="009D37DC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2F9CE9E" w14:textId="77777777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318BE240" w14:textId="7D5A0EE1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14:paraId="5E738385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897018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D3B3EF7" w14:textId="4478470F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DF24692" w14:textId="57E5FD82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สัญญาเช่าการเงิน</w:t>
      </w:r>
    </w:p>
    <w:p w14:paraId="328A2535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8C237B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ๆ ให้จัดประเภทเป็นสัญญาเช่าการเงิน  </w:t>
      </w:r>
      <w:r w:rsidRPr="009D37DC">
        <w:rPr>
          <w:rFonts w:ascii="Angsana New" w:hAnsi="Angsana New"/>
          <w:sz w:val="26"/>
          <w:szCs w:val="26"/>
          <w:cs/>
        </w:rPr>
        <w:t>สินทรัพย์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ค่าเช่าที่ชำระจะแยกเป็นส่วนที่เป็นค่าใช้จ่ายทางการเงินและส่วนที่จะหักจากหนี้ตามสัญญา 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ค่าใช้จ่ายทางการเงินจะบันทึกโดยตรงในงบกำไรขาดทุนเบ็ดเสร็จ</w:t>
      </w:r>
    </w:p>
    <w:p w14:paraId="4DE17DE4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EA7760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สัญญาเช่าดำเนินงาน</w:t>
      </w:r>
    </w:p>
    <w:p w14:paraId="5968FC4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2BA43AE4" w14:textId="77777777" w:rsidR="007802AD" w:rsidRPr="009D37DC" w:rsidRDefault="007802AD" w:rsidP="007C703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D37DC">
        <w:rPr>
          <w:rFonts w:ascii="Angsana New" w:hAnsi="Angsana New" w:cs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</w:t>
      </w:r>
      <w:r w:rsidR="00307B9B" w:rsidRPr="009D37DC">
        <w:rPr>
          <w:rFonts w:ascii="Angsana New" w:hAnsi="Angsana New" w:cs="Angsana New"/>
          <w:sz w:val="26"/>
          <w:szCs w:val="26"/>
          <w:cs/>
        </w:rPr>
        <w:t>ญชีโดยถือเป็นสัญญาเช่าดำเนินงาน</w:t>
      </w:r>
      <w:r w:rsidRPr="009D37DC">
        <w:rPr>
          <w:rFonts w:ascii="Angsana New" w:hAnsi="Angsana New" w:cs="Angsana New"/>
          <w:sz w:val="26"/>
          <w:szCs w:val="26"/>
          <w:cs/>
        </w:rPr>
        <w:t xml:space="preserve">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         </w:t>
      </w:r>
    </w:p>
    <w:p w14:paraId="56740EA6" w14:textId="77777777" w:rsidR="007802AD" w:rsidRPr="009D37DC" w:rsidRDefault="007802AD" w:rsidP="007C703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4DD55D6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0A32BF3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7DF98D2" w14:textId="77777777" w:rsidR="007802AD" w:rsidRPr="009D37DC" w:rsidRDefault="007802AD" w:rsidP="007C703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D37DC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14:paraId="37F68E53" w14:textId="77777777" w:rsidR="009F3E4D" w:rsidRPr="009D37DC" w:rsidRDefault="009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08BEDE6C" w14:textId="77777777" w:rsidR="00535C1B" w:rsidRPr="009D37DC" w:rsidRDefault="00535C1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1D6787AA" w14:textId="77777777" w:rsidR="00535C1B" w:rsidRPr="009D37DC" w:rsidRDefault="00535C1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27CC419A" w14:textId="77777777" w:rsidR="00535C1B" w:rsidRPr="009D37DC" w:rsidRDefault="00535C1B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9D37DC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</w:p>
    <w:p w14:paraId="61FD774D" w14:textId="77777777" w:rsidR="006A3C64" w:rsidRPr="009D37DC" w:rsidRDefault="006A3C64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35447223" w14:textId="77777777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53D6B451" w14:textId="554AE51D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6ED05E1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4AB784C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</w:t>
      </w:r>
      <w:r w:rsidR="00137D25" w:rsidRPr="009D37DC">
        <w:rPr>
          <w:rFonts w:ascii="Angsana New" w:hAnsi="Angsana New"/>
          <w:sz w:val="26"/>
          <w:szCs w:val="26"/>
          <w:cs/>
        </w:rPr>
        <w:t xml:space="preserve">ารตัดบัญชี  </w:t>
      </w:r>
      <w:r w:rsidRPr="009D37DC">
        <w:rPr>
          <w:rFonts w:ascii="Angsana New" w:hAnsi="Angsana New"/>
          <w:sz w:val="26"/>
          <w:szCs w:val="26"/>
          <w:cs/>
        </w:rPr>
        <w:t>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7D6EBFDA" w14:textId="77777777" w:rsidR="007C7035" w:rsidRPr="009D37DC" w:rsidRDefault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1CC3196A" w14:textId="6526CBE8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</w:t>
      </w:r>
      <w:r w:rsidR="00137D25" w:rsidRPr="009D37DC">
        <w:rPr>
          <w:rFonts w:ascii="Angsana New" w:hAnsi="Angsana New"/>
          <w:sz w:val="26"/>
          <w:szCs w:val="26"/>
          <w:cs/>
        </w:rPr>
        <w:t>การตัดบัญชีที่ไม่ได้รับรู้ใหม่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137D25" w:rsidRPr="009D37DC">
        <w:rPr>
          <w:rFonts w:ascii="Angsana New" w:hAnsi="Angsana New"/>
          <w:sz w:val="26"/>
          <w:szCs w:val="26"/>
          <w:cs/>
        </w:rPr>
        <w:t xml:space="preserve">              </w:t>
      </w:r>
      <w:r w:rsidRPr="009D37DC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03B2BDDF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7B2AB6A0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0AD152E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7B1265B1" w14:textId="77777777" w:rsidR="007802AD" w:rsidRPr="009D37DC" w:rsidRDefault="007802AD" w:rsidP="007C7035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9D37DC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Pr="009D37DC">
        <w:rPr>
          <w:rFonts w:ascii="Angsana New" w:hAnsi="Angsana New"/>
          <w:b/>
          <w:bCs/>
          <w:sz w:val="26"/>
          <w:szCs w:val="26"/>
          <w:cs/>
        </w:rPr>
        <w:t xml:space="preserve">บริษัทใหญ่ </w:t>
      </w:r>
    </w:p>
    <w:p w14:paraId="0BD42B4B" w14:textId="77777777" w:rsidR="007802AD" w:rsidRPr="009D37DC" w:rsidRDefault="007802AD" w:rsidP="007C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658D969D" w14:textId="77777777" w:rsidR="007802AD" w:rsidRPr="009D37DC" w:rsidRDefault="007802AD" w:rsidP="007C7035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9D37DC">
        <w:rPr>
          <w:rFonts w:ascii="Angsana New" w:hAnsi="Angsana New"/>
          <w:sz w:val="26"/>
          <w:szCs w:val="26"/>
          <w:cs/>
        </w:rPr>
        <w:t>ผู้ถือหุ้น</w:t>
      </w:r>
      <w:r w:rsidRPr="009D37DC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D1381B" w:rsidRPr="009D37DC">
        <w:rPr>
          <w:rFonts w:ascii="Angsana New" w:hAnsi="Angsana New"/>
          <w:sz w:val="26"/>
          <w:szCs w:val="26"/>
          <w:cs/>
        </w:rPr>
        <w:t>สำหรับปี</w:t>
      </w:r>
      <w:r w:rsidRPr="009D37DC">
        <w:rPr>
          <w:rFonts w:ascii="Angsana New" w:hAnsi="Angsana New"/>
          <w:sz w:val="26"/>
          <w:szCs w:val="26"/>
          <w:cs/>
        </w:rPr>
        <w:t xml:space="preserve">ส่วนที่เป็นของบริษัทใหญ่ด้วยจำนวนหุ้นถัวเฉลี่ยถ่วงน้ำหนักที่ออกในระหว่างปี </w:t>
      </w:r>
    </w:p>
    <w:p w14:paraId="15D4EA02" w14:textId="77777777" w:rsidR="00E400F2" w:rsidRPr="009D37DC" w:rsidRDefault="00E400F2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8D7E9C2" w14:textId="77777777" w:rsidR="00E400F2" w:rsidRPr="009D37DC" w:rsidRDefault="00E4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03D7F1FC" w14:textId="2422099F" w:rsidR="00B30F85" w:rsidRPr="009D37DC" w:rsidRDefault="00B30F85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</w:p>
    <w:p w14:paraId="0E6B0812" w14:textId="77777777" w:rsidR="00B30F85" w:rsidRPr="009D37DC" w:rsidRDefault="00B30F85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B2164DE" w14:textId="77777777" w:rsidR="00B30F85" w:rsidRPr="009D37DC" w:rsidRDefault="00B30F85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B2779AF" w14:textId="77777777" w:rsidR="006A3C64" w:rsidRPr="009D37DC" w:rsidRDefault="006A3C64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473EAAC" w14:textId="77777777" w:rsidR="001B49BA" w:rsidRPr="009D37DC" w:rsidRDefault="001B49BA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 มีดังนี้</w:t>
      </w:r>
    </w:p>
    <w:p w14:paraId="6DFE6F85" w14:textId="77777777" w:rsidR="00AF346F" w:rsidRPr="009D37DC" w:rsidRDefault="00AF346F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AF346F" w:rsidRPr="009D37DC" w14:paraId="4DBE69A1" w14:textId="77777777" w:rsidTr="00586DAD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55093382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5D09D52C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D43D5BE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14:paraId="0E6BD549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59E1FD47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346F" w:rsidRPr="009D37DC" w14:paraId="1C36B43F" w14:textId="77777777" w:rsidTr="00586DAD">
        <w:trPr>
          <w:trHeight w:val="20"/>
        </w:trPr>
        <w:tc>
          <w:tcPr>
            <w:tcW w:w="2700" w:type="dxa"/>
            <w:shd w:val="clear" w:color="auto" w:fill="auto"/>
          </w:tcPr>
          <w:p w14:paraId="1CE7215A" w14:textId="77777777" w:rsidR="00AF346F" w:rsidRPr="009D37DC" w:rsidRDefault="00AF346F" w:rsidP="00586D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9F747B2" w14:textId="77777777" w:rsidR="00AF346F" w:rsidRPr="009D37DC" w:rsidRDefault="00AF346F" w:rsidP="00586D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E8654E0" w14:textId="77777777" w:rsidR="00AF346F" w:rsidRPr="009D37DC" w:rsidRDefault="00AF346F" w:rsidP="00586D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72EDB8" w14:textId="77777777" w:rsidR="00AF346F" w:rsidRPr="009D37DC" w:rsidRDefault="00AF346F" w:rsidP="00586D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5E16653D" w14:textId="77777777" w:rsidR="00AF346F" w:rsidRPr="009D37DC" w:rsidRDefault="00AF346F" w:rsidP="00586D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F346F" w:rsidRPr="009D37DC" w14:paraId="1757A865" w14:textId="77777777" w:rsidTr="00586DAD">
        <w:trPr>
          <w:trHeight w:val="20"/>
        </w:trPr>
        <w:tc>
          <w:tcPr>
            <w:tcW w:w="2700" w:type="dxa"/>
            <w:shd w:val="clear" w:color="auto" w:fill="auto"/>
          </w:tcPr>
          <w:p w14:paraId="79AD9B9E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14:paraId="1437E839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CFFEAE" wp14:editId="2B6A2DCE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55604</wp:posOffset>
                      </wp:positionV>
                      <wp:extent cx="59055" cy="549910"/>
                      <wp:effectExtent l="0" t="0" r="36195" b="2159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D712B9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-1.05pt;margin-top:4.4pt;width:4.65pt;height:4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shd w:val="clear" w:color="auto" w:fill="auto"/>
          </w:tcPr>
          <w:p w14:paraId="3FD494DE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5FF166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6C1473" wp14:editId="045946B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49723</wp:posOffset>
                      </wp:positionV>
                      <wp:extent cx="59055" cy="549910"/>
                      <wp:effectExtent l="0" t="0" r="36195" b="21590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C077B41" id="Right Brace 3" o:spid="_x0000_s1026" type="#_x0000_t88" style="position:absolute;margin-left:-1.35pt;margin-top:3.9pt;width:4.65pt;height:4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 w:val="restart"/>
            <w:shd w:val="clear" w:color="auto" w:fill="auto"/>
          </w:tcPr>
          <w:p w14:paraId="50BCAD58" w14:textId="77777777" w:rsidR="00AF346F" w:rsidRPr="009D37DC" w:rsidRDefault="00AF346F" w:rsidP="00586DAD">
            <w:pPr>
              <w:tabs>
                <w:tab w:val="left" w:pos="72"/>
              </w:tabs>
              <w:spacing w:line="240" w:lineRule="auto"/>
              <w:ind w:left="162" w:right="-18" w:hanging="162"/>
              <w:rPr>
                <w:rFonts w:ascii="Angsana New" w:hAnsi="Angsana New"/>
                <w:sz w:val="14"/>
                <w:szCs w:val="14"/>
              </w:rPr>
            </w:pPr>
          </w:p>
          <w:p w14:paraId="7152FA42" w14:textId="77777777" w:rsidR="00AF346F" w:rsidRPr="009D37DC" w:rsidRDefault="00AF346F" w:rsidP="00586DAD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AF346F" w:rsidRPr="009D37DC" w14:paraId="4511C31D" w14:textId="77777777" w:rsidTr="00586DAD">
        <w:trPr>
          <w:trHeight w:val="20"/>
        </w:trPr>
        <w:tc>
          <w:tcPr>
            <w:tcW w:w="2700" w:type="dxa"/>
            <w:shd w:val="clear" w:color="auto" w:fill="auto"/>
          </w:tcPr>
          <w:p w14:paraId="18E3EC42" w14:textId="77777777" w:rsidR="00AF346F" w:rsidRPr="009D37DC" w:rsidRDefault="00AF346F" w:rsidP="00586DA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14:paraId="7AEB50FA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08E7F15" w14:textId="77777777" w:rsidR="00AF346F" w:rsidRPr="009D37DC" w:rsidRDefault="00AF346F" w:rsidP="00586D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65AE10A2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61C1060B" w14:textId="77777777" w:rsidR="00AF346F" w:rsidRPr="009D37DC" w:rsidRDefault="00AF346F" w:rsidP="00586DAD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346F" w:rsidRPr="009D37DC" w14:paraId="2B00EDE2" w14:textId="77777777" w:rsidTr="00586DAD">
        <w:trPr>
          <w:trHeight w:val="20"/>
        </w:trPr>
        <w:tc>
          <w:tcPr>
            <w:tcW w:w="2700" w:type="dxa"/>
            <w:shd w:val="clear" w:color="auto" w:fill="auto"/>
          </w:tcPr>
          <w:p w14:paraId="557717AF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270" w:type="dxa"/>
          </w:tcPr>
          <w:p w14:paraId="54D480D8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75FCA5D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E34134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194945A1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346F" w:rsidRPr="009D37DC" w14:paraId="17EA66D3" w14:textId="77777777" w:rsidTr="00586DAD">
        <w:trPr>
          <w:trHeight w:val="20"/>
        </w:trPr>
        <w:tc>
          <w:tcPr>
            <w:tcW w:w="2700" w:type="dxa"/>
            <w:shd w:val="clear" w:color="auto" w:fill="auto"/>
          </w:tcPr>
          <w:p w14:paraId="5DB2BA03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14:paraId="2C96E6CC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420F48E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6F52BA42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53C06B8A" w14:textId="77777777" w:rsidR="00AF346F" w:rsidRPr="009D37DC" w:rsidRDefault="00AF346F" w:rsidP="00586DAD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  <w:tr w:rsidR="00AF346F" w:rsidRPr="009D37DC" w14:paraId="472499E8" w14:textId="77777777" w:rsidTr="00586DAD">
        <w:trPr>
          <w:trHeight w:val="81"/>
        </w:trPr>
        <w:tc>
          <w:tcPr>
            <w:tcW w:w="2700" w:type="dxa"/>
            <w:shd w:val="clear" w:color="auto" w:fill="auto"/>
          </w:tcPr>
          <w:p w14:paraId="16777064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270" w:type="dxa"/>
            <w:shd w:val="clear" w:color="auto" w:fill="auto"/>
          </w:tcPr>
          <w:p w14:paraId="7F1F6798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2D6260E" w14:textId="77777777" w:rsidR="00AF346F" w:rsidRPr="009D37DC" w:rsidRDefault="00AF346F" w:rsidP="0058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shd w:val="clear" w:color="auto" w:fill="auto"/>
          </w:tcPr>
          <w:p w14:paraId="1C7EE066" w14:textId="77777777" w:rsidR="00AF346F" w:rsidRPr="009D37DC" w:rsidRDefault="00AF346F" w:rsidP="00586DA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4A735F87" w14:textId="77777777" w:rsidR="00AF346F" w:rsidRPr="009D37DC" w:rsidRDefault="00AF346F" w:rsidP="00586DA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กรรมการเป็นสมาชิกในครอบครัว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ที่ใกล้ชิดกับผู้ถือหุ้นท่านหนึ่งของบริษัท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</w:tbl>
    <w:p w14:paraId="62312748" w14:textId="77777777" w:rsidR="00AF346F" w:rsidRPr="009D37DC" w:rsidRDefault="00AF346F" w:rsidP="00AF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2BCD25F" w14:textId="77777777" w:rsidR="00AF346F" w:rsidRPr="009D37DC" w:rsidRDefault="00AF346F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70DF387C" w14:textId="77777777" w:rsidR="00AF346F" w:rsidRPr="009D37DC" w:rsidRDefault="00AF346F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"/>
        <w:gridCol w:w="6840"/>
      </w:tblGrid>
      <w:tr w:rsidR="00AF346F" w:rsidRPr="009D37DC" w14:paraId="650371A6" w14:textId="77777777" w:rsidTr="00586DAD">
        <w:trPr>
          <w:tblHeader/>
        </w:trPr>
        <w:tc>
          <w:tcPr>
            <w:tcW w:w="27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F32B" w14:textId="77777777" w:rsidR="00AF346F" w:rsidRPr="009D37DC" w:rsidRDefault="00AF346F" w:rsidP="000B3A92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5A2B97DB" w14:textId="77777777" w:rsidR="00AF346F" w:rsidRPr="009D37DC" w:rsidRDefault="00AF346F" w:rsidP="000B3A92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813A" w14:textId="77777777" w:rsidR="00AF346F" w:rsidRPr="009D37DC" w:rsidRDefault="00AF346F" w:rsidP="000B3A92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346F" w:rsidRPr="009D37DC" w14:paraId="1E3840E4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D681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CD0ED9A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0583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AF346F" w:rsidRPr="009D37DC" w14:paraId="0B0C47A0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3D8C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762C1213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E6A9A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F346F" w:rsidRPr="009D37DC" w14:paraId="7B5562E2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8902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70" w:type="dxa"/>
          </w:tcPr>
          <w:p w14:paraId="21A9014C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85EA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AF346F" w:rsidRPr="009D37DC" w14:paraId="473B32FF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F6221" w14:textId="77777777" w:rsidR="00AF346F" w:rsidRPr="009D37DC" w:rsidRDefault="00AF346F" w:rsidP="000B3A9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A24405C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6085B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AF346F" w:rsidRPr="009D37DC" w14:paraId="0EB9ECE0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335C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70" w:type="dxa"/>
          </w:tcPr>
          <w:p w14:paraId="7F5F1846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3D0C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F346F" w:rsidRPr="009D37DC" w14:paraId="745D72A8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F611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70" w:type="dxa"/>
          </w:tcPr>
          <w:p w14:paraId="3EAC8F7E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99C7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F346F" w:rsidRPr="009D37DC" w14:paraId="167DAA41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918A" w14:textId="77777777" w:rsidR="00AF346F" w:rsidRPr="009D37DC" w:rsidRDefault="00AF346F" w:rsidP="000B3A9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0A503460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072A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9D37DC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AF346F" w:rsidRPr="009D37DC" w14:paraId="716C6332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4AD7" w14:textId="77777777" w:rsidR="00AF346F" w:rsidRPr="009D37DC" w:rsidRDefault="00AF346F" w:rsidP="000B3A9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FB90209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C459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9D37DC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Pr="009D37DC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AF346F" w:rsidRPr="009D37DC" w14:paraId="29BB44B7" w14:textId="77777777" w:rsidTr="00586DA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5F56" w14:textId="77777777" w:rsidR="00AF346F" w:rsidRPr="009D37DC" w:rsidRDefault="00AF346F" w:rsidP="000B3A9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69244EEA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45DB2" w14:textId="77777777" w:rsidR="00AF346F" w:rsidRPr="009D37DC" w:rsidRDefault="00AF346F" w:rsidP="000B3A9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9D37DC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14:paraId="1047EC29" w14:textId="77777777" w:rsidR="00AF346F" w:rsidRPr="009D37DC" w:rsidRDefault="00AF346F" w:rsidP="000B3A92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p w14:paraId="323BA5E8" w14:textId="77777777" w:rsidR="00AF346F" w:rsidRPr="009D37DC" w:rsidRDefault="00AF346F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</w:rPr>
        <w:br w:type="page"/>
      </w:r>
    </w:p>
    <w:p w14:paraId="355873EC" w14:textId="77777777" w:rsidR="00A211D0" w:rsidRPr="009D37DC" w:rsidRDefault="00EE54D0" w:rsidP="000B3A92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9D37DC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รายการที่สำคัญกับ</w:t>
      </w:r>
      <w:r w:rsidR="008409A6" w:rsidRPr="009D37DC">
        <w:rPr>
          <w:rFonts w:ascii="Angsana New" w:hAnsi="Angsana New" w:cs="Angsana New"/>
          <w:sz w:val="26"/>
          <w:szCs w:val="26"/>
          <w:cs/>
          <w:lang w:val="en-US"/>
        </w:rPr>
        <w:t>บุคคลและ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กิจการที่เกี่ยวข้องกัน</w:t>
      </w:r>
      <w:r w:rsidR="000E3913"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สำหรับแต่ละปีสิ้นสุดวันที่ </w:t>
      </w:r>
      <w:r w:rsidR="000E3913" w:rsidRPr="009D37DC">
        <w:rPr>
          <w:rFonts w:ascii="Angsana New" w:hAnsi="Angsana New" w:cs="Angsana New"/>
          <w:sz w:val="26"/>
          <w:szCs w:val="26"/>
          <w:lang w:val="en-US"/>
        </w:rPr>
        <w:t>31</w:t>
      </w:r>
      <w:r w:rsidR="000E3913"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="003C4EC3" w:rsidRPr="009D37DC">
        <w:rPr>
          <w:rFonts w:ascii="Angsana New" w:hAnsi="Angsana New" w:cs="Angsana New"/>
          <w:sz w:val="26"/>
          <w:szCs w:val="26"/>
          <w:lang w:val="en-US"/>
        </w:rPr>
        <w:t>2562</w:t>
      </w:r>
      <w:r w:rsidR="000E3913"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582E4E" w:rsidRPr="009D37DC">
        <w:rPr>
          <w:rFonts w:ascii="Angsana New" w:hAnsi="Angsana New" w:cs="Angsana New"/>
          <w:sz w:val="26"/>
          <w:szCs w:val="26"/>
          <w:lang w:val="en-US"/>
        </w:rPr>
        <w:t>2561</w:t>
      </w:r>
      <w:r w:rsidR="000E3913"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14:paraId="5424B120" w14:textId="77777777" w:rsidR="004B2510" w:rsidRPr="009D37DC" w:rsidRDefault="004B2510" w:rsidP="000B3A92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4B2510" w:rsidRPr="009D37DC" w14:paraId="5DA63CDA" w14:textId="77777777" w:rsidTr="00377E2A">
        <w:tc>
          <w:tcPr>
            <w:tcW w:w="4194" w:type="dxa"/>
            <w:hideMark/>
          </w:tcPr>
          <w:p w14:paraId="1EABED4C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4BB39D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B2510" w:rsidRPr="009D37DC" w14:paraId="7D242E78" w14:textId="77777777" w:rsidTr="00377E2A">
        <w:tc>
          <w:tcPr>
            <w:tcW w:w="4194" w:type="dxa"/>
          </w:tcPr>
          <w:p w14:paraId="4D7951EF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916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8ECC8A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99B3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394FF4F8" w14:textId="77777777" w:rsidTr="00377E2A">
        <w:tc>
          <w:tcPr>
            <w:tcW w:w="4194" w:type="dxa"/>
          </w:tcPr>
          <w:p w14:paraId="7017B949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C23E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0D6AFF1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7B29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1C653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064A91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B74EE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35A46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5E9CFDC8" w14:textId="77777777" w:rsidTr="00377E2A">
        <w:tc>
          <w:tcPr>
            <w:tcW w:w="4194" w:type="dxa"/>
            <w:vAlign w:val="center"/>
          </w:tcPr>
          <w:p w14:paraId="4B759EB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A56BD6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6CACF9F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FEB27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11D7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77B7F6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D455E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7EF9E6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B2510" w:rsidRPr="009D37DC" w14:paraId="5FD22A35" w14:textId="77777777" w:rsidTr="00377E2A">
        <w:tc>
          <w:tcPr>
            <w:tcW w:w="4194" w:type="dxa"/>
          </w:tcPr>
          <w:p w14:paraId="47C0C11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8BD5F1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23F68C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4749C4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9C930E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9C2679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242,772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0BD33B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4AB3690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253,600</w:t>
            </w:r>
          </w:p>
        </w:tc>
      </w:tr>
      <w:tr w:rsidR="004B2510" w:rsidRPr="009D37DC" w14:paraId="21569F67" w14:textId="77777777" w:rsidTr="00377E2A">
        <w:tc>
          <w:tcPr>
            <w:tcW w:w="4194" w:type="dxa"/>
            <w:vAlign w:val="center"/>
          </w:tcPr>
          <w:p w14:paraId="1CAA113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3633C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10C4CB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FE7783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FBEC9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4B0141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FF181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24BCF2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582BC4D" w14:textId="77777777" w:rsidTr="00377E2A">
        <w:tc>
          <w:tcPr>
            <w:tcW w:w="4194" w:type="dxa"/>
            <w:vAlign w:val="center"/>
          </w:tcPr>
          <w:p w14:paraId="132DFE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68B09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EF134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7FB3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20EA2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C2D2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02E8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09740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080C0276" w14:textId="77777777" w:rsidTr="00377E2A">
        <w:tc>
          <w:tcPr>
            <w:tcW w:w="4194" w:type="dxa"/>
          </w:tcPr>
          <w:p w14:paraId="737E98C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AB917F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09D82A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4EFDC4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E2AB1F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2CB8C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272,609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D99B82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82FACF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94,499</w:t>
            </w:r>
          </w:p>
        </w:tc>
      </w:tr>
      <w:tr w:rsidR="004B2510" w:rsidRPr="009D37DC" w14:paraId="1AE0188B" w14:textId="77777777" w:rsidTr="00377E2A">
        <w:tc>
          <w:tcPr>
            <w:tcW w:w="4194" w:type="dxa"/>
          </w:tcPr>
          <w:p w14:paraId="4FC7243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5C5001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1A034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A0A6E9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42304A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F4343A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871D0F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647295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198AFE26" w14:textId="77777777" w:rsidTr="00377E2A">
        <w:tc>
          <w:tcPr>
            <w:tcW w:w="4194" w:type="dxa"/>
            <w:vAlign w:val="center"/>
          </w:tcPr>
          <w:p w14:paraId="221A499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รายได้จากการให้สิทธิ์แฟรนไชส์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84F49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A78E6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F0E1D6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8B673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037E8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AAB5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2BB9F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40BD4CA8" w14:textId="77777777" w:rsidTr="00377E2A">
        <w:tc>
          <w:tcPr>
            <w:tcW w:w="4194" w:type="dxa"/>
            <w:vAlign w:val="center"/>
          </w:tcPr>
          <w:p w14:paraId="0444A61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8A563C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BF0A5F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A1B360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F410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E175E1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82779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5533D69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</w:tr>
      <w:tr w:rsidR="004B2510" w:rsidRPr="009D37DC" w14:paraId="06074E7A" w14:textId="77777777" w:rsidTr="00377E2A">
        <w:tc>
          <w:tcPr>
            <w:tcW w:w="4194" w:type="dxa"/>
            <w:vAlign w:val="center"/>
          </w:tcPr>
          <w:p w14:paraId="39329A0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54BE5F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BC141D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008AA0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6FBA3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7447AA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648D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8A0A5D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943F434" w14:textId="77777777" w:rsidTr="00377E2A">
        <w:tc>
          <w:tcPr>
            <w:tcW w:w="4194" w:type="dxa"/>
            <w:vAlign w:val="center"/>
          </w:tcPr>
          <w:p w14:paraId="615A4D3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05178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08F26B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CD183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26D8B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558DB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2ABB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16776C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2886B3FC" w14:textId="77777777" w:rsidTr="00377E2A">
        <w:tc>
          <w:tcPr>
            <w:tcW w:w="4194" w:type="dxa"/>
          </w:tcPr>
          <w:p w14:paraId="7EFC2E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B9C6C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2AF5988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AE959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0BD6B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238307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8,773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A95D1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7C64225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7,661</w:t>
            </w:r>
          </w:p>
        </w:tc>
      </w:tr>
      <w:tr w:rsidR="004B2510" w:rsidRPr="009D37DC" w14:paraId="2014C01B" w14:textId="77777777" w:rsidTr="00377E2A">
        <w:tc>
          <w:tcPr>
            <w:tcW w:w="4194" w:type="dxa"/>
            <w:vAlign w:val="center"/>
          </w:tcPr>
          <w:p w14:paraId="52B38F1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D85E05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3FD3CA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50CCFF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26BB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73B9F3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585A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983605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2A91030" w14:textId="77777777" w:rsidTr="00377E2A">
        <w:tc>
          <w:tcPr>
            <w:tcW w:w="4194" w:type="dxa"/>
            <w:vAlign w:val="center"/>
          </w:tcPr>
          <w:p w14:paraId="571A89F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2CF2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767888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EE8D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A4E60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41AC73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2591C8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FA89D5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055BA18" w14:textId="77777777" w:rsidTr="00377E2A">
        <w:tc>
          <w:tcPr>
            <w:tcW w:w="4194" w:type="dxa"/>
          </w:tcPr>
          <w:p w14:paraId="1ADEC56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47AA3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2B5A5A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5080D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6C1C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9932F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4445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F22AD0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</w:tr>
      <w:tr w:rsidR="004B2510" w:rsidRPr="009D37DC" w14:paraId="63523D7D" w14:textId="77777777" w:rsidTr="00377E2A">
        <w:tc>
          <w:tcPr>
            <w:tcW w:w="4194" w:type="dxa"/>
          </w:tcPr>
          <w:p w14:paraId="63D0F3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21C30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E8FCE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E03EC5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8F97C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ABDBD7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1BB10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2D63A8D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5F588CAD" w14:textId="77777777" w:rsidTr="00377E2A">
        <w:tc>
          <w:tcPr>
            <w:tcW w:w="4194" w:type="dxa"/>
          </w:tcPr>
          <w:p w14:paraId="650DD36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30A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E64D24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44C0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459F2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789B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69FB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A0F4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</w:tr>
      <w:tr w:rsidR="004B2510" w:rsidRPr="009D37DC" w14:paraId="29F3DEC3" w14:textId="77777777" w:rsidTr="00377E2A">
        <w:tc>
          <w:tcPr>
            <w:tcW w:w="4194" w:type="dxa"/>
            <w:vAlign w:val="center"/>
          </w:tcPr>
          <w:p w14:paraId="6319B5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C434BE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6CC4904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BDFAAD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AACD9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99E8DA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ADDB9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2CD52F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B2510" w:rsidRPr="009D37DC" w14:paraId="6BD43CDD" w14:textId="77777777" w:rsidTr="00377E2A">
        <w:tc>
          <w:tcPr>
            <w:tcW w:w="4194" w:type="dxa"/>
            <w:vAlign w:val="center"/>
          </w:tcPr>
          <w:p w14:paraId="0BB5B84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6C5D8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394CF20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EE35F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99E1E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7C678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9DB07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187A51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B2510" w:rsidRPr="009D37DC" w14:paraId="350D1CA3" w14:textId="77777777" w:rsidTr="00377E2A">
        <w:tc>
          <w:tcPr>
            <w:tcW w:w="4194" w:type="dxa"/>
          </w:tcPr>
          <w:p w14:paraId="482FD34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DC8773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E9397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F32C3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728D9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AADA9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3D117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8D456A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4B2510" w:rsidRPr="009D37DC" w14:paraId="02455238" w14:textId="77777777" w:rsidTr="00377E2A">
        <w:tc>
          <w:tcPr>
            <w:tcW w:w="4194" w:type="dxa"/>
          </w:tcPr>
          <w:p w14:paraId="5310562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4C523A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F68F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2DB7C9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4822B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F67DF1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E5E8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528334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224FA406" w14:textId="77777777" w:rsidTr="00377E2A">
        <w:tc>
          <w:tcPr>
            <w:tcW w:w="4194" w:type="dxa"/>
            <w:vAlign w:val="center"/>
          </w:tcPr>
          <w:p w14:paraId="386FCCC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0F4B4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C8C07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8D240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ABBEE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C6F9F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7010A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B3B05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5C22AE24" w14:textId="77777777" w:rsidTr="00377E2A">
        <w:tc>
          <w:tcPr>
            <w:tcW w:w="4194" w:type="dxa"/>
            <w:vAlign w:val="center"/>
          </w:tcPr>
          <w:p w14:paraId="645432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D204F6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</w:tcPr>
          <w:p w14:paraId="2B93E6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4096CD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A2047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A9253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9C078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0ED9FF4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25FE686F" w14:textId="77777777" w:rsidTr="00377E2A">
        <w:tc>
          <w:tcPr>
            <w:tcW w:w="4194" w:type="dxa"/>
            <w:vAlign w:val="center"/>
          </w:tcPr>
          <w:p w14:paraId="397F7E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B16BD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262B8E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05DA5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94C9F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E13EC0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53C49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11A9466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2066BBC6" w14:textId="77777777" w:rsidTr="00377E2A">
        <w:tc>
          <w:tcPr>
            <w:tcW w:w="4194" w:type="dxa"/>
            <w:vAlign w:val="center"/>
          </w:tcPr>
          <w:p w14:paraId="2BF938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0104B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91ECA9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4E716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61238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9CEB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F7F8B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40D619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622A1CE3" w14:textId="77777777" w:rsidTr="00377E2A">
        <w:tc>
          <w:tcPr>
            <w:tcW w:w="4194" w:type="dxa"/>
          </w:tcPr>
          <w:p w14:paraId="203E58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2D3EC2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3,918</w:t>
            </w:r>
          </w:p>
        </w:tc>
        <w:tc>
          <w:tcPr>
            <w:tcW w:w="268" w:type="dxa"/>
          </w:tcPr>
          <w:p w14:paraId="671651E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E4FFE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8,240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EEE50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0D5F0C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81C5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5F7337A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04A324E8" w14:textId="77777777" w:rsidR="004B2510" w:rsidRPr="009D37DC" w:rsidRDefault="004B2510" w:rsidP="000B3A92">
      <w:r w:rsidRPr="009D37DC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4B2510" w:rsidRPr="009D37DC" w14:paraId="0686971D" w14:textId="77777777" w:rsidTr="00377E2A">
        <w:tc>
          <w:tcPr>
            <w:tcW w:w="4194" w:type="dxa"/>
            <w:hideMark/>
          </w:tcPr>
          <w:p w14:paraId="01CB961A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A4A114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B2510" w:rsidRPr="009D37DC" w14:paraId="2C18FFFE" w14:textId="77777777" w:rsidTr="00377E2A">
        <w:tc>
          <w:tcPr>
            <w:tcW w:w="4194" w:type="dxa"/>
          </w:tcPr>
          <w:p w14:paraId="745FD95F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3074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6DBDD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F11C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616ED089" w14:textId="77777777" w:rsidTr="00377E2A">
        <w:tc>
          <w:tcPr>
            <w:tcW w:w="4194" w:type="dxa"/>
          </w:tcPr>
          <w:p w14:paraId="562175CF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16B6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1D731DA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5361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398A9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0879CF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9CF0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8B1A0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088813AA" w14:textId="77777777" w:rsidTr="00377E2A">
        <w:tc>
          <w:tcPr>
            <w:tcW w:w="4194" w:type="dxa"/>
          </w:tcPr>
          <w:p w14:paraId="73430BFB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E2F91D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1FA060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FC5DAD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69289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473B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CD95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DF8455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62A01" w:rsidRPr="009D37DC" w14:paraId="33139ABA" w14:textId="77777777" w:rsidTr="00377E2A">
        <w:tc>
          <w:tcPr>
            <w:tcW w:w="4194" w:type="dxa"/>
          </w:tcPr>
          <w:p w14:paraId="67670F1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B9BC64" w14:textId="686AD0A4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B7D318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E1E2C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C5EB3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DDB82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EEB73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FF69DE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78F05EF7" w14:textId="77777777" w:rsidTr="00377E2A">
        <w:tc>
          <w:tcPr>
            <w:tcW w:w="4194" w:type="dxa"/>
          </w:tcPr>
          <w:p w14:paraId="1223B14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E53E2B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vAlign w:val="bottom"/>
          </w:tcPr>
          <w:p w14:paraId="732DEAC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3950C8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0EFD2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2126DA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065BA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6F67B9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68CEF39A" w14:textId="77777777" w:rsidTr="00377E2A">
        <w:tc>
          <w:tcPr>
            <w:tcW w:w="4194" w:type="dxa"/>
          </w:tcPr>
          <w:p w14:paraId="3878276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 xml:space="preserve">    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BCBF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vAlign w:val="bottom"/>
          </w:tcPr>
          <w:p w14:paraId="321CBC1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9884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9D697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43FD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710E3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27C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0F1314F0" w14:textId="77777777" w:rsidTr="00377E2A">
        <w:tc>
          <w:tcPr>
            <w:tcW w:w="4194" w:type="dxa"/>
          </w:tcPr>
          <w:p w14:paraId="666453E1" w14:textId="77777777" w:rsidR="00262A01" w:rsidRPr="009D37DC" w:rsidRDefault="00262A01" w:rsidP="00262A01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1F2BF0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8970C5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5C04FA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BD67E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648E54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8FFFF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05BDBF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62A01" w:rsidRPr="009D37DC" w14:paraId="035393D0" w14:textId="77777777" w:rsidTr="00377E2A">
        <w:tc>
          <w:tcPr>
            <w:tcW w:w="4194" w:type="dxa"/>
          </w:tcPr>
          <w:p w14:paraId="6A16EC4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72C59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A1235D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A8AE6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38A1A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9F636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B471E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E8299D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2A01" w:rsidRPr="009D37DC" w14:paraId="5F054975" w14:textId="77777777" w:rsidTr="00377E2A">
        <w:tc>
          <w:tcPr>
            <w:tcW w:w="4194" w:type="dxa"/>
          </w:tcPr>
          <w:p w14:paraId="385A3E7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1B6C5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3,086</w:t>
            </w:r>
          </w:p>
        </w:tc>
        <w:tc>
          <w:tcPr>
            <w:tcW w:w="268" w:type="dxa"/>
          </w:tcPr>
          <w:p w14:paraId="2C193CC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3D3DB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3,542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7466E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9C56D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BCC61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008DCA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5C771175" w14:textId="77777777" w:rsidTr="00377E2A">
        <w:tc>
          <w:tcPr>
            <w:tcW w:w="4194" w:type="dxa"/>
          </w:tcPr>
          <w:p w14:paraId="68DFEB16" w14:textId="77777777" w:rsidR="00262A01" w:rsidRPr="009D37DC" w:rsidRDefault="00262A01" w:rsidP="00262A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14AA62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68" w:type="dxa"/>
          </w:tcPr>
          <w:p w14:paraId="57D5D78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1B92A8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A185D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A993CB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B9F7D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065CD0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48931A56" w14:textId="77777777" w:rsidTr="00377E2A">
        <w:tc>
          <w:tcPr>
            <w:tcW w:w="4194" w:type="dxa"/>
          </w:tcPr>
          <w:p w14:paraId="5EE58AC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9AAE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3,518</w:t>
            </w:r>
          </w:p>
        </w:tc>
        <w:tc>
          <w:tcPr>
            <w:tcW w:w="268" w:type="dxa"/>
          </w:tcPr>
          <w:p w14:paraId="38EEBCC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E16F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4,431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25392F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9DF0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62DEC7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500F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1F7CDA65" w14:textId="77777777" w:rsidTr="00377E2A">
        <w:tc>
          <w:tcPr>
            <w:tcW w:w="4194" w:type="dxa"/>
          </w:tcPr>
          <w:p w14:paraId="4E6632D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B8C3D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3DB3E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2B392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F3C424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C808C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605390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694B5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2A01" w:rsidRPr="009D37DC" w14:paraId="556AB979" w14:textId="77777777" w:rsidTr="00377E2A">
        <w:tc>
          <w:tcPr>
            <w:tcW w:w="4194" w:type="dxa"/>
          </w:tcPr>
          <w:p w14:paraId="13D3239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6093BF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B4E199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E39A6A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4BB2FD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C27C092" w14:textId="77777777" w:rsidR="00262A01" w:rsidRPr="009D37DC" w:rsidRDefault="00262A01" w:rsidP="00262A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C137CF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62AE57CA" w14:textId="77777777" w:rsidR="00262A01" w:rsidRPr="009D37DC" w:rsidRDefault="00262A01" w:rsidP="00262A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</w:tr>
      <w:tr w:rsidR="00262A01" w:rsidRPr="009D37DC" w14:paraId="692B8AB4" w14:textId="77777777" w:rsidTr="00377E2A">
        <w:tc>
          <w:tcPr>
            <w:tcW w:w="4194" w:type="dxa"/>
          </w:tcPr>
          <w:p w14:paraId="7A5A2FAB" w14:textId="77777777" w:rsidR="00262A01" w:rsidRPr="009D37DC" w:rsidRDefault="00262A01" w:rsidP="00262A0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0E3B5B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ABF44C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6BDBC7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7F4E47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8EDC05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8,268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3F9718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3383FA7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138</w:t>
            </w:r>
          </w:p>
        </w:tc>
      </w:tr>
      <w:tr w:rsidR="00262A01" w:rsidRPr="009D37DC" w14:paraId="41B7CF51" w14:textId="77777777" w:rsidTr="00377E2A">
        <w:tc>
          <w:tcPr>
            <w:tcW w:w="4194" w:type="dxa"/>
          </w:tcPr>
          <w:p w14:paraId="46750A6F" w14:textId="77777777" w:rsidR="00262A01" w:rsidRPr="009D37DC" w:rsidRDefault="00262A01" w:rsidP="00262A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1E258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</w:tcPr>
          <w:p w14:paraId="0691B64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09C72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529564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E0472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01656B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409A97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62A01" w:rsidRPr="009D37DC" w14:paraId="6F50D983" w14:textId="77777777" w:rsidTr="00377E2A">
        <w:tc>
          <w:tcPr>
            <w:tcW w:w="4194" w:type="dxa"/>
          </w:tcPr>
          <w:p w14:paraId="43992507" w14:textId="77777777" w:rsidR="00262A01" w:rsidRPr="009D37DC" w:rsidRDefault="00262A01" w:rsidP="00262A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52E45C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3B379AA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F354E8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B11E0D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7EC5FF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22B67B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636CC8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262A01" w:rsidRPr="009D37DC" w14:paraId="7FE210B2" w14:textId="77777777" w:rsidTr="00377E2A">
        <w:tc>
          <w:tcPr>
            <w:tcW w:w="4194" w:type="dxa"/>
          </w:tcPr>
          <w:p w14:paraId="0BB5769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27BC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</w:tcPr>
          <w:p w14:paraId="4DA4739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34F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543715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F3A3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8,268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B49519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C8A4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262A01" w:rsidRPr="009D37DC" w14:paraId="67336D2B" w14:textId="77777777" w:rsidTr="00377E2A">
        <w:tc>
          <w:tcPr>
            <w:tcW w:w="4194" w:type="dxa"/>
          </w:tcPr>
          <w:p w14:paraId="1EA7785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C1AA2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35A98B9C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5DB9A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AA8680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9AABF8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681D390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9E266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2A01" w:rsidRPr="009D37DC" w14:paraId="52525541" w14:textId="77777777" w:rsidTr="00377E2A">
        <w:tc>
          <w:tcPr>
            <w:tcW w:w="4194" w:type="dxa"/>
          </w:tcPr>
          <w:p w14:paraId="3AEFF64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C875C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7F5A7D7F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8D722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661870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268511B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A05B04F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2749B93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2A01" w:rsidRPr="009D37DC" w14:paraId="1E3BCDBC" w14:textId="77777777" w:rsidTr="00377E2A">
        <w:tc>
          <w:tcPr>
            <w:tcW w:w="4194" w:type="dxa"/>
          </w:tcPr>
          <w:p w14:paraId="3B9D914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6DA4102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14:paraId="1DFCADC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1A2E8F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1D0C88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1AA2A6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2,366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182A8A2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3033CA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</w:tr>
      <w:tr w:rsidR="00262A01" w:rsidRPr="009D37DC" w14:paraId="2D839B65" w14:textId="77777777" w:rsidTr="00377E2A">
        <w:tc>
          <w:tcPr>
            <w:tcW w:w="4194" w:type="dxa"/>
          </w:tcPr>
          <w:p w14:paraId="775055B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FF49AE7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5E778E4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C15AF0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6E85E1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6F255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1F8A49E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D020B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2A01" w:rsidRPr="009D37DC" w14:paraId="78FC3794" w14:textId="77777777" w:rsidTr="00377E2A">
        <w:tc>
          <w:tcPr>
            <w:tcW w:w="4194" w:type="dxa"/>
            <w:vAlign w:val="center"/>
          </w:tcPr>
          <w:p w14:paraId="2CED2ACA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218F4A9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12D807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19A50CA6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BE30C7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0628BC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F99E51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2DF7080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2A01" w:rsidRPr="009D37DC" w14:paraId="77FEAFDF" w14:textId="77777777" w:rsidTr="00377E2A">
        <w:tc>
          <w:tcPr>
            <w:tcW w:w="4194" w:type="dxa"/>
          </w:tcPr>
          <w:p w14:paraId="7EED21B2" w14:textId="77777777" w:rsidR="00262A01" w:rsidRPr="009D37DC" w:rsidRDefault="00262A01" w:rsidP="00262A0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9D37DC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32B075" w14:textId="065D9BFA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35,275</w:t>
            </w:r>
          </w:p>
        </w:tc>
        <w:tc>
          <w:tcPr>
            <w:tcW w:w="268" w:type="dxa"/>
          </w:tcPr>
          <w:p w14:paraId="35A8700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DE186E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35,958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785BF8AB" w14:textId="77777777" w:rsidR="00262A01" w:rsidRPr="009D37DC" w:rsidRDefault="00262A01" w:rsidP="00262A0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5FA79C" w14:textId="70877256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35,275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FAE16AB" w14:textId="77777777" w:rsidR="00262A01" w:rsidRPr="009D37DC" w:rsidRDefault="00262A01" w:rsidP="00262A01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4A84F7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35,958</w:t>
            </w:r>
          </w:p>
        </w:tc>
      </w:tr>
      <w:tr w:rsidR="00262A01" w:rsidRPr="009D37DC" w14:paraId="26CFAFFA" w14:textId="77777777" w:rsidTr="00377E2A">
        <w:tc>
          <w:tcPr>
            <w:tcW w:w="4194" w:type="dxa"/>
          </w:tcPr>
          <w:p w14:paraId="00ADFE38" w14:textId="77777777" w:rsidR="00262A01" w:rsidRPr="009D37DC" w:rsidRDefault="00262A01" w:rsidP="00262A0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FE55BB" w14:textId="2C61A2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1,439</w:t>
            </w:r>
          </w:p>
        </w:tc>
        <w:tc>
          <w:tcPr>
            <w:tcW w:w="268" w:type="dxa"/>
            <w:vAlign w:val="center"/>
          </w:tcPr>
          <w:p w14:paraId="112BA0EF" w14:textId="77777777" w:rsidR="00262A01" w:rsidRPr="009D37DC" w:rsidRDefault="00262A01" w:rsidP="00262A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9A01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3F0E86F4" w14:textId="77777777" w:rsidR="00262A01" w:rsidRPr="009D37DC" w:rsidRDefault="00262A01" w:rsidP="00262A0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5C0779" w14:textId="33B3F4FC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1,439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49775B7" w14:textId="77777777" w:rsidR="00262A01" w:rsidRPr="009D37DC" w:rsidRDefault="00262A01" w:rsidP="00262A01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8BAF45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698</w:t>
            </w:r>
          </w:p>
        </w:tc>
      </w:tr>
      <w:tr w:rsidR="00262A01" w:rsidRPr="009D37DC" w14:paraId="3C784680" w14:textId="77777777" w:rsidTr="00377E2A">
        <w:tc>
          <w:tcPr>
            <w:tcW w:w="4194" w:type="dxa"/>
          </w:tcPr>
          <w:p w14:paraId="089ECF5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859F1D" w14:textId="37CC97BE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36,714</w:t>
            </w:r>
          </w:p>
        </w:tc>
        <w:tc>
          <w:tcPr>
            <w:tcW w:w="268" w:type="dxa"/>
            <w:vAlign w:val="center"/>
          </w:tcPr>
          <w:p w14:paraId="5435F932" w14:textId="77777777" w:rsidR="00262A01" w:rsidRPr="009D37DC" w:rsidRDefault="00262A01" w:rsidP="00262A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A5CEF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14:paraId="35012DAC" w14:textId="77777777" w:rsidR="00262A01" w:rsidRPr="009D37DC" w:rsidRDefault="00262A01" w:rsidP="00262A0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4200D2" w14:textId="7F43E43F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36,714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42629E4" w14:textId="77777777" w:rsidR="00262A01" w:rsidRPr="009D37DC" w:rsidRDefault="00262A01" w:rsidP="00262A01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21F31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</w:tr>
    </w:tbl>
    <w:p w14:paraId="6D35615B" w14:textId="77777777" w:rsidR="004B2510" w:rsidRPr="009D37DC" w:rsidRDefault="004B2510" w:rsidP="004B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33E4DD7D" w14:textId="77777777" w:rsidR="004B2510" w:rsidRPr="009D37DC" w:rsidRDefault="004B2510" w:rsidP="004B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E11E0F2" w14:textId="77777777" w:rsidR="004B2510" w:rsidRPr="009D37DC" w:rsidRDefault="004B2510" w:rsidP="004B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4B2510" w:rsidRPr="009D37DC" w14:paraId="17A999E5" w14:textId="77777777" w:rsidTr="00377E2A">
        <w:tc>
          <w:tcPr>
            <w:tcW w:w="4194" w:type="dxa"/>
            <w:hideMark/>
          </w:tcPr>
          <w:p w14:paraId="3EEF8A44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698315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B2510" w:rsidRPr="009D37DC" w14:paraId="22475BB5" w14:textId="77777777" w:rsidTr="00377E2A">
        <w:tc>
          <w:tcPr>
            <w:tcW w:w="4194" w:type="dxa"/>
          </w:tcPr>
          <w:p w14:paraId="60819E03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BF4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39270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FF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2DAF2E8F" w14:textId="77777777" w:rsidTr="00377E2A">
        <w:tc>
          <w:tcPr>
            <w:tcW w:w="4194" w:type="dxa"/>
          </w:tcPr>
          <w:p w14:paraId="2695F4E3" w14:textId="77777777" w:rsidR="004B2510" w:rsidRPr="009D37DC" w:rsidRDefault="004B2510" w:rsidP="000B3A92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082E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D0ABA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3C1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0938D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2D5AD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6260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5B17734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41F56BC0" w14:textId="77777777" w:rsidTr="00377E2A">
        <w:tc>
          <w:tcPr>
            <w:tcW w:w="4194" w:type="dxa"/>
          </w:tcPr>
          <w:p w14:paraId="3499F8C5" w14:textId="77777777" w:rsidR="004B2510" w:rsidRPr="009D37DC" w:rsidRDefault="004B2510" w:rsidP="000B3A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E968B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633B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FA02F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5068E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D4BE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94A6A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9C913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0C1DCBDA" w14:textId="77777777" w:rsidTr="00377E2A">
        <w:tc>
          <w:tcPr>
            <w:tcW w:w="4194" w:type="dxa"/>
          </w:tcPr>
          <w:p w14:paraId="7F33803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CB75A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96E860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18911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82CA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B134A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3CE89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1B3DC7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55DCB5F5" w14:textId="77777777" w:rsidTr="00377E2A">
        <w:tc>
          <w:tcPr>
            <w:tcW w:w="4194" w:type="dxa"/>
          </w:tcPr>
          <w:p w14:paraId="6E221F04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0CDED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ECD46F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27D39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6EDE0C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D4718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10,767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71530D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2FED9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</w:tr>
      <w:tr w:rsidR="004B2510" w:rsidRPr="009D37DC" w14:paraId="4B162882" w14:textId="77777777" w:rsidTr="00377E2A">
        <w:tc>
          <w:tcPr>
            <w:tcW w:w="4194" w:type="dxa"/>
          </w:tcPr>
          <w:p w14:paraId="0F3D5239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E87FC7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1EE58E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D625D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5763CE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0ABF8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4,203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B61BF6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FF8E92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4,288</w:t>
            </w:r>
          </w:p>
        </w:tc>
      </w:tr>
      <w:tr w:rsidR="004B2510" w:rsidRPr="009D37DC" w14:paraId="0D454C33" w14:textId="77777777" w:rsidTr="00377E2A">
        <w:tc>
          <w:tcPr>
            <w:tcW w:w="4194" w:type="dxa"/>
          </w:tcPr>
          <w:p w14:paraId="2C1CCFCE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5CDDB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DB3759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B2610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E41B84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46D7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7,233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AC4536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8BFB31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</w:tr>
      <w:tr w:rsidR="004B2510" w:rsidRPr="009D37DC" w14:paraId="5DDB1766" w14:textId="77777777" w:rsidTr="00377E2A">
        <w:tc>
          <w:tcPr>
            <w:tcW w:w="4194" w:type="dxa"/>
          </w:tcPr>
          <w:p w14:paraId="3688FCC5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55ECE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B6E43D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02E6F5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7258A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C129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6747E6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E22887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4B2510" w:rsidRPr="009D37DC" w14:paraId="7CCFBED7" w14:textId="77777777" w:rsidTr="00377E2A">
        <w:tc>
          <w:tcPr>
            <w:tcW w:w="4194" w:type="dxa"/>
          </w:tcPr>
          <w:p w14:paraId="391D84CA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7BFFF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7C17849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476BB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7FC9F9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183B96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56C71D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C57511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</w:tr>
      <w:tr w:rsidR="004B2510" w:rsidRPr="009D37DC" w14:paraId="11FAF826" w14:textId="77777777" w:rsidTr="00377E2A">
        <w:tc>
          <w:tcPr>
            <w:tcW w:w="4194" w:type="dxa"/>
          </w:tcPr>
          <w:p w14:paraId="48D9413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A8497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017AD6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6336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43B65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C4883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5,266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FAB19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20983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</w:tr>
      <w:tr w:rsidR="004B2510" w:rsidRPr="009D37DC" w14:paraId="37615BED" w14:textId="77777777" w:rsidTr="00377E2A">
        <w:tc>
          <w:tcPr>
            <w:tcW w:w="4194" w:type="dxa"/>
          </w:tcPr>
          <w:p w14:paraId="640E7B4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A9B685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6FDE7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5A1788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E99D78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EEDC22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23F802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9254F5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4B2510" w:rsidRPr="009D37DC" w14:paraId="003159C9" w14:textId="77777777" w:rsidTr="00377E2A">
        <w:tc>
          <w:tcPr>
            <w:tcW w:w="4194" w:type="dxa"/>
          </w:tcPr>
          <w:p w14:paraId="2D106A1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2C9C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0C38D7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6F49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B1D6C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8E0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28,626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18F99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C226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4B2510" w:rsidRPr="009D37DC" w14:paraId="39B20562" w14:textId="77777777" w:rsidTr="00377E2A">
        <w:tc>
          <w:tcPr>
            <w:tcW w:w="4194" w:type="dxa"/>
          </w:tcPr>
          <w:p w14:paraId="004E319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2D2135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03D38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7A1F2E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F0D48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416DB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DD38B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40D4AB0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55B492A1" w14:textId="77777777" w:rsidTr="00377E2A">
        <w:tc>
          <w:tcPr>
            <w:tcW w:w="4194" w:type="dxa"/>
          </w:tcPr>
          <w:p w14:paraId="7D85524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B220D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2A1E69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1801A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0432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811E8E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21041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7A6D1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7F300335" w14:textId="77777777" w:rsidTr="00377E2A">
        <w:tc>
          <w:tcPr>
            <w:tcW w:w="4194" w:type="dxa"/>
          </w:tcPr>
          <w:p w14:paraId="0B6A03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06DE4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B89589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17EE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150D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A9E22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56022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49E7D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2F2E8F64" w14:textId="77777777" w:rsidTr="00377E2A">
        <w:tc>
          <w:tcPr>
            <w:tcW w:w="4194" w:type="dxa"/>
          </w:tcPr>
          <w:p w14:paraId="6FF7FDF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D6D45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279D88F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9D3B4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F73BA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B845F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261F05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24D6B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2C931006" w14:textId="77777777" w:rsidTr="00377E2A">
        <w:tc>
          <w:tcPr>
            <w:tcW w:w="4194" w:type="dxa"/>
          </w:tcPr>
          <w:p w14:paraId="283FAD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01D73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17AB185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D107D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2674D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5DE6C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6B256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F85D6E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64BBBC2D" w14:textId="77777777" w:rsidTr="00377E2A">
        <w:tc>
          <w:tcPr>
            <w:tcW w:w="4194" w:type="dxa"/>
          </w:tcPr>
          <w:p w14:paraId="20DA8C6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49E7B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D4A770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C5EA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B063F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F6D40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30718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17FF3E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01633CC4" w14:textId="77777777" w:rsidTr="00377E2A">
        <w:tc>
          <w:tcPr>
            <w:tcW w:w="4194" w:type="dxa"/>
          </w:tcPr>
          <w:p w14:paraId="112F087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6418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1F0D59A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34D2A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83187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4EF42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F99BB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CD6A41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2797EE22" w14:textId="77777777" w:rsidTr="00377E2A">
        <w:tc>
          <w:tcPr>
            <w:tcW w:w="4194" w:type="dxa"/>
          </w:tcPr>
          <w:p w14:paraId="571ED64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50F995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27B91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97E3A8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972C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49A8D9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36CD6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297278F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0E1F95E7" w14:textId="77777777" w:rsidTr="00377E2A">
        <w:tc>
          <w:tcPr>
            <w:tcW w:w="4194" w:type="dxa"/>
          </w:tcPr>
          <w:p w14:paraId="0A9743A1" w14:textId="4EDF271D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  <w:r w:rsidR="002B282F"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เ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งินทดรองจ่าย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A309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9F6AD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2A99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E189A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9DC0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2AB9A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135F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3F4D829F" w14:textId="77777777" w:rsidTr="00377E2A">
        <w:tc>
          <w:tcPr>
            <w:tcW w:w="4194" w:type="dxa"/>
          </w:tcPr>
          <w:p w14:paraId="6CC6849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6D9DEF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268" w:type="dxa"/>
          </w:tcPr>
          <w:p w14:paraId="3F4A72A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61E60B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712EB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F19DAF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F2812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6B51E1B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</w:tr>
      <w:tr w:rsidR="004B2510" w:rsidRPr="009D37DC" w14:paraId="612F7B08" w14:textId="77777777" w:rsidTr="00377E2A">
        <w:tc>
          <w:tcPr>
            <w:tcW w:w="4194" w:type="dxa"/>
          </w:tcPr>
          <w:p w14:paraId="1B98F6E3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644363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1E1787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D7FA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C3F8B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28C7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79E5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4717F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7B59BE3B" w14:textId="77777777" w:rsidTr="00377E2A">
        <w:tc>
          <w:tcPr>
            <w:tcW w:w="4194" w:type="dxa"/>
          </w:tcPr>
          <w:p w14:paraId="758FCBDA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8C644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EEE76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3059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F1B8D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4D89E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B0C67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2BB02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2A1A479E" w14:textId="77777777" w:rsidTr="00377E2A">
        <w:tc>
          <w:tcPr>
            <w:tcW w:w="4194" w:type="dxa"/>
          </w:tcPr>
          <w:p w14:paraId="3CE3D0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B23F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vAlign w:val="bottom"/>
          </w:tcPr>
          <w:p w14:paraId="7338CA6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B906D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29493077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D5197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53E30E9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DE736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7F007D37" w14:textId="77777777" w:rsidTr="00377E2A">
        <w:tc>
          <w:tcPr>
            <w:tcW w:w="4194" w:type="dxa"/>
            <w:vAlign w:val="bottom"/>
          </w:tcPr>
          <w:p w14:paraId="4D3A3BC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E1366A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vAlign w:val="bottom"/>
          </w:tcPr>
          <w:p w14:paraId="5955109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F6981F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DAB9ACC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B5E7B8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32B67204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1C40DA3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50678429" w14:textId="77777777" w:rsidTr="00377E2A">
        <w:tc>
          <w:tcPr>
            <w:tcW w:w="4194" w:type="dxa"/>
          </w:tcPr>
          <w:p w14:paraId="50D0B6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1EC4DC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vAlign w:val="bottom"/>
          </w:tcPr>
          <w:p w14:paraId="116FA7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385306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279F8DFB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2F169B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1580B4A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79B5D98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6D021A7E" w14:textId="77777777" w:rsidTr="00377E2A">
        <w:tc>
          <w:tcPr>
            <w:tcW w:w="4194" w:type="dxa"/>
          </w:tcPr>
          <w:p w14:paraId="2E45EAA5" w14:textId="77777777" w:rsidR="004B2510" w:rsidRPr="009D37DC" w:rsidRDefault="004B2510" w:rsidP="000B3A9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4775E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vAlign w:val="bottom"/>
          </w:tcPr>
          <w:p w14:paraId="0F84424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F0035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5BE4255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03832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4CB6BED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AF8272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14A1283D" w14:textId="77777777" w:rsidTr="00377E2A">
        <w:tc>
          <w:tcPr>
            <w:tcW w:w="4194" w:type="dxa"/>
          </w:tcPr>
          <w:p w14:paraId="04BF37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  <w:r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2C16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vAlign w:val="bottom"/>
          </w:tcPr>
          <w:p w14:paraId="02B38E0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B65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6462F24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B723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9A95E73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9641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05915EE4" w14:textId="77777777" w:rsidR="004B2510" w:rsidRPr="009D37DC" w:rsidRDefault="004B2510" w:rsidP="000B3A92">
      <w:r w:rsidRPr="009D37DC">
        <w:br w:type="page"/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684"/>
        <w:gridCol w:w="251"/>
        <w:gridCol w:w="198"/>
        <w:gridCol w:w="760"/>
        <w:gridCol w:w="121"/>
        <w:gridCol w:w="147"/>
        <w:gridCol w:w="51"/>
        <w:gridCol w:w="914"/>
        <w:gridCol w:w="189"/>
        <w:gridCol w:w="55"/>
        <w:gridCol w:w="268"/>
        <w:gridCol w:w="591"/>
        <w:gridCol w:w="176"/>
        <w:gridCol w:w="442"/>
        <w:gridCol w:w="268"/>
        <w:gridCol w:w="204"/>
        <w:gridCol w:w="165"/>
        <w:gridCol w:w="834"/>
        <w:gridCol w:w="162"/>
      </w:tblGrid>
      <w:tr w:rsidR="004B2510" w:rsidRPr="009D37DC" w14:paraId="5B194FC1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34F2032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34" w:type="dxa"/>
            <w:gridSpan w:val="1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0D7F3" w14:textId="77777777" w:rsidR="004B2510" w:rsidRPr="009D37DC" w:rsidRDefault="004B2510" w:rsidP="000B3A92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B2510" w:rsidRPr="009D37DC" w14:paraId="203377F6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5158E1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895D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94D9F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3918C" w14:textId="77777777" w:rsidR="004B2510" w:rsidRPr="009D37DC" w:rsidRDefault="004B2510" w:rsidP="000B3A92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75AEDB6D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18DD28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1C3A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</w:tcPr>
          <w:p w14:paraId="524AE1D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5B8B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54CEBC6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DDEDA" w14:textId="77777777" w:rsidR="004B2510" w:rsidRPr="009D37DC" w:rsidRDefault="004B2510" w:rsidP="000B3A9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505B1574" w14:textId="77777777" w:rsidR="004B2510" w:rsidRPr="009D37DC" w:rsidRDefault="004B2510" w:rsidP="000B3A9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2EF30" w14:textId="77777777" w:rsidR="004B2510" w:rsidRPr="009D37DC" w:rsidRDefault="004B2510" w:rsidP="000B3A92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3727AB47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5024E06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0C5C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4B70234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65FA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78FF24B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EE750" w14:textId="77777777" w:rsidR="004B2510" w:rsidRPr="009D37DC" w:rsidRDefault="004B2510" w:rsidP="000B3A9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60CA727" w14:textId="77777777" w:rsidR="004B2510" w:rsidRPr="009D37DC" w:rsidRDefault="004B2510" w:rsidP="000B3A9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3E755AC2" w14:textId="77777777" w:rsidR="004B2510" w:rsidRPr="009D37DC" w:rsidRDefault="004B2510" w:rsidP="000B3A92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B2510" w:rsidRPr="009D37DC" w14:paraId="713AE878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07E2A4BA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1CD6368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60F7CE4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  <w:vAlign w:val="bottom"/>
          </w:tcPr>
          <w:p w14:paraId="1DB0B0A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E7638CF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386E28E1" w14:textId="77777777" w:rsidR="004B2510" w:rsidRPr="009D37DC" w:rsidRDefault="004B2510" w:rsidP="000B3A92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52304BF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5B79F864" w14:textId="77777777" w:rsidR="004B2510" w:rsidRPr="009D37DC" w:rsidRDefault="004B2510" w:rsidP="000B3A92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B2510" w:rsidRPr="009D37DC" w14:paraId="5D9C3C47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BF5431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B1CDC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268" w:type="dxa"/>
            <w:gridSpan w:val="2"/>
            <w:vAlign w:val="bottom"/>
          </w:tcPr>
          <w:p w14:paraId="6D346AD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0EF3D06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A8F345F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22D8ED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717D6BD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689600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301DAF82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4DC15D5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E269B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7A28C04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0866A11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43EDC13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5A8DB43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948AB95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43EB2CA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09250A18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  <w:vAlign w:val="bottom"/>
          </w:tcPr>
          <w:p w14:paraId="7DE2CCB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D4750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719B553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F2091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F85FF53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A0E0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0C7F3EE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E5D4E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418E9568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D00F755" w14:textId="77777777" w:rsidR="004B2510" w:rsidRPr="009D37DC" w:rsidRDefault="004B2510" w:rsidP="000B3A9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1D760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304</w:t>
            </w:r>
          </w:p>
        </w:tc>
        <w:tc>
          <w:tcPr>
            <w:tcW w:w="268" w:type="dxa"/>
            <w:gridSpan w:val="2"/>
            <w:vAlign w:val="bottom"/>
          </w:tcPr>
          <w:p w14:paraId="5A46F2C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EDD2B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5D38689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EDD13F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2535DD8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343F80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63D1946C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6069C76" w14:textId="77777777" w:rsidR="004B2510" w:rsidRPr="009D37DC" w:rsidRDefault="004B2510" w:rsidP="000B3A9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16AD210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gridSpan w:val="2"/>
            <w:vAlign w:val="bottom"/>
          </w:tcPr>
          <w:p w14:paraId="0AD7D77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1570C6B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28545CF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6DD3E76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561F02D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4947D56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50240470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A37D72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</w:t>
            </w:r>
            <w:r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7321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68" w:type="dxa"/>
            <w:gridSpan w:val="2"/>
            <w:vAlign w:val="bottom"/>
          </w:tcPr>
          <w:p w14:paraId="055A6F1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5403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5D5CEA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25C3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F598B32" w14:textId="77777777" w:rsidR="004B2510" w:rsidRPr="009D37DC" w:rsidRDefault="004B2510" w:rsidP="000B3A9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DBA6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2B0F9CE7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0CB176E" w14:textId="77777777" w:rsidR="004B2510" w:rsidRPr="009D37DC" w:rsidRDefault="004B2510" w:rsidP="000B3A92">
            <w:pPr>
              <w:pStyle w:val="Heading7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5A4E892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1F0DE9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4"/>
            <w:tcBorders>
              <w:top w:val="double" w:sz="4" w:space="0" w:color="auto"/>
              <w:left w:val="nil"/>
              <w:right w:val="nil"/>
            </w:tcBorders>
          </w:tcPr>
          <w:p w14:paraId="6096E6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81C1C5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97816D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F11ED4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4DC8CA8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0714CA8B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103124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DE1D94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1C5979A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2F9D7F2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23891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164FA26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16423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58F6973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11BB7221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43AADFA2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D5218F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2195017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6C66197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EC691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F875B8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CE7C1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7A7C685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71E47964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5F16092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6B6AA4C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753FCD7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2BBB2F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72C04C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7EC0FFC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D21E7FC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28CD954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>35</w:t>
            </w:r>
          </w:p>
        </w:tc>
      </w:tr>
      <w:tr w:rsidR="004B2510" w:rsidRPr="009D37DC" w14:paraId="19564ED4" w14:textId="77777777" w:rsidTr="00637A35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511DEC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799D207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1BF40FD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7D114A7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6234AF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218BF0D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0A27A9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4444AAB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>28</w:t>
            </w:r>
          </w:p>
        </w:tc>
      </w:tr>
      <w:tr w:rsidR="00637A35" w:rsidRPr="009D37DC" w14:paraId="7EF4E0B6" w14:textId="77777777" w:rsidTr="00637A35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22CD7C3" w14:textId="77777777" w:rsidR="00637A35" w:rsidRPr="009D37DC" w:rsidRDefault="00637A35" w:rsidP="009F1EB5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D5E462E" w14:textId="77777777" w:rsidR="00637A35" w:rsidRPr="009D37DC" w:rsidRDefault="00637A35" w:rsidP="009F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64B733BE" w14:textId="77777777" w:rsidR="00637A35" w:rsidRPr="009D37DC" w:rsidRDefault="00637A35" w:rsidP="009F1EB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6348E27A" w14:textId="77777777" w:rsidR="00637A35" w:rsidRPr="009D37DC" w:rsidRDefault="00637A35" w:rsidP="009F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E255615" w14:textId="77777777" w:rsidR="00637A35" w:rsidRPr="009D37DC" w:rsidRDefault="00637A35" w:rsidP="009F1EB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796455D1" w14:textId="77777777" w:rsidR="00637A35" w:rsidRPr="009D37DC" w:rsidRDefault="00637A35" w:rsidP="009F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93D2C3D" w14:textId="77777777" w:rsidR="00637A35" w:rsidRPr="009D37DC" w:rsidRDefault="00637A35" w:rsidP="009F1EB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5AD6D6A2" w14:textId="77777777" w:rsidR="00637A35" w:rsidRPr="009D37DC" w:rsidRDefault="00637A35" w:rsidP="009F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4B2510" w:rsidRPr="009D37DC" w14:paraId="4C05B013" w14:textId="77777777" w:rsidTr="00637A35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F1AE9C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6686DA5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5E744401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2D61BDD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9BDCFE2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21DCC99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E2ECAC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5425DFC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68B125FA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140B5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7A7624C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216CC50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64D03B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8369F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384B4C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518B2F4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6F9600F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579143EF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2EBE9670" w14:textId="77777777" w:rsidR="004B2510" w:rsidRPr="009D37DC" w:rsidRDefault="004B2510" w:rsidP="000B3A9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E0AA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2A0B527B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7F9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2E6DB08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D862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DC0E54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9B85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4B2510" w:rsidRPr="009D37DC" w14:paraId="08AF115F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AE804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1FC23C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30F54191" w14:textId="77777777" w:rsidR="004B2510" w:rsidRPr="009D37DC" w:rsidRDefault="004B2510" w:rsidP="000B3A92">
            <w:pPr>
              <w:tabs>
                <w:tab w:val="left" w:pos="327"/>
                <w:tab w:val="decimal" w:pos="73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4BE11AF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D42D8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7E4606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540625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357C9D6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2362BB04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3F3A2FA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3642A761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361C174B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  <w:vAlign w:val="bottom"/>
          </w:tcPr>
          <w:p w14:paraId="6EB67707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9013F20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6FDFAAEE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AD5369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7E65D329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2FF89E4A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1DAD4A51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1C08D24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978BBC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  <w:vAlign w:val="bottom"/>
          </w:tcPr>
          <w:p w14:paraId="47C77E2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B4084D9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05356662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CA56024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1F663B2B" w14:textId="77777777" w:rsidR="004B2510" w:rsidRPr="009D37DC" w:rsidRDefault="004B2510" w:rsidP="000B3A92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B19DDB2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FDD432A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16668AA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76E143B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3AF0902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9D76151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16BD33E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37CBF5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13C6579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4B2510" w:rsidRPr="009D37DC" w14:paraId="3235B10F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A5AB9D9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5989EE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3B152BC2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363C868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B017C6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130D4379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EE22F34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4639CB3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4B2510" w:rsidRPr="009D37DC" w14:paraId="2BC0599C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50D64924" w14:textId="77777777" w:rsidR="004B2510" w:rsidRPr="009D37DC" w:rsidRDefault="004B2510" w:rsidP="000B3A92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47C0C8D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49E69782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2E4F2C2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E5E5493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73DF54E7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9C92963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1545A464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4B2510" w:rsidRPr="009D37DC" w14:paraId="1BC17EE3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0D3A81E1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18953D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3070A9A1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6D285C4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068107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734D7462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D76BFCB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4FA8DA0A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4B2510" w:rsidRPr="009D37DC" w14:paraId="282416E4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92D885A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12D4E6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0C91DAE7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528785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41907B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F4ADD1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6117A4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578BC57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1C384478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0B8EF170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5D1098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3F67C149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0A6ED24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886CA6F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4610E4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127976C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36E8CE1F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4B2510" w:rsidRPr="009D37DC" w14:paraId="25F686A5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35A774D4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9BC8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6603A818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47B2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5059097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8A947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2D2DA04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2A165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687</w:t>
            </w:r>
          </w:p>
        </w:tc>
      </w:tr>
      <w:tr w:rsidR="004B2510" w:rsidRPr="009D37DC" w14:paraId="46FAE204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D983171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52ADC38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6F32AEBD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0666784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42214B1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4A80814C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EED26E3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2AF9A9FC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3F965FCB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21BD9982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1B6D2D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5DC347F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27ABA71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370E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7E23E97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2C11A2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0516325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51A7CB05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06E5B1F6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34E8DB3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642EDDA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74FAB94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1A359B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02B5E23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B3B01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067856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510" w:rsidRPr="009D37DC" w14:paraId="46881A76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2D246E03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699D31D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4E8E139E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3B9380A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BC0C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5D25E4D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CA1CA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11BACE4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2510" w:rsidRPr="009D37DC" w14:paraId="09DC6C5A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E6C0232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409D367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6A406333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432A9D2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4DBC426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  <w:vAlign w:val="bottom"/>
          </w:tcPr>
          <w:p w14:paraId="0E00BDA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D77521B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  <w:vAlign w:val="bottom"/>
          </w:tcPr>
          <w:p w14:paraId="7595AB6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4B2510" w:rsidRPr="009D37DC" w14:paraId="7F40FC5E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68357084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652A5E2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256AF515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left w:val="nil"/>
              <w:right w:val="nil"/>
            </w:tcBorders>
          </w:tcPr>
          <w:p w14:paraId="1348E43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E681E05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left w:val="nil"/>
              <w:right w:val="nil"/>
            </w:tcBorders>
          </w:tcPr>
          <w:p w14:paraId="2B5492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67DE180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left w:val="nil"/>
              <w:right w:val="nil"/>
            </w:tcBorders>
          </w:tcPr>
          <w:p w14:paraId="0640CE8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4B2510" w:rsidRPr="009D37DC" w14:paraId="2330032C" w14:textId="77777777" w:rsidTr="00377E2A">
        <w:trPr>
          <w:gridAfter w:val="1"/>
          <w:wAfter w:w="162" w:type="dxa"/>
        </w:trPr>
        <w:tc>
          <w:tcPr>
            <w:tcW w:w="4194" w:type="dxa"/>
            <w:gridSpan w:val="2"/>
          </w:tcPr>
          <w:p w14:paraId="7B1E99BB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973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gridSpan w:val="2"/>
            <w:vAlign w:val="bottom"/>
          </w:tcPr>
          <w:p w14:paraId="7842E62F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58FE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3EEBAC8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05C0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F575C6C" w14:textId="77777777" w:rsidR="004B2510" w:rsidRPr="009D37DC" w:rsidRDefault="004B2510" w:rsidP="000B3A92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179F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4B2510" w:rsidRPr="009D37DC" w14:paraId="2BBAB124" w14:textId="77777777" w:rsidTr="00377E2A">
        <w:tblPrEx>
          <w:tblCellMar>
            <w:left w:w="72" w:type="dxa"/>
            <w:right w:w="72" w:type="dxa"/>
          </w:tblCellMar>
        </w:tblPrEx>
        <w:trPr>
          <w:trHeight w:val="331"/>
          <w:tblHeader/>
        </w:trPr>
        <w:tc>
          <w:tcPr>
            <w:tcW w:w="3510" w:type="dxa"/>
          </w:tcPr>
          <w:p w14:paraId="03F662B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5"/>
            <w:hideMark/>
          </w:tcPr>
          <w:p w14:paraId="1E34BA27" w14:textId="77777777" w:rsidR="004B2510" w:rsidRPr="009D37DC" w:rsidRDefault="004B2510" w:rsidP="000B3A92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  <w:gridSpan w:val="2"/>
          </w:tcPr>
          <w:p w14:paraId="67D6373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048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4B2510" w:rsidRPr="009D37DC" w14:paraId="05E3245C" w14:textId="77777777" w:rsidTr="00377E2A">
        <w:tblPrEx>
          <w:tblCellMar>
            <w:left w:w="72" w:type="dxa"/>
            <w:right w:w="72" w:type="dxa"/>
          </w:tblCellMar>
        </w:tblPrEx>
        <w:trPr>
          <w:trHeight w:val="331"/>
          <w:tblHeader/>
        </w:trPr>
        <w:tc>
          <w:tcPr>
            <w:tcW w:w="3510" w:type="dxa"/>
          </w:tcPr>
          <w:p w14:paraId="342A8C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EC63B" w14:textId="77777777" w:rsidR="004B2510" w:rsidRPr="009D37DC" w:rsidRDefault="004B2510" w:rsidP="000B3A92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  <w:gridSpan w:val="2"/>
          </w:tcPr>
          <w:p w14:paraId="37B7B1D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EF20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7DDB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D1BA4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0B493EC0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  <w:tblHeader/>
        </w:trPr>
        <w:tc>
          <w:tcPr>
            <w:tcW w:w="3510" w:type="dxa"/>
          </w:tcPr>
          <w:p w14:paraId="75F6A19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C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26565D2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07D2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  <w:gridSpan w:val="2"/>
          </w:tcPr>
          <w:p w14:paraId="770F29A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D9A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53D448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4AEC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72E1B5E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0D105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0838281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665EA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2A67156B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  <w:hideMark/>
          </w:tcPr>
          <w:p w14:paraId="13F913C2" w14:textId="77777777" w:rsidR="004B2510" w:rsidRPr="009D37DC" w:rsidRDefault="004B2510" w:rsidP="000B3A92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</w:tcBorders>
          </w:tcPr>
          <w:p w14:paraId="5577C24E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6E661974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</w:tcPr>
          <w:p w14:paraId="5DEB5F4A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  <w:gridSpan w:val="2"/>
          </w:tcPr>
          <w:p w14:paraId="29B3864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673431C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5867930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4" w:space="0" w:color="auto"/>
            </w:tcBorders>
          </w:tcPr>
          <w:p w14:paraId="187FB88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76D5DB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4" w:space="0" w:color="auto"/>
            </w:tcBorders>
          </w:tcPr>
          <w:p w14:paraId="0548C41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5396CBC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14:paraId="5B1407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1BD81D85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  <w:hideMark/>
          </w:tcPr>
          <w:p w14:paraId="4FAD6451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</w:p>
        </w:tc>
        <w:tc>
          <w:tcPr>
            <w:tcW w:w="935" w:type="dxa"/>
            <w:gridSpan w:val="2"/>
          </w:tcPr>
          <w:p w14:paraId="49EE44FA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54D90495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hideMark/>
          </w:tcPr>
          <w:p w14:paraId="2491B933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  <w:gridSpan w:val="2"/>
          </w:tcPr>
          <w:p w14:paraId="057A90A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A0D0AB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7160444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15291E8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65860C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62A0E93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35,862</w:t>
            </w:r>
          </w:p>
        </w:tc>
        <w:tc>
          <w:tcPr>
            <w:tcW w:w="165" w:type="dxa"/>
          </w:tcPr>
          <w:p w14:paraId="521FCE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hideMark/>
          </w:tcPr>
          <w:p w14:paraId="294D76E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41,345</w:t>
            </w:r>
          </w:p>
        </w:tc>
      </w:tr>
      <w:tr w:rsidR="004B2510" w:rsidRPr="009D37DC" w14:paraId="52D61932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</w:tcPr>
          <w:p w14:paraId="4CF12C5D" w14:textId="77777777" w:rsidR="004B2510" w:rsidRPr="009D37DC" w:rsidRDefault="004B2510" w:rsidP="000B3A9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35" w:type="dxa"/>
            <w:gridSpan w:val="2"/>
          </w:tcPr>
          <w:p w14:paraId="5B3FDCB3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3C02B4F7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</w:tcPr>
          <w:p w14:paraId="4EE53DD3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  <w:gridSpan w:val="2"/>
          </w:tcPr>
          <w:p w14:paraId="4B81962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56B23F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A4FE9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26B6847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4303CFD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044987C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59,175</w:t>
            </w:r>
          </w:p>
        </w:tc>
        <w:tc>
          <w:tcPr>
            <w:tcW w:w="165" w:type="dxa"/>
          </w:tcPr>
          <w:p w14:paraId="13EAD63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14:paraId="33294F5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8,957</w:t>
            </w:r>
          </w:p>
        </w:tc>
      </w:tr>
      <w:tr w:rsidR="004B2510" w:rsidRPr="009D37DC" w14:paraId="461F443D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</w:tcPr>
          <w:p w14:paraId="7A916369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35" w:type="dxa"/>
            <w:gridSpan w:val="2"/>
          </w:tcPr>
          <w:p w14:paraId="369FA197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506EDCE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</w:tcPr>
          <w:p w14:paraId="15DDCA69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  <w:gridSpan w:val="2"/>
          </w:tcPr>
          <w:p w14:paraId="78AAD81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D2FC7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CFE18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7AF77D2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388C4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30DD433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100,505</w:t>
            </w:r>
          </w:p>
        </w:tc>
        <w:tc>
          <w:tcPr>
            <w:tcW w:w="165" w:type="dxa"/>
          </w:tcPr>
          <w:p w14:paraId="33691DE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14:paraId="62ADF1B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54,191</w:t>
            </w:r>
          </w:p>
        </w:tc>
      </w:tr>
      <w:tr w:rsidR="004B2510" w:rsidRPr="009D37DC" w14:paraId="123C1B3F" w14:textId="77777777" w:rsidTr="00377E2A">
        <w:tblPrEx>
          <w:tblCellMar>
            <w:left w:w="72" w:type="dxa"/>
            <w:right w:w="72" w:type="dxa"/>
          </w:tblCellMar>
        </w:tblPrEx>
        <w:trPr>
          <w:trHeight w:val="331"/>
        </w:trPr>
        <w:tc>
          <w:tcPr>
            <w:tcW w:w="3510" w:type="dxa"/>
            <w:hideMark/>
          </w:tcPr>
          <w:p w14:paraId="38899F91" w14:textId="77777777" w:rsidR="004B2510" w:rsidRPr="009D37DC" w:rsidRDefault="004B2510" w:rsidP="000B3A9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12BB5B7D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38B18DC5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shd w:val="clear" w:color="auto" w:fill="auto"/>
            <w:hideMark/>
          </w:tcPr>
          <w:p w14:paraId="0E98A3B9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  <w:gridSpan w:val="2"/>
          </w:tcPr>
          <w:p w14:paraId="10CDABE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3D4974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5F4C44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5A199C5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238EE42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3BD3C1B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34,426</w:t>
            </w:r>
          </w:p>
        </w:tc>
        <w:tc>
          <w:tcPr>
            <w:tcW w:w="165" w:type="dxa"/>
          </w:tcPr>
          <w:p w14:paraId="45BBC55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hideMark/>
          </w:tcPr>
          <w:p w14:paraId="4F8DE94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43,744</w:t>
            </w:r>
          </w:p>
        </w:tc>
      </w:tr>
      <w:tr w:rsidR="004B2510" w:rsidRPr="009D37DC" w14:paraId="479FD3EB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</w:tcPr>
          <w:p w14:paraId="26EE056C" w14:textId="77777777" w:rsidR="004B2510" w:rsidRPr="009D37DC" w:rsidRDefault="004B2510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935" w:type="dxa"/>
            <w:gridSpan w:val="2"/>
          </w:tcPr>
          <w:p w14:paraId="1452C94B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4700F98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  <w:gridSpan w:val="2"/>
          </w:tcPr>
          <w:p w14:paraId="0B722549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  <w:gridSpan w:val="2"/>
          </w:tcPr>
          <w:p w14:paraId="350D288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54D98A8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8A5418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36D0A18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7CD09F3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6A77DFA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41,201</w:t>
            </w:r>
          </w:p>
        </w:tc>
        <w:tc>
          <w:tcPr>
            <w:tcW w:w="165" w:type="dxa"/>
          </w:tcPr>
          <w:p w14:paraId="13CC2D8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14:paraId="1AFBC42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- </w:t>
            </w:r>
          </w:p>
        </w:tc>
      </w:tr>
      <w:tr w:rsidR="00262A01" w:rsidRPr="009D37DC" w14:paraId="126D4CA2" w14:textId="77777777" w:rsidTr="00377E2A">
        <w:tblPrEx>
          <w:tblCellMar>
            <w:left w:w="72" w:type="dxa"/>
            <w:right w:w="72" w:type="dxa"/>
          </w:tblCellMar>
        </w:tblPrEx>
        <w:trPr>
          <w:trHeight w:val="343"/>
        </w:trPr>
        <w:tc>
          <w:tcPr>
            <w:tcW w:w="3510" w:type="dxa"/>
            <w:hideMark/>
          </w:tcPr>
          <w:p w14:paraId="5991C579" w14:textId="77777777" w:rsidR="00262A01" w:rsidRPr="009D37DC" w:rsidRDefault="00262A01" w:rsidP="00262A01">
            <w:pPr>
              <w:ind w:left="18"/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  <w:gridSpan w:val="2"/>
          </w:tcPr>
          <w:p w14:paraId="48518A66" w14:textId="434A308E" w:rsidR="00262A01" w:rsidRPr="009D37DC" w:rsidRDefault="00262A01" w:rsidP="00262A0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7B3743EB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  <w:gridSpan w:val="2"/>
          </w:tcPr>
          <w:p w14:paraId="1235788C" w14:textId="77777777" w:rsidR="00262A01" w:rsidRPr="009D37DC" w:rsidRDefault="00262A01" w:rsidP="00262A0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  <w:gridSpan w:val="2"/>
          </w:tcPr>
          <w:p w14:paraId="285E552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45F6494F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14672AC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gridSpan w:val="3"/>
          </w:tcPr>
          <w:p w14:paraId="54DFD36D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29BEE7F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</w:tcPr>
          <w:p w14:paraId="1BD5FA1A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- </w:t>
            </w:r>
          </w:p>
        </w:tc>
        <w:tc>
          <w:tcPr>
            <w:tcW w:w="165" w:type="dxa"/>
          </w:tcPr>
          <w:p w14:paraId="7AE86539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hideMark/>
          </w:tcPr>
          <w:p w14:paraId="40803B3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22,003</w:t>
            </w:r>
          </w:p>
        </w:tc>
      </w:tr>
      <w:tr w:rsidR="00262A01" w:rsidRPr="009D37DC" w14:paraId="719B7739" w14:textId="77777777" w:rsidTr="00377E2A">
        <w:tblPrEx>
          <w:tblCellMar>
            <w:left w:w="72" w:type="dxa"/>
            <w:right w:w="72" w:type="dxa"/>
          </w:tblCellMar>
        </w:tblPrEx>
        <w:trPr>
          <w:trHeight w:val="312"/>
        </w:trPr>
        <w:tc>
          <w:tcPr>
            <w:tcW w:w="3510" w:type="dxa"/>
            <w:hideMark/>
          </w:tcPr>
          <w:p w14:paraId="0621A28B" w14:textId="77777777" w:rsidR="00262A01" w:rsidRPr="009D37DC" w:rsidRDefault="00262A01" w:rsidP="00262A0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935" w:type="dxa"/>
            <w:gridSpan w:val="2"/>
          </w:tcPr>
          <w:p w14:paraId="5365711B" w14:textId="77777777" w:rsidR="00262A01" w:rsidRPr="009D37DC" w:rsidRDefault="00262A01" w:rsidP="00262A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75B10501" w14:textId="77777777" w:rsidR="00262A01" w:rsidRPr="009D37DC" w:rsidRDefault="00262A01" w:rsidP="00262A01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</w:tcPr>
          <w:p w14:paraId="2319DC4B" w14:textId="77777777" w:rsidR="00262A01" w:rsidRPr="009D37DC" w:rsidRDefault="00262A01" w:rsidP="00262A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  <w:gridSpan w:val="2"/>
          </w:tcPr>
          <w:p w14:paraId="3224F680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14A6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655FB984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CD8F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18FC57AC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1018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271,169</w:t>
            </w:r>
          </w:p>
        </w:tc>
        <w:tc>
          <w:tcPr>
            <w:tcW w:w="165" w:type="dxa"/>
          </w:tcPr>
          <w:p w14:paraId="00C21B73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A3BD21" w14:textId="77777777" w:rsidR="00262A01" w:rsidRPr="009D37DC" w:rsidRDefault="00262A01" w:rsidP="00262A01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170,240</w:t>
            </w:r>
          </w:p>
        </w:tc>
      </w:tr>
    </w:tbl>
    <w:p w14:paraId="7439C20C" w14:textId="77777777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66D64403" w14:textId="77777777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รายการเคลื่อนไหวของเงินให้กู้ยืมระยะสั้นแก่บริษัทย่อยสำหรับแต่ละปีสิ้นสุดวันที่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 มีดังนี้</w:t>
      </w:r>
    </w:p>
    <w:p w14:paraId="44FC1875" w14:textId="77777777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4B2510" w:rsidRPr="009D37DC" w14:paraId="07978FEC" w14:textId="77777777" w:rsidTr="00377E2A">
        <w:trPr>
          <w:cantSplit/>
          <w:tblHeader/>
        </w:trPr>
        <w:tc>
          <w:tcPr>
            <w:tcW w:w="6138" w:type="dxa"/>
          </w:tcPr>
          <w:p w14:paraId="1643138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650DF6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B2510" w:rsidRPr="009D37DC" w14:paraId="7800069E" w14:textId="77777777" w:rsidTr="00377E2A">
        <w:trPr>
          <w:cantSplit/>
          <w:tblHeader/>
        </w:trPr>
        <w:tc>
          <w:tcPr>
            <w:tcW w:w="6138" w:type="dxa"/>
          </w:tcPr>
          <w:p w14:paraId="5C78FCD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89A9F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444A2F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1FCCC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5C505406" w14:textId="77777777" w:rsidTr="00377E2A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340AE63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12FA25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B7347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07CBC4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7338300C" w14:textId="77777777" w:rsidTr="00377E2A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0B44EA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03A731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5F624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F49F49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</w:tr>
      <w:tr w:rsidR="004B2510" w:rsidRPr="009D37DC" w14:paraId="4DC9FEFB" w14:textId="77777777" w:rsidTr="00377E2A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D98203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19A2F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8CEF2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3BEE7A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1,813,681</w:t>
            </w:r>
          </w:p>
        </w:tc>
      </w:tr>
      <w:tr w:rsidR="004B2510" w:rsidRPr="009D37DC" w14:paraId="316A6115" w14:textId="77777777" w:rsidTr="00377E2A">
        <w:tc>
          <w:tcPr>
            <w:tcW w:w="6138" w:type="dxa"/>
            <w:tcBorders>
              <w:top w:val="nil"/>
            </w:tcBorders>
            <w:vAlign w:val="center"/>
            <w:hideMark/>
          </w:tcPr>
          <w:p w14:paraId="5947D30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3787AD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300D007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D6B85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(1,784,621)</w:t>
            </w:r>
          </w:p>
        </w:tc>
      </w:tr>
      <w:tr w:rsidR="004B2510" w:rsidRPr="009D37DC" w14:paraId="4D30DBE5" w14:textId="77777777" w:rsidTr="00377E2A">
        <w:tc>
          <w:tcPr>
            <w:tcW w:w="6138" w:type="dxa"/>
            <w:vAlign w:val="center"/>
          </w:tcPr>
          <w:p w14:paraId="591B322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5EEB1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6B6E8A2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14:paraId="0AB7EDF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</w:tr>
      <w:tr w:rsidR="004B2510" w:rsidRPr="009D37DC" w14:paraId="43CA677A" w14:textId="77777777" w:rsidTr="00377E2A">
        <w:tc>
          <w:tcPr>
            <w:tcW w:w="6138" w:type="dxa"/>
            <w:vAlign w:val="center"/>
          </w:tcPr>
          <w:p w14:paraId="6670BEC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nil"/>
            </w:tcBorders>
          </w:tcPr>
          <w:p w14:paraId="0E52AE6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4FA944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16DA8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1,697,588</w:t>
            </w:r>
          </w:p>
        </w:tc>
      </w:tr>
      <w:tr w:rsidR="004B2510" w:rsidRPr="009D37DC" w14:paraId="4E4EEB45" w14:textId="77777777" w:rsidTr="00377E2A">
        <w:tc>
          <w:tcPr>
            <w:tcW w:w="6138" w:type="dxa"/>
            <w:tcBorders>
              <w:bottom w:val="nil"/>
            </w:tcBorders>
            <w:vAlign w:val="center"/>
          </w:tcPr>
          <w:p w14:paraId="46F085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44BC8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C004A0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23B12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(1,596,659)</w:t>
            </w:r>
          </w:p>
        </w:tc>
      </w:tr>
      <w:tr w:rsidR="004B2510" w:rsidRPr="009D37DC" w14:paraId="340ABA28" w14:textId="77777777" w:rsidTr="00377E2A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4A49D5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3411C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9BDC7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655F6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271,169</w:t>
            </w:r>
          </w:p>
        </w:tc>
      </w:tr>
    </w:tbl>
    <w:p w14:paraId="2DB24266" w14:textId="77777777" w:rsidR="00570295" w:rsidRPr="009D37DC" w:rsidRDefault="00570295" w:rsidP="0057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4B2510" w:rsidRPr="009D37DC" w14:paraId="6B62C517" w14:textId="77777777" w:rsidTr="00377E2A">
        <w:trPr>
          <w:trHeight w:val="331"/>
          <w:tblHeader/>
        </w:trPr>
        <w:tc>
          <w:tcPr>
            <w:tcW w:w="3510" w:type="dxa"/>
          </w:tcPr>
          <w:p w14:paraId="47DBF18D" w14:textId="63E92F90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14:paraId="5BCE7CAC" w14:textId="77777777" w:rsidR="004B2510" w:rsidRPr="009D37DC" w:rsidRDefault="004B2510" w:rsidP="000B3A92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14:paraId="1B91B32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2520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4B2510" w:rsidRPr="009D37DC" w14:paraId="4AE9B35F" w14:textId="77777777" w:rsidTr="00377E2A">
        <w:trPr>
          <w:trHeight w:val="331"/>
          <w:tblHeader/>
        </w:trPr>
        <w:tc>
          <w:tcPr>
            <w:tcW w:w="3510" w:type="dxa"/>
          </w:tcPr>
          <w:p w14:paraId="472FF3A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A3F21E" w14:textId="77777777" w:rsidR="004B2510" w:rsidRPr="009D37DC" w:rsidRDefault="004B2510" w:rsidP="000B3A92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14:paraId="4D8C1A3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D6044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FB56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FB39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191FA7C2" w14:textId="77777777" w:rsidTr="00377E2A">
        <w:trPr>
          <w:trHeight w:val="343"/>
          <w:tblHeader/>
        </w:trPr>
        <w:tc>
          <w:tcPr>
            <w:tcW w:w="3510" w:type="dxa"/>
          </w:tcPr>
          <w:p w14:paraId="0293259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6092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02698A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3ABA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14:paraId="100D7E1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A0C7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46AD3D9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FEC1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06B2323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C158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0511ED4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96B2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B2510" w:rsidRPr="009D37DC" w14:paraId="46B750CB" w14:textId="77777777" w:rsidTr="00377E2A">
        <w:trPr>
          <w:trHeight w:val="343"/>
        </w:trPr>
        <w:tc>
          <w:tcPr>
            <w:tcW w:w="3510" w:type="dxa"/>
          </w:tcPr>
          <w:p w14:paraId="6E737DFD" w14:textId="77777777" w:rsidR="004B2510" w:rsidRPr="009D37DC" w:rsidRDefault="004B2510" w:rsidP="000B3A9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5" w:type="dxa"/>
          </w:tcPr>
          <w:p w14:paraId="5FB53BCF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6C4596D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75A793A5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8D8141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548830B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7C0CAD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A31AFF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2F372EE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730F2DE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2860FCE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BD287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510" w:rsidRPr="009D37DC" w14:paraId="496FA259" w14:textId="77777777" w:rsidTr="00377E2A">
        <w:trPr>
          <w:trHeight w:val="331"/>
        </w:trPr>
        <w:tc>
          <w:tcPr>
            <w:tcW w:w="3510" w:type="dxa"/>
          </w:tcPr>
          <w:p w14:paraId="01A366D3" w14:textId="77777777" w:rsidR="004B2510" w:rsidRPr="009D37DC" w:rsidRDefault="004B2510" w:rsidP="000B3A92">
            <w:pPr>
              <w:tabs>
                <w:tab w:val="clear" w:pos="227"/>
              </w:tabs>
              <w:ind w:right="-47"/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935" w:type="dxa"/>
            <w:shd w:val="clear" w:color="auto" w:fill="auto"/>
          </w:tcPr>
          <w:p w14:paraId="74AC4F6B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116FA081" w14:textId="77777777" w:rsidR="004B2510" w:rsidRPr="009D37DC" w:rsidRDefault="004B2510" w:rsidP="000B3A92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026D31C9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321B92F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66E2926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1D178DD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BA9B78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28F21C3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B306A7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147,819</w:t>
            </w:r>
          </w:p>
        </w:tc>
        <w:tc>
          <w:tcPr>
            <w:tcW w:w="165" w:type="dxa"/>
          </w:tcPr>
          <w:p w14:paraId="3B70B82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6E54E20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- </w:t>
            </w:r>
          </w:p>
        </w:tc>
      </w:tr>
      <w:tr w:rsidR="004B2510" w:rsidRPr="009D37DC" w14:paraId="20BDBB82" w14:textId="77777777" w:rsidTr="00377E2A">
        <w:trPr>
          <w:trHeight w:val="343"/>
        </w:trPr>
        <w:tc>
          <w:tcPr>
            <w:tcW w:w="3510" w:type="dxa"/>
          </w:tcPr>
          <w:p w14:paraId="5AB40393" w14:textId="77777777" w:rsidR="004B2510" w:rsidRPr="009D37DC" w:rsidRDefault="004B2510" w:rsidP="000B3A92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35" w:type="dxa"/>
          </w:tcPr>
          <w:p w14:paraId="46FA1709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03529F0C" w14:textId="77777777" w:rsidR="004B2510" w:rsidRPr="009D37DC" w:rsidRDefault="004B2510" w:rsidP="000B3A92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13AC3C9E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519E482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042C6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CD8313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CE6223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3BB7A2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5A4968C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2,871</w:t>
            </w:r>
          </w:p>
        </w:tc>
        <w:tc>
          <w:tcPr>
            <w:tcW w:w="165" w:type="dxa"/>
          </w:tcPr>
          <w:p w14:paraId="4D449E5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5C7C1E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17,531</w:t>
            </w:r>
          </w:p>
        </w:tc>
      </w:tr>
      <w:tr w:rsidR="004B2510" w:rsidRPr="009D37DC" w14:paraId="33A9975D" w14:textId="77777777" w:rsidTr="00377E2A">
        <w:trPr>
          <w:trHeight w:val="331"/>
        </w:trPr>
        <w:tc>
          <w:tcPr>
            <w:tcW w:w="3510" w:type="dxa"/>
            <w:hideMark/>
          </w:tcPr>
          <w:p w14:paraId="29CF3DC6" w14:textId="77777777" w:rsidR="004B2510" w:rsidRPr="009D37DC" w:rsidRDefault="004B2510" w:rsidP="000B3A92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  <w:shd w:val="clear" w:color="auto" w:fill="auto"/>
          </w:tcPr>
          <w:p w14:paraId="0E819CB7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1D65CC69" w14:textId="77777777" w:rsidR="004B2510" w:rsidRPr="009D37DC" w:rsidRDefault="004B2510" w:rsidP="000B3A92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14:paraId="655F86E6" w14:textId="77777777" w:rsidR="004B2510" w:rsidRPr="009D37DC" w:rsidRDefault="004B2510" w:rsidP="000B3A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1CC70C9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3A809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E6470E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5E4D444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540841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718910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- </w:t>
            </w:r>
          </w:p>
        </w:tc>
        <w:tc>
          <w:tcPr>
            <w:tcW w:w="165" w:type="dxa"/>
          </w:tcPr>
          <w:p w14:paraId="7481244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195A2E2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60,760</w:t>
            </w:r>
          </w:p>
        </w:tc>
      </w:tr>
      <w:tr w:rsidR="004B2510" w:rsidRPr="009D37DC" w14:paraId="1BDF147B" w14:textId="77777777" w:rsidTr="00377E2A">
        <w:trPr>
          <w:trHeight w:val="312"/>
        </w:trPr>
        <w:tc>
          <w:tcPr>
            <w:tcW w:w="3510" w:type="dxa"/>
            <w:hideMark/>
          </w:tcPr>
          <w:p w14:paraId="0C2094AB" w14:textId="77777777" w:rsidR="004B2510" w:rsidRPr="009D37DC" w:rsidRDefault="004B2510" w:rsidP="000B3A92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14:paraId="58F41B58" w14:textId="77777777" w:rsidR="004B2510" w:rsidRPr="009D37DC" w:rsidRDefault="004B2510" w:rsidP="000B3A92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7C9D3CA" w14:textId="77777777" w:rsidR="004B2510" w:rsidRPr="009D37DC" w:rsidRDefault="004B2510" w:rsidP="000B3A92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04CEB78A" w14:textId="77777777" w:rsidR="004B2510" w:rsidRPr="009D37DC" w:rsidRDefault="004B2510" w:rsidP="000B3A92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0963E3B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4320E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7FA13AF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02DE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6FCE1A2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F7569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150,690</w:t>
            </w:r>
          </w:p>
        </w:tc>
        <w:tc>
          <w:tcPr>
            <w:tcW w:w="165" w:type="dxa"/>
          </w:tcPr>
          <w:p w14:paraId="41D80C32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58A5D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78,291</w:t>
            </w:r>
          </w:p>
        </w:tc>
      </w:tr>
    </w:tbl>
    <w:p w14:paraId="58217153" w14:textId="77777777" w:rsidR="004B2510" w:rsidRPr="009D37DC" w:rsidRDefault="004B2510" w:rsidP="000B3A92">
      <w:pPr>
        <w:rPr>
          <w:rFonts w:ascii="Angsana New" w:hAnsi="Angsana New"/>
          <w:sz w:val="26"/>
          <w:szCs w:val="26"/>
        </w:rPr>
      </w:pPr>
    </w:p>
    <w:p w14:paraId="1C259BC8" w14:textId="77777777" w:rsidR="00570295" w:rsidRPr="009D37DC" w:rsidRDefault="0057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650CA9C6" w14:textId="53090585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 xml:space="preserve">รายการเคลื่อนไหวของเงินกู้ยืมระยะสั้นจากบริษัทย่อยสำหรับแต่ละปีสิ้นสุดวันที่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 มีดังนี้</w:t>
      </w:r>
    </w:p>
    <w:p w14:paraId="31D9F09D" w14:textId="77777777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5"/>
      </w:tblGrid>
      <w:tr w:rsidR="004B2510" w:rsidRPr="009D37DC" w14:paraId="4C782943" w14:textId="77777777" w:rsidTr="00377E2A">
        <w:tc>
          <w:tcPr>
            <w:tcW w:w="3202" w:type="pct"/>
          </w:tcPr>
          <w:p w14:paraId="10F08F2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bottom w:val="single" w:sz="4" w:space="0" w:color="auto"/>
            </w:tcBorders>
            <w:vAlign w:val="center"/>
          </w:tcPr>
          <w:p w14:paraId="77B0960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4B2510" w:rsidRPr="009D37DC" w14:paraId="193A554A" w14:textId="77777777" w:rsidTr="00377E2A">
        <w:tc>
          <w:tcPr>
            <w:tcW w:w="3202" w:type="pct"/>
            <w:vAlign w:val="center"/>
          </w:tcPr>
          <w:p w14:paraId="38D3DB7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71BD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14:paraId="6A13655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8A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510" w:rsidRPr="009D37DC" w14:paraId="0E3A2E08" w14:textId="77777777" w:rsidTr="00377E2A">
        <w:tc>
          <w:tcPr>
            <w:tcW w:w="3202" w:type="pct"/>
            <w:vAlign w:val="center"/>
          </w:tcPr>
          <w:p w14:paraId="6DE6C1C2" w14:textId="77777777" w:rsidR="004B2510" w:rsidRPr="009D37DC" w:rsidRDefault="004B2510" w:rsidP="000B3A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48A4336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center"/>
          </w:tcPr>
          <w:p w14:paraId="5E55B1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14:paraId="188700E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4B2510" w:rsidRPr="009D37DC" w14:paraId="583A1FAB" w14:textId="77777777" w:rsidTr="00377E2A">
        <w:tc>
          <w:tcPr>
            <w:tcW w:w="3202" w:type="pct"/>
            <w:vAlign w:val="center"/>
          </w:tcPr>
          <w:p w14:paraId="69049E67" w14:textId="77777777" w:rsidR="004B2510" w:rsidRPr="009D37DC" w:rsidRDefault="004B2510" w:rsidP="000B3A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792" w:type="pct"/>
          </w:tcPr>
          <w:p w14:paraId="713DC9C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6A72DAD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53434EF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34,244</w:t>
            </w:r>
          </w:p>
        </w:tc>
      </w:tr>
      <w:tr w:rsidR="004B2510" w:rsidRPr="009D37DC" w14:paraId="4E20513C" w14:textId="77777777" w:rsidTr="00377E2A">
        <w:tc>
          <w:tcPr>
            <w:tcW w:w="3202" w:type="pct"/>
            <w:vAlign w:val="center"/>
          </w:tcPr>
          <w:p w14:paraId="48DDC234" w14:textId="77777777" w:rsidR="004B2510" w:rsidRPr="009D37DC" w:rsidRDefault="004B2510" w:rsidP="000B3A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14:paraId="7E7031FC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313A7C5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2BC20AA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973,478</w:t>
            </w:r>
          </w:p>
        </w:tc>
      </w:tr>
      <w:tr w:rsidR="004B2510" w:rsidRPr="009D37DC" w14:paraId="50D6523A" w14:textId="77777777" w:rsidTr="00377E2A">
        <w:tc>
          <w:tcPr>
            <w:tcW w:w="3202" w:type="pct"/>
            <w:vAlign w:val="center"/>
          </w:tcPr>
          <w:p w14:paraId="48D94217" w14:textId="77777777" w:rsidR="004B2510" w:rsidRPr="009D37DC" w:rsidRDefault="004B2510" w:rsidP="000B3A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14:paraId="51C9374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2F5AB793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464143E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(929,431)</w:t>
            </w:r>
          </w:p>
        </w:tc>
      </w:tr>
      <w:tr w:rsidR="004B2510" w:rsidRPr="009D37DC" w14:paraId="3605781A" w14:textId="77777777" w:rsidTr="00377E2A">
        <w:tc>
          <w:tcPr>
            <w:tcW w:w="3202" w:type="pct"/>
            <w:vAlign w:val="center"/>
          </w:tcPr>
          <w:p w14:paraId="491D511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04BCA6E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545C2464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14:paraId="6DECF1C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78,291</w:t>
            </w:r>
          </w:p>
        </w:tc>
      </w:tr>
      <w:tr w:rsidR="004B2510" w:rsidRPr="009D37DC" w14:paraId="5CD46633" w14:textId="77777777" w:rsidTr="00377E2A">
        <w:tc>
          <w:tcPr>
            <w:tcW w:w="3202" w:type="pct"/>
            <w:vAlign w:val="center"/>
          </w:tcPr>
          <w:p w14:paraId="0ADD587D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14:paraId="68985B1F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37EC9871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0AA0FB46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1,295,832</w:t>
            </w:r>
          </w:p>
        </w:tc>
      </w:tr>
      <w:tr w:rsidR="004B2510" w:rsidRPr="009D37DC" w14:paraId="1DA512EE" w14:textId="77777777" w:rsidTr="00377E2A">
        <w:tc>
          <w:tcPr>
            <w:tcW w:w="3202" w:type="pct"/>
            <w:vAlign w:val="center"/>
          </w:tcPr>
          <w:p w14:paraId="5B618E17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4894E0D8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1282AC2B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3A139E1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(1,223,433)</w:t>
            </w:r>
          </w:p>
        </w:tc>
      </w:tr>
      <w:tr w:rsidR="004B2510" w:rsidRPr="009D37DC" w14:paraId="2D610DA9" w14:textId="77777777" w:rsidTr="00377E2A">
        <w:tblPrEx>
          <w:tblLook w:val="01E0" w:firstRow="1" w:lastRow="1" w:firstColumn="1" w:lastColumn="1" w:noHBand="0" w:noVBand="0"/>
        </w:tblPrEx>
        <w:tc>
          <w:tcPr>
            <w:tcW w:w="3202" w:type="pct"/>
            <w:vAlign w:val="center"/>
          </w:tcPr>
          <w:p w14:paraId="60D3F2E0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3E1960FA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6EAA3C58" w14:textId="77777777" w:rsidR="004B2510" w:rsidRPr="009D37DC" w:rsidRDefault="004B2510" w:rsidP="000B3A92">
            <w:pPr>
              <w:tabs>
                <w:tab w:val="clear" w:pos="90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DA00E5" w14:textId="77777777" w:rsidR="004B2510" w:rsidRPr="009D37DC" w:rsidRDefault="004B2510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150,690</w:t>
            </w:r>
          </w:p>
        </w:tc>
      </w:tr>
    </w:tbl>
    <w:p w14:paraId="7F55D645" w14:textId="77777777" w:rsidR="004B2510" w:rsidRPr="009D37DC" w:rsidRDefault="004B2510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95CD722" w14:textId="4EA14EEB" w:rsidR="000275A2" w:rsidRPr="009D37DC" w:rsidRDefault="00416E77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t>5</w:t>
      </w:r>
      <w:r w:rsidR="000275A2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0275A2" w:rsidRPr="009D37DC">
        <w:rPr>
          <w:rFonts w:ascii="Angsana New" w:hAnsi="Angsana New"/>
          <w:b/>
          <w:bCs/>
          <w:sz w:val="26"/>
          <w:szCs w:val="26"/>
          <w:cs/>
        </w:rPr>
        <w:tab/>
        <w:t>ลูกหนี้การค้า</w:t>
      </w:r>
      <w:r w:rsidR="002A0A9B" w:rsidRPr="009D37DC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200C2B" w:rsidRPr="009D37DC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9D37DC">
        <w:rPr>
          <w:rFonts w:ascii="Angsana New" w:hAnsi="Angsana New"/>
          <w:b/>
          <w:bCs/>
          <w:sz w:val="26"/>
          <w:szCs w:val="26"/>
          <w:cs/>
        </w:rPr>
        <w:t>อื่น</w:t>
      </w:r>
      <w:r w:rsidR="00853622" w:rsidRPr="009D37DC">
        <w:rPr>
          <w:rFonts w:ascii="Angsana New" w:hAnsi="Angsana New"/>
          <w:b/>
          <w:bCs/>
          <w:sz w:val="26"/>
          <w:szCs w:val="26"/>
        </w:rPr>
        <w:t xml:space="preserve"> - </w:t>
      </w:r>
      <w:r w:rsidR="00853622" w:rsidRPr="009D37DC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9B5E93A" w14:textId="77777777" w:rsidR="00F0530F" w:rsidRPr="009D37DC" w:rsidRDefault="00F0530F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2C1208C" w14:textId="548AB681" w:rsidR="00F0530F" w:rsidRPr="009D37DC" w:rsidRDefault="00F0530F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ลูกหนี้การค้าและลูกหนี้หมุนเวียนอื่น</w:t>
      </w:r>
      <w:r w:rsidR="00853622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853622" w:rsidRPr="009D37DC">
        <w:rPr>
          <w:rFonts w:ascii="Angsana New" w:hAnsi="Angsana New"/>
          <w:sz w:val="26"/>
          <w:szCs w:val="26"/>
          <w:cs/>
        </w:rPr>
        <w:t>- สุทธิ</w:t>
      </w:r>
      <w:r w:rsidRPr="009D37DC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9D37DC">
        <w:rPr>
          <w:rFonts w:ascii="Angsana New" w:hAnsi="Angsana New"/>
          <w:sz w:val="26"/>
          <w:szCs w:val="26"/>
        </w:rPr>
        <w:t>3</w:t>
      </w:r>
      <w:r w:rsidR="00AD01D2"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AD01D2" w:rsidRPr="009D37DC">
        <w:rPr>
          <w:rFonts w:ascii="Angsana New" w:hAnsi="Angsana New"/>
          <w:sz w:val="26"/>
          <w:szCs w:val="26"/>
          <w:cs/>
        </w:rPr>
        <w:t>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260A89D5" w14:textId="77777777" w:rsidR="003B4E28" w:rsidRPr="009D37DC" w:rsidRDefault="003B4E28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78"/>
        <w:gridCol w:w="252"/>
        <w:gridCol w:w="1170"/>
        <w:gridCol w:w="270"/>
        <w:gridCol w:w="1188"/>
      </w:tblGrid>
      <w:tr w:rsidR="003B4E28" w:rsidRPr="009D37DC" w14:paraId="7526B459" w14:textId="77777777" w:rsidTr="003B4E28">
        <w:trPr>
          <w:cantSplit/>
        </w:trPr>
        <w:tc>
          <w:tcPr>
            <w:tcW w:w="4230" w:type="dxa"/>
          </w:tcPr>
          <w:p w14:paraId="7D56643A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764FF995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B4E28" w:rsidRPr="009D37DC" w14:paraId="14F8BE78" w14:textId="77777777" w:rsidTr="003B4E28">
        <w:trPr>
          <w:cantSplit/>
        </w:trPr>
        <w:tc>
          <w:tcPr>
            <w:tcW w:w="4230" w:type="dxa"/>
          </w:tcPr>
          <w:p w14:paraId="68E1B7D6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3656702C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2D1A2340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5EC70ADE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B4E28" w:rsidRPr="009D37DC" w14:paraId="4DD1D8BF" w14:textId="77777777" w:rsidTr="003B4E28">
        <w:tc>
          <w:tcPr>
            <w:tcW w:w="4230" w:type="dxa"/>
          </w:tcPr>
          <w:p w14:paraId="25AFB093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15CCF8" w14:textId="77777777" w:rsidR="003B4E28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3F653091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80508CA" w14:textId="77777777" w:rsidR="003B4E28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642EE640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442047" w14:textId="77777777" w:rsidR="003B4E28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E974DBD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D8E0E91" w14:textId="77777777" w:rsidR="003B4E28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B4E28" w:rsidRPr="009D37DC" w14:paraId="357518A9" w14:textId="77777777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0674EBD6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88190E" w14:textId="77777777" w:rsidR="003B4E28" w:rsidRPr="009D37DC" w:rsidRDefault="003B4E28" w:rsidP="000B3A92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35FD49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042B322" w14:textId="77777777" w:rsidR="003B4E28" w:rsidRPr="009D37DC" w:rsidRDefault="003B4E28" w:rsidP="000B3A92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49DF027B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6F0E84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C8BA9" w14:textId="77777777" w:rsidR="003B4E28" w:rsidRPr="009D37DC" w:rsidRDefault="003B4E28" w:rsidP="000B3A9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30D6A498" w14:textId="77777777" w:rsidR="003B4E28" w:rsidRPr="009D37DC" w:rsidRDefault="003B4E28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409D1" w:rsidRPr="009D37DC" w14:paraId="74F9D6A7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83FE322" w14:textId="77777777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F98416" w14:textId="57FDD261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78,782</w:t>
            </w:r>
          </w:p>
        </w:tc>
        <w:tc>
          <w:tcPr>
            <w:tcW w:w="270" w:type="dxa"/>
          </w:tcPr>
          <w:p w14:paraId="004D400D" w14:textId="77777777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E9ED02C" w14:textId="353B95B5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DA4EA3A" w14:textId="77777777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BA6472" w14:textId="28EAFBD6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C5E27" w14:textId="77777777" w:rsidR="001409D1" w:rsidRPr="009D37DC" w:rsidRDefault="001409D1" w:rsidP="001409D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5EA4D7DB" w14:textId="77F773C9" w:rsidR="001409D1" w:rsidRPr="009D37DC" w:rsidRDefault="001409D1" w:rsidP="0014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570295" w:rsidRPr="009D37DC" w14:paraId="5322C4A4" w14:textId="77777777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FACCCAA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346350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D2A776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3B6F4AEF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9A9056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A00118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56C4FD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33D024DB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70295" w:rsidRPr="009D37DC" w14:paraId="30175331" w14:textId="77777777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77DEB4AC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5C6164F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5296DD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7A725EAB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0A6C3C7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8B1744B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C75AA0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4CECB638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0295" w:rsidRPr="009D37DC" w14:paraId="497F66A7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09DF5845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49FDE5" w14:textId="1E0F1490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299E2830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37885CA" w14:textId="1547470B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</w:tcPr>
          <w:p w14:paraId="31B173BF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B2264C" w14:textId="299C9292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28,626</w:t>
            </w:r>
          </w:p>
        </w:tc>
        <w:tc>
          <w:tcPr>
            <w:tcW w:w="270" w:type="dxa"/>
            <w:vAlign w:val="bottom"/>
          </w:tcPr>
          <w:p w14:paraId="70742F7C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44EAE3F" w14:textId="4CD9632C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570295" w:rsidRPr="009D37DC" w14:paraId="0482AA0F" w14:textId="77777777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3791DE40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7FEF6" w14:textId="35FFCCB7" w:rsidR="00570295" w:rsidRPr="009D37DC" w:rsidRDefault="00C72FE3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28,773</w:t>
            </w:r>
          </w:p>
        </w:tc>
        <w:tc>
          <w:tcPr>
            <w:tcW w:w="270" w:type="dxa"/>
          </w:tcPr>
          <w:p w14:paraId="37CD08AC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27823" w14:textId="2FC1BD6D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857C5C2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4A84A9" w14:textId="368CC508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D0116C" w14:textId="77777777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947C1" w14:textId="174BB82A" w:rsidR="00570295" w:rsidRPr="009D37DC" w:rsidRDefault="00570295" w:rsidP="0057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C72FE3" w:rsidRPr="009D37DC" w14:paraId="69113221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23C2A6FE" w14:textId="77777777" w:rsidR="00C72FE3" w:rsidRPr="009D37DC" w:rsidRDefault="00C72FE3" w:rsidP="00C72FE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D11D2" w14:textId="003A872A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28,773</w:t>
            </w:r>
          </w:p>
        </w:tc>
        <w:tc>
          <w:tcPr>
            <w:tcW w:w="270" w:type="dxa"/>
          </w:tcPr>
          <w:p w14:paraId="27F1A44B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A696" w14:textId="195CE3ED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45BC46D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B4DDB" w14:textId="1BA0C32E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36B69B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82F74" w14:textId="3C30E53A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C72FE3" w:rsidRPr="009D37DC" w14:paraId="6B8DC7D0" w14:textId="77777777" w:rsidTr="00170539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DB9639A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2F072C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333297B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CCB2F52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9E33C40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8B2677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4F5416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45993F4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2FE3" w:rsidRPr="009D37DC" w14:paraId="081628C0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F030BE1" w14:textId="7E89E0B6" w:rsidR="00C72FE3" w:rsidRPr="009D37DC" w:rsidRDefault="00C72FE3" w:rsidP="00C72FE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EB8112" w14:textId="3AD6A43C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107,555</w:t>
            </w:r>
          </w:p>
        </w:tc>
        <w:tc>
          <w:tcPr>
            <w:tcW w:w="270" w:type="dxa"/>
          </w:tcPr>
          <w:p w14:paraId="1FC34A36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202B5B7" w14:textId="57675FA5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01EB85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B53671" w14:textId="33CD3294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660D3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5ED34F9" w14:textId="621A3859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C72FE3" w:rsidRPr="009D37DC" w14:paraId="34A3AE9D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5D777BF" w14:textId="1EB60434" w:rsidR="00C72FE3" w:rsidRPr="009D37DC" w:rsidRDefault="00C72FE3" w:rsidP="00C72FE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ค่าเผื่อ</w:t>
            </w:r>
            <w:r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61990B7" w14:textId="22F08D58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(1,055)</w:t>
            </w:r>
          </w:p>
        </w:tc>
        <w:tc>
          <w:tcPr>
            <w:tcW w:w="270" w:type="dxa"/>
          </w:tcPr>
          <w:p w14:paraId="1DD1640C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04F7D03E" w14:textId="54DD20E4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FC909F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450325" w14:textId="334AAC8D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6850D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1C7AF8B3" w14:textId="1AEBBE6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C72FE3" w:rsidRPr="009D37DC" w14:paraId="58F44A12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53BD16A5" w14:textId="4D74F55A" w:rsidR="00C72FE3" w:rsidRPr="009D37DC" w:rsidRDefault="00C72FE3" w:rsidP="00C72FE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A9F0C" w14:textId="72574694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106,500</w:t>
            </w:r>
          </w:p>
        </w:tc>
        <w:tc>
          <w:tcPr>
            <w:tcW w:w="270" w:type="dxa"/>
          </w:tcPr>
          <w:p w14:paraId="50544070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8E18D" w14:textId="1EA05D88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31C865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1B34A" w14:textId="0930EFA5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80D9A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EA031" w14:textId="2DD0A568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C72FE3" w:rsidRPr="009D37DC" w14:paraId="41894CFD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46AA410" w14:textId="2A194DD2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4BE39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EA26454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6EFB944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5A33BDE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3CAF82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5CB72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DFA973F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2FE3" w:rsidRPr="009D37DC" w14:paraId="6F3D9F68" w14:textId="77777777" w:rsidTr="00CF3FE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4B5B5E8D" w14:textId="5272DE07" w:rsidR="00C72FE3" w:rsidRPr="009D37DC" w:rsidRDefault="00C72FE3" w:rsidP="00C72FE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หนี้สูญและหนี้สงสัยจะสูญในระหว่างปี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B471C7F" w14:textId="38666112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1,055</w:t>
            </w:r>
          </w:p>
        </w:tc>
        <w:tc>
          <w:tcPr>
            <w:tcW w:w="270" w:type="dxa"/>
          </w:tcPr>
          <w:p w14:paraId="421CDC60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683F171B" w14:textId="6E47FF7C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766448B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9606B41" w14:textId="3385C360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FF5F86" w14:textId="77777777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14:paraId="2A007963" w14:textId="77698AB6" w:rsidR="00C72FE3" w:rsidRPr="009D37DC" w:rsidRDefault="00C72FE3" w:rsidP="00C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056F2853" w14:textId="77777777" w:rsidR="00170539" w:rsidRPr="009D37DC" w:rsidRDefault="00170539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51E4CF74" w14:textId="77777777" w:rsidR="00570295" w:rsidRPr="009D37DC" w:rsidRDefault="0057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2982F3AF" w14:textId="48F646E5" w:rsidR="00EB29DB" w:rsidRPr="009D37DC" w:rsidRDefault="00C73BE5" w:rsidP="000B3A92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>การวิเคราะห์อายุหนี้ของลูกหนี้การค้าและลูกหนี้อื่น</w:t>
      </w:r>
      <w:r w:rsidR="00853622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853622" w:rsidRPr="009D37DC">
        <w:rPr>
          <w:rFonts w:ascii="Angsana New" w:hAnsi="Angsana New"/>
          <w:sz w:val="26"/>
          <w:szCs w:val="26"/>
          <w:cs/>
        </w:rPr>
        <w:t>- สุทธิ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C15E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FCB4F53" w14:textId="77777777" w:rsidR="00313494" w:rsidRPr="009D37DC" w:rsidRDefault="00313494" w:rsidP="000B3A92">
      <w:pPr>
        <w:tabs>
          <w:tab w:val="clear" w:pos="227"/>
        </w:tabs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313494" w:rsidRPr="009D37DC" w14:paraId="690871A9" w14:textId="77777777" w:rsidTr="00313494">
        <w:trPr>
          <w:cantSplit/>
        </w:trPr>
        <w:tc>
          <w:tcPr>
            <w:tcW w:w="4251" w:type="dxa"/>
          </w:tcPr>
          <w:p w14:paraId="55AEF952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349F9449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13494" w:rsidRPr="009D37DC" w14:paraId="305D3703" w14:textId="77777777" w:rsidTr="00313494">
        <w:trPr>
          <w:cantSplit/>
        </w:trPr>
        <w:tc>
          <w:tcPr>
            <w:tcW w:w="4251" w:type="dxa"/>
          </w:tcPr>
          <w:p w14:paraId="03FD42A1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25F1D2FC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4937E5BD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075557C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13494" w:rsidRPr="009D37DC" w14:paraId="74AF84F5" w14:textId="77777777" w:rsidTr="00313494">
        <w:tc>
          <w:tcPr>
            <w:tcW w:w="4251" w:type="dxa"/>
          </w:tcPr>
          <w:p w14:paraId="03143414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91E94E8" w14:textId="77777777" w:rsidR="00313494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65435BDD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42822B2" w14:textId="77777777" w:rsidR="00313494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72C7F8B4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C9CFCC2" w14:textId="77777777" w:rsidR="00313494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2D99A9EB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B18778E" w14:textId="77777777" w:rsidR="00313494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13494" w:rsidRPr="009D37DC" w14:paraId="689CF804" w14:textId="77777777" w:rsidTr="00313494">
        <w:tblPrEx>
          <w:tblLook w:val="04A0" w:firstRow="1" w:lastRow="0" w:firstColumn="1" w:lastColumn="0" w:noHBand="0" w:noVBand="1"/>
        </w:tblPrEx>
        <w:tc>
          <w:tcPr>
            <w:tcW w:w="4251" w:type="dxa"/>
          </w:tcPr>
          <w:p w14:paraId="0C8CAD4F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BE15E62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FEE8F4B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DFC2B34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E124681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E2789D3" w14:textId="77777777" w:rsidR="00313494" w:rsidRPr="009D37DC" w:rsidRDefault="00313494" w:rsidP="000B3A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DDF17A8" w14:textId="77777777" w:rsidR="00313494" w:rsidRPr="009D37DC" w:rsidRDefault="00313494" w:rsidP="000B3A9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29B3DC2" w14:textId="77777777" w:rsidR="00313494" w:rsidRPr="009D37DC" w:rsidRDefault="00313494" w:rsidP="000B3A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2FC1162B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8E3A8A9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14:paraId="00CA5B3A" w14:textId="5E3BDE0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31,093</w:t>
            </w:r>
          </w:p>
        </w:tc>
        <w:tc>
          <w:tcPr>
            <w:tcW w:w="272" w:type="dxa"/>
          </w:tcPr>
          <w:p w14:paraId="6E1A6EE6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71D5B8E" w14:textId="37FB3FBD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25,851</w:t>
            </w:r>
          </w:p>
        </w:tc>
        <w:tc>
          <w:tcPr>
            <w:tcW w:w="268" w:type="dxa"/>
          </w:tcPr>
          <w:p w14:paraId="0C4E081E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89A1CD9" w14:textId="3CC91964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3B518248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0FFC8A4" w14:textId="6CF1D1F0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47D2B891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D7C3A41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14:paraId="41D37FCB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69DA60B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9BD41BD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C8FFA20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A7B913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217FB57E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B625E91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69FE50FB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9FF6EFC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5751B15B" w14:textId="140FE3DE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31,443</w:t>
            </w:r>
          </w:p>
        </w:tc>
        <w:tc>
          <w:tcPr>
            <w:tcW w:w="272" w:type="dxa"/>
          </w:tcPr>
          <w:p w14:paraId="740DDAFA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296B0BD" w14:textId="289BCE28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11,891</w:t>
            </w:r>
          </w:p>
        </w:tc>
        <w:tc>
          <w:tcPr>
            <w:tcW w:w="268" w:type="dxa"/>
          </w:tcPr>
          <w:p w14:paraId="7A072FA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0BD0B12" w14:textId="7C40A021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6F5E5188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06ABDC1" w14:textId="40F8013D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4947E3A7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C758C0B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01" w:type="dxa"/>
          </w:tcPr>
          <w:p w14:paraId="248A5A30" w14:textId="055454EF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7,095</w:t>
            </w:r>
          </w:p>
        </w:tc>
        <w:tc>
          <w:tcPr>
            <w:tcW w:w="272" w:type="dxa"/>
          </w:tcPr>
          <w:p w14:paraId="6AB2B54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4E08C4D" w14:textId="4CF77EBB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</w:tcPr>
          <w:p w14:paraId="1573525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429E04B" w14:textId="4DC5A22D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558E622E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52595CBF" w14:textId="30ED0896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644CCBE2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5F55675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1002A9B6" w14:textId="106F1EBD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7,943</w:t>
            </w:r>
          </w:p>
        </w:tc>
        <w:tc>
          <w:tcPr>
            <w:tcW w:w="272" w:type="dxa"/>
          </w:tcPr>
          <w:p w14:paraId="51357179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A4F1E4E" w14:textId="627B49CC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</w:tcPr>
          <w:p w14:paraId="184A46AB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485C7AA" w14:textId="2ECB112B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4B49B1C7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5360438" w14:textId="25A1FFA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505CF447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087FA21" w14:textId="6923F893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B9387B9" w14:textId="52D97F89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72" w:type="dxa"/>
          </w:tcPr>
          <w:p w14:paraId="15CAA5D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A48F6A9" w14:textId="5EB68FFA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C2B64CB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7C6B0D1" w14:textId="4C1DDBBD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0C79F927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E57FBA0" w14:textId="3083C265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7F2134D6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1367A62" w14:textId="77777777" w:rsidR="005B0D31" w:rsidRPr="009D37DC" w:rsidRDefault="005B0D31" w:rsidP="005B0D31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2020746" w14:textId="49C56346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78,782</w:t>
            </w:r>
          </w:p>
        </w:tc>
        <w:tc>
          <w:tcPr>
            <w:tcW w:w="272" w:type="dxa"/>
          </w:tcPr>
          <w:p w14:paraId="32DDE411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5833FA3" w14:textId="6D28B7C1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68" w:type="dxa"/>
          </w:tcPr>
          <w:p w14:paraId="172D136E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74F13D1" w14:textId="4E1E4825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6FB7FCE2" w14:textId="77777777" w:rsidR="005B0D31" w:rsidRPr="009D37DC" w:rsidRDefault="005B0D31" w:rsidP="005B0D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06D60A4" w14:textId="160045D4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7AA56B62" w14:textId="77777777" w:rsidTr="00CF3FE2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37F4FDF7" w14:textId="77777777" w:rsidR="005B0D31" w:rsidRPr="009D37DC" w:rsidRDefault="005B0D31" w:rsidP="005B0D31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1" w:type="dxa"/>
          </w:tcPr>
          <w:p w14:paraId="4CBFB449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2" w:type="dxa"/>
          </w:tcPr>
          <w:p w14:paraId="71744044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6" w:type="dxa"/>
          </w:tcPr>
          <w:p w14:paraId="13D25230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</w:tcPr>
          <w:p w14:paraId="06A7BB0E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6BBFC3BA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36C4A6E4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1" w:type="dxa"/>
            <w:vAlign w:val="bottom"/>
          </w:tcPr>
          <w:p w14:paraId="31433718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B0D31" w:rsidRPr="009D37DC" w14:paraId="2AC6A887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7157C5F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201" w:type="dxa"/>
          </w:tcPr>
          <w:p w14:paraId="4E512665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A3AE163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FE54DA2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AE0224E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390FE1B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6C70F758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44CDEB3F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36F026A7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23C1850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14:paraId="767D83A9" w14:textId="23839DE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15,930</w:t>
            </w:r>
          </w:p>
        </w:tc>
        <w:tc>
          <w:tcPr>
            <w:tcW w:w="272" w:type="dxa"/>
          </w:tcPr>
          <w:p w14:paraId="4830D8F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5013FA6" w14:textId="0A700911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4,467</w:t>
            </w:r>
          </w:p>
        </w:tc>
        <w:tc>
          <w:tcPr>
            <w:tcW w:w="268" w:type="dxa"/>
          </w:tcPr>
          <w:p w14:paraId="6BF37FB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776B8EF" w14:textId="07189238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25,586</w:t>
            </w:r>
          </w:p>
        </w:tc>
        <w:tc>
          <w:tcPr>
            <w:tcW w:w="266" w:type="dxa"/>
            <w:vAlign w:val="bottom"/>
          </w:tcPr>
          <w:p w14:paraId="20A1B0F9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760EF594" w14:textId="3565DD35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24,842</w:t>
            </w:r>
          </w:p>
        </w:tc>
      </w:tr>
      <w:tr w:rsidR="005B0D31" w:rsidRPr="009D37DC" w14:paraId="07A2DB01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607A01F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14:paraId="5D969BBA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5E11FEF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8930D35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6E8DFC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849CD52" w14:textId="704D85B1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2256954A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6EA9EAD5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5BBEA0F9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DB85EF4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751F62D8" w14:textId="25C0535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11,11</w:t>
            </w:r>
            <w:r w:rsidR="001409D1"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501FFF1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68AE51B" w14:textId="4D6E8883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268" w:type="dxa"/>
          </w:tcPr>
          <w:p w14:paraId="49843A63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0C0D249" w14:textId="2477DB30" w:rsidR="005B0D31" w:rsidRPr="009D37DC" w:rsidRDefault="005B0D31" w:rsidP="00735F8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686</w:t>
            </w:r>
          </w:p>
        </w:tc>
        <w:tc>
          <w:tcPr>
            <w:tcW w:w="266" w:type="dxa"/>
            <w:vAlign w:val="bottom"/>
          </w:tcPr>
          <w:p w14:paraId="3050310F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F76CDB7" w14:textId="6DAED444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0667A1EA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B3252D7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14A0C88B" w14:textId="660778C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1,69</w:t>
            </w:r>
            <w:r w:rsidR="001409D1" w:rsidRPr="009D37D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773A2614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CD3C634" w14:textId="123749E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</w:tcPr>
          <w:p w14:paraId="336772F6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2B21871" w14:textId="6E19E0C7" w:rsidR="005B0D31" w:rsidRPr="009D37DC" w:rsidRDefault="005B0D31" w:rsidP="00735F8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2,473</w:t>
            </w:r>
          </w:p>
        </w:tc>
        <w:tc>
          <w:tcPr>
            <w:tcW w:w="266" w:type="dxa"/>
            <w:vAlign w:val="bottom"/>
          </w:tcPr>
          <w:p w14:paraId="25606F0F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F915B47" w14:textId="7DEA8D94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44243CCB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0BB4FDE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3CF3EAE3" w14:textId="2A465AFB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2" w:type="dxa"/>
          </w:tcPr>
          <w:p w14:paraId="7486EE3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76E89F3" w14:textId="40292EF5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</w:tcPr>
          <w:p w14:paraId="66AF2FC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9C8D2E9" w14:textId="27738B7C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58502AE1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689EBB5" w14:textId="6F6E6EEF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787D9CF0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D3D20DF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D22DEC7" w14:textId="7AA2C0BB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28,773</w:t>
            </w:r>
          </w:p>
        </w:tc>
        <w:tc>
          <w:tcPr>
            <w:tcW w:w="272" w:type="dxa"/>
          </w:tcPr>
          <w:p w14:paraId="6DC97B5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58DACF8" w14:textId="3EB41D8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68" w:type="dxa"/>
          </w:tcPr>
          <w:p w14:paraId="0731836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9FF8D" w14:textId="1EDC8F78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66" w:type="dxa"/>
            <w:vAlign w:val="bottom"/>
          </w:tcPr>
          <w:p w14:paraId="761D797E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DC98" w14:textId="46588DE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5B0D31" w:rsidRPr="009D37DC" w14:paraId="24BFA93B" w14:textId="77777777" w:rsidTr="00CF3FE2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31E9A639" w14:textId="77777777" w:rsidR="005B0D31" w:rsidRPr="009D37DC" w:rsidRDefault="005B0D31" w:rsidP="005B0D31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1" w:type="dxa"/>
          </w:tcPr>
          <w:p w14:paraId="6B9AB7DD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2" w:type="dxa"/>
          </w:tcPr>
          <w:p w14:paraId="298C8D5A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6" w:type="dxa"/>
          </w:tcPr>
          <w:p w14:paraId="1017771C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</w:tcPr>
          <w:p w14:paraId="6F413699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33D88C16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1582EF40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1" w:type="dxa"/>
            <w:vAlign w:val="bottom"/>
          </w:tcPr>
          <w:p w14:paraId="5B213A1F" w14:textId="77777777" w:rsidR="005B0D31" w:rsidRPr="009D37DC" w:rsidRDefault="005B0D31" w:rsidP="005B0D31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B0D31" w:rsidRPr="009D37DC" w14:paraId="701210CF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B23F620" w14:textId="4710BB63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</w:tcPr>
          <w:p w14:paraId="0DA613CD" w14:textId="4E49353B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107,555</w:t>
            </w:r>
          </w:p>
        </w:tc>
        <w:tc>
          <w:tcPr>
            <w:tcW w:w="272" w:type="dxa"/>
          </w:tcPr>
          <w:p w14:paraId="375261B6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E7B4C78" w14:textId="698BEF8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44,308 </w:t>
            </w:r>
          </w:p>
        </w:tc>
        <w:tc>
          <w:tcPr>
            <w:tcW w:w="268" w:type="dxa"/>
          </w:tcPr>
          <w:p w14:paraId="0B31912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7996A72" w14:textId="386FDDE3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66" w:type="dxa"/>
            <w:vAlign w:val="bottom"/>
          </w:tcPr>
          <w:p w14:paraId="23954785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30E58452" w14:textId="36A025E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24,842</w:t>
            </w:r>
          </w:p>
        </w:tc>
      </w:tr>
      <w:tr w:rsidR="005B0D31" w:rsidRPr="009D37DC" w14:paraId="32D774FF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1B81E1A" w14:textId="1556FE49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F679D45" w14:textId="38DA0F77" w:rsidR="005B0D31" w:rsidRPr="009D37DC" w:rsidRDefault="005B0D31" w:rsidP="005B0D31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(1,055)</w:t>
            </w:r>
          </w:p>
        </w:tc>
        <w:tc>
          <w:tcPr>
            <w:tcW w:w="272" w:type="dxa"/>
          </w:tcPr>
          <w:p w14:paraId="35092108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44F5E4" w14:textId="0C19F998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0299F856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7D899D0" w14:textId="37A2B12D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7B919E99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C7E42DA" w14:textId="4C2987DA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23F07905" w14:textId="77777777" w:rsidTr="00CF3FE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5FAAEB5" w14:textId="726FA610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7D0D119E" w14:textId="31EAA8FF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106,500</w:t>
            </w:r>
          </w:p>
        </w:tc>
        <w:tc>
          <w:tcPr>
            <w:tcW w:w="272" w:type="dxa"/>
          </w:tcPr>
          <w:p w14:paraId="7969DF9E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6DB4AF1A" w14:textId="540AA344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68" w:type="dxa"/>
          </w:tcPr>
          <w:p w14:paraId="47AE584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067D81ED" w14:textId="37263E5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28,745</w:t>
            </w:r>
          </w:p>
        </w:tc>
        <w:tc>
          <w:tcPr>
            <w:tcW w:w="266" w:type="dxa"/>
            <w:vAlign w:val="bottom"/>
          </w:tcPr>
          <w:p w14:paraId="17EE0451" w14:textId="77777777" w:rsidR="005B0D31" w:rsidRPr="009D37DC" w:rsidRDefault="005B0D31" w:rsidP="005B0D31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1285924" w14:textId="7922D8B5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</w:tbl>
    <w:p w14:paraId="5B5F7E78" w14:textId="77777777" w:rsidR="00605ADA" w:rsidRPr="009D37DC" w:rsidRDefault="00605ADA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350663" w14:textId="77777777" w:rsidR="005B0D31" w:rsidRPr="009D37DC" w:rsidRDefault="005B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7983B0A2" w14:textId="2404120B" w:rsidR="00D01B5D" w:rsidRPr="009D37DC" w:rsidRDefault="00313494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สินค้าคงเหลือ - สุทธิ</w:t>
      </w:r>
    </w:p>
    <w:p w14:paraId="4C1C3E65" w14:textId="77777777" w:rsidR="00D01B5D" w:rsidRPr="009D37DC" w:rsidRDefault="00D01B5D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4"/>
        <w:gridCol w:w="1236"/>
        <w:gridCol w:w="270"/>
        <w:gridCol w:w="1170"/>
        <w:gridCol w:w="252"/>
        <w:gridCol w:w="1178"/>
        <w:gridCol w:w="272"/>
        <w:gridCol w:w="1178"/>
      </w:tblGrid>
      <w:tr w:rsidR="00D01B5D" w:rsidRPr="009D37DC" w14:paraId="17C45CA3" w14:textId="77777777" w:rsidTr="00D01B5D">
        <w:trPr>
          <w:cantSplit/>
        </w:trPr>
        <w:tc>
          <w:tcPr>
            <w:tcW w:w="4254" w:type="dxa"/>
          </w:tcPr>
          <w:p w14:paraId="72929928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7D0A8605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01B5D" w:rsidRPr="009D37DC" w14:paraId="155BB0B6" w14:textId="77777777" w:rsidTr="00D01B5D">
        <w:trPr>
          <w:cantSplit/>
        </w:trPr>
        <w:tc>
          <w:tcPr>
            <w:tcW w:w="4254" w:type="dxa"/>
          </w:tcPr>
          <w:p w14:paraId="6322A591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</w:tcPr>
          <w:p w14:paraId="43368909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1E34048D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4C9F4660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1B5D" w:rsidRPr="009D37DC" w14:paraId="5A917684" w14:textId="77777777" w:rsidTr="00D01B5D">
        <w:tc>
          <w:tcPr>
            <w:tcW w:w="4254" w:type="dxa"/>
          </w:tcPr>
          <w:p w14:paraId="7996F5CE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F60C8D0" w14:textId="77777777" w:rsidR="00313494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F049979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07C7D" w14:textId="77777777" w:rsidR="00313494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0234B6D5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B56C0AD" w14:textId="77777777" w:rsidR="00313494" w:rsidRPr="009D37DC" w:rsidRDefault="003C4EC3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0A2A88A4" w14:textId="77777777" w:rsidR="00313494" w:rsidRPr="009D37DC" w:rsidRDefault="00313494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CC8B341" w14:textId="77777777" w:rsidR="00313494" w:rsidRPr="009D37DC" w:rsidRDefault="00582E4E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01B5D" w:rsidRPr="009D37DC" w14:paraId="2EA8D9ED" w14:textId="77777777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197C7EBF" w14:textId="77777777" w:rsidR="00D01B5D" w:rsidRPr="009D37DC" w:rsidRDefault="00D01B5D" w:rsidP="000B3A9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14:paraId="5817223A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88F7CB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396EFBA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10778944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4D9AF3F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E24F0E8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2A3AD923" w14:textId="77777777" w:rsidR="00D01B5D" w:rsidRPr="009D37DC" w:rsidRDefault="00D01B5D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5ADA" w:rsidRPr="009D37DC" w14:paraId="0E4D5E76" w14:textId="77777777" w:rsidTr="00D01B5D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1EBD1425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236" w:type="dxa"/>
          </w:tcPr>
          <w:p w14:paraId="56BA8803" w14:textId="084C9F85" w:rsidR="00605ADA" w:rsidRPr="009D37DC" w:rsidRDefault="007C5DE8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60,138</w:t>
            </w:r>
          </w:p>
        </w:tc>
        <w:tc>
          <w:tcPr>
            <w:tcW w:w="270" w:type="dxa"/>
          </w:tcPr>
          <w:p w14:paraId="4D00BA40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F5F6F4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74,430</w:t>
            </w:r>
          </w:p>
        </w:tc>
        <w:tc>
          <w:tcPr>
            <w:tcW w:w="252" w:type="dxa"/>
          </w:tcPr>
          <w:p w14:paraId="0A0FAFFB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16DEF2A6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020F8235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2802CBB3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025B87F7" w14:textId="77777777" w:rsidTr="00D01B5D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492D8379" w14:textId="77777777" w:rsidR="00605ADA" w:rsidRPr="009D37DC" w:rsidRDefault="00605ADA" w:rsidP="000B3A92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36" w:type="dxa"/>
          </w:tcPr>
          <w:p w14:paraId="7219920B" w14:textId="34E16648" w:rsidR="00605ADA" w:rsidRPr="009D37DC" w:rsidRDefault="007C5DE8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2,624</w:t>
            </w:r>
          </w:p>
        </w:tc>
        <w:tc>
          <w:tcPr>
            <w:tcW w:w="270" w:type="dxa"/>
          </w:tcPr>
          <w:p w14:paraId="5A04AF13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0BD4825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252" w:type="dxa"/>
          </w:tcPr>
          <w:p w14:paraId="7885578E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2E7CD18F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05801A6B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1E822894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76C0F52F" w14:textId="77777777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0C7BCC2D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548BBB" w14:textId="05D89C11" w:rsidR="00605ADA" w:rsidRPr="009D37DC" w:rsidRDefault="007C5DE8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35,664</w:t>
            </w:r>
          </w:p>
        </w:tc>
        <w:tc>
          <w:tcPr>
            <w:tcW w:w="270" w:type="dxa"/>
          </w:tcPr>
          <w:p w14:paraId="3A8143F1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1835EB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31,965</w:t>
            </w:r>
          </w:p>
        </w:tc>
        <w:tc>
          <w:tcPr>
            <w:tcW w:w="252" w:type="dxa"/>
          </w:tcPr>
          <w:p w14:paraId="17D94241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4CF6ED7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4DBDC90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21A94B78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1B93D18E" w14:textId="77777777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638B0DEC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8A20EB1" w14:textId="0D15FCF3" w:rsidR="00605ADA" w:rsidRPr="009D37DC" w:rsidRDefault="007C5DE8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98,426</w:t>
            </w:r>
          </w:p>
        </w:tc>
        <w:tc>
          <w:tcPr>
            <w:tcW w:w="270" w:type="dxa"/>
          </w:tcPr>
          <w:p w14:paraId="2C1A9516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D63F57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109,657</w:t>
            </w:r>
          </w:p>
        </w:tc>
        <w:tc>
          <w:tcPr>
            <w:tcW w:w="252" w:type="dxa"/>
          </w:tcPr>
          <w:p w14:paraId="4048B7FC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0C70E0C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F72B17C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5E0FB4B1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6AC4F5DF" w14:textId="77777777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10DAF39B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AC02B92" w14:textId="68404BC1" w:rsidR="00605ADA" w:rsidRPr="009D37DC" w:rsidRDefault="007C5DE8" w:rsidP="000B3A92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(3,520)</w:t>
            </w:r>
          </w:p>
        </w:tc>
        <w:tc>
          <w:tcPr>
            <w:tcW w:w="270" w:type="dxa"/>
          </w:tcPr>
          <w:p w14:paraId="79544498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88324" w14:textId="77777777" w:rsidR="00605ADA" w:rsidRPr="009D37DC" w:rsidRDefault="00605ADA" w:rsidP="000B3A92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(1,995)</w:t>
            </w:r>
          </w:p>
        </w:tc>
        <w:tc>
          <w:tcPr>
            <w:tcW w:w="252" w:type="dxa"/>
          </w:tcPr>
          <w:p w14:paraId="7D2BC2BB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12DA8B27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65191D86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F8E8D07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7980D072" w14:textId="77777777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21194BEC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2826364" w14:textId="6E201DEC" w:rsidR="00605ADA" w:rsidRPr="009D37DC" w:rsidRDefault="007C5DE8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94,906</w:t>
            </w:r>
          </w:p>
        </w:tc>
        <w:tc>
          <w:tcPr>
            <w:tcW w:w="270" w:type="dxa"/>
          </w:tcPr>
          <w:p w14:paraId="3F2BD82F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14949" w14:textId="77777777" w:rsidR="00605ADA" w:rsidRPr="009D37DC" w:rsidRDefault="00605ADA" w:rsidP="000B3A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107,662</w:t>
            </w:r>
          </w:p>
        </w:tc>
        <w:tc>
          <w:tcPr>
            <w:tcW w:w="252" w:type="dxa"/>
          </w:tcPr>
          <w:p w14:paraId="02353091" w14:textId="77777777" w:rsidR="00605ADA" w:rsidRPr="009D37DC" w:rsidRDefault="00605ADA" w:rsidP="000B3A92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4E33F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63DEC70C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6FC0F" w14:textId="77777777" w:rsidR="00605ADA" w:rsidRPr="009D37DC" w:rsidRDefault="00605ADA" w:rsidP="000B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605ADA" w:rsidRPr="009D37DC" w14:paraId="01B99E5F" w14:textId="77777777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5DC98F23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88516F2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CE049A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9354C0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270431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4D8BFB8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A3FA93F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74CA097" w14:textId="77777777" w:rsidR="00605ADA" w:rsidRPr="009D37DC" w:rsidRDefault="00605ADA" w:rsidP="000B3A9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7DB32060" w14:textId="77777777" w:rsidTr="00377E2A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48FD4A00" w14:textId="717D9B40" w:rsidR="005B0D31" w:rsidRPr="009D37DC" w:rsidRDefault="004010BD" w:rsidP="004010B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="00262A01" w:rsidRPr="009D37DC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="005B0D31" w:rsidRPr="009D37DC">
              <w:rPr>
                <w:rFonts w:ascii="Angsana New" w:hAnsi="Angsana New"/>
                <w:sz w:val="26"/>
                <w:szCs w:val="26"/>
                <w:cs/>
              </w:rPr>
              <w:t>เป็นค่าใช้จ่ายในระหว่างปี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380CB147" w14:textId="7476B12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270" w:type="dxa"/>
            <w:vAlign w:val="bottom"/>
          </w:tcPr>
          <w:p w14:paraId="59F9C204" w14:textId="77777777" w:rsidR="005B0D31" w:rsidRPr="009D37DC" w:rsidRDefault="005B0D31" w:rsidP="005B0D3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94E965" w14:textId="20AB0D07" w:rsidR="005B0D31" w:rsidRPr="009D37DC" w:rsidRDefault="001C49FB" w:rsidP="001C49FB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1,193</w:t>
            </w:r>
          </w:p>
        </w:tc>
        <w:tc>
          <w:tcPr>
            <w:tcW w:w="252" w:type="dxa"/>
            <w:vAlign w:val="bottom"/>
          </w:tcPr>
          <w:p w14:paraId="34CAAEA5" w14:textId="77777777" w:rsidR="005B0D31" w:rsidRPr="009D37DC" w:rsidRDefault="005B0D31" w:rsidP="005B0D3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5E9AB972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0C92B85" w14:textId="77777777" w:rsidR="005B0D31" w:rsidRPr="009D37DC" w:rsidRDefault="005B0D31" w:rsidP="005B0D31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709776BD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5B0D31" w:rsidRPr="009D37DC" w14:paraId="68AEAC9B" w14:textId="77777777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5BEDFC7B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3FBF364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53513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C1C309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96425C1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2095620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B39CA97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31DC8D7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0D31" w:rsidRPr="009D37DC" w14:paraId="6FE8A337" w14:textId="77777777" w:rsidTr="00D01B5D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1020A19C" w14:textId="77777777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ค่าเผื่อสินค้าเสื่อมสภาพสินค้าคงเหลือในระหว่างปี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4EE49558" w14:textId="174B9D6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vAlign w:val="bottom"/>
          </w:tcPr>
          <w:p w14:paraId="3242293C" w14:textId="77777777" w:rsidR="005B0D31" w:rsidRPr="009D37DC" w:rsidRDefault="005B0D31" w:rsidP="005B0D3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4BB97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52" w:type="dxa"/>
            <w:vAlign w:val="bottom"/>
          </w:tcPr>
          <w:p w14:paraId="150D4CB3" w14:textId="77777777" w:rsidR="005B0D31" w:rsidRPr="009D37DC" w:rsidRDefault="005B0D31" w:rsidP="005B0D3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3A443563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C0DFF1" w14:textId="77777777" w:rsidR="005B0D31" w:rsidRPr="009D37DC" w:rsidRDefault="005B0D31" w:rsidP="005B0D31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335C1D9B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4ACA6200" w14:textId="77777777" w:rsidR="00E11959" w:rsidRPr="009D37DC" w:rsidRDefault="00E11959" w:rsidP="000B3A92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511E7EED" w14:textId="77777777" w:rsidR="00EE5E19" w:rsidRPr="009D37DC" w:rsidRDefault="00560B3C" w:rsidP="000B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7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EE3F6B" w:rsidRPr="009D37DC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14:paraId="19F83DA4" w14:textId="77777777" w:rsidR="00307B9B" w:rsidRPr="009D37DC" w:rsidRDefault="00307B9B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D01B5D" w:rsidRPr="009D37DC" w14:paraId="7E28E4D5" w14:textId="77777777" w:rsidTr="00D01B5D">
        <w:trPr>
          <w:cantSplit/>
        </w:trPr>
        <w:tc>
          <w:tcPr>
            <w:tcW w:w="4251" w:type="dxa"/>
          </w:tcPr>
          <w:p w14:paraId="63617380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C98D4C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01B5D" w:rsidRPr="009D37DC" w14:paraId="5E5EA236" w14:textId="77777777" w:rsidTr="00D01B5D">
        <w:trPr>
          <w:cantSplit/>
        </w:trPr>
        <w:tc>
          <w:tcPr>
            <w:tcW w:w="4251" w:type="dxa"/>
          </w:tcPr>
          <w:p w14:paraId="01DFC534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009D1F41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26C4BF68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64EFCB7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1B5D" w:rsidRPr="009D37DC" w14:paraId="4402AA0C" w14:textId="77777777" w:rsidTr="00D01B5D">
        <w:tc>
          <w:tcPr>
            <w:tcW w:w="4251" w:type="dxa"/>
          </w:tcPr>
          <w:p w14:paraId="6F81D651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307E66C" w14:textId="77777777" w:rsidR="00D01B5D" w:rsidRPr="009D37DC" w:rsidRDefault="003C4EC3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411FA6F5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654EA27" w14:textId="77777777" w:rsidR="00D01B5D" w:rsidRPr="009D37DC" w:rsidRDefault="00582E4E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32A7E29D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DAD7208" w14:textId="77777777" w:rsidR="00D01B5D" w:rsidRPr="009D37DC" w:rsidRDefault="003C4EC3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31FC844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F6C97A7" w14:textId="77777777" w:rsidR="00D01B5D" w:rsidRPr="009D37DC" w:rsidRDefault="00582E4E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01B5D" w:rsidRPr="009D37DC" w14:paraId="0F13A71F" w14:textId="77777777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35427A08" w14:textId="77777777" w:rsidR="00D01B5D" w:rsidRPr="009D37DC" w:rsidRDefault="00D01B5D" w:rsidP="00D01B5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52505F6B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06975E4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8DCACDB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64E01F4E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51DD3B3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644F1DC4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4A35DAB1" w14:textId="77777777" w:rsidR="00D01B5D" w:rsidRPr="009D37DC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0D31" w:rsidRPr="009D37DC" w14:paraId="0BE0B86F" w14:textId="77777777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FFF1C89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201" w:type="dxa"/>
          </w:tcPr>
          <w:p w14:paraId="78F6B086" w14:textId="306573B3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3,956</w:t>
            </w:r>
          </w:p>
        </w:tc>
        <w:tc>
          <w:tcPr>
            <w:tcW w:w="272" w:type="dxa"/>
          </w:tcPr>
          <w:p w14:paraId="2ADEEF28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</w:tcPr>
          <w:p w14:paraId="4589895A" w14:textId="0699AFD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3,663</w:t>
            </w:r>
          </w:p>
        </w:tc>
        <w:tc>
          <w:tcPr>
            <w:tcW w:w="268" w:type="dxa"/>
          </w:tcPr>
          <w:p w14:paraId="486727E6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3872731A" w14:textId="309176D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129</w:t>
            </w:r>
          </w:p>
        </w:tc>
        <w:tc>
          <w:tcPr>
            <w:tcW w:w="266" w:type="dxa"/>
          </w:tcPr>
          <w:p w14:paraId="19B69067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BCE7EBC" w14:textId="4BE88A9B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368</w:t>
            </w:r>
          </w:p>
        </w:tc>
      </w:tr>
      <w:tr w:rsidR="005B0D31" w:rsidRPr="009D37DC" w14:paraId="480B989A" w14:textId="77777777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7102E66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01" w:type="dxa"/>
          </w:tcPr>
          <w:p w14:paraId="52D0E21C" w14:textId="0C55185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7,555</w:t>
            </w:r>
          </w:p>
        </w:tc>
        <w:tc>
          <w:tcPr>
            <w:tcW w:w="272" w:type="dxa"/>
          </w:tcPr>
          <w:p w14:paraId="327F2AF5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</w:tcPr>
          <w:p w14:paraId="539FCA3A" w14:textId="72A1BD9A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4,789</w:t>
            </w:r>
          </w:p>
        </w:tc>
        <w:tc>
          <w:tcPr>
            <w:tcW w:w="268" w:type="dxa"/>
          </w:tcPr>
          <w:p w14:paraId="341DE904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7A80FF0A" w14:textId="3E2AD27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3,967</w:t>
            </w:r>
          </w:p>
        </w:tc>
        <w:tc>
          <w:tcPr>
            <w:tcW w:w="266" w:type="dxa"/>
          </w:tcPr>
          <w:p w14:paraId="41C51280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06399AF" w14:textId="022A5801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1,863</w:t>
            </w:r>
          </w:p>
        </w:tc>
      </w:tr>
      <w:tr w:rsidR="005B0D31" w:rsidRPr="009D37DC" w14:paraId="55DC786E" w14:textId="77777777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FEA3777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201" w:type="dxa"/>
          </w:tcPr>
          <w:p w14:paraId="575EC32B" w14:textId="42C5748F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5,312</w:t>
            </w:r>
          </w:p>
        </w:tc>
        <w:tc>
          <w:tcPr>
            <w:tcW w:w="272" w:type="dxa"/>
          </w:tcPr>
          <w:p w14:paraId="69723B09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</w:tcPr>
          <w:p w14:paraId="5E4FB01E" w14:textId="6B27FEA9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3,217</w:t>
            </w:r>
          </w:p>
        </w:tc>
        <w:tc>
          <w:tcPr>
            <w:tcW w:w="268" w:type="dxa"/>
          </w:tcPr>
          <w:p w14:paraId="322465A9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395CDA6A" w14:textId="5373B292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1,223</w:t>
            </w:r>
          </w:p>
        </w:tc>
        <w:tc>
          <w:tcPr>
            <w:tcW w:w="266" w:type="dxa"/>
          </w:tcPr>
          <w:p w14:paraId="3A33DC11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40"/>
                <w:tab w:val="left" w:pos="1644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1" w:type="dxa"/>
          </w:tcPr>
          <w:p w14:paraId="728E3D8E" w14:textId="6012B618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63158622" w14:textId="77777777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604F9F1" w14:textId="77777777" w:rsidR="005B0D31" w:rsidRPr="009D37DC" w:rsidRDefault="005B0D31" w:rsidP="005B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01" w:type="dxa"/>
          </w:tcPr>
          <w:p w14:paraId="07F54E33" w14:textId="4BC9A215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4,416</w:t>
            </w:r>
          </w:p>
        </w:tc>
        <w:tc>
          <w:tcPr>
            <w:tcW w:w="272" w:type="dxa"/>
          </w:tcPr>
          <w:p w14:paraId="68C59E1E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</w:tcPr>
          <w:p w14:paraId="004FC975" w14:textId="3E0A08F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3,697</w:t>
            </w:r>
          </w:p>
        </w:tc>
        <w:tc>
          <w:tcPr>
            <w:tcW w:w="268" w:type="dxa"/>
          </w:tcPr>
          <w:p w14:paraId="0FF037D7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0D9AFEA3" w14:textId="51CBA56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Arial" w:hAnsi="Angsana New"/>
                <w:sz w:val="26"/>
                <w:szCs w:val="26"/>
              </w:rPr>
              <w:t>1,489</w:t>
            </w:r>
          </w:p>
        </w:tc>
        <w:tc>
          <w:tcPr>
            <w:tcW w:w="266" w:type="dxa"/>
          </w:tcPr>
          <w:p w14:paraId="0E2778A8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B4C8EF8" w14:textId="2E81D66F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5B0D31" w:rsidRPr="009D37DC" w14:paraId="1F158FA7" w14:textId="77777777" w:rsidTr="005B0D31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9D1992F" w14:textId="23FEC8D9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8EE7D83" w14:textId="0B9303B1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21,239</w:t>
            </w:r>
          </w:p>
        </w:tc>
        <w:tc>
          <w:tcPr>
            <w:tcW w:w="272" w:type="dxa"/>
          </w:tcPr>
          <w:p w14:paraId="3051D179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DDDE25A" w14:textId="5BABAB89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15,366</w:t>
            </w:r>
          </w:p>
        </w:tc>
        <w:tc>
          <w:tcPr>
            <w:tcW w:w="268" w:type="dxa"/>
          </w:tcPr>
          <w:p w14:paraId="544176E7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6E7B5E72" w14:textId="63E08434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6,808</w:t>
            </w:r>
          </w:p>
        </w:tc>
        <w:tc>
          <w:tcPr>
            <w:tcW w:w="266" w:type="dxa"/>
          </w:tcPr>
          <w:p w14:paraId="0DE33626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0A117A9" w14:textId="373CAC23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3,560</w:t>
            </w:r>
          </w:p>
        </w:tc>
      </w:tr>
      <w:tr w:rsidR="005B0D31" w:rsidRPr="009D37DC" w14:paraId="016C1F64" w14:textId="77777777" w:rsidTr="005B0D31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454DE30" w14:textId="006BF538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6DCC79B" w14:textId="2201574C" w:rsidR="005B0D31" w:rsidRPr="009D37DC" w:rsidRDefault="005B0D31" w:rsidP="005B0D31">
            <w:pPr>
              <w:tabs>
                <w:tab w:val="clear" w:pos="907"/>
              </w:tabs>
              <w:ind w:right="14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(1,614)</w:t>
            </w:r>
          </w:p>
        </w:tc>
        <w:tc>
          <w:tcPr>
            <w:tcW w:w="272" w:type="dxa"/>
          </w:tcPr>
          <w:p w14:paraId="6EE25BEC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CED6C09" w14:textId="3FE9A2A9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B56867D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1722E93" w14:textId="5D73854F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6" w:type="dxa"/>
          </w:tcPr>
          <w:p w14:paraId="1471639E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D07704D" w14:textId="5825B78F" w:rsidR="005B0D31" w:rsidRPr="009D37DC" w:rsidRDefault="005B0D31" w:rsidP="005B0D31">
            <w:pPr>
              <w:tabs>
                <w:tab w:val="clear" w:pos="90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B0D31" w:rsidRPr="009D37DC" w14:paraId="0D0ACF33" w14:textId="77777777" w:rsidTr="005B0D31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BC7A1B0" w14:textId="4CCEC92E" w:rsidR="005B0D31" w:rsidRPr="009D37DC" w:rsidRDefault="005B0D31" w:rsidP="005B0D31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4492C6E3" w14:textId="22E6E09C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19,625</w:t>
            </w:r>
          </w:p>
        </w:tc>
        <w:tc>
          <w:tcPr>
            <w:tcW w:w="272" w:type="dxa"/>
          </w:tcPr>
          <w:p w14:paraId="4DE4C629" w14:textId="77777777" w:rsidR="005B0D31" w:rsidRPr="009D37DC" w:rsidRDefault="005B0D31" w:rsidP="005B0D31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840"/>
              </w:tabs>
              <w:spacing w:line="240" w:lineRule="atLeast"/>
              <w:ind w:left="-72"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5C92E89C" w14:textId="6A8ECAC0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15,366</w:t>
            </w:r>
          </w:p>
        </w:tc>
        <w:tc>
          <w:tcPr>
            <w:tcW w:w="268" w:type="dxa"/>
          </w:tcPr>
          <w:p w14:paraId="0AF2A116" w14:textId="77777777" w:rsidR="005B0D31" w:rsidRPr="009D37DC" w:rsidRDefault="005B0D31" w:rsidP="005B0D31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191A7880" w14:textId="75314BF6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6,808</w:t>
            </w:r>
          </w:p>
        </w:tc>
        <w:tc>
          <w:tcPr>
            <w:tcW w:w="266" w:type="dxa"/>
          </w:tcPr>
          <w:p w14:paraId="278D801F" w14:textId="77777777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7A78F2E2" w14:textId="3CF37A63" w:rsidR="005B0D31" w:rsidRPr="009D37DC" w:rsidRDefault="005B0D31" w:rsidP="005B0D31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3,560</w:t>
            </w:r>
          </w:p>
        </w:tc>
      </w:tr>
    </w:tbl>
    <w:p w14:paraId="72BB9E2F" w14:textId="77777777" w:rsidR="00D01B5D" w:rsidRPr="009D37DC" w:rsidRDefault="00D01B5D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2B055EE" w14:textId="77777777" w:rsidR="00E11959" w:rsidRPr="009D37DC" w:rsidRDefault="00E11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61DD51D1" w14:textId="77777777" w:rsidR="008C0DAA" w:rsidRPr="009D37DC" w:rsidRDefault="00560B3C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626A6C" w:rsidRPr="009D37DC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481D6E" w:rsidRPr="009D37DC">
        <w:rPr>
          <w:rFonts w:ascii="Angsana New" w:hAnsi="Angsana New"/>
          <w:b/>
          <w:bCs/>
          <w:sz w:val="26"/>
          <w:szCs w:val="26"/>
        </w:rPr>
        <w:t>-</w:t>
      </w:r>
      <w:r w:rsidR="00626A6C" w:rsidRPr="009D37DC">
        <w:rPr>
          <w:rFonts w:ascii="Angsana New" w:hAnsi="Angsana New"/>
          <w:b/>
          <w:bCs/>
          <w:sz w:val="26"/>
          <w:szCs w:val="26"/>
          <w:cs/>
        </w:rPr>
        <w:t xml:space="preserve"> ราคาทุน</w:t>
      </w:r>
    </w:p>
    <w:p w14:paraId="0298AE46" w14:textId="77777777" w:rsidR="00F75CA1" w:rsidRPr="009D37DC" w:rsidRDefault="00F75CA1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66263C2" w14:textId="77777777" w:rsidR="00E6638C" w:rsidRPr="009D37DC" w:rsidRDefault="000E3913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6C3EAC" w:rsidRPr="009D37DC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31</w:t>
      </w:r>
      <w:r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</w:t>
      </w:r>
      <w:r w:rsidR="00EC15EF"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3C4EC3" w:rsidRPr="009D37DC">
        <w:rPr>
          <w:rFonts w:ascii="Angsana New" w:eastAsia="Cordia New" w:hAnsi="Angsana New"/>
          <w:snapToGrid w:val="0"/>
          <w:sz w:val="26"/>
          <w:szCs w:val="26"/>
          <w:lang w:eastAsia="th-TH"/>
        </w:rPr>
        <w:t>2562</w:t>
      </w:r>
      <w:r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582E4E" w:rsidRPr="009D37DC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2561</w:t>
      </w:r>
      <w:r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F75CA1" w:rsidRPr="009D37DC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7799E962" w14:textId="77777777" w:rsidR="00307B9B" w:rsidRPr="009D37DC" w:rsidRDefault="00307B9B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28"/>
        <w:gridCol w:w="834"/>
        <w:gridCol w:w="283"/>
        <w:gridCol w:w="812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D01B5D" w:rsidRPr="009D37DC" w14:paraId="39731E76" w14:textId="77777777" w:rsidTr="00D01B5D">
        <w:tc>
          <w:tcPr>
            <w:tcW w:w="3528" w:type="dxa"/>
          </w:tcPr>
          <w:p w14:paraId="669B58A0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14:paraId="70A3CE0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72510C8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4401A1E5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0DACB4D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35A29677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D01B5D" w:rsidRPr="009D37DC" w14:paraId="4AED6FF8" w14:textId="77777777" w:rsidTr="00D01B5D">
        <w:tc>
          <w:tcPr>
            <w:tcW w:w="3528" w:type="dxa"/>
          </w:tcPr>
          <w:p w14:paraId="1064566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14:paraId="74549153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14:paraId="6B58156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2D3A4B84" w14:textId="77777777" w:rsidR="00D01B5D" w:rsidRPr="009D37DC" w:rsidRDefault="00D01B5D" w:rsidP="00D01B5D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4" w:type="dxa"/>
          </w:tcPr>
          <w:p w14:paraId="306FCFDC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4C85FAA5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D01B5D" w:rsidRPr="009D37DC" w14:paraId="0E261C6F" w14:textId="77777777" w:rsidTr="00D01B5D">
        <w:tc>
          <w:tcPr>
            <w:tcW w:w="3528" w:type="dxa"/>
          </w:tcPr>
          <w:p w14:paraId="11ED69BE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</w:tcPr>
          <w:p w14:paraId="5BFE600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14:paraId="48B71415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14:paraId="328A492A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14:paraId="7E259A6F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03A28DC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B5D" w:rsidRPr="009D37DC" w14:paraId="4B22B20A" w14:textId="77777777" w:rsidTr="00D01B5D">
        <w:tc>
          <w:tcPr>
            <w:tcW w:w="3528" w:type="dxa"/>
          </w:tcPr>
          <w:p w14:paraId="671D7B94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711AD1E0" w14:textId="77777777" w:rsidR="00D01B5D" w:rsidRPr="009D37DC" w:rsidRDefault="003C4EC3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F27AE8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D61EBEC" w14:textId="77777777" w:rsidR="00D01B5D" w:rsidRPr="009D37DC" w:rsidRDefault="00582E4E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37" w:type="dxa"/>
          </w:tcPr>
          <w:p w14:paraId="60A4AE2D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8BACE7D" w14:textId="77777777" w:rsidR="00D01B5D" w:rsidRPr="009D37DC" w:rsidRDefault="003C4EC3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</w:tcPr>
          <w:p w14:paraId="21905898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39A38820" w14:textId="77777777" w:rsidR="00D01B5D" w:rsidRPr="009D37DC" w:rsidRDefault="00582E4E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14:paraId="51AA035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24F515E" w14:textId="77777777" w:rsidR="00D01B5D" w:rsidRPr="009D37DC" w:rsidRDefault="003C4EC3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37F12312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8DB2B8E" w14:textId="77777777" w:rsidR="00D01B5D" w:rsidRPr="009D37DC" w:rsidRDefault="00582E4E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D01B5D" w:rsidRPr="009D37DC" w14:paraId="733592B0" w14:textId="77777777" w:rsidTr="00D01B5D">
        <w:tc>
          <w:tcPr>
            <w:tcW w:w="3528" w:type="dxa"/>
          </w:tcPr>
          <w:p w14:paraId="0D15001A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79B1B072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AFECD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769DBBD6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1C3BF7E1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14:paraId="43A14562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CEFA7DB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14:paraId="31073B93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14:paraId="7D854706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7D029C19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82B7313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65EA93D0" w14:textId="77777777" w:rsidR="00D01B5D" w:rsidRPr="009D37DC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605ADA" w:rsidRPr="009D37DC" w14:paraId="78086D9E" w14:textId="77777777" w:rsidTr="00D01B5D">
        <w:tc>
          <w:tcPr>
            <w:tcW w:w="3528" w:type="dxa"/>
          </w:tcPr>
          <w:p w14:paraId="69495B01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834" w:type="dxa"/>
          </w:tcPr>
          <w:p w14:paraId="3E3512F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300.0</w:t>
            </w:r>
          </w:p>
        </w:tc>
        <w:tc>
          <w:tcPr>
            <w:tcW w:w="283" w:type="dxa"/>
          </w:tcPr>
          <w:p w14:paraId="1524C91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3F438F3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237" w:type="dxa"/>
          </w:tcPr>
          <w:p w14:paraId="1DDAD1C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EADB49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18F6497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3B6D4C0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6B0B3ED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29761605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300,000</w:t>
            </w:r>
          </w:p>
        </w:tc>
        <w:tc>
          <w:tcPr>
            <w:tcW w:w="284" w:type="dxa"/>
          </w:tcPr>
          <w:p w14:paraId="323790EA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18BF255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605ADA" w:rsidRPr="009D37DC" w14:paraId="17EDEEAD" w14:textId="77777777" w:rsidTr="00D01B5D">
        <w:tc>
          <w:tcPr>
            <w:tcW w:w="3528" w:type="dxa"/>
          </w:tcPr>
          <w:p w14:paraId="76623FA1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834" w:type="dxa"/>
          </w:tcPr>
          <w:p w14:paraId="322FFFC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283" w:type="dxa"/>
          </w:tcPr>
          <w:p w14:paraId="7674F5C5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00057D6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237" w:type="dxa"/>
          </w:tcPr>
          <w:p w14:paraId="6DA8B58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C49D9F5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383B7DD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5D56B7D4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62D7385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599A39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14:paraId="2225E25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68576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605ADA" w:rsidRPr="009D37DC" w14:paraId="55A5756B" w14:textId="77777777" w:rsidTr="00D01B5D">
        <w:tc>
          <w:tcPr>
            <w:tcW w:w="3528" w:type="dxa"/>
          </w:tcPr>
          <w:p w14:paraId="1DEA17A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834" w:type="dxa"/>
          </w:tcPr>
          <w:p w14:paraId="389AFD7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80.0</w:t>
            </w:r>
          </w:p>
        </w:tc>
        <w:tc>
          <w:tcPr>
            <w:tcW w:w="283" w:type="dxa"/>
          </w:tcPr>
          <w:p w14:paraId="2CFBCD1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2F726D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80.0</w:t>
            </w:r>
          </w:p>
        </w:tc>
        <w:tc>
          <w:tcPr>
            <w:tcW w:w="237" w:type="dxa"/>
          </w:tcPr>
          <w:p w14:paraId="6E9B121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4E12482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2E67292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46A1C7D5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477BFEF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AF1E3C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14:paraId="2CBB7DF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FDD3E2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605ADA" w:rsidRPr="009D37DC" w14:paraId="00A8BF02" w14:textId="77777777" w:rsidTr="00D01B5D">
        <w:tc>
          <w:tcPr>
            <w:tcW w:w="3528" w:type="dxa"/>
          </w:tcPr>
          <w:p w14:paraId="47966642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834" w:type="dxa"/>
          </w:tcPr>
          <w:p w14:paraId="6FDDCA64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283" w:type="dxa"/>
          </w:tcPr>
          <w:p w14:paraId="2AAA450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128051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237" w:type="dxa"/>
          </w:tcPr>
          <w:p w14:paraId="57596AB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1C5F3935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0C227A7A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21C1541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10C3D1E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58FCD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14:paraId="47E9719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1B8913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605ADA" w:rsidRPr="009D37DC" w14:paraId="3B01A784" w14:textId="77777777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14:paraId="64B46E24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834" w:type="dxa"/>
          </w:tcPr>
          <w:p w14:paraId="78F240A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283" w:type="dxa"/>
          </w:tcPr>
          <w:p w14:paraId="00A84435" w14:textId="77777777" w:rsidR="00605ADA" w:rsidRPr="009D37DC" w:rsidRDefault="00605ADA" w:rsidP="00605A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24D556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237" w:type="dxa"/>
          </w:tcPr>
          <w:p w14:paraId="7BD3554B" w14:textId="77777777" w:rsidR="00605ADA" w:rsidRPr="009D37DC" w:rsidRDefault="00605ADA" w:rsidP="00605A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57C1EF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35BD12B2" w14:textId="77777777" w:rsidR="00605ADA" w:rsidRPr="009D37DC" w:rsidRDefault="00605ADA" w:rsidP="00605ADA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3183013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09D290E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6E0E5D76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14:paraId="38246CC2" w14:textId="77777777" w:rsidR="00605ADA" w:rsidRPr="009D37DC" w:rsidRDefault="00605ADA" w:rsidP="00605ADA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86D0FB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605ADA" w:rsidRPr="009D37DC" w14:paraId="38E9B2B1" w14:textId="77777777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14:paraId="49845555" w14:textId="77777777" w:rsidR="00605ADA" w:rsidRPr="009D37DC" w:rsidRDefault="00605ADA" w:rsidP="00605A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834" w:type="dxa"/>
          </w:tcPr>
          <w:p w14:paraId="74CA8AAC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283" w:type="dxa"/>
          </w:tcPr>
          <w:p w14:paraId="1936DEC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90E0AC1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237" w:type="dxa"/>
          </w:tcPr>
          <w:p w14:paraId="5ABF755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7E06562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42459E1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1198F7AA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3461EFF4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2C3F2A26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14:paraId="0E40CABA" w14:textId="77777777" w:rsidR="00605ADA" w:rsidRPr="009D37DC" w:rsidRDefault="00605ADA" w:rsidP="00605ADA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6ADE9A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</w:tr>
      <w:tr w:rsidR="00605ADA" w:rsidRPr="009D37DC" w14:paraId="48425D09" w14:textId="77777777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14:paraId="7878EFE9" w14:textId="77777777" w:rsidR="00605ADA" w:rsidRPr="009D37DC" w:rsidRDefault="00605ADA" w:rsidP="00605AD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834" w:type="dxa"/>
          </w:tcPr>
          <w:p w14:paraId="5298C60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D37DC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83" w:type="dxa"/>
          </w:tcPr>
          <w:p w14:paraId="49F15168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49CCE756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D37DC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54D39EF0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55854F14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76378FB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4C90B346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663A57F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74DD999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14:paraId="30A1C33C" w14:textId="77777777" w:rsidR="00605ADA" w:rsidRPr="009D37DC" w:rsidRDefault="00605ADA" w:rsidP="00605ADA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8CBA9EA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605ADA" w:rsidRPr="009D37DC" w14:paraId="3D060D9E" w14:textId="77777777" w:rsidTr="00D01B5D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528" w:type="dxa"/>
          </w:tcPr>
          <w:p w14:paraId="34F7F2B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34" w:type="dxa"/>
          </w:tcPr>
          <w:p w14:paraId="27284003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2C7686" w14:textId="77777777" w:rsidR="00605ADA" w:rsidRPr="009D37DC" w:rsidRDefault="00605ADA" w:rsidP="00605A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1ACBDECE" w14:textId="77777777" w:rsidR="00605ADA" w:rsidRPr="009D37DC" w:rsidRDefault="00605ADA" w:rsidP="00605A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2F3C6F" w14:textId="77777777" w:rsidR="00605ADA" w:rsidRPr="009D37DC" w:rsidRDefault="00605ADA" w:rsidP="00605A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212E3FA0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64B93AD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1C6D1051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1F17BD4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CC636EB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723,816</w:t>
            </w:r>
          </w:p>
        </w:tc>
        <w:tc>
          <w:tcPr>
            <w:tcW w:w="284" w:type="dxa"/>
          </w:tcPr>
          <w:p w14:paraId="0B35D08F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A8EA2BE" w14:textId="77777777" w:rsidR="00605ADA" w:rsidRPr="009D37DC" w:rsidRDefault="00605ADA" w:rsidP="006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</w:tr>
    </w:tbl>
    <w:p w14:paraId="2C4541E3" w14:textId="77777777" w:rsidR="00D01B5D" w:rsidRPr="009D37DC" w:rsidRDefault="00D01B5D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77FD72FC" w14:textId="77777777" w:rsidR="00D01B5D" w:rsidRPr="009D37DC" w:rsidRDefault="00D01B5D" w:rsidP="000E6415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>ใน</w:t>
      </w:r>
      <w:r w:rsidRPr="009D37DC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9D37DC">
        <w:rPr>
          <w:rFonts w:ascii="Angsana New" w:hAnsi="Angsana New" w:hint="cs"/>
          <w:sz w:val="26"/>
          <w:szCs w:val="26"/>
          <w:cs/>
        </w:rPr>
        <w:t>ของบริษัท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24 </w:t>
      </w:r>
      <w:r w:rsidRPr="009D37DC">
        <w:rPr>
          <w:rFonts w:ascii="Angsana New" w:hAnsi="Angsana New" w:hint="cs"/>
          <w:sz w:val="26"/>
          <w:szCs w:val="26"/>
          <w:cs/>
        </w:rPr>
        <w:t>เมษายน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 xml:space="preserve">2561 </w:t>
      </w:r>
      <w:r w:rsidRPr="009D37DC">
        <w:rPr>
          <w:rFonts w:ascii="Angsana New" w:hAnsi="Angsana New" w:hint="cs"/>
          <w:sz w:val="26"/>
          <w:szCs w:val="26"/>
          <w:cs/>
        </w:rPr>
        <w:t>ผู้ถือหุ้น</w:t>
      </w:r>
      <w:r w:rsidRPr="009D37DC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การลงทุนเพิ่มในบริษัท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เซ็น แอนด์ สไปซี่ จำกัด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จำนวนเงิน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19.9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ล้านบาท โดยบริษัทย่อยดังกล่าวได้เพิ่มทุนจดทะเบียนจากเดิม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100,000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(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10,000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10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)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เป็น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20,000,000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(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2,000,000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10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บาท</w:t>
      </w:r>
      <w:r w:rsidRPr="009D37DC">
        <w:rPr>
          <w:rFonts w:ascii="Angsana New" w:hAnsi="Angsana New"/>
          <w:spacing w:val="-4"/>
          <w:sz w:val="26"/>
          <w:szCs w:val="26"/>
        </w:rPr>
        <w:t>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บริษัทย่อยดังกล่าวได้จดทะเบียนการเพิ่มทุนกับกระทรวงพาณิชย์แล้วเมื่อวันที่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      7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9D37DC">
        <w:rPr>
          <w:rFonts w:ascii="Angsana New" w:hAnsi="Angsana New"/>
          <w:spacing w:val="-4"/>
          <w:sz w:val="26"/>
          <w:szCs w:val="26"/>
        </w:rPr>
        <w:t>2561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51311F5D" w14:textId="77777777" w:rsidR="00D01B5D" w:rsidRPr="009D37DC" w:rsidRDefault="00D01B5D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648D0953" w14:textId="77777777" w:rsidR="00D01B5D" w:rsidRPr="009D37DC" w:rsidRDefault="00D01B5D" w:rsidP="000E6415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3 </w:t>
      </w:r>
      <w:r w:rsidRPr="009D37D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          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lang w:val="en-GB"/>
        </w:rPr>
        <w:t>(</w:t>
      </w:r>
      <w:r w:rsidRPr="009D37DC">
        <w:rPr>
          <w:rFonts w:ascii="Angsana New" w:hAnsi="Angsana New" w:hint="cs"/>
          <w:spacing w:val="-4"/>
          <w:sz w:val="26"/>
          <w:szCs w:val="26"/>
          <w:cs/>
          <w:lang w:val="en-GB"/>
        </w:rPr>
        <w:t>บริษัทย่อย)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315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300,000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94.5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เงินปันผลดังกล่าวจ่ายให้แก่ผู้ถือหุ้นของบริษัทย่อยแล้วเมื่อวันที่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9D37DC">
        <w:rPr>
          <w:rFonts w:ascii="Angsana New" w:hAnsi="Angsana New"/>
          <w:spacing w:val="-4"/>
          <w:sz w:val="26"/>
          <w:szCs w:val="26"/>
        </w:rPr>
        <w:t>2561</w:t>
      </w:r>
    </w:p>
    <w:p w14:paraId="11ABAD7E" w14:textId="77777777" w:rsidR="007B3C05" w:rsidRPr="009D37DC" w:rsidRDefault="007B3C05" w:rsidP="000E6415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907B24E" w14:textId="77777777" w:rsidR="000E6415" w:rsidRPr="009D37DC" w:rsidRDefault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022B6350" w14:textId="09DAC6C2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21 </w:t>
      </w:r>
      <w:r w:rsidRPr="009D37DC">
        <w:rPr>
          <w:rFonts w:ascii="Angsana New" w:hAnsi="Angsana New"/>
          <w:sz w:val="26"/>
          <w:szCs w:val="26"/>
          <w:cs/>
        </w:rPr>
        <w:t xml:space="preserve">มกราคม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558DB1CD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37EAF917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ก)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การลงทุนเพิ่มในหุ้นทุนของบริษัท</w:t>
      </w:r>
      <w:r w:rsidRPr="009D37DC">
        <w:rPr>
          <w:rFonts w:ascii="Angsana New" w:hAnsi="Angsana New"/>
          <w:spacing w:val="-4"/>
          <w:sz w:val="26"/>
          <w:szCs w:val="26"/>
        </w:rPr>
        <w:t> </w:t>
      </w:r>
      <w:r w:rsidRPr="009D37DC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 (บริษัทย่อย) เนื่องจากการเพิ่มทุนจดทะเบียนในบริษัทย่อยจากเดิม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9D37DC">
        <w:rPr>
          <w:rFonts w:ascii="Angsana New" w:hAnsi="Angsana New"/>
          <w:spacing w:val="-4"/>
          <w:sz w:val="26"/>
          <w:szCs w:val="26"/>
        </w:rPr>
        <w:t>(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100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เป็น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9D37DC">
        <w:rPr>
          <w:rFonts w:ascii="Angsana New" w:hAnsi="Angsana New"/>
          <w:spacing w:val="-4"/>
          <w:sz w:val="26"/>
          <w:szCs w:val="26"/>
        </w:rPr>
        <w:t>(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100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บาท</w:t>
      </w:r>
      <w:r w:rsidRPr="009D37DC">
        <w:rPr>
          <w:rFonts w:ascii="Angsana New" w:hAnsi="Angsana New"/>
          <w:spacing w:val="-4"/>
          <w:sz w:val="26"/>
          <w:szCs w:val="26"/>
        </w:rPr>
        <w:t>) 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บริษัทย่อยได้จดทะเบียน</w:t>
      </w:r>
      <w:r w:rsidRPr="009D37DC">
        <w:rPr>
          <w:rFonts w:ascii="Angsana New" w:hAnsi="Angsan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Pr="009D37DC">
        <w:rPr>
          <w:rFonts w:ascii="Angsana New" w:hAnsi="Angsana New"/>
          <w:sz w:val="26"/>
          <w:szCs w:val="26"/>
          <w:lang w:val="en-GB"/>
        </w:rPr>
        <w:t xml:space="preserve">30 </w:t>
      </w:r>
      <w:r w:rsidRPr="009D37DC">
        <w:rPr>
          <w:rFonts w:ascii="Angsana New" w:hAnsi="Angsana New"/>
          <w:sz w:val="26"/>
          <w:szCs w:val="26"/>
          <w:cs/>
          <w:lang w:val="en-GB"/>
        </w:rPr>
        <w:t>มกราคม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4C62BC40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02DCB560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240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300,000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72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6826DA59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35936433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110.80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250,000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27.7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61EC549B" w14:textId="77777777" w:rsidR="002B282F" w:rsidRPr="009D37DC" w:rsidRDefault="002B282F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277B72A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28.75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800,000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23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75BAC0C3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1881F872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จ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สไปซ์ ซินเนอจี้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30.60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500,000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15.3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4D24EDC7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CC2C642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เงินปันผลระหว่างกาลของบริษัทย่อยตามที่กล่าวไว้ข้างต้น ได้จ่ายให้แก่ผู้ถือหุ้นของบริษัทย่อยแล้วในเดือนมกราคมและเดือนกุมภาพันธ์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</w:p>
    <w:p w14:paraId="773C9915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6AC9A2ED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28 </w:t>
      </w:r>
      <w:r w:rsidRPr="009D37DC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547C584E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1548C11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ก)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4.67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3,000,000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14.0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638E38F2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622B94C6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ข)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26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250,000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6.5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3CF7493F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75C1BD24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ค)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8.75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800,000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7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24820451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2AEC632E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9D37DC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9D37DC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</w:p>
    <w:p w14:paraId="49A5A7B0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0A95176" w14:textId="77777777" w:rsidR="000E6415" w:rsidRPr="009D37DC" w:rsidRDefault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731EEBD1" w14:textId="27D0CF31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13 </w:t>
      </w:r>
      <w:r w:rsidRPr="009D37DC">
        <w:rPr>
          <w:rFonts w:ascii="Angsana New" w:hAnsi="Angsana New" w:hint="cs"/>
          <w:sz w:val="26"/>
          <w:szCs w:val="26"/>
          <w:cs/>
        </w:rPr>
        <w:t>พฤษภาคม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0449ABD0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950F9D8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ก)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7.50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3,000,000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22.5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528D9E8C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1E083ADA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ข)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29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250,000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7.25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3CC67671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24BA9E33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ค)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ในอัตราหุ้นล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22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800,000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17.6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2653D981" w14:textId="77777777" w:rsidR="00E11959" w:rsidRPr="009D37DC" w:rsidRDefault="00E11959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79CBEE92" w14:textId="77777777" w:rsidR="00E11959" w:rsidRPr="009D37DC" w:rsidRDefault="00E11959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9D37DC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9D37DC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กรกฎาคม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</w:p>
    <w:p w14:paraId="1F8C4689" w14:textId="77777777" w:rsidR="00D01B5D" w:rsidRPr="009D37DC" w:rsidRDefault="00D01B5D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D6E8389" w14:textId="61B535E1" w:rsidR="000E6415" w:rsidRPr="009D37DC" w:rsidRDefault="000E6415" w:rsidP="000E6415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="003E3DA8" w:rsidRPr="009D37DC">
        <w:rPr>
          <w:rFonts w:ascii="Angsana New" w:hAnsi="Angsana New"/>
          <w:sz w:val="26"/>
          <w:szCs w:val="26"/>
        </w:rPr>
        <w:t>2</w:t>
      </w:r>
      <w:r w:rsidR="004529B2" w:rsidRPr="009D37DC">
        <w:rPr>
          <w:rFonts w:ascii="Angsana New" w:hAnsi="Angsana New"/>
          <w:sz w:val="26"/>
          <w:szCs w:val="26"/>
        </w:rPr>
        <w:t>0</w:t>
      </w:r>
      <w:r w:rsidR="003E3DA8" w:rsidRPr="009D37DC">
        <w:rPr>
          <w:rFonts w:ascii="Angsana New" w:hAnsi="Angsana New"/>
          <w:sz w:val="26"/>
          <w:szCs w:val="26"/>
        </w:rPr>
        <w:t xml:space="preserve"> </w:t>
      </w:r>
      <w:r w:rsidR="003E3DA8" w:rsidRPr="009D37DC">
        <w:rPr>
          <w:rFonts w:ascii="Angsana New" w:hAnsi="Angsana New" w:hint="cs"/>
          <w:sz w:val="26"/>
          <w:szCs w:val="26"/>
          <w:cs/>
        </w:rPr>
        <w:t>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23B8FB15" w14:textId="77777777" w:rsidR="000E6415" w:rsidRPr="009D37DC" w:rsidRDefault="000E6415" w:rsidP="000E6415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A852614" w14:textId="3861C2D1" w:rsidR="000E6415" w:rsidRPr="009D37DC" w:rsidRDefault="000E6415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ก)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="00941412" w:rsidRPr="009D37DC">
        <w:rPr>
          <w:rFonts w:ascii="Angsana New" w:hAnsi="Angsana New"/>
          <w:spacing w:val="-4"/>
          <w:sz w:val="26"/>
          <w:szCs w:val="26"/>
        </w:rPr>
        <w:t>6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3,000,000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941412" w:rsidRPr="009D37DC">
        <w:rPr>
          <w:rFonts w:ascii="Angsana New" w:hAnsi="Angsana New"/>
          <w:spacing w:val="-4"/>
          <w:sz w:val="26"/>
          <w:szCs w:val="26"/>
        </w:rPr>
        <w:t>18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311291C0" w14:textId="77777777" w:rsidR="000E6415" w:rsidRPr="009D37DC" w:rsidRDefault="000E6415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306E4D57" w14:textId="5959A4AB" w:rsidR="000E6415" w:rsidRPr="009D37DC" w:rsidRDefault="000E6415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ข)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="00941412" w:rsidRPr="009D37DC">
        <w:rPr>
          <w:rFonts w:ascii="Angsana New" w:hAnsi="Angsana New"/>
          <w:spacing w:val="-4"/>
          <w:sz w:val="26"/>
          <w:szCs w:val="26"/>
        </w:rPr>
        <w:t xml:space="preserve">55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250,000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941412" w:rsidRPr="009D37DC">
        <w:rPr>
          <w:rFonts w:ascii="Angsana New" w:hAnsi="Angsana New"/>
          <w:spacing w:val="-4"/>
          <w:sz w:val="26"/>
          <w:szCs w:val="26"/>
        </w:rPr>
        <w:t>13.75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1299CD3D" w14:textId="77777777" w:rsidR="000E6415" w:rsidRPr="009D37DC" w:rsidRDefault="000E6415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31634D57" w14:textId="1D921768" w:rsidR="000E6415" w:rsidRPr="009D37DC" w:rsidRDefault="000E6415" w:rsidP="000E641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ค)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ในอัตราหุ้นล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ะ </w:t>
      </w:r>
      <w:r w:rsidR="00941412" w:rsidRPr="009D37DC">
        <w:rPr>
          <w:rFonts w:ascii="Angsana New" w:hAnsi="Angsana New"/>
          <w:spacing w:val="-4"/>
          <w:sz w:val="26"/>
          <w:szCs w:val="26"/>
        </w:rPr>
        <w:t xml:space="preserve">35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800,000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941412" w:rsidRPr="009D37DC">
        <w:rPr>
          <w:rFonts w:ascii="Angsana New" w:hAnsi="Angsana New"/>
          <w:spacing w:val="-4"/>
          <w:sz w:val="26"/>
          <w:szCs w:val="26"/>
        </w:rPr>
        <w:t>28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499AD494" w14:textId="77777777" w:rsidR="000E6415" w:rsidRPr="009D37DC" w:rsidRDefault="000E6415" w:rsidP="000E6415">
      <w:pPr>
        <w:jc w:val="thaiDistribute"/>
        <w:rPr>
          <w:rFonts w:ascii="Angsana New" w:hAnsi="Angsana New"/>
          <w:sz w:val="26"/>
          <w:szCs w:val="26"/>
        </w:rPr>
      </w:pPr>
    </w:p>
    <w:p w14:paraId="53DA00AA" w14:textId="7E0F18AA" w:rsidR="000E6415" w:rsidRPr="009D37DC" w:rsidRDefault="000E6415" w:rsidP="000E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9D37DC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9D37DC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</w:p>
    <w:p w14:paraId="637AB408" w14:textId="77777777" w:rsidR="00E11959" w:rsidRPr="009D37DC" w:rsidRDefault="00E11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755994EF" w14:textId="77777777" w:rsidR="007A38A5" w:rsidRPr="009D37DC" w:rsidRDefault="00560B3C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4405CB" w:rsidRPr="009D37DC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9D37DC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9D417B" w:rsidRPr="009D37DC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</w:t>
      </w:r>
      <w:r w:rsidR="00CB7B8F" w:rsidRPr="009D37DC">
        <w:rPr>
          <w:rFonts w:ascii="Angsana New" w:hAnsi="Angsana New"/>
          <w:b/>
          <w:bCs/>
          <w:sz w:val="26"/>
          <w:szCs w:val="26"/>
          <w:cs/>
        </w:rPr>
        <w:t>-</w:t>
      </w:r>
      <w:r w:rsidR="009D417B" w:rsidRPr="009D37DC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993EE11" w14:textId="77777777" w:rsidR="00BA03D7" w:rsidRPr="009D37DC" w:rsidRDefault="00BA03D7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37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90"/>
        <w:gridCol w:w="959"/>
        <w:gridCol w:w="106"/>
        <w:gridCol w:w="930"/>
        <w:gridCol w:w="106"/>
        <w:gridCol w:w="963"/>
        <w:gridCol w:w="106"/>
        <w:gridCol w:w="883"/>
        <w:gridCol w:w="106"/>
        <w:gridCol w:w="902"/>
        <w:gridCol w:w="106"/>
        <w:gridCol w:w="940"/>
        <w:gridCol w:w="106"/>
        <w:gridCol w:w="934"/>
      </w:tblGrid>
      <w:tr w:rsidR="00BA03D7" w:rsidRPr="009D37DC" w14:paraId="229ECB84" w14:textId="77777777" w:rsidTr="00510C4E">
        <w:tc>
          <w:tcPr>
            <w:tcW w:w="2790" w:type="dxa"/>
          </w:tcPr>
          <w:p w14:paraId="221B44E6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47" w:type="dxa"/>
            <w:gridSpan w:val="13"/>
            <w:tcBorders>
              <w:bottom w:val="single" w:sz="4" w:space="0" w:color="auto"/>
            </w:tcBorders>
          </w:tcPr>
          <w:p w14:paraId="0B2EEF4B" w14:textId="0790B651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 (พันบาท)</w:t>
            </w:r>
          </w:p>
        </w:tc>
      </w:tr>
      <w:tr w:rsidR="00BA03D7" w:rsidRPr="009D37DC" w14:paraId="312342A1" w14:textId="77777777" w:rsidTr="00510C4E">
        <w:tc>
          <w:tcPr>
            <w:tcW w:w="2790" w:type="dxa"/>
          </w:tcPr>
          <w:p w14:paraId="40F2546E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B9DD2C2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0AB2B4D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1A9061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C5C318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7E58561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B3A92A9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01192E9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E1E3957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88AA58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9FE33E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81A9776" w14:textId="4D9CD20C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งานระหว่าง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F316296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49FCA5D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03D7" w:rsidRPr="009D37DC" w14:paraId="4472FEC3" w14:textId="77777777" w:rsidTr="00510C4E">
        <w:tc>
          <w:tcPr>
            <w:tcW w:w="2790" w:type="dxa"/>
          </w:tcPr>
          <w:p w14:paraId="30BFE33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4C7DA9A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0BE317C2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22133303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598C325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6083401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63F013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5A1F21D4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7761A358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77C4654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46EF80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702E72F8" w14:textId="5D8B8EED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ก่อสร้างและ</w:t>
            </w:r>
          </w:p>
        </w:tc>
        <w:tc>
          <w:tcPr>
            <w:tcW w:w="106" w:type="dxa"/>
          </w:tcPr>
          <w:p w14:paraId="40FD7E0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57D93FD7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03D7" w:rsidRPr="009D37DC" w14:paraId="54B472C5" w14:textId="77777777" w:rsidTr="00510C4E">
        <w:tc>
          <w:tcPr>
            <w:tcW w:w="2790" w:type="dxa"/>
          </w:tcPr>
          <w:p w14:paraId="0AA448A6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5B83B88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674C1EE3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6E49DB9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27AADC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5769E830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14FD500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54F50206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06" w:type="dxa"/>
          </w:tcPr>
          <w:p w14:paraId="565B9152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11E2DB45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702AFC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4D1EF4C2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ทรัพย์สิน</w:t>
            </w:r>
          </w:p>
        </w:tc>
        <w:tc>
          <w:tcPr>
            <w:tcW w:w="106" w:type="dxa"/>
          </w:tcPr>
          <w:p w14:paraId="37A0938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2648DF8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03D7" w:rsidRPr="009D37DC" w14:paraId="437E963A" w14:textId="77777777" w:rsidTr="00510C4E">
        <w:tc>
          <w:tcPr>
            <w:tcW w:w="2790" w:type="dxa"/>
          </w:tcPr>
          <w:p w14:paraId="29A3CDE7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0C1EE4B2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06" w:type="dxa"/>
          </w:tcPr>
          <w:p w14:paraId="183848F9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25436C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33C70EB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768D78A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2C5B3CA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43335266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06" w:type="dxa"/>
          </w:tcPr>
          <w:p w14:paraId="22ECEA93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75EFC2D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06" w:type="dxa"/>
          </w:tcPr>
          <w:p w14:paraId="0A13CB11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4620DF0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06" w:type="dxa"/>
          </w:tcPr>
          <w:p w14:paraId="30BD83F5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717C2AB0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BA03D7" w:rsidRPr="009D37DC" w14:paraId="6113ED9F" w14:textId="77777777" w:rsidTr="00510C4E">
        <w:tc>
          <w:tcPr>
            <w:tcW w:w="2790" w:type="dxa"/>
          </w:tcPr>
          <w:p w14:paraId="6A56054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116AA87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6" w:type="dxa"/>
          </w:tcPr>
          <w:p w14:paraId="5D98B610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68D666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99EFDA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376916B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6B578D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AEA523C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A61981F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D15AC50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38044BE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AD9F208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62701E8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1811BCA" w14:textId="77777777" w:rsidR="00BA03D7" w:rsidRPr="009D37DC" w:rsidRDefault="00BA03D7" w:rsidP="0051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A03D7" w:rsidRPr="009D37DC" w14:paraId="539D1EC7" w14:textId="77777777" w:rsidTr="00510C4E">
        <w:tc>
          <w:tcPr>
            <w:tcW w:w="2790" w:type="dxa"/>
          </w:tcPr>
          <w:p w14:paraId="548FD36A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2CAE5D81" w14:textId="2C327FFC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14:paraId="3845E918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6D0BFF47" w14:textId="2864BE5D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749,774</w:t>
            </w:r>
          </w:p>
        </w:tc>
        <w:tc>
          <w:tcPr>
            <w:tcW w:w="106" w:type="dxa"/>
          </w:tcPr>
          <w:p w14:paraId="004D4487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2F4A9ABA" w14:textId="3BE7CB21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86,206</w:t>
            </w:r>
          </w:p>
        </w:tc>
        <w:tc>
          <w:tcPr>
            <w:tcW w:w="106" w:type="dxa"/>
          </w:tcPr>
          <w:p w14:paraId="5C1EA770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1F0A620F" w14:textId="4668868E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92,724</w:t>
            </w:r>
          </w:p>
        </w:tc>
        <w:tc>
          <w:tcPr>
            <w:tcW w:w="106" w:type="dxa"/>
          </w:tcPr>
          <w:p w14:paraId="6C60A247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523E6CE9" w14:textId="32FEE00F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12,798</w:t>
            </w:r>
          </w:p>
        </w:tc>
        <w:tc>
          <w:tcPr>
            <w:tcW w:w="106" w:type="dxa"/>
          </w:tcPr>
          <w:p w14:paraId="3FE50EDF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51784DE3" w14:textId="76E67D8E" w:rsidR="00BA03D7" w:rsidRPr="009D37DC" w:rsidRDefault="00BA03D7" w:rsidP="00915F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14,799</w:t>
            </w:r>
          </w:p>
        </w:tc>
        <w:tc>
          <w:tcPr>
            <w:tcW w:w="106" w:type="dxa"/>
          </w:tcPr>
          <w:p w14:paraId="0F50E53E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2D7744F4" w14:textId="036BB630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1,277,029</w:t>
            </w:r>
          </w:p>
        </w:tc>
      </w:tr>
      <w:tr w:rsidR="00BA03D7" w:rsidRPr="009D37DC" w14:paraId="6E9C959A" w14:textId="77777777" w:rsidTr="00510C4E">
        <w:tc>
          <w:tcPr>
            <w:tcW w:w="2790" w:type="dxa"/>
          </w:tcPr>
          <w:p w14:paraId="4DB2A5D6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9" w:type="dxa"/>
          </w:tcPr>
          <w:p w14:paraId="5990F202" w14:textId="5638FDD1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5,585</w:t>
            </w:r>
          </w:p>
        </w:tc>
        <w:tc>
          <w:tcPr>
            <w:tcW w:w="106" w:type="dxa"/>
          </w:tcPr>
          <w:p w14:paraId="28A12CD1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A410B97" w14:textId="636E2579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77</w:t>
            </w:r>
            <w:r w:rsidRPr="009D37DC">
              <w:rPr>
                <w:rFonts w:ascii="Angsana New" w:hAnsi="Angsana New"/>
                <w:sz w:val="23"/>
                <w:szCs w:val="23"/>
              </w:rPr>
              <w:t>,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380</w:t>
            </w:r>
          </w:p>
        </w:tc>
        <w:tc>
          <w:tcPr>
            <w:tcW w:w="106" w:type="dxa"/>
          </w:tcPr>
          <w:p w14:paraId="3C668C81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4528F2E0" w14:textId="13A0780A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17,186</w:t>
            </w:r>
          </w:p>
        </w:tc>
        <w:tc>
          <w:tcPr>
            <w:tcW w:w="106" w:type="dxa"/>
          </w:tcPr>
          <w:p w14:paraId="4EFA5630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74C94EF8" w14:textId="0E29CC63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19,579</w:t>
            </w:r>
          </w:p>
        </w:tc>
        <w:tc>
          <w:tcPr>
            <w:tcW w:w="106" w:type="dxa"/>
          </w:tcPr>
          <w:p w14:paraId="69E770A2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6ED8F075" w14:textId="7492A0A4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2,081</w:t>
            </w:r>
          </w:p>
        </w:tc>
        <w:tc>
          <w:tcPr>
            <w:tcW w:w="106" w:type="dxa"/>
          </w:tcPr>
          <w:p w14:paraId="138DB124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DD176A3" w14:textId="3829BA00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6,118</w:t>
            </w:r>
          </w:p>
        </w:tc>
        <w:tc>
          <w:tcPr>
            <w:tcW w:w="106" w:type="dxa"/>
          </w:tcPr>
          <w:p w14:paraId="27C12CC6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38DF6E70" w14:textId="33D166BF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127,929 </w:t>
            </w:r>
          </w:p>
        </w:tc>
      </w:tr>
      <w:tr w:rsidR="00BA03D7" w:rsidRPr="009D37DC" w14:paraId="4EB12CFB" w14:textId="77777777" w:rsidTr="00BA03D7">
        <w:tc>
          <w:tcPr>
            <w:tcW w:w="2790" w:type="dxa"/>
          </w:tcPr>
          <w:p w14:paraId="082429C3" w14:textId="627D9289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</w:tcPr>
          <w:p w14:paraId="6E62D835" w14:textId="035F7193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610D5633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7B0C090" w14:textId="7F94D31D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(26,871)</w:t>
            </w:r>
          </w:p>
        </w:tc>
        <w:tc>
          <w:tcPr>
            <w:tcW w:w="106" w:type="dxa"/>
          </w:tcPr>
          <w:p w14:paraId="32D82C94" w14:textId="77777777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2A33028F" w14:textId="0B740104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(1,865)</w:t>
            </w:r>
          </w:p>
        </w:tc>
        <w:tc>
          <w:tcPr>
            <w:tcW w:w="106" w:type="dxa"/>
          </w:tcPr>
          <w:p w14:paraId="01F5E4CC" w14:textId="77777777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5157061A" w14:textId="7C57A521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(2,551)</w:t>
            </w:r>
          </w:p>
        </w:tc>
        <w:tc>
          <w:tcPr>
            <w:tcW w:w="106" w:type="dxa"/>
          </w:tcPr>
          <w:p w14:paraId="129202CB" w14:textId="77777777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0681ED15" w14:textId="4966E969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(421)</w:t>
            </w:r>
          </w:p>
        </w:tc>
        <w:tc>
          <w:tcPr>
            <w:tcW w:w="106" w:type="dxa"/>
          </w:tcPr>
          <w:p w14:paraId="4170EF1C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2491CCA8" w14:textId="0C1535E4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08650773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26DB8605" w14:textId="24C13004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(31,708)</w:t>
            </w:r>
          </w:p>
        </w:tc>
      </w:tr>
      <w:tr w:rsidR="00BA03D7" w:rsidRPr="009D37DC" w14:paraId="7681BBA6" w14:textId="77777777" w:rsidTr="00BA03D7">
        <w:tc>
          <w:tcPr>
            <w:tcW w:w="2790" w:type="dxa"/>
          </w:tcPr>
          <w:p w14:paraId="7E1777BD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959" w:type="dxa"/>
          </w:tcPr>
          <w:p w14:paraId="655996B4" w14:textId="225BC82C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38F759C6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</w:tcPr>
          <w:p w14:paraId="043BC75E" w14:textId="361AF4BC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(37,531)</w:t>
            </w:r>
          </w:p>
        </w:tc>
        <w:tc>
          <w:tcPr>
            <w:tcW w:w="106" w:type="dxa"/>
          </w:tcPr>
          <w:p w14:paraId="045C0ABD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5A14A0DE" w14:textId="432BA557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646C44EE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289D47F6" w14:textId="7C72DAA9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34DE789E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55C60D7A" w14:textId="5D3B805A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29FFF77C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5BC614AE" w14:textId="4EB7D962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59143FBC" w14:textId="77777777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8DDF80B" w14:textId="7E1B5286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(37,531)</w:t>
            </w:r>
          </w:p>
        </w:tc>
      </w:tr>
      <w:tr w:rsidR="00BA03D7" w:rsidRPr="009D37DC" w14:paraId="186A5A42" w14:textId="77777777" w:rsidTr="00BA03D7">
        <w:tc>
          <w:tcPr>
            <w:tcW w:w="2790" w:type="dxa"/>
          </w:tcPr>
          <w:p w14:paraId="5CCF8C80" w14:textId="2B96C6F6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959" w:type="dxa"/>
          </w:tcPr>
          <w:p w14:paraId="214E0576" w14:textId="7939DB48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4934361D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30CE3DA" w14:textId="3B9E5C0E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220</w:t>
            </w:r>
          </w:p>
        </w:tc>
        <w:tc>
          <w:tcPr>
            <w:tcW w:w="106" w:type="dxa"/>
          </w:tcPr>
          <w:p w14:paraId="508E22EC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77DE93F8" w14:textId="453E6B83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62</w:t>
            </w:r>
          </w:p>
        </w:tc>
        <w:tc>
          <w:tcPr>
            <w:tcW w:w="106" w:type="dxa"/>
          </w:tcPr>
          <w:p w14:paraId="30DF81F0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09889CF2" w14:textId="06AF660C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58F9B1B3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7E230C4C" w14:textId="11EA8B97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219BAB82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6C0F6347" w14:textId="6DF9E04B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(282)</w:t>
            </w:r>
          </w:p>
        </w:tc>
        <w:tc>
          <w:tcPr>
            <w:tcW w:w="106" w:type="dxa"/>
          </w:tcPr>
          <w:p w14:paraId="25609ED2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06B993DE" w14:textId="261E7F2E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</w:tr>
      <w:tr w:rsidR="00BA03D7" w:rsidRPr="009D37DC" w14:paraId="1C319A5C" w14:textId="77777777" w:rsidTr="00510C4E">
        <w:tc>
          <w:tcPr>
            <w:tcW w:w="2790" w:type="dxa"/>
          </w:tcPr>
          <w:p w14:paraId="6A08C0AB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CD45994" w14:textId="7B01CAC5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326</w:t>
            </w:r>
            <w:r w:rsidRPr="009D37DC">
              <w:rPr>
                <w:rFonts w:ascii="Angsana New" w:hAnsi="Angsana New"/>
                <w:sz w:val="23"/>
                <w:szCs w:val="23"/>
              </w:rPr>
              <w:t>,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31</w:t>
            </w:r>
            <w:r w:rsidRPr="009D37D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6" w:type="dxa"/>
          </w:tcPr>
          <w:p w14:paraId="297D6D77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BDD3AE2" w14:textId="0ECCD73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762,972</w:t>
            </w:r>
          </w:p>
        </w:tc>
        <w:tc>
          <w:tcPr>
            <w:tcW w:w="106" w:type="dxa"/>
          </w:tcPr>
          <w:p w14:paraId="0128C2FA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3CCA041" w14:textId="6368FEF8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101,589</w:t>
            </w:r>
          </w:p>
        </w:tc>
        <w:tc>
          <w:tcPr>
            <w:tcW w:w="106" w:type="dxa"/>
          </w:tcPr>
          <w:p w14:paraId="2C2C9044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4A75DF4" w14:textId="4E0A4D74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109,752</w:t>
            </w:r>
          </w:p>
        </w:tc>
        <w:tc>
          <w:tcPr>
            <w:tcW w:w="106" w:type="dxa"/>
          </w:tcPr>
          <w:p w14:paraId="63CC2248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94C1500" w14:textId="7C4A416A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14,458</w:t>
            </w:r>
          </w:p>
        </w:tc>
        <w:tc>
          <w:tcPr>
            <w:tcW w:w="106" w:type="dxa"/>
          </w:tcPr>
          <w:p w14:paraId="66CE699A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7B63986" w14:textId="47BC7D63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20,635</w:t>
            </w:r>
          </w:p>
        </w:tc>
        <w:tc>
          <w:tcPr>
            <w:tcW w:w="106" w:type="dxa"/>
          </w:tcPr>
          <w:p w14:paraId="44C997D4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4D28B2B" w14:textId="25231ECD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1,335,719</w:t>
            </w:r>
          </w:p>
        </w:tc>
      </w:tr>
      <w:tr w:rsidR="00BA03D7" w:rsidRPr="009D37DC" w14:paraId="2BA642D6" w14:textId="77777777" w:rsidTr="00510C4E">
        <w:tc>
          <w:tcPr>
            <w:tcW w:w="2790" w:type="dxa"/>
          </w:tcPr>
          <w:p w14:paraId="35FB7591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9" w:type="dxa"/>
          </w:tcPr>
          <w:p w14:paraId="0ADA13B8" w14:textId="4F615E29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B333DBA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vAlign w:val="center"/>
          </w:tcPr>
          <w:p w14:paraId="27D3F824" w14:textId="656633DE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269,698</w:t>
            </w:r>
          </w:p>
        </w:tc>
        <w:tc>
          <w:tcPr>
            <w:tcW w:w="106" w:type="dxa"/>
          </w:tcPr>
          <w:p w14:paraId="09E34264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vAlign w:val="center"/>
          </w:tcPr>
          <w:p w14:paraId="6E76AA7A" w14:textId="1CE0B7D9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36,475</w:t>
            </w:r>
          </w:p>
        </w:tc>
        <w:tc>
          <w:tcPr>
            <w:tcW w:w="106" w:type="dxa"/>
          </w:tcPr>
          <w:p w14:paraId="5976F458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vAlign w:val="center"/>
          </w:tcPr>
          <w:p w14:paraId="4388AEB5" w14:textId="73F9BE65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38,746</w:t>
            </w:r>
          </w:p>
        </w:tc>
        <w:tc>
          <w:tcPr>
            <w:tcW w:w="106" w:type="dxa"/>
          </w:tcPr>
          <w:p w14:paraId="6DA32E51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2834CE17" w14:textId="4F0A1C3B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0CD31B28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9C575FF" w14:textId="51E9E0DE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9,336</w:t>
            </w:r>
          </w:p>
        </w:tc>
        <w:tc>
          <w:tcPr>
            <w:tcW w:w="106" w:type="dxa"/>
          </w:tcPr>
          <w:p w14:paraId="474C6E69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5A348384" w14:textId="146491E6" w:rsidR="00BA03D7" w:rsidRPr="009D37DC" w:rsidRDefault="00BA03D7" w:rsidP="00BA03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354,255</w:t>
            </w:r>
          </w:p>
        </w:tc>
      </w:tr>
      <w:tr w:rsidR="00BA03D7" w:rsidRPr="009D37DC" w14:paraId="2640A980" w14:textId="77777777" w:rsidTr="00BA03D7">
        <w:tc>
          <w:tcPr>
            <w:tcW w:w="2790" w:type="dxa"/>
          </w:tcPr>
          <w:p w14:paraId="245EC417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</w:tcPr>
          <w:p w14:paraId="6295709C" w14:textId="713DD195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A0DEABD" w14:textId="77777777" w:rsidR="00BA03D7" w:rsidRPr="009D37DC" w:rsidRDefault="00BA03D7" w:rsidP="00BA0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vAlign w:val="center"/>
          </w:tcPr>
          <w:p w14:paraId="22F314E0" w14:textId="6B9E47B3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(53,356)</w:t>
            </w:r>
          </w:p>
        </w:tc>
        <w:tc>
          <w:tcPr>
            <w:tcW w:w="106" w:type="dxa"/>
          </w:tcPr>
          <w:p w14:paraId="6274A266" w14:textId="77777777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vAlign w:val="center"/>
          </w:tcPr>
          <w:p w14:paraId="2F8718C5" w14:textId="3231808F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(2,771)</w:t>
            </w:r>
          </w:p>
        </w:tc>
        <w:tc>
          <w:tcPr>
            <w:tcW w:w="106" w:type="dxa"/>
          </w:tcPr>
          <w:p w14:paraId="6CCDFEC0" w14:textId="77777777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vAlign w:val="center"/>
          </w:tcPr>
          <w:p w14:paraId="35B30D01" w14:textId="301DC265" w:rsidR="00BA03D7" w:rsidRPr="009D37DC" w:rsidRDefault="00BA03D7" w:rsidP="00BA03D7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(7,588)</w:t>
            </w:r>
          </w:p>
        </w:tc>
        <w:tc>
          <w:tcPr>
            <w:tcW w:w="106" w:type="dxa"/>
          </w:tcPr>
          <w:p w14:paraId="31069F94" w14:textId="77777777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vAlign w:val="center"/>
          </w:tcPr>
          <w:p w14:paraId="6624BDCA" w14:textId="00B76B5F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(9,075)</w:t>
            </w:r>
          </w:p>
        </w:tc>
        <w:tc>
          <w:tcPr>
            <w:tcW w:w="106" w:type="dxa"/>
          </w:tcPr>
          <w:p w14:paraId="2A91E419" w14:textId="77777777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39E85445" w14:textId="179EC45A" w:rsidR="00BA03D7" w:rsidRPr="009D37DC" w:rsidRDefault="00BA03D7" w:rsidP="009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20F5B5F5" w14:textId="77777777" w:rsidR="00BA03D7" w:rsidRPr="009D37DC" w:rsidRDefault="00BA03D7" w:rsidP="00BA03D7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0D523825" w14:textId="40DF63F3" w:rsidR="00BA03D7" w:rsidRPr="009D37DC" w:rsidRDefault="00BA03D7" w:rsidP="00915F7E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(72,790)</w:t>
            </w:r>
          </w:p>
        </w:tc>
      </w:tr>
      <w:tr w:rsidR="00102309" w:rsidRPr="009D37DC" w14:paraId="357D0976" w14:textId="77777777" w:rsidTr="00510C4E">
        <w:tc>
          <w:tcPr>
            <w:tcW w:w="2790" w:type="dxa"/>
          </w:tcPr>
          <w:p w14:paraId="39EFB3E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959" w:type="dxa"/>
          </w:tcPr>
          <w:p w14:paraId="3BD473F0" w14:textId="222259A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07096AD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</w:tcPr>
          <w:p w14:paraId="5A51588B" w14:textId="01E8ADF0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(449)</w:t>
            </w:r>
          </w:p>
        </w:tc>
        <w:tc>
          <w:tcPr>
            <w:tcW w:w="106" w:type="dxa"/>
          </w:tcPr>
          <w:p w14:paraId="7DBEA356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158D0817" w14:textId="56658E0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5E7C18E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59D4E2E9" w14:textId="1105909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5711E1EE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641546C5" w14:textId="1D889B4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1F48CF3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4741DD59" w14:textId="1CB9523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44D588E8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4EF2037F" w14:textId="0C9347D8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(449)</w:t>
            </w:r>
          </w:p>
        </w:tc>
      </w:tr>
      <w:tr w:rsidR="00102309" w:rsidRPr="009D37DC" w14:paraId="62F2332F" w14:textId="77777777" w:rsidTr="00BA03D7">
        <w:tc>
          <w:tcPr>
            <w:tcW w:w="2790" w:type="dxa"/>
          </w:tcPr>
          <w:p w14:paraId="19B366F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12821F46" w14:textId="0937F0B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4F6787A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1E78B511" w14:textId="421ADF7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3,642</w:t>
            </w:r>
          </w:p>
        </w:tc>
        <w:tc>
          <w:tcPr>
            <w:tcW w:w="106" w:type="dxa"/>
          </w:tcPr>
          <w:p w14:paraId="17C7115D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AF1DB80" w14:textId="1BFAE40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355</w:t>
            </w:r>
          </w:p>
        </w:tc>
        <w:tc>
          <w:tcPr>
            <w:tcW w:w="106" w:type="dxa"/>
          </w:tcPr>
          <w:p w14:paraId="3B7E989D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2B19415" w14:textId="030A51D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106" w:type="dxa"/>
          </w:tcPr>
          <w:p w14:paraId="718AA352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EA87BBF" w14:textId="3DF327A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  <w:tc>
          <w:tcPr>
            <w:tcW w:w="106" w:type="dxa"/>
          </w:tcPr>
          <w:p w14:paraId="50A0420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F10DE55" w14:textId="34463859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(4,022)</w:t>
            </w:r>
          </w:p>
        </w:tc>
        <w:tc>
          <w:tcPr>
            <w:tcW w:w="106" w:type="dxa"/>
          </w:tcPr>
          <w:p w14:paraId="352E1EAC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5B8460" w14:textId="04EC7BA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</w:tr>
      <w:tr w:rsidR="00102309" w:rsidRPr="009D37DC" w14:paraId="45B2A030" w14:textId="77777777" w:rsidTr="00510C4E">
        <w:tc>
          <w:tcPr>
            <w:tcW w:w="2790" w:type="dxa"/>
          </w:tcPr>
          <w:p w14:paraId="00A289E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6908DF2" w14:textId="7F50C74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326</w:t>
            </w:r>
            <w:r w:rsidRPr="009D37DC">
              <w:rPr>
                <w:rFonts w:ascii="Angsana New" w:hAnsi="Angsana New"/>
                <w:sz w:val="23"/>
                <w:szCs w:val="23"/>
              </w:rPr>
              <w:t>,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31</w:t>
            </w:r>
            <w:r w:rsidRPr="009D37D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6" w:type="dxa"/>
          </w:tcPr>
          <w:p w14:paraId="22A27DD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83E4" w14:textId="58F8DFA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982,507</w:t>
            </w:r>
          </w:p>
        </w:tc>
        <w:tc>
          <w:tcPr>
            <w:tcW w:w="106" w:type="dxa"/>
          </w:tcPr>
          <w:p w14:paraId="3DA79E4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05C44" w14:textId="5EA9F2B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135,648</w:t>
            </w:r>
          </w:p>
        </w:tc>
        <w:tc>
          <w:tcPr>
            <w:tcW w:w="106" w:type="dxa"/>
          </w:tcPr>
          <w:p w14:paraId="0B907F5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D509" w14:textId="38D26FB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140,935</w:t>
            </w:r>
          </w:p>
        </w:tc>
        <w:tc>
          <w:tcPr>
            <w:tcW w:w="106" w:type="dxa"/>
          </w:tcPr>
          <w:p w14:paraId="20A9A43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CC0A" w14:textId="7C15842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5,383</w:t>
            </w:r>
          </w:p>
        </w:tc>
        <w:tc>
          <w:tcPr>
            <w:tcW w:w="106" w:type="dxa"/>
          </w:tcPr>
          <w:p w14:paraId="5759715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1D5E5BBF" w14:textId="607B5B2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25,949</w:t>
            </w:r>
          </w:p>
        </w:tc>
        <w:tc>
          <w:tcPr>
            <w:tcW w:w="106" w:type="dxa"/>
          </w:tcPr>
          <w:p w14:paraId="47F25DE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808D3D0" w14:textId="7764CD9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1,616,735</w:t>
            </w:r>
          </w:p>
        </w:tc>
      </w:tr>
      <w:tr w:rsidR="00102309" w:rsidRPr="009D37DC" w14:paraId="114997D6" w14:textId="77777777" w:rsidTr="00510C4E">
        <w:tc>
          <w:tcPr>
            <w:tcW w:w="2790" w:type="dxa"/>
          </w:tcPr>
          <w:p w14:paraId="70B8322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D37DC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56988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CA900B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A8D1E6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2D36E6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43ED58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92AF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B554E0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29FD9A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96DDDF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6E9481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E7E66E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23E84A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373171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2309" w:rsidRPr="009D37DC" w14:paraId="4993001C" w14:textId="77777777" w:rsidTr="00510C4E">
        <w:tc>
          <w:tcPr>
            <w:tcW w:w="2790" w:type="dxa"/>
          </w:tcPr>
          <w:p w14:paraId="4F52B55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59" w:type="dxa"/>
          </w:tcPr>
          <w:p w14:paraId="3303F18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956560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02E75E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16CE27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59391C7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F05D94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E6D165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9FDEAC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7D24CDD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7F909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77E757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11097E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4A06D6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2C55FFBD" w14:textId="77777777" w:rsidTr="00510C4E">
        <w:tc>
          <w:tcPr>
            <w:tcW w:w="2790" w:type="dxa"/>
          </w:tcPr>
          <w:p w14:paraId="27780DD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43B69DA8" w14:textId="713025A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FCB1F9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3E885487" w14:textId="5F220F39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380,022</w:t>
            </w:r>
          </w:p>
        </w:tc>
        <w:tc>
          <w:tcPr>
            <w:tcW w:w="106" w:type="dxa"/>
          </w:tcPr>
          <w:p w14:paraId="0F1F830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46F18D89" w14:textId="38AEF28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47,820</w:t>
            </w:r>
          </w:p>
        </w:tc>
        <w:tc>
          <w:tcPr>
            <w:tcW w:w="106" w:type="dxa"/>
          </w:tcPr>
          <w:p w14:paraId="3BCFA83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28764CCF" w14:textId="2A9AB8FA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56,774</w:t>
            </w:r>
          </w:p>
        </w:tc>
        <w:tc>
          <w:tcPr>
            <w:tcW w:w="106" w:type="dxa"/>
          </w:tcPr>
          <w:p w14:paraId="5D6D657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48DA258D" w14:textId="0CB70E70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6,126</w:t>
            </w:r>
          </w:p>
        </w:tc>
        <w:tc>
          <w:tcPr>
            <w:tcW w:w="106" w:type="dxa"/>
          </w:tcPr>
          <w:p w14:paraId="73DF693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5CD43866" w14:textId="65B19A5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54847D9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9D2F034" w14:textId="697A78D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490,742</w:t>
            </w:r>
          </w:p>
        </w:tc>
      </w:tr>
      <w:tr w:rsidR="00102309" w:rsidRPr="009D37DC" w14:paraId="0CA79887" w14:textId="77777777" w:rsidTr="00510C4E">
        <w:tc>
          <w:tcPr>
            <w:tcW w:w="2790" w:type="dxa"/>
          </w:tcPr>
          <w:p w14:paraId="7A40D17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59" w:type="dxa"/>
          </w:tcPr>
          <w:p w14:paraId="23AFEFD0" w14:textId="1A7A67E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F8FB98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37CD6E5F" w14:textId="64F20C8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114,954</w:t>
            </w:r>
          </w:p>
        </w:tc>
        <w:tc>
          <w:tcPr>
            <w:tcW w:w="106" w:type="dxa"/>
          </w:tcPr>
          <w:p w14:paraId="5F1015CA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0720DA13" w14:textId="34D73C3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13,920 </w:t>
            </w:r>
          </w:p>
        </w:tc>
        <w:tc>
          <w:tcPr>
            <w:tcW w:w="106" w:type="dxa"/>
          </w:tcPr>
          <w:p w14:paraId="125ACFC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40E142E8" w14:textId="402D9AB1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16,841</w:t>
            </w:r>
          </w:p>
        </w:tc>
        <w:tc>
          <w:tcPr>
            <w:tcW w:w="106" w:type="dxa"/>
          </w:tcPr>
          <w:p w14:paraId="1CD09AA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09CA6A8A" w14:textId="30943F2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2,857 </w:t>
            </w:r>
          </w:p>
        </w:tc>
        <w:tc>
          <w:tcPr>
            <w:tcW w:w="106" w:type="dxa"/>
          </w:tcPr>
          <w:p w14:paraId="3565F07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22C8131A" w14:textId="4248C17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7091938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1BD67086" w14:textId="7C32F8C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148,572 </w:t>
            </w:r>
          </w:p>
        </w:tc>
      </w:tr>
      <w:tr w:rsidR="00102309" w:rsidRPr="009D37DC" w14:paraId="3995D315" w14:textId="77777777" w:rsidTr="00510C4E">
        <w:tc>
          <w:tcPr>
            <w:tcW w:w="2790" w:type="dxa"/>
          </w:tcPr>
          <w:p w14:paraId="14933056" w14:textId="55ED521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DB21D0B" w14:textId="4A7FB30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5112BF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ED0EEC2" w14:textId="200301CF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(23,229)</w:t>
            </w:r>
          </w:p>
        </w:tc>
        <w:tc>
          <w:tcPr>
            <w:tcW w:w="106" w:type="dxa"/>
          </w:tcPr>
          <w:p w14:paraId="1064799F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99A86E0" w14:textId="2E6930E0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(1,290)</w:t>
            </w:r>
          </w:p>
        </w:tc>
        <w:tc>
          <w:tcPr>
            <w:tcW w:w="106" w:type="dxa"/>
          </w:tcPr>
          <w:p w14:paraId="38352F78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B6ADE3D" w14:textId="1484D094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(1,763)</w:t>
            </w:r>
          </w:p>
        </w:tc>
        <w:tc>
          <w:tcPr>
            <w:tcW w:w="106" w:type="dxa"/>
          </w:tcPr>
          <w:p w14:paraId="7DDCCD95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AC7BE0C" w14:textId="46427104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(101)</w:t>
            </w:r>
          </w:p>
        </w:tc>
        <w:tc>
          <w:tcPr>
            <w:tcW w:w="106" w:type="dxa"/>
          </w:tcPr>
          <w:p w14:paraId="7BD2A20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A9E03C9" w14:textId="7DF6899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7B0426E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95694C2" w14:textId="7608FEE1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(26,383)</w:t>
            </w:r>
          </w:p>
        </w:tc>
      </w:tr>
      <w:tr w:rsidR="00102309" w:rsidRPr="009D37DC" w14:paraId="1C4E0480" w14:textId="77777777" w:rsidTr="00510C4E">
        <w:tc>
          <w:tcPr>
            <w:tcW w:w="2790" w:type="dxa"/>
          </w:tcPr>
          <w:p w14:paraId="43CFA91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1096B6BE" w14:textId="5226F15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0ED534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BA0330B" w14:textId="3B05EE06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471,747 </w:t>
            </w:r>
          </w:p>
        </w:tc>
        <w:tc>
          <w:tcPr>
            <w:tcW w:w="106" w:type="dxa"/>
          </w:tcPr>
          <w:p w14:paraId="3BD2F095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6646354" w14:textId="6D893E5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60,450 </w:t>
            </w:r>
          </w:p>
        </w:tc>
        <w:tc>
          <w:tcPr>
            <w:tcW w:w="106" w:type="dxa"/>
          </w:tcPr>
          <w:p w14:paraId="74434B8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4B66FB6" w14:textId="4529412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71,852 </w:t>
            </w:r>
          </w:p>
        </w:tc>
        <w:tc>
          <w:tcPr>
            <w:tcW w:w="106" w:type="dxa"/>
          </w:tcPr>
          <w:p w14:paraId="75E86CF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0A8FD05" w14:textId="5AB491B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8,882 </w:t>
            </w:r>
          </w:p>
        </w:tc>
        <w:tc>
          <w:tcPr>
            <w:tcW w:w="106" w:type="dxa"/>
          </w:tcPr>
          <w:p w14:paraId="1DFF992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1A291FA" w14:textId="5C47D81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4C721D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A6FC0" w14:textId="4B3937A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612,931 </w:t>
            </w:r>
          </w:p>
        </w:tc>
      </w:tr>
      <w:tr w:rsidR="00102309" w:rsidRPr="009D37DC" w14:paraId="15620FE1" w14:textId="77777777" w:rsidTr="00510C4E">
        <w:tc>
          <w:tcPr>
            <w:tcW w:w="2790" w:type="dxa"/>
          </w:tcPr>
          <w:p w14:paraId="780F5D9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1775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ab/>
            </w:r>
          </w:p>
        </w:tc>
        <w:tc>
          <w:tcPr>
            <w:tcW w:w="959" w:type="dxa"/>
          </w:tcPr>
          <w:p w14:paraId="00875C4E" w14:textId="6D17F67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3ECD10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0F1B2E2B" w14:textId="4B56873F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128,679</w:t>
            </w:r>
          </w:p>
        </w:tc>
        <w:tc>
          <w:tcPr>
            <w:tcW w:w="106" w:type="dxa"/>
          </w:tcPr>
          <w:p w14:paraId="20C6F0E7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0B149A20" w14:textId="518F6443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18,929</w:t>
            </w:r>
          </w:p>
        </w:tc>
        <w:tc>
          <w:tcPr>
            <w:tcW w:w="106" w:type="dxa"/>
          </w:tcPr>
          <w:p w14:paraId="306966B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56953618" w14:textId="05063928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21,306</w:t>
            </w:r>
          </w:p>
        </w:tc>
        <w:tc>
          <w:tcPr>
            <w:tcW w:w="106" w:type="dxa"/>
          </w:tcPr>
          <w:p w14:paraId="35490D7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4E9734EC" w14:textId="5ACB6CB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1,997</w:t>
            </w:r>
          </w:p>
        </w:tc>
        <w:tc>
          <w:tcPr>
            <w:tcW w:w="106" w:type="dxa"/>
          </w:tcPr>
          <w:p w14:paraId="19D62AA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482E6E14" w14:textId="4915FF9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841DE5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51FA963A" w14:textId="6BFA572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170,911</w:t>
            </w:r>
          </w:p>
        </w:tc>
      </w:tr>
      <w:tr w:rsidR="00102309" w:rsidRPr="009D37DC" w14:paraId="62DECB96" w14:textId="77777777" w:rsidTr="00510C4E">
        <w:tc>
          <w:tcPr>
            <w:tcW w:w="2790" w:type="dxa"/>
          </w:tcPr>
          <w:p w14:paraId="6E07F84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2CD08A6" w14:textId="7DED9E0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ED1932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90750FA" w14:textId="1FD52560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(41,675)</w:t>
            </w:r>
          </w:p>
        </w:tc>
        <w:tc>
          <w:tcPr>
            <w:tcW w:w="106" w:type="dxa"/>
          </w:tcPr>
          <w:p w14:paraId="08BA72CC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D2A5C4" w14:textId="34DE75F3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(2,092)</w:t>
            </w:r>
          </w:p>
        </w:tc>
        <w:tc>
          <w:tcPr>
            <w:tcW w:w="106" w:type="dxa"/>
          </w:tcPr>
          <w:p w14:paraId="732E501A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2C3F80B" w14:textId="7397A30C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(6,554)</w:t>
            </w:r>
          </w:p>
        </w:tc>
        <w:tc>
          <w:tcPr>
            <w:tcW w:w="106" w:type="dxa"/>
          </w:tcPr>
          <w:p w14:paraId="430FAEEA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BB61695" w14:textId="1B56FE9E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(7,477)</w:t>
            </w:r>
          </w:p>
        </w:tc>
        <w:tc>
          <w:tcPr>
            <w:tcW w:w="106" w:type="dxa"/>
          </w:tcPr>
          <w:p w14:paraId="238D2839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94CE13B" w14:textId="7372C59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5697C10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AC92D62" w14:textId="15133C07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(57,798)</w:t>
            </w:r>
          </w:p>
        </w:tc>
      </w:tr>
      <w:tr w:rsidR="00102309" w:rsidRPr="009D37DC" w14:paraId="178BC46A" w14:textId="77777777" w:rsidTr="00510C4E">
        <w:tc>
          <w:tcPr>
            <w:tcW w:w="2790" w:type="dxa"/>
          </w:tcPr>
          <w:p w14:paraId="1835222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96C9BF2" w14:textId="1DF289E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6A761F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E660C69" w14:textId="7CA1F11B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558,751</w:t>
            </w:r>
          </w:p>
        </w:tc>
        <w:tc>
          <w:tcPr>
            <w:tcW w:w="106" w:type="dxa"/>
          </w:tcPr>
          <w:p w14:paraId="6BF6DD27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788F062B" w14:textId="6BAB98DC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77,287</w:t>
            </w:r>
          </w:p>
        </w:tc>
        <w:tc>
          <w:tcPr>
            <w:tcW w:w="106" w:type="dxa"/>
          </w:tcPr>
          <w:p w14:paraId="21EC9A2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0CE1BD3B" w14:textId="31141A1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86,604</w:t>
            </w:r>
          </w:p>
        </w:tc>
        <w:tc>
          <w:tcPr>
            <w:tcW w:w="106" w:type="dxa"/>
          </w:tcPr>
          <w:p w14:paraId="4B2540B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F30CD33" w14:textId="6B39F36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3,402</w:t>
            </w:r>
          </w:p>
        </w:tc>
        <w:tc>
          <w:tcPr>
            <w:tcW w:w="106" w:type="dxa"/>
          </w:tcPr>
          <w:p w14:paraId="3E3D0F1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4779D9D3" w14:textId="293B3A0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8A64B0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E98D0B7" w14:textId="602D7A8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726,044</w:t>
            </w:r>
          </w:p>
        </w:tc>
      </w:tr>
      <w:tr w:rsidR="00102309" w:rsidRPr="009D37DC" w14:paraId="06892817" w14:textId="77777777" w:rsidTr="00510C4E">
        <w:tc>
          <w:tcPr>
            <w:tcW w:w="2790" w:type="dxa"/>
          </w:tcPr>
          <w:p w14:paraId="67FAD8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1D4B81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AF9AB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FD0347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79204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5ED8315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26E99F8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6B99345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78C51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72DF01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85FF8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4C63F7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47CFA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9A553B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 w:firstLine="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2309" w:rsidRPr="009D37DC" w14:paraId="004AC490" w14:textId="77777777" w:rsidTr="00510C4E">
        <w:tc>
          <w:tcPr>
            <w:tcW w:w="2790" w:type="dxa"/>
          </w:tcPr>
          <w:p w14:paraId="56D3ABF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59" w:type="dxa"/>
          </w:tcPr>
          <w:p w14:paraId="1178B94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F68F2D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83933B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580E45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5CC5C68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2A5E4E3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7EEA47C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CD15E6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0720B5F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CF0D4D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E22F4D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E1855D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36A2029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6495EBB3" w14:textId="77777777" w:rsidTr="00510C4E">
        <w:tc>
          <w:tcPr>
            <w:tcW w:w="2790" w:type="dxa"/>
          </w:tcPr>
          <w:p w14:paraId="4F636A0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 และ</w:t>
            </w:r>
          </w:p>
        </w:tc>
        <w:tc>
          <w:tcPr>
            <w:tcW w:w="959" w:type="dxa"/>
          </w:tcPr>
          <w:p w14:paraId="33E784B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3DAE6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0FD41DA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782AD2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4B3A1D1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0F7BE13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E7BC23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CD76E0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3FA51AD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C04C16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D7CE8A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BF5629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6FD54A7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3CB362CA" w14:textId="77777777" w:rsidTr="00510C4E">
        <w:tc>
          <w:tcPr>
            <w:tcW w:w="2790" w:type="dxa"/>
          </w:tcPr>
          <w:p w14:paraId="66802EA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  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5E89D950" w14:textId="4BC1728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962B17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0A3E4506" w14:textId="5754038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1EAAC2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72DB3E1D" w14:textId="4D1750D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5FEAD89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4F841503" w14:textId="128628C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926ED1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0562F68F" w14:textId="3FD7CCE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09985F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5CB45F04" w14:textId="54DCE65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EAE0EF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4680225F" w14:textId="397CFCA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</w:tr>
      <w:tr w:rsidR="00102309" w:rsidRPr="009D37DC" w14:paraId="6BF8BADF" w14:textId="77777777" w:rsidTr="00510C4E">
        <w:tc>
          <w:tcPr>
            <w:tcW w:w="2790" w:type="dxa"/>
          </w:tcPr>
          <w:p w14:paraId="48E1B5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959" w:type="dxa"/>
          </w:tcPr>
          <w:p w14:paraId="16075755" w14:textId="0AF49DB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2AE08A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98EF863" w14:textId="6552EDD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6,256</w:t>
            </w:r>
          </w:p>
        </w:tc>
        <w:tc>
          <w:tcPr>
            <w:tcW w:w="106" w:type="dxa"/>
          </w:tcPr>
          <w:p w14:paraId="5CDBC24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75B84513" w14:textId="397B16B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06" w:type="dxa"/>
          </w:tcPr>
          <w:p w14:paraId="393EE7B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3D4BE3B2" w14:textId="42233A8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87</w:t>
            </w:r>
          </w:p>
        </w:tc>
        <w:tc>
          <w:tcPr>
            <w:tcW w:w="106" w:type="dxa"/>
          </w:tcPr>
          <w:p w14:paraId="236AEE7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584A4987" w14:textId="5C88406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4F3B02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3B8FE5E" w14:textId="721B8B9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B0312D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6FF6D93C" w14:textId="25C696A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6,433</w:t>
            </w:r>
          </w:p>
        </w:tc>
      </w:tr>
      <w:tr w:rsidR="00102309" w:rsidRPr="009D37DC" w14:paraId="61B95007" w14:textId="77777777" w:rsidTr="00510C4E">
        <w:tc>
          <w:tcPr>
            <w:tcW w:w="2790" w:type="dxa"/>
          </w:tcPr>
          <w:p w14:paraId="4025E2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86AE708" w14:textId="4E8DDE6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82DC31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EA166F9" w14:textId="3399100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6,256</w:t>
            </w:r>
          </w:p>
        </w:tc>
        <w:tc>
          <w:tcPr>
            <w:tcW w:w="106" w:type="dxa"/>
          </w:tcPr>
          <w:p w14:paraId="70F84BB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07D0BCA" w14:textId="120969E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06" w:type="dxa"/>
          </w:tcPr>
          <w:p w14:paraId="5839FE4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43DDB979" w14:textId="0E30E96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87</w:t>
            </w:r>
          </w:p>
        </w:tc>
        <w:tc>
          <w:tcPr>
            <w:tcW w:w="106" w:type="dxa"/>
          </w:tcPr>
          <w:p w14:paraId="2C2132A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0A1B08D" w14:textId="05772BD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5FED05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B8A64A7" w14:textId="47DA0158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744417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0907A87" w14:textId="11725AD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6,433</w:t>
            </w:r>
          </w:p>
        </w:tc>
      </w:tr>
      <w:tr w:rsidR="00102309" w:rsidRPr="009D37DC" w14:paraId="225AF9CB" w14:textId="77777777" w:rsidTr="00510C4E">
        <w:tc>
          <w:tcPr>
            <w:tcW w:w="2790" w:type="dxa"/>
          </w:tcPr>
          <w:p w14:paraId="1D40053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9" w:type="dxa"/>
          </w:tcPr>
          <w:p w14:paraId="3C1505A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87402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</w:tcPr>
          <w:p w14:paraId="18B5A3A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5475C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4236C53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A38566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3" w:type="dxa"/>
          </w:tcPr>
          <w:p w14:paraId="6E57603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13240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2" w:type="dxa"/>
          </w:tcPr>
          <w:p w14:paraId="5E59F8B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CA8161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0" w:type="dxa"/>
          </w:tcPr>
          <w:p w14:paraId="1765643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7C2CB0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76F4A49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 w:firstLine="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2309" w:rsidRPr="009D37DC" w14:paraId="5CE145F9" w14:textId="77777777" w:rsidTr="00510C4E">
        <w:tc>
          <w:tcPr>
            <w:tcW w:w="2790" w:type="dxa"/>
          </w:tcPr>
          <w:p w14:paraId="172D986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59" w:type="dxa"/>
          </w:tcPr>
          <w:p w14:paraId="4B3D192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1FA2C8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58A341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1FC5CE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5984C38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554E52C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38C9BD3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E6C873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148B8D6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8BCE5D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1CA23C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2CB456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1B31B4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2A2BB141" w14:textId="77777777" w:rsidTr="00510C4E">
        <w:tc>
          <w:tcPr>
            <w:tcW w:w="2790" w:type="dxa"/>
          </w:tcPr>
          <w:p w14:paraId="49465AC4" w14:textId="58082E7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กลุ่ม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959" w:type="dxa"/>
          </w:tcPr>
          <w:p w14:paraId="2B14EDF7" w14:textId="6B12F99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5CF9F19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BB7593E" w14:textId="51FCE9E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291,225</w:t>
            </w:r>
          </w:p>
        </w:tc>
        <w:tc>
          <w:tcPr>
            <w:tcW w:w="106" w:type="dxa"/>
          </w:tcPr>
          <w:p w14:paraId="43E7A2B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285A6F25" w14:textId="6EA5D54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41,139</w:t>
            </w:r>
          </w:p>
        </w:tc>
        <w:tc>
          <w:tcPr>
            <w:tcW w:w="106" w:type="dxa"/>
          </w:tcPr>
          <w:p w14:paraId="3066B36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6EFD9C3B" w14:textId="6AF3CB86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37,900</w:t>
            </w:r>
          </w:p>
        </w:tc>
        <w:tc>
          <w:tcPr>
            <w:tcW w:w="106" w:type="dxa"/>
          </w:tcPr>
          <w:p w14:paraId="125F828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751EB7D3" w14:textId="25D3BF8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2,842</w:t>
            </w:r>
          </w:p>
        </w:tc>
        <w:tc>
          <w:tcPr>
            <w:tcW w:w="106" w:type="dxa"/>
          </w:tcPr>
          <w:p w14:paraId="367F0A7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42C272E4" w14:textId="47667A06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20,635</w:t>
            </w:r>
          </w:p>
        </w:tc>
        <w:tc>
          <w:tcPr>
            <w:tcW w:w="106" w:type="dxa"/>
          </w:tcPr>
          <w:p w14:paraId="38BE7CF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ECD6F17" w14:textId="416420E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720,054</w:t>
            </w:r>
          </w:p>
        </w:tc>
      </w:tr>
      <w:tr w:rsidR="00102309" w:rsidRPr="009D37DC" w14:paraId="0B43E3B6" w14:textId="77777777" w:rsidTr="00510C4E">
        <w:tc>
          <w:tcPr>
            <w:tcW w:w="2790" w:type="dxa"/>
          </w:tcPr>
          <w:p w14:paraId="693BD3A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73424C8" w14:textId="395021C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6673E87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7A92473" w14:textId="522BB40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7EE80ABE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6F1195B" w14:textId="71A6D60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0A6675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7A827E4" w14:textId="286E723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290F1272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243773B" w14:textId="3020522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2,734</w:t>
            </w:r>
          </w:p>
        </w:tc>
        <w:tc>
          <w:tcPr>
            <w:tcW w:w="106" w:type="dxa"/>
          </w:tcPr>
          <w:p w14:paraId="3141E7C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86592DC" w14:textId="62FCF93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7BBFEC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CDCBCCE" w14:textId="1DF1724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2,734</w:t>
            </w:r>
          </w:p>
        </w:tc>
      </w:tr>
      <w:tr w:rsidR="00102309" w:rsidRPr="009D37DC" w14:paraId="68BC3731" w14:textId="77777777" w:rsidTr="00510C4E">
        <w:tc>
          <w:tcPr>
            <w:tcW w:w="2790" w:type="dxa"/>
          </w:tcPr>
          <w:p w14:paraId="46836B6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3ABCF1D1" w14:textId="52BA93B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7D95A1C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06B9093" w14:textId="5AC2BA7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291,225</w:t>
            </w:r>
          </w:p>
        </w:tc>
        <w:tc>
          <w:tcPr>
            <w:tcW w:w="106" w:type="dxa"/>
          </w:tcPr>
          <w:p w14:paraId="6996566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77DA920" w14:textId="7B7823E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41,139</w:t>
            </w:r>
          </w:p>
        </w:tc>
        <w:tc>
          <w:tcPr>
            <w:tcW w:w="106" w:type="dxa"/>
          </w:tcPr>
          <w:p w14:paraId="3ACE063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0CD07047" w14:textId="4B06F38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37,900</w:t>
            </w:r>
          </w:p>
        </w:tc>
        <w:tc>
          <w:tcPr>
            <w:tcW w:w="106" w:type="dxa"/>
          </w:tcPr>
          <w:p w14:paraId="33700B8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C778C5D" w14:textId="64B9069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5,576</w:t>
            </w:r>
          </w:p>
        </w:tc>
        <w:tc>
          <w:tcPr>
            <w:tcW w:w="106" w:type="dxa"/>
          </w:tcPr>
          <w:p w14:paraId="4150C6D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2E823A8" w14:textId="293F91F3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20,635</w:t>
            </w:r>
          </w:p>
        </w:tc>
        <w:tc>
          <w:tcPr>
            <w:tcW w:w="106" w:type="dxa"/>
          </w:tcPr>
          <w:p w14:paraId="2EACB4C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2A11555" w14:textId="06CED3C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722,788</w:t>
            </w:r>
          </w:p>
        </w:tc>
      </w:tr>
      <w:tr w:rsidR="00102309" w:rsidRPr="009D37DC" w14:paraId="549A61B5" w14:textId="77777777" w:rsidTr="00510C4E">
        <w:tc>
          <w:tcPr>
            <w:tcW w:w="2790" w:type="dxa"/>
          </w:tcPr>
          <w:p w14:paraId="179E406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2D1A3F1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2F3E0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102F05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8CAD60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880B82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D24CD0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7DAC69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F00323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5925E4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B370FB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A630EC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53C1CE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E2D8D8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spacing w:line="240" w:lineRule="auto"/>
              <w:ind w:left="-106" w:right="72" w:firstLine="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2309" w:rsidRPr="009D37DC" w14:paraId="24785AAA" w14:textId="77777777" w:rsidTr="00510C4E">
        <w:tc>
          <w:tcPr>
            <w:tcW w:w="2790" w:type="dxa"/>
          </w:tcPr>
          <w:p w14:paraId="41A34069" w14:textId="4CEC8CD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กลุ่ม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959" w:type="dxa"/>
          </w:tcPr>
          <w:p w14:paraId="2EEAC5F3" w14:textId="479E104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7FB8D1E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0591721" w14:textId="15E2DE4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417,500</w:t>
            </w:r>
          </w:p>
        </w:tc>
        <w:tc>
          <w:tcPr>
            <w:tcW w:w="106" w:type="dxa"/>
          </w:tcPr>
          <w:p w14:paraId="24D93E3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3D343C6A" w14:textId="3B7691B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58,271</w:t>
            </w:r>
          </w:p>
        </w:tc>
        <w:tc>
          <w:tcPr>
            <w:tcW w:w="106" w:type="dxa"/>
          </w:tcPr>
          <w:p w14:paraId="17FE7B1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8C4C6E6" w14:textId="4EC0718B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54,244</w:t>
            </w:r>
          </w:p>
        </w:tc>
        <w:tc>
          <w:tcPr>
            <w:tcW w:w="106" w:type="dxa"/>
          </w:tcPr>
          <w:p w14:paraId="500F191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6E42F972" w14:textId="47D0C27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849</w:t>
            </w:r>
          </w:p>
        </w:tc>
        <w:tc>
          <w:tcPr>
            <w:tcW w:w="106" w:type="dxa"/>
          </w:tcPr>
          <w:p w14:paraId="1A68860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6EB491C" w14:textId="2EC0B7A1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25,949</w:t>
            </w:r>
          </w:p>
        </w:tc>
        <w:tc>
          <w:tcPr>
            <w:tcW w:w="106" w:type="dxa"/>
          </w:tcPr>
          <w:p w14:paraId="7B608D5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421B1819" w14:textId="32516D0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883,126</w:t>
            </w:r>
          </w:p>
        </w:tc>
      </w:tr>
      <w:tr w:rsidR="00102309" w:rsidRPr="009D37DC" w14:paraId="5740F3FF" w14:textId="77777777" w:rsidTr="00510C4E">
        <w:tc>
          <w:tcPr>
            <w:tcW w:w="2790" w:type="dxa"/>
          </w:tcPr>
          <w:p w14:paraId="383AEE9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59" w:type="dxa"/>
          </w:tcPr>
          <w:p w14:paraId="47E017F5" w14:textId="78CFD78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06" w:type="dxa"/>
          </w:tcPr>
          <w:p w14:paraId="7B03EA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604AB156" w14:textId="588CC5F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C822967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187B233F" w14:textId="2B935FE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703DEA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A81CAC3" w14:textId="4FD2420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04CA515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7765F569" w14:textId="503D14F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1,132</w:t>
            </w:r>
          </w:p>
        </w:tc>
        <w:tc>
          <w:tcPr>
            <w:tcW w:w="106" w:type="dxa"/>
          </w:tcPr>
          <w:p w14:paraId="1D84B4B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7163FE1" w14:textId="52590CB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7B9D5B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5EC56F05" w14:textId="3D496D9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1,132</w:t>
            </w:r>
          </w:p>
        </w:tc>
      </w:tr>
      <w:tr w:rsidR="00102309" w:rsidRPr="009D37DC" w14:paraId="56BFDAFA" w14:textId="77777777" w:rsidTr="00510C4E">
        <w:tc>
          <w:tcPr>
            <w:tcW w:w="2790" w:type="dxa"/>
          </w:tcPr>
          <w:p w14:paraId="71DD6E0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6D2EE10" w14:textId="44FD508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7503CED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E226DE3" w14:textId="4506563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417,500</w:t>
            </w:r>
          </w:p>
        </w:tc>
        <w:tc>
          <w:tcPr>
            <w:tcW w:w="106" w:type="dxa"/>
          </w:tcPr>
          <w:p w14:paraId="79DE736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5FE43BB" w14:textId="1F26E87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58,271</w:t>
            </w:r>
          </w:p>
        </w:tc>
        <w:tc>
          <w:tcPr>
            <w:tcW w:w="106" w:type="dxa"/>
          </w:tcPr>
          <w:p w14:paraId="66794CF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689F552" w14:textId="32B08DDF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54,244</w:t>
            </w:r>
          </w:p>
        </w:tc>
        <w:tc>
          <w:tcPr>
            <w:tcW w:w="106" w:type="dxa"/>
          </w:tcPr>
          <w:p w14:paraId="05952BF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6C4B97C" w14:textId="3A3F74C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1,981</w:t>
            </w:r>
          </w:p>
        </w:tc>
        <w:tc>
          <w:tcPr>
            <w:tcW w:w="106" w:type="dxa"/>
          </w:tcPr>
          <w:p w14:paraId="040CB59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69E6E9D" w14:textId="2F701584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25,949</w:t>
            </w:r>
          </w:p>
        </w:tc>
        <w:tc>
          <w:tcPr>
            <w:tcW w:w="106" w:type="dxa"/>
          </w:tcPr>
          <w:p w14:paraId="37066F4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CE8B6F7" w14:textId="79F6424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884,258</w:t>
            </w:r>
          </w:p>
        </w:tc>
      </w:tr>
      <w:tr w:rsidR="00102309" w:rsidRPr="009D37DC" w14:paraId="1F03DB02" w14:textId="77777777" w:rsidTr="00F31C2E">
        <w:tc>
          <w:tcPr>
            <w:tcW w:w="2790" w:type="dxa"/>
          </w:tcPr>
          <w:p w14:paraId="45D7F7F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47" w:type="dxa"/>
            <w:gridSpan w:val="13"/>
            <w:tcBorders>
              <w:bottom w:val="single" w:sz="4" w:space="0" w:color="auto"/>
            </w:tcBorders>
          </w:tcPr>
          <w:p w14:paraId="0951B7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งบการเงิน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เฉพาะกิจการ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 (พันบาท)</w:t>
            </w:r>
          </w:p>
        </w:tc>
      </w:tr>
      <w:tr w:rsidR="00102309" w:rsidRPr="009D37DC" w14:paraId="160F6209" w14:textId="77777777" w:rsidTr="00F31C2E">
        <w:tc>
          <w:tcPr>
            <w:tcW w:w="2790" w:type="dxa"/>
          </w:tcPr>
          <w:p w14:paraId="71F5986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5E51FA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1FC41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563108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47CE85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6EB77A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25B08B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96AC28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FB591A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3A1A0F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AA9E44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2A72D8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28A03D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3C2DFC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3B6018EE" w14:textId="77777777" w:rsidTr="00F31C2E">
        <w:tc>
          <w:tcPr>
            <w:tcW w:w="2790" w:type="dxa"/>
          </w:tcPr>
          <w:p w14:paraId="6730A23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4FCD46D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1122AA6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9EFE92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3D0CF7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7CB4E98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436F578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217CAEB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747FE9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2FFFE6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73D032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4AAD89D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E8CCA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7A3AC33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43C68BBC" w14:textId="77777777" w:rsidTr="00F31C2E">
        <w:tc>
          <w:tcPr>
            <w:tcW w:w="2790" w:type="dxa"/>
          </w:tcPr>
          <w:p w14:paraId="70A9375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26BD702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4C85718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3661E3B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6469FE3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514A147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21FFF19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72E34DC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06" w:type="dxa"/>
          </w:tcPr>
          <w:p w14:paraId="152C6A3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63F2C6F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3C80AE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5C56646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ทรัพย์สิน</w:t>
            </w:r>
          </w:p>
        </w:tc>
        <w:tc>
          <w:tcPr>
            <w:tcW w:w="106" w:type="dxa"/>
          </w:tcPr>
          <w:p w14:paraId="7957B23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345BE0A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26109E25" w14:textId="77777777" w:rsidTr="00F31C2E">
        <w:tc>
          <w:tcPr>
            <w:tcW w:w="2790" w:type="dxa"/>
          </w:tcPr>
          <w:p w14:paraId="32EB8B0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9" w:type="dxa"/>
          </w:tcPr>
          <w:p w14:paraId="1142772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06" w:type="dxa"/>
          </w:tcPr>
          <w:p w14:paraId="3DE299B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392FED4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7EAF8B6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2F84900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0B95C4F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0BB1231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06" w:type="dxa"/>
          </w:tcPr>
          <w:p w14:paraId="259B5B5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540C888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06" w:type="dxa"/>
          </w:tcPr>
          <w:p w14:paraId="7FDE6E0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330956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06" w:type="dxa"/>
          </w:tcPr>
          <w:p w14:paraId="49DF8DF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205633D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102309" w:rsidRPr="009D37DC" w14:paraId="2B2AB480" w14:textId="77777777" w:rsidTr="00F31C2E">
        <w:tc>
          <w:tcPr>
            <w:tcW w:w="2790" w:type="dxa"/>
          </w:tcPr>
          <w:p w14:paraId="668FCAC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623BB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6" w:type="dxa"/>
          </w:tcPr>
          <w:p w14:paraId="149A6B2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30E429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51D58E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61E8325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3DF383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57BD02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9ED108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6A0EDC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6CDDA9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2484FD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B2AC0C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2330A9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04C24A0E" w14:textId="77777777" w:rsidTr="00F31C2E">
        <w:tc>
          <w:tcPr>
            <w:tcW w:w="2790" w:type="dxa"/>
          </w:tcPr>
          <w:p w14:paraId="205B646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6D2764F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14:paraId="1B59FF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66B61BE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21,095</w:t>
            </w:r>
          </w:p>
        </w:tc>
        <w:tc>
          <w:tcPr>
            <w:tcW w:w="106" w:type="dxa"/>
          </w:tcPr>
          <w:p w14:paraId="7358757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239FDB5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5,504</w:t>
            </w:r>
          </w:p>
        </w:tc>
        <w:tc>
          <w:tcPr>
            <w:tcW w:w="106" w:type="dxa"/>
          </w:tcPr>
          <w:p w14:paraId="46AF0CA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448506E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14,520</w:t>
            </w:r>
          </w:p>
        </w:tc>
        <w:tc>
          <w:tcPr>
            <w:tcW w:w="106" w:type="dxa"/>
          </w:tcPr>
          <w:p w14:paraId="3E67D5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3071491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11,913</w:t>
            </w:r>
          </w:p>
        </w:tc>
        <w:tc>
          <w:tcPr>
            <w:tcW w:w="106" w:type="dxa"/>
          </w:tcPr>
          <w:p w14:paraId="050EF92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2A797E0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11E3934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6294E28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373,760</w:t>
            </w:r>
          </w:p>
        </w:tc>
      </w:tr>
      <w:tr w:rsidR="00102309" w:rsidRPr="009D37DC" w14:paraId="6057CFC4" w14:textId="77777777" w:rsidTr="00F31C2E">
        <w:tc>
          <w:tcPr>
            <w:tcW w:w="2790" w:type="dxa"/>
          </w:tcPr>
          <w:p w14:paraId="2C9FB0B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9" w:type="dxa"/>
          </w:tcPr>
          <w:p w14:paraId="054BF83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5,585</w:t>
            </w:r>
          </w:p>
        </w:tc>
        <w:tc>
          <w:tcPr>
            <w:tcW w:w="106" w:type="dxa"/>
          </w:tcPr>
          <w:p w14:paraId="4E7EEAC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6013A4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26</w:t>
            </w:r>
          </w:p>
        </w:tc>
        <w:tc>
          <w:tcPr>
            <w:tcW w:w="106" w:type="dxa"/>
          </w:tcPr>
          <w:p w14:paraId="282627F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5AD7E49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37</w:t>
            </w:r>
          </w:p>
        </w:tc>
        <w:tc>
          <w:tcPr>
            <w:tcW w:w="106" w:type="dxa"/>
          </w:tcPr>
          <w:p w14:paraId="2769D8C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22AE85FE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1,888</w:t>
            </w:r>
          </w:p>
        </w:tc>
        <w:tc>
          <w:tcPr>
            <w:tcW w:w="106" w:type="dxa"/>
          </w:tcPr>
          <w:p w14:paraId="1C57152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53D23AC6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1,660</w:t>
            </w:r>
          </w:p>
        </w:tc>
        <w:tc>
          <w:tcPr>
            <w:tcW w:w="106" w:type="dxa"/>
          </w:tcPr>
          <w:p w14:paraId="4325A91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6D4345E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14:paraId="65E9B44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51B67949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9,577</w:t>
            </w:r>
          </w:p>
        </w:tc>
      </w:tr>
      <w:tr w:rsidR="00102309" w:rsidRPr="009D37DC" w14:paraId="4B1CC16E" w14:textId="77777777" w:rsidTr="00F31C2E">
        <w:tc>
          <w:tcPr>
            <w:tcW w:w="2790" w:type="dxa"/>
          </w:tcPr>
          <w:p w14:paraId="23CA81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59" w:type="dxa"/>
          </w:tcPr>
          <w:p w14:paraId="2AE14E2A" w14:textId="2320E68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208074C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7B0DCA9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5B22E9B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656BDA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759C11F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7F6ABCE5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21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14:paraId="3CDDA0FE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1D75F73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519A6CCC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2C4CAA33" w14:textId="4962EA1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142A2313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2F903A63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21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102309" w:rsidRPr="009D37DC" w14:paraId="0CE1EF16" w14:textId="77777777" w:rsidTr="00F31C2E">
        <w:tc>
          <w:tcPr>
            <w:tcW w:w="2790" w:type="dxa"/>
          </w:tcPr>
          <w:p w14:paraId="29356E2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959" w:type="dxa"/>
          </w:tcPr>
          <w:p w14:paraId="01CFBC2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1972639D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</w:tcPr>
          <w:p w14:paraId="54643509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724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14:paraId="23537130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532A0CE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0F3D4120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14:paraId="3BF8283D" w14:textId="6B00369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A2C8E2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5A56D19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4FB2D8F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1B39FFB4" w14:textId="075A36A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1B1367EC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52867FCE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724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102309" w:rsidRPr="009D37DC" w14:paraId="2E23593F" w14:textId="77777777" w:rsidTr="00F31C2E">
        <w:tc>
          <w:tcPr>
            <w:tcW w:w="2790" w:type="dxa"/>
          </w:tcPr>
          <w:p w14:paraId="529DCC0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AA8E2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0C01D28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CF5268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20,397</w:t>
            </w:r>
          </w:p>
        </w:tc>
        <w:tc>
          <w:tcPr>
            <w:tcW w:w="106" w:type="dxa"/>
          </w:tcPr>
          <w:p w14:paraId="23D310E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33D742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5,541</w:t>
            </w:r>
          </w:p>
        </w:tc>
        <w:tc>
          <w:tcPr>
            <w:tcW w:w="106" w:type="dxa"/>
          </w:tcPr>
          <w:p w14:paraId="179D88A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119161F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16,387</w:t>
            </w:r>
          </w:p>
        </w:tc>
        <w:tc>
          <w:tcPr>
            <w:tcW w:w="106" w:type="dxa"/>
          </w:tcPr>
          <w:p w14:paraId="11670F2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9BD124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13,573</w:t>
            </w:r>
          </w:p>
        </w:tc>
        <w:tc>
          <w:tcPr>
            <w:tcW w:w="106" w:type="dxa"/>
          </w:tcPr>
          <w:p w14:paraId="2572EFB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563ACC7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14:paraId="1BE831F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5D1011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382,592</w:t>
            </w:r>
          </w:p>
        </w:tc>
      </w:tr>
      <w:tr w:rsidR="00102309" w:rsidRPr="009D37DC" w14:paraId="624B6795" w14:textId="77777777" w:rsidTr="00F31C2E">
        <w:tc>
          <w:tcPr>
            <w:tcW w:w="2790" w:type="dxa"/>
          </w:tcPr>
          <w:p w14:paraId="1D239ED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59" w:type="dxa"/>
          </w:tcPr>
          <w:p w14:paraId="7A90F5CA" w14:textId="71D4466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2632513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vAlign w:val="center"/>
          </w:tcPr>
          <w:p w14:paraId="7362E7DF" w14:textId="746B049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35,342 </w:t>
            </w:r>
          </w:p>
        </w:tc>
        <w:tc>
          <w:tcPr>
            <w:tcW w:w="106" w:type="dxa"/>
          </w:tcPr>
          <w:p w14:paraId="346652F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vAlign w:val="center"/>
          </w:tcPr>
          <w:p w14:paraId="548AB336" w14:textId="489CEFC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211 </w:t>
            </w:r>
          </w:p>
        </w:tc>
        <w:tc>
          <w:tcPr>
            <w:tcW w:w="106" w:type="dxa"/>
          </w:tcPr>
          <w:p w14:paraId="680A0FC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vAlign w:val="center"/>
          </w:tcPr>
          <w:p w14:paraId="650B69F4" w14:textId="47A758C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7,595 </w:t>
            </w:r>
          </w:p>
        </w:tc>
        <w:tc>
          <w:tcPr>
            <w:tcW w:w="106" w:type="dxa"/>
          </w:tcPr>
          <w:p w14:paraId="01ECA5B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6E9EECF1" w14:textId="7A054F3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1F4DCF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9CE444E" w14:textId="38BDB08D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125</w:t>
            </w:r>
          </w:p>
        </w:tc>
        <w:tc>
          <w:tcPr>
            <w:tcW w:w="106" w:type="dxa"/>
          </w:tcPr>
          <w:p w14:paraId="491F23E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4AB0236A" w14:textId="602ADF85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43,273</w:t>
            </w:r>
          </w:p>
        </w:tc>
      </w:tr>
      <w:tr w:rsidR="00102309" w:rsidRPr="009D37DC" w14:paraId="10194F54" w14:textId="77777777" w:rsidTr="00F31C2E">
        <w:tc>
          <w:tcPr>
            <w:tcW w:w="2790" w:type="dxa"/>
          </w:tcPr>
          <w:p w14:paraId="01D1A350" w14:textId="78605C2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</w:tcPr>
          <w:p w14:paraId="6272E1EB" w14:textId="67CDEA6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C51D48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vAlign w:val="center"/>
          </w:tcPr>
          <w:p w14:paraId="1A524B6E" w14:textId="61A63946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(17,189)</w:t>
            </w:r>
          </w:p>
        </w:tc>
        <w:tc>
          <w:tcPr>
            <w:tcW w:w="106" w:type="dxa"/>
          </w:tcPr>
          <w:p w14:paraId="62248A75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vAlign w:val="center"/>
          </w:tcPr>
          <w:p w14:paraId="2EE09FFE" w14:textId="40F013B0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(240)</w:t>
            </w:r>
          </w:p>
        </w:tc>
        <w:tc>
          <w:tcPr>
            <w:tcW w:w="106" w:type="dxa"/>
          </w:tcPr>
          <w:p w14:paraId="7A66A5EB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vAlign w:val="center"/>
          </w:tcPr>
          <w:p w14:paraId="4EF80F9F" w14:textId="553017EF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(2,022)</w:t>
            </w:r>
          </w:p>
        </w:tc>
        <w:tc>
          <w:tcPr>
            <w:tcW w:w="106" w:type="dxa"/>
          </w:tcPr>
          <w:p w14:paraId="1D7C2C4B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vAlign w:val="center"/>
          </w:tcPr>
          <w:p w14:paraId="3FBBF171" w14:textId="3113133A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(9,139)</w:t>
            </w:r>
          </w:p>
        </w:tc>
        <w:tc>
          <w:tcPr>
            <w:tcW w:w="106" w:type="dxa"/>
          </w:tcPr>
          <w:p w14:paraId="282A5EBC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14:paraId="7C810E3C" w14:textId="36337DC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7E0C1FFC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3234010E" w14:textId="43D56506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(28,590)</w:t>
            </w:r>
          </w:p>
        </w:tc>
      </w:tr>
      <w:tr w:rsidR="00102309" w:rsidRPr="009D37DC" w14:paraId="6AFD6070" w14:textId="77777777" w:rsidTr="00F31C2E">
        <w:tc>
          <w:tcPr>
            <w:tcW w:w="2790" w:type="dxa"/>
          </w:tcPr>
          <w:p w14:paraId="360509CE" w14:textId="36FB26D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7A55F7D4" w14:textId="6C915F8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F11719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6B402F3B" w14:textId="200BDCA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14:paraId="1860E82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B7654E" w14:textId="021B9A5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EB63735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F70A5DF" w14:textId="77FD395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F985001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141F0BC" w14:textId="488CFBB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9BD22E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7EFEF9F" w14:textId="63A0C4A3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(381)</w:t>
            </w:r>
          </w:p>
        </w:tc>
        <w:tc>
          <w:tcPr>
            <w:tcW w:w="106" w:type="dxa"/>
          </w:tcPr>
          <w:p w14:paraId="4AC89774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C671E2D" w14:textId="29A48D6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-</w:t>
            </w:r>
          </w:p>
        </w:tc>
      </w:tr>
      <w:tr w:rsidR="00102309" w:rsidRPr="009D37DC" w14:paraId="18E567F3" w14:textId="77777777" w:rsidTr="00F31C2E">
        <w:tc>
          <w:tcPr>
            <w:tcW w:w="2790" w:type="dxa"/>
          </w:tcPr>
          <w:p w14:paraId="15699C7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FA3DA0C" w14:textId="28D1DA1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1BF0B1E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1048" w14:textId="15A7D81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38,931</w:t>
            </w:r>
          </w:p>
        </w:tc>
        <w:tc>
          <w:tcPr>
            <w:tcW w:w="106" w:type="dxa"/>
          </w:tcPr>
          <w:p w14:paraId="440B95C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E3523" w14:textId="6319548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5,512</w:t>
            </w:r>
          </w:p>
        </w:tc>
        <w:tc>
          <w:tcPr>
            <w:tcW w:w="106" w:type="dxa"/>
          </w:tcPr>
          <w:p w14:paraId="03C92F8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D6CF" w14:textId="5DCD848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21,960</w:t>
            </w:r>
          </w:p>
        </w:tc>
        <w:tc>
          <w:tcPr>
            <w:tcW w:w="106" w:type="dxa"/>
          </w:tcPr>
          <w:p w14:paraId="64ADA6B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299E" w14:textId="3062310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4,434 </w:t>
            </w:r>
          </w:p>
        </w:tc>
        <w:tc>
          <w:tcPr>
            <w:tcW w:w="106" w:type="dxa"/>
          </w:tcPr>
          <w:p w14:paraId="7D06979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0F3871B" w14:textId="4200527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125</w:t>
            </w:r>
          </w:p>
        </w:tc>
        <w:tc>
          <w:tcPr>
            <w:tcW w:w="106" w:type="dxa"/>
          </w:tcPr>
          <w:p w14:paraId="1992D04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04D19D9" w14:textId="216815B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397,275</w:t>
            </w:r>
          </w:p>
        </w:tc>
      </w:tr>
      <w:tr w:rsidR="00102309" w:rsidRPr="009D37DC" w14:paraId="494A3AAD" w14:textId="77777777" w:rsidTr="00F31C2E">
        <w:tc>
          <w:tcPr>
            <w:tcW w:w="2790" w:type="dxa"/>
          </w:tcPr>
          <w:p w14:paraId="33D1836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 w:type="page"/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7AA9F0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7A3D63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35E48E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31E746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2650BC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982BD1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179C304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DF524B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08DF27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09BC0B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23CB4C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DF0D62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B550FC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1215643E" w14:textId="77777777" w:rsidTr="00F31C2E">
        <w:tc>
          <w:tcPr>
            <w:tcW w:w="2790" w:type="dxa"/>
          </w:tcPr>
          <w:p w14:paraId="3FB9D75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59" w:type="dxa"/>
          </w:tcPr>
          <w:p w14:paraId="5786EBF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E162D0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63CA536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3EDE1E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37FFDB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D8F826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358BBBA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CAA117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336DC7D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599793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BCC56E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92F860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1F36BDA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65DDB6CC" w14:textId="77777777" w:rsidTr="00F31C2E">
        <w:tc>
          <w:tcPr>
            <w:tcW w:w="2790" w:type="dxa"/>
          </w:tcPr>
          <w:p w14:paraId="59B34C1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4E7A85E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4D6F418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0311595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10,938</w:t>
            </w:r>
          </w:p>
        </w:tc>
        <w:tc>
          <w:tcPr>
            <w:tcW w:w="106" w:type="dxa"/>
          </w:tcPr>
          <w:p w14:paraId="3615CA8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7D083964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3,068</w:t>
            </w:r>
          </w:p>
        </w:tc>
        <w:tc>
          <w:tcPr>
            <w:tcW w:w="106" w:type="dxa"/>
          </w:tcPr>
          <w:p w14:paraId="3F8EBE0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621D8AA1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9,681</w:t>
            </w:r>
          </w:p>
        </w:tc>
        <w:tc>
          <w:tcPr>
            <w:tcW w:w="106" w:type="dxa"/>
          </w:tcPr>
          <w:p w14:paraId="225C2C2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451618E6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6,263</w:t>
            </w:r>
          </w:p>
        </w:tc>
        <w:tc>
          <w:tcPr>
            <w:tcW w:w="106" w:type="dxa"/>
          </w:tcPr>
          <w:p w14:paraId="7BC615C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793D840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47FEBE3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12D3E3FA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29,950</w:t>
            </w:r>
          </w:p>
        </w:tc>
      </w:tr>
      <w:tr w:rsidR="00102309" w:rsidRPr="009D37DC" w14:paraId="08B13F68" w14:textId="77777777" w:rsidTr="00F31C2E">
        <w:tc>
          <w:tcPr>
            <w:tcW w:w="2790" w:type="dxa"/>
          </w:tcPr>
          <w:p w14:paraId="05BAAD2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59" w:type="dxa"/>
          </w:tcPr>
          <w:p w14:paraId="6592042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2DB6AC4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3FC04A5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4,070 </w:t>
            </w:r>
          </w:p>
        </w:tc>
        <w:tc>
          <w:tcPr>
            <w:tcW w:w="106" w:type="dxa"/>
          </w:tcPr>
          <w:p w14:paraId="064B1A84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0A44F500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1,107 </w:t>
            </w:r>
          </w:p>
        </w:tc>
        <w:tc>
          <w:tcPr>
            <w:tcW w:w="106" w:type="dxa"/>
          </w:tcPr>
          <w:p w14:paraId="1277B99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616F533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2,565</w:t>
            </w:r>
          </w:p>
        </w:tc>
        <w:tc>
          <w:tcPr>
            <w:tcW w:w="106" w:type="dxa"/>
          </w:tcPr>
          <w:p w14:paraId="09C9733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10565F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2,579</w:t>
            </w:r>
          </w:p>
        </w:tc>
        <w:tc>
          <w:tcPr>
            <w:tcW w:w="106" w:type="dxa"/>
          </w:tcPr>
          <w:p w14:paraId="5CA4F1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ECD679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690BD2A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059D903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10,321</w:t>
            </w:r>
          </w:p>
        </w:tc>
      </w:tr>
      <w:tr w:rsidR="00102309" w:rsidRPr="009D37DC" w14:paraId="6CC473D3" w14:textId="77777777" w:rsidTr="00F31C2E">
        <w:tc>
          <w:tcPr>
            <w:tcW w:w="2790" w:type="dxa"/>
          </w:tcPr>
          <w:p w14:paraId="12DA349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81FC34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5593F08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7806F66" w14:textId="0EE470F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053E608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50A68B9" w14:textId="742A923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B604BD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84A2748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16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14:paraId="4FD1ED7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390C9D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249B6F5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A0AD4E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0C95ED7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EC3E8BC" w14:textId="77777777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37DC">
              <w:rPr>
                <w:rFonts w:ascii="Angsana New" w:hAnsi="Angsana New"/>
                <w:sz w:val="23"/>
                <w:szCs w:val="23"/>
              </w:rPr>
              <w:t>16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102309" w:rsidRPr="009D37DC" w14:paraId="7CDBEE5C" w14:textId="77777777" w:rsidTr="00F31C2E">
        <w:tc>
          <w:tcPr>
            <w:tcW w:w="2790" w:type="dxa"/>
          </w:tcPr>
          <w:p w14:paraId="479C457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51228C2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356863E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0CE632D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15,008 </w:t>
            </w:r>
          </w:p>
        </w:tc>
        <w:tc>
          <w:tcPr>
            <w:tcW w:w="106" w:type="dxa"/>
          </w:tcPr>
          <w:p w14:paraId="08BF744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3DD048A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4,175 </w:t>
            </w:r>
          </w:p>
        </w:tc>
        <w:tc>
          <w:tcPr>
            <w:tcW w:w="106" w:type="dxa"/>
          </w:tcPr>
          <w:p w14:paraId="4103F65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00D4AE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12,230</w:t>
            </w:r>
          </w:p>
        </w:tc>
        <w:tc>
          <w:tcPr>
            <w:tcW w:w="106" w:type="dxa"/>
          </w:tcPr>
          <w:p w14:paraId="28FEFDA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956781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8,842</w:t>
            </w:r>
          </w:p>
        </w:tc>
        <w:tc>
          <w:tcPr>
            <w:tcW w:w="106" w:type="dxa"/>
          </w:tcPr>
          <w:p w14:paraId="6549E4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ED2833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4CFFB39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899519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40,255</w:t>
            </w:r>
          </w:p>
        </w:tc>
      </w:tr>
      <w:tr w:rsidR="00102309" w:rsidRPr="009D37DC" w14:paraId="1887334A" w14:textId="77777777" w:rsidTr="00F31C2E">
        <w:tc>
          <w:tcPr>
            <w:tcW w:w="2790" w:type="dxa"/>
          </w:tcPr>
          <w:p w14:paraId="1C543DD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1775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ab/>
            </w:r>
          </w:p>
        </w:tc>
        <w:tc>
          <w:tcPr>
            <w:tcW w:w="959" w:type="dxa"/>
          </w:tcPr>
          <w:p w14:paraId="66D4B1F9" w14:textId="694A9B5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8BC93F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5865EC0" w14:textId="6E36349D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4,277</w:t>
            </w:r>
          </w:p>
        </w:tc>
        <w:tc>
          <w:tcPr>
            <w:tcW w:w="106" w:type="dxa"/>
          </w:tcPr>
          <w:p w14:paraId="4EEDBFAB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14:paraId="11DEEDBF" w14:textId="308D6D56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1,088</w:t>
            </w:r>
          </w:p>
        </w:tc>
        <w:tc>
          <w:tcPr>
            <w:tcW w:w="106" w:type="dxa"/>
          </w:tcPr>
          <w:p w14:paraId="30537E1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0E184F89" w14:textId="3CA85149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3,657</w:t>
            </w:r>
          </w:p>
        </w:tc>
        <w:tc>
          <w:tcPr>
            <w:tcW w:w="106" w:type="dxa"/>
          </w:tcPr>
          <w:p w14:paraId="55AFE9D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14:paraId="58AA2030" w14:textId="20433D9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1,778</w:t>
            </w:r>
          </w:p>
        </w:tc>
        <w:tc>
          <w:tcPr>
            <w:tcW w:w="106" w:type="dxa"/>
          </w:tcPr>
          <w:p w14:paraId="11A1B7C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4149EDF" w14:textId="4E9E2B5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61F865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14:paraId="22725DDA" w14:textId="24F2450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10,800</w:t>
            </w:r>
          </w:p>
        </w:tc>
      </w:tr>
      <w:tr w:rsidR="00102309" w:rsidRPr="009D37DC" w14:paraId="438E5459" w14:textId="77777777" w:rsidTr="00F31C2E">
        <w:tc>
          <w:tcPr>
            <w:tcW w:w="2790" w:type="dxa"/>
          </w:tcPr>
          <w:p w14:paraId="15C74F1D" w14:textId="521B1C2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และตัดบัญชี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1A32CBFA" w14:textId="7D4F313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9C7F16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6844C50" w14:textId="6220586F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(15,253)</w:t>
            </w:r>
          </w:p>
        </w:tc>
        <w:tc>
          <w:tcPr>
            <w:tcW w:w="106" w:type="dxa"/>
          </w:tcPr>
          <w:p w14:paraId="4C7081BD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32E0010" w14:textId="0DED7690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(206)</w:t>
            </w:r>
          </w:p>
        </w:tc>
        <w:tc>
          <w:tcPr>
            <w:tcW w:w="106" w:type="dxa"/>
          </w:tcPr>
          <w:p w14:paraId="66C51577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1D56427" w14:textId="69EA3CCA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(1,918)</w:t>
            </w:r>
          </w:p>
        </w:tc>
        <w:tc>
          <w:tcPr>
            <w:tcW w:w="106" w:type="dxa"/>
          </w:tcPr>
          <w:p w14:paraId="626FF18D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B928FB3" w14:textId="57FE5AB2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(7,561)</w:t>
            </w:r>
          </w:p>
        </w:tc>
        <w:tc>
          <w:tcPr>
            <w:tcW w:w="106" w:type="dxa"/>
          </w:tcPr>
          <w:p w14:paraId="409FD24B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E536249" w14:textId="3EB956E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FEE5898" w14:textId="77777777" w:rsidR="00102309" w:rsidRPr="009D37DC" w:rsidRDefault="00102309" w:rsidP="0010230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5C9A366" w14:textId="6747F6CB" w:rsidR="00102309" w:rsidRPr="009D37DC" w:rsidRDefault="00102309" w:rsidP="00102309">
            <w:pPr>
              <w:tabs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(24,938)</w:t>
            </w:r>
          </w:p>
        </w:tc>
      </w:tr>
      <w:tr w:rsidR="00102309" w:rsidRPr="009D37DC" w14:paraId="45E6133D" w14:textId="77777777" w:rsidTr="00F31C2E">
        <w:tc>
          <w:tcPr>
            <w:tcW w:w="2790" w:type="dxa"/>
          </w:tcPr>
          <w:p w14:paraId="4646C16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37796C5" w14:textId="4ED3B4E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DDFB61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589459" w14:textId="2ACF854B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4,032</w:t>
            </w:r>
          </w:p>
        </w:tc>
        <w:tc>
          <w:tcPr>
            <w:tcW w:w="106" w:type="dxa"/>
          </w:tcPr>
          <w:p w14:paraId="434002EF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9BD542F" w14:textId="76394863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5,057</w:t>
            </w:r>
          </w:p>
        </w:tc>
        <w:tc>
          <w:tcPr>
            <w:tcW w:w="106" w:type="dxa"/>
          </w:tcPr>
          <w:p w14:paraId="3F533BE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72D1867" w14:textId="0E9AFC5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13,969</w:t>
            </w:r>
          </w:p>
        </w:tc>
        <w:tc>
          <w:tcPr>
            <w:tcW w:w="106" w:type="dxa"/>
          </w:tcPr>
          <w:p w14:paraId="180E165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F7ACE4E" w14:textId="6AD08C7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3,059</w:t>
            </w:r>
          </w:p>
        </w:tc>
        <w:tc>
          <w:tcPr>
            <w:tcW w:w="106" w:type="dxa"/>
          </w:tcPr>
          <w:p w14:paraId="55497EF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7F98DB03" w14:textId="5DA9CE2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6170A0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CE7DBBF" w14:textId="5655AF9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26,117</w:t>
            </w:r>
          </w:p>
        </w:tc>
      </w:tr>
      <w:tr w:rsidR="00102309" w:rsidRPr="009D37DC" w14:paraId="1D620885" w14:textId="77777777" w:rsidTr="00F31C2E">
        <w:tc>
          <w:tcPr>
            <w:tcW w:w="2790" w:type="dxa"/>
          </w:tcPr>
          <w:p w14:paraId="267CF7B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338A25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EB8C28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10C074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58095F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1054C9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13590BD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A28D52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B8732E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CB7D48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36123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096D5A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58FD92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A8AE43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2D3317DF" w14:textId="77777777" w:rsidTr="00F31C2E">
        <w:tc>
          <w:tcPr>
            <w:tcW w:w="2790" w:type="dxa"/>
          </w:tcPr>
          <w:p w14:paraId="49AFE441" w14:textId="1C278B2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59" w:type="dxa"/>
          </w:tcPr>
          <w:p w14:paraId="7BD4708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FEE8A0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1D31AFA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62D026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57C1BD4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3E87057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5CE87FD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E7C3E8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5F76C2F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A21567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1BFFE96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43AAE9A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0ED219C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47ECBE85" w14:textId="77777777" w:rsidTr="00F31C2E">
        <w:tc>
          <w:tcPr>
            <w:tcW w:w="2790" w:type="dxa"/>
          </w:tcPr>
          <w:p w14:paraId="1D2EA05B" w14:textId="6E872EA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 และ</w:t>
            </w:r>
          </w:p>
        </w:tc>
        <w:tc>
          <w:tcPr>
            <w:tcW w:w="959" w:type="dxa"/>
          </w:tcPr>
          <w:p w14:paraId="20CA883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4D898E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46F61A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00184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6536BEA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003BFBC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836101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D13977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23A7CF3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7C63CF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B1E89F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DA0348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60C10C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0920CE7F" w14:textId="77777777" w:rsidTr="00F31C2E">
        <w:tc>
          <w:tcPr>
            <w:tcW w:w="2790" w:type="dxa"/>
          </w:tcPr>
          <w:p w14:paraId="4F288A44" w14:textId="2E5EC0A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  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9D37D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9" w:type="dxa"/>
          </w:tcPr>
          <w:p w14:paraId="614D439E" w14:textId="6F487CC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06" w:type="dxa"/>
          </w:tcPr>
          <w:p w14:paraId="6C27FA5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4BB8B55" w14:textId="05510EA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9DD30D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75A796B2" w14:textId="11AC2C2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94D2EC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6107D1AB" w14:textId="1526CE4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4037D5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14ED3660" w14:textId="0CC53CA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B4BAF5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51921B08" w14:textId="05B4ED5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6D23E2F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14C5F3A5" w14:textId="0901390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</w:tr>
      <w:tr w:rsidR="00102309" w:rsidRPr="009D37DC" w14:paraId="42C23ABC" w14:textId="77777777" w:rsidTr="00F31C2E">
        <w:tc>
          <w:tcPr>
            <w:tcW w:w="2790" w:type="dxa"/>
          </w:tcPr>
          <w:p w14:paraId="6C88836C" w14:textId="45242AAA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959" w:type="dxa"/>
          </w:tcPr>
          <w:p w14:paraId="4C26C324" w14:textId="3A4706F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06" w:type="dxa"/>
          </w:tcPr>
          <w:p w14:paraId="06190E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0A3FB77F" w14:textId="057B298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219</w:t>
            </w:r>
          </w:p>
        </w:tc>
        <w:tc>
          <w:tcPr>
            <w:tcW w:w="106" w:type="dxa"/>
          </w:tcPr>
          <w:p w14:paraId="496F3CC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4B7AAC1A" w14:textId="60F5290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06" w:type="dxa"/>
          </w:tcPr>
          <w:p w14:paraId="3C29422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15DCA54C" w14:textId="3833336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87</w:t>
            </w:r>
          </w:p>
        </w:tc>
        <w:tc>
          <w:tcPr>
            <w:tcW w:w="106" w:type="dxa"/>
          </w:tcPr>
          <w:p w14:paraId="4CBE0C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31E43EAE" w14:textId="1F48C68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C457A3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06F7EFB" w14:textId="45F5BC8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067309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51BFB652" w14:textId="7F4F694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396</w:t>
            </w:r>
          </w:p>
        </w:tc>
      </w:tr>
      <w:tr w:rsidR="00102309" w:rsidRPr="009D37DC" w14:paraId="59B7ADB5" w14:textId="77777777" w:rsidTr="00F31C2E">
        <w:tc>
          <w:tcPr>
            <w:tcW w:w="2790" w:type="dxa"/>
          </w:tcPr>
          <w:p w14:paraId="24EFCDC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EB57727" w14:textId="2696DBA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2A8C75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FF35874" w14:textId="230BA44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219</w:t>
            </w:r>
          </w:p>
        </w:tc>
        <w:tc>
          <w:tcPr>
            <w:tcW w:w="106" w:type="dxa"/>
          </w:tcPr>
          <w:p w14:paraId="05950E7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4257D6A6" w14:textId="71BC4F0F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06" w:type="dxa"/>
          </w:tcPr>
          <w:p w14:paraId="3ED270B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2A3B61EB" w14:textId="74DB1D92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87</w:t>
            </w:r>
          </w:p>
        </w:tc>
        <w:tc>
          <w:tcPr>
            <w:tcW w:w="106" w:type="dxa"/>
          </w:tcPr>
          <w:p w14:paraId="43283FC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7A22783F" w14:textId="4A0B102C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76BFE6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50A7B86" w14:textId="110C32A1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1E31849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CB7940D" w14:textId="22A38469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396</w:t>
            </w:r>
          </w:p>
        </w:tc>
      </w:tr>
      <w:tr w:rsidR="00102309" w:rsidRPr="009D37DC" w14:paraId="3BD80623" w14:textId="77777777" w:rsidTr="00F31C2E">
        <w:tc>
          <w:tcPr>
            <w:tcW w:w="2790" w:type="dxa"/>
          </w:tcPr>
          <w:p w14:paraId="351EA62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59" w:type="dxa"/>
          </w:tcPr>
          <w:p w14:paraId="73DA0CD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F2BCE6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1E99284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4ABA2E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77957A1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3C78CBA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0129615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2B873B3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7DF872B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F54EC5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37FBCDC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2111A2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52587C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1D4BF792" w14:textId="77777777" w:rsidTr="00F31C2E">
        <w:tc>
          <w:tcPr>
            <w:tcW w:w="2790" w:type="dxa"/>
          </w:tcPr>
          <w:p w14:paraId="54ED976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59" w:type="dxa"/>
          </w:tcPr>
          <w:p w14:paraId="39D72AE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E94E45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0109897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5EB979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1A232AE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523214A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664EDC4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7A655D9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1DC3725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6E067EB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0A394AF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2FEB17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0FE9F44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31D8B1F4" w14:textId="77777777" w:rsidTr="00F31C2E">
        <w:tc>
          <w:tcPr>
            <w:tcW w:w="2790" w:type="dxa"/>
          </w:tcPr>
          <w:p w14:paraId="066557F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959" w:type="dxa"/>
          </w:tcPr>
          <w:p w14:paraId="78ED1E0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3BA52D2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4AC2503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5,389</w:t>
            </w:r>
          </w:p>
        </w:tc>
        <w:tc>
          <w:tcPr>
            <w:tcW w:w="106" w:type="dxa"/>
          </w:tcPr>
          <w:p w14:paraId="1B8D25E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10F3DE6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1,366</w:t>
            </w:r>
          </w:p>
        </w:tc>
        <w:tc>
          <w:tcPr>
            <w:tcW w:w="106" w:type="dxa"/>
          </w:tcPr>
          <w:p w14:paraId="76A87DF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38F67249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4,157</w:t>
            </w:r>
          </w:p>
        </w:tc>
        <w:tc>
          <w:tcPr>
            <w:tcW w:w="106" w:type="dxa"/>
          </w:tcPr>
          <w:p w14:paraId="618B1B7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30AA2A0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1,997 </w:t>
            </w:r>
          </w:p>
        </w:tc>
        <w:tc>
          <w:tcPr>
            <w:tcW w:w="106" w:type="dxa"/>
          </w:tcPr>
          <w:p w14:paraId="0B1B416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2FA91E14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14:paraId="05F3C34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7398393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339,603</w:t>
            </w:r>
          </w:p>
        </w:tc>
      </w:tr>
      <w:tr w:rsidR="00102309" w:rsidRPr="009D37DC" w14:paraId="11028DB9" w14:textId="77777777" w:rsidTr="00F31C2E">
        <w:tc>
          <w:tcPr>
            <w:tcW w:w="2790" w:type="dxa"/>
          </w:tcPr>
          <w:p w14:paraId="612F9A8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7A492D4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645AC1A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8C3FAD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6179BA8D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5F6ADE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337977D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5F74A8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0AF3B5BA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28F646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2,734 </w:t>
            </w:r>
          </w:p>
        </w:tc>
        <w:tc>
          <w:tcPr>
            <w:tcW w:w="106" w:type="dxa"/>
          </w:tcPr>
          <w:p w14:paraId="120AC5D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254927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9D37D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14:paraId="41838C0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EA026E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2,734 </w:t>
            </w:r>
          </w:p>
        </w:tc>
      </w:tr>
      <w:tr w:rsidR="00102309" w:rsidRPr="009D37DC" w14:paraId="50DEEA85" w14:textId="77777777" w:rsidTr="00F31C2E">
        <w:tc>
          <w:tcPr>
            <w:tcW w:w="2790" w:type="dxa"/>
          </w:tcPr>
          <w:p w14:paraId="2A039F17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7FB07A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24606FE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2B19E2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5,389</w:t>
            </w:r>
          </w:p>
        </w:tc>
        <w:tc>
          <w:tcPr>
            <w:tcW w:w="106" w:type="dxa"/>
          </w:tcPr>
          <w:p w14:paraId="130DF31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933DC4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1,366</w:t>
            </w:r>
          </w:p>
        </w:tc>
        <w:tc>
          <w:tcPr>
            <w:tcW w:w="106" w:type="dxa"/>
          </w:tcPr>
          <w:p w14:paraId="759558B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7D7A5486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4,157</w:t>
            </w:r>
          </w:p>
        </w:tc>
        <w:tc>
          <w:tcPr>
            <w:tcW w:w="106" w:type="dxa"/>
          </w:tcPr>
          <w:p w14:paraId="5909A14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17CD95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4,731 </w:t>
            </w:r>
          </w:p>
        </w:tc>
        <w:tc>
          <w:tcPr>
            <w:tcW w:w="106" w:type="dxa"/>
          </w:tcPr>
          <w:p w14:paraId="0DABA3F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D489E" w14:textId="77777777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14:paraId="549796B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67E931F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342,337</w:t>
            </w:r>
          </w:p>
        </w:tc>
      </w:tr>
      <w:tr w:rsidR="00102309" w:rsidRPr="009D37DC" w14:paraId="0E1DB9A6" w14:textId="77777777" w:rsidTr="00F31C2E">
        <w:tc>
          <w:tcPr>
            <w:tcW w:w="2790" w:type="dxa"/>
          </w:tcPr>
          <w:p w14:paraId="12D7DD7D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7E58D0D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3050861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C3442C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1BF25E6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3C1D53C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14:paraId="4C243E3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2573383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040825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55D49D04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58988DC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F82DCC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14:paraId="0A5CE34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888407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02309" w:rsidRPr="009D37DC" w14:paraId="5C7F72D5" w14:textId="77777777" w:rsidTr="00F31C2E">
        <w:tc>
          <w:tcPr>
            <w:tcW w:w="2790" w:type="dxa"/>
          </w:tcPr>
          <w:p w14:paraId="2567D36C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959" w:type="dxa"/>
          </w:tcPr>
          <w:p w14:paraId="1B269FF7" w14:textId="391D00D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33D3966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573CE44C" w14:textId="28B530DD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34,680</w:t>
            </w:r>
          </w:p>
        </w:tc>
        <w:tc>
          <w:tcPr>
            <w:tcW w:w="106" w:type="dxa"/>
          </w:tcPr>
          <w:p w14:paraId="560F286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1E8CD2E1" w14:textId="4A204715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365</w:t>
            </w:r>
          </w:p>
        </w:tc>
        <w:tc>
          <w:tcPr>
            <w:tcW w:w="106" w:type="dxa"/>
          </w:tcPr>
          <w:p w14:paraId="1B82B9B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14:paraId="011B48E6" w14:textId="5353BE54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7,904</w:t>
            </w:r>
          </w:p>
        </w:tc>
        <w:tc>
          <w:tcPr>
            <w:tcW w:w="106" w:type="dxa"/>
          </w:tcPr>
          <w:p w14:paraId="0EC84180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338589D8" w14:textId="4EB9843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243</w:t>
            </w:r>
          </w:p>
        </w:tc>
        <w:tc>
          <w:tcPr>
            <w:tcW w:w="106" w:type="dxa"/>
          </w:tcPr>
          <w:p w14:paraId="2505E73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6E850774" w14:textId="3E121ACE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125</w:t>
            </w:r>
          </w:p>
        </w:tc>
        <w:tc>
          <w:tcPr>
            <w:tcW w:w="106" w:type="dxa"/>
          </w:tcPr>
          <w:p w14:paraId="007BF21B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2E03A28B" w14:textId="579B2F18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369,630</w:t>
            </w:r>
          </w:p>
        </w:tc>
      </w:tr>
      <w:tr w:rsidR="00102309" w:rsidRPr="009D37DC" w14:paraId="48BA6EFA" w14:textId="77777777" w:rsidTr="00F31C2E">
        <w:tc>
          <w:tcPr>
            <w:tcW w:w="2790" w:type="dxa"/>
          </w:tcPr>
          <w:p w14:paraId="20652D89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59" w:type="dxa"/>
          </w:tcPr>
          <w:p w14:paraId="64909BF6" w14:textId="776A98E3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06" w:type="dxa"/>
          </w:tcPr>
          <w:p w14:paraId="1ABC193E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14:paraId="3D211014" w14:textId="4F782F4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38729DB7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14:paraId="20195624" w14:textId="50B9B4F1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070A62B2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479024F" w14:textId="7F5F63B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215A5AA8" w14:textId="77777777" w:rsidR="00102309" w:rsidRPr="009D37DC" w:rsidRDefault="00102309" w:rsidP="00102309">
            <w:pPr>
              <w:tabs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14:paraId="22549D39" w14:textId="0980EEA6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1,132</w:t>
            </w:r>
          </w:p>
        </w:tc>
        <w:tc>
          <w:tcPr>
            <w:tcW w:w="106" w:type="dxa"/>
          </w:tcPr>
          <w:p w14:paraId="2320646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14:paraId="2CB8B54F" w14:textId="32500C54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06" w:type="dxa"/>
          </w:tcPr>
          <w:p w14:paraId="45107523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14:paraId="236A8699" w14:textId="43F5CAEE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1,132</w:t>
            </w:r>
          </w:p>
        </w:tc>
      </w:tr>
      <w:tr w:rsidR="00102309" w:rsidRPr="009D37DC" w14:paraId="6C0A7664" w14:textId="77777777" w:rsidTr="00F31C2E">
        <w:tc>
          <w:tcPr>
            <w:tcW w:w="2790" w:type="dxa"/>
          </w:tcPr>
          <w:p w14:paraId="33404D08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4D7E813" w14:textId="4776F330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14:paraId="29EEF546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F444623" w14:textId="395C536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34,680</w:t>
            </w:r>
          </w:p>
        </w:tc>
        <w:tc>
          <w:tcPr>
            <w:tcW w:w="106" w:type="dxa"/>
          </w:tcPr>
          <w:p w14:paraId="0943800A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D93B281" w14:textId="25F85D8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365</w:t>
            </w:r>
          </w:p>
        </w:tc>
        <w:tc>
          <w:tcPr>
            <w:tcW w:w="106" w:type="dxa"/>
          </w:tcPr>
          <w:p w14:paraId="26340BE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5B88AE2" w14:textId="4428C5FB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7,904</w:t>
            </w:r>
          </w:p>
        </w:tc>
        <w:tc>
          <w:tcPr>
            <w:tcW w:w="106" w:type="dxa"/>
          </w:tcPr>
          <w:p w14:paraId="03B4D94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BFFE563" w14:textId="6B40020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1,375</w:t>
            </w:r>
          </w:p>
        </w:tc>
        <w:tc>
          <w:tcPr>
            <w:tcW w:w="106" w:type="dxa"/>
          </w:tcPr>
          <w:p w14:paraId="330FDF15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2EDF37C" w14:textId="119AAA33" w:rsidR="00102309" w:rsidRPr="009D37DC" w:rsidRDefault="00102309" w:rsidP="0010230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125</w:t>
            </w:r>
          </w:p>
        </w:tc>
        <w:tc>
          <w:tcPr>
            <w:tcW w:w="106" w:type="dxa"/>
          </w:tcPr>
          <w:p w14:paraId="7DA2A121" w14:textId="77777777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0C5AF6" w14:textId="7580307B" w:rsidR="00102309" w:rsidRPr="009D37DC" w:rsidRDefault="00102309" w:rsidP="0010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37DC">
              <w:rPr>
                <w:rFonts w:ascii="Angsana New" w:hAnsi="Angsana New"/>
                <w:sz w:val="23"/>
                <w:szCs w:val="23"/>
              </w:rPr>
              <w:t>370,762</w:t>
            </w:r>
          </w:p>
        </w:tc>
      </w:tr>
    </w:tbl>
    <w:p w14:paraId="686CD12A" w14:textId="77777777" w:rsidR="004B1992" w:rsidRPr="009D37DC" w:rsidRDefault="004B199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31A11565" w14:textId="77777777" w:rsidR="00EB1E69" w:rsidRPr="009D37DC" w:rsidRDefault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0BBE9511" w14:textId="792D86E0" w:rsidR="00EB1E69" w:rsidRPr="009D37DC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lastRenderedPageBreak/>
        <w:t>ที่ดินทั้งหมดของบริษัท</w:t>
      </w:r>
      <w:r w:rsidRPr="009D37DC">
        <w:rPr>
          <w:rFonts w:ascii="Angsana New" w:hAnsi="Angsana New" w:hint="cs"/>
          <w:spacing w:val="-2"/>
          <w:sz w:val="26"/>
          <w:szCs w:val="26"/>
          <w:cs/>
        </w:rPr>
        <w:t>และสินทรัพย์บางส่วนของบริษัทย่อยแห่งหนึ่ง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Pr="009D37DC">
        <w:rPr>
          <w:rFonts w:ascii="Angsana New" w:hAnsi="Angsana New"/>
          <w:spacing w:val="-2"/>
          <w:sz w:val="26"/>
          <w:szCs w:val="26"/>
        </w:rPr>
        <w:t>31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pacing w:val="-2"/>
          <w:sz w:val="26"/>
          <w:szCs w:val="26"/>
        </w:rPr>
        <w:t>2562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pacing w:val="-2"/>
          <w:sz w:val="26"/>
          <w:szCs w:val="26"/>
        </w:rPr>
        <w:t>2561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  จำนวนเงินรวม</w:t>
      </w:r>
      <w:r w:rsidR="00610BA5" w:rsidRPr="009D37DC">
        <w:rPr>
          <w:rFonts w:ascii="Angsana New" w:hAnsi="Angsana New"/>
          <w:spacing w:val="-2"/>
          <w:sz w:val="26"/>
          <w:szCs w:val="26"/>
        </w:rPr>
        <w:t xml:space="preserve"> </w:t>
      </w:r>
      <w:r w:rsidR="003A3BFF" w:rsidRPr="009D37DC">
        <w:rPr>
          <w:rFonts w:ascii="Angsana New" w:hAnsi="Angsana New"/>
          <w:spacing w:val="-2"/>
          <w:sz w:val="26"/>
          <w:szCs w:val="26"/>
        </w:rPr>
        <w:t>342.6</w:t>
      </w:r>
      <w:r w:rsidRPr="009D37DC">
        <w:rPr>
          <w:rFonts w:ascii="Angsana New" w:hAnsi="Angsana New"/>
          <w:spacing w:val="-2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pacing w:val="-2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ได้จำนองเพื่อใช้เป็นหลักทรัพย์ค้ำประกันวงเงินสินเชื่อและเงินกู้ยืมระยะสั้นจากสถาบันการเงินในประเทศ</w:t>
      </w:r>
      <w:r w:rsidRPr="009D37DC">
        <w:rPr>
          <w:rFonts w:ascii="Angsana New" w:hAnsi="Angsana New" w:hint="cs"/>
          <w:sz w:val="26"/>
          <w:szCs w:val="26"/>
          <w:cs/>
        </w:rPr>
        <w:t>แห่งหนึ่ง</w:t>
      </w:r>
      <w:r w:rsidRPr="009D37DC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4F7F05" w:rsidRPr="009D37DC">
        <w:rPr>
          <w:rFonts w:ascii="Angsana New" w:hAnsi="Angsana New"/>
          <w:sz w:val="26"/>
          <w:szCs w:val="26"/>
        </w:rPr>
        <w:t>14</w:t>
      </w:r>
    </w:p>
    <w:p w14:paraId="29696AB2" w14:textId="77777777" w:rsidR="00EB1E69" w:rsidRPr="009D37DC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C2EE702" w14:textId="77777777" w:rsidR="00EB1E69" w:rsidRPr="009D37DC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ยานพาหนะบางส่วนของบริษัทอยู่ภายใต้สัญญาเช่าการเงินตามที่กล่าวไว้ในหมายเหตุ </w:t>
      </w:r>
      <w:r w:rsidR="00803328" w:rsidRPr="009D37DC">
        <w:rPr>
          <w:rFonts w:ascii="Angsana New" w:hAnsi="Angsana New"/>
          <w:sz w:val="26"/>
          <w:szCs w:val="26"/>
        </w:rPr>
        <w:t>16</w:t>
      </w:r>
    </w:p>
    <w:p w14:paraId="3E612858" w14:textId="77777777" w:rsidR="001B7BA2" w:rsidRPr="009D37DC" w:rsidRDefault="001B7BA2" w:rsidP="00E6242F">
      <w:pPr>
        <w:tabs>
          <w:tab w:val="clear" w:pos="22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0559209" w14:textId="73DEA8AC" w:rsidR="00355664" w:rsidRPr="009D37DC" w:rsidRDefault="0035566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="004A63F0" w:rsidRPr="009D37DC">
        <w:rPr>
          <w:rFonts w:ascii="Angsana New" w:hAnsi="Angsana New" w:hint="cs"/>
          <w:sz w:val="26"/>
          <w:szCs w:val="26"/>
          <w:cs/>
        </w:rPr>
        <w:t>บริษัทและ</w:t>
      </w:r>
      <w:r w:rsidR="0029748B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ซึ่งตัดค่าเสื่อมราคาเต็มจำนวนแล้ว แต่</w:t>
      </w:r>
      <w:r w:rsidR="0029748B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ยังสามารถใช้ประโยชน์ในสินทรัพย์เหล่านั้นได้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30F73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C157FA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มีจำนวนเงินรวมประมาณ</w:t>
      </w:r>
      <w:r w:rsidR="005532BD" w:rsidRPr="009D37DC">
        <w:rPr>
          <w:rFonts w:ascii="Angsana New" w:hAnsi="Angsana New"/>
          <w:sz w:val="26"/>
          <w:szCs w:val="26"/>
          <w:cs/>
        </w:rPr>
        <w:t xml:space="preserve"> </w:t>
      </w:r>
      <w:r w:rsidR="00586FD7" w:rsidRPr="009D37DC">
        <w:rPr>
          <w:rFonts w:ascii="Angsana New" w:hAnsi="Angsana New"/>
          <w:sz w:val="26"/>
          <w:szCs w:val="26"/>
        </w:rPr>
        <w:t>13.3</w:t>
      </w:r>
      <w:r w:rsidR="004A63F0" w:rsidRPr="009D37DC">
        <w:rPr>
          <w:rFonts w:ascii="Angsana New" w:hAnsi="Angsana New"/>
          <w:sz w:val="26"/>
          <w:szCs w:val="26"/>
        </w:rPr>
        <w:t xml:space="preserve"> </w:t>
      </w:r>
      <w:r w:rsidR="004A63F0" w:rsidRPr="009D37D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C06137" w:rsidRPr="009D37DC">
        <w:rPr>
          <w:rFonts w:ascii="Angsana New" w:hAnsi="Angsana New"/>
          <w:sz w:val="26"/>
          <w:szCs w:val="26"/>
        </w:rPr>
        <w:t>350.5</w:t>
      </w:r>
      <w:r w:rsidR="00610BA5" w:rsidRPr="009D37DC">
        <w:rPr>
          <w:rFonts w:ascii="Angsana New" w:hAnsi="Angsana New"/>
          <w:sz w:val="26"/>
          <w:szCs w:val="26"/>
        </w:rPr>
        <w:t xml:space="preserve"> </w:t>
      </w:r>
      <w:r w:rsidR="00E9686F" w:rsidRPr="009D37DC">
        <w:rPr>
          <w:rFonts w:ascii="Angsana New" w:hAnsi="Angsana New"/>
          <w:sz w:val="26"/>
          <w:szCs w:val="26"/>
          <w:cs/>
        </w:rPr>
        <w:t>ล้านบาท</w:t>
      </w:r>
      <w:r w:rsidR="004A63F0" w:rsidRPr="009D37DC">
        <w:rPr>
          <w:rFonts w:ascii="Angsana New" w:hAnsi="Angsana New" w:hint="cs"/>
          <w:sz w:val="26"/>
          <w:szCs w:val="26"/>
          <w:cs/>
        </w:rPr>
        <w:t xml:space="preserve"> ตามลำดับ (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4A63F0" w:rsidRPr="009D37DC">
        <w:rPr>
          <w:rFonts w:ascii="Angsana New" w:hAnsi="Angsana New"/>
          <w:sz w:val="26"/>
          <w:szCs w:val="26"/>
        </w:rPr>
        <w:t xml:space="preserve">: </w:t>
      </w:r>
      <w:r w:rsidR="003A3BFF" w:rsidRPr="009D37DC">
        <w:rPr>
          <w:rFonts w:ascii="Angsana New" w:hAnsi="Angsana New"/>
          <w:sz w:val="26"/>
          <w:szCs w:val="26"/>
        </w:rPr>
        <w:t>5.2</w:t>
      </w:r>
      <w:r w:rsidR="004A63F0" w:rsidRPr="009D37DC">
        <w:rPr>
          <w:rFonts w:ascii="Angsana New" w:hAnsi="Angsana New"/>
          <w:sz w:val="26"/>
          <w:szCs w:val="26"/>
        </w:rPr>
        <w:t xml:space="preserve"> </w:t>
      </w:r>
      <w:r w:rsidR="004A63F0" w:rsidRPr="009D37DC">
        <w:rPr>
          <w:rFonts w:ascii="Angsana New" w:hAnsi="Angsana New" w:hint="cs"/>
          <w:sz w:val="26"/>
          <w:szCs w:val="26"/>
          <w:cs/>
        </w:rPr>
        <w:t>ล้านบาท</w:t>
      </w:r>
      <w:r w:rsidR="00E9686F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3A3BFF" w:rsidRPr="009D37DC">
        <w:rPr>
          <w:rFonts w:ascii="Angsana New" w:hAnsi="Angsana New"/>
          <w:sz w:val="26"/>
          <w:szCs w:val="26"/>
        </w:rPr>
        <w:t>206.7</w:t>
      </w:r>
      <w:r w:rsidR="00922E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="00E9686F" w:rsidRPr="009D37DC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A63F0" w:rsidRPr="009D37DC">
        <w:rPr>
          <w:rFonts w:ascii="Angsana New" w:hAnsi="Angsana New" w:hint="cs"/>
          <w:sz w:val="26"/>
          <w:szCs w:val="26"/>
          <w:cs/>
        </w:rPr>
        <w:t>)</w:t>
      </w:r>
    </w:p>
    <w:p w14:paraId="5DD0237B" w14:textId="77777777" w:rsidR="008A23F8" w:rsidRPr="009D37DC" w:rsidRDefault="008A23F8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14EE1913" w14:textId="77777777" w:rsidR="00355664" w:rsidRPr="009D37DC" w:rsidRDefault="00355664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E245B7" w:rsidRPr="009D37DC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14:paraId="0D44BD41" w14:textId="77777777" w:rsidR="00355664" w:rsidRPr="009D37DC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211D27CE" w14:textId="77777777" w:rsidR="00355664" w:rsidRPr="009D37DC" w:rsidRDefault="00355664" w:rsidP="00E6242F">
      <w:pPr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รายการเคลื่อนไหวของประมาณการหนี้สิน</w:t>
      </w:r>
      <w:r w:rsidR="00E245B7" w:rsidRPr="009D37DC">
        <w:rPr>
          <w:rFonts w:ascii="Angsana New" w:hAnsi="Angsana New"/>
          <w:sz w:val="26"/>
          <w:szCs w:val="26"/>
          <w:cs/>
        </w:rPr>
        <w:t>ไม่หมุนเวียน</w:t>
      </w:r>
      <w:r w:rsidRPr="009D37DC">
        <w:rPr>
          <w:rFonts w:ascii="Angsana New" w:hAnsi="Angsana New"/>
          <w:sz w:val="26"/>
          <w:szCs w:val="26"/>
          <w:cs/>
        </w:rPr>
        <w:t>การรื้อถอน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768CBE5C" w14:textId="77777777" w:rsidR="00355664" w:rsidRPr="009D37DC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B1E69" w:rsidRPr="009D37DC" w14:paraId="11EFD101" w14:textId="77777777" w:rsidTr="00A43665">
        <w:trPr>
          <w:cantSplit/>
        </w:trPr>
        <w:tc>
          <w:tcPr>
            <w:tcW w:w="4251" w:type="dxa"/>
          </w:tcPr>
          <w:p w14:paraId="106FB5ED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8A30B28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B1E69" w:rsidRPr="009D37DC" w14:paraId="122DE50F" w14:textId="77777777" w:rsidTr="00A43665">
        <w:trPr>
          <w:cantSplit/>
        </w:trPr>
        <w:tc>
          <w:tcPr>
            <w:tcW w:w="4251" w:type="dxa"/>
          </w:tcPr>
          <w:p w14:paraId="3831D42D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6AA5A0C1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6F150738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14C2D9E5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B1E69" w:rsidRPr="009D37DC" w14:paraId="46722DD7" w14:textId="77777777" w:rsidTr="00A43665">
        <w:tc>
          <w:tcPr>
            <w:tcW w:w="4251" w:type="dxa"/>
          </w:tcPr>
          <w:p w14:paraId="05B93324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CEB9285" w14:textId="77777777" w:rsidR="00EB1E69" w:rsidRPr="009D37DC" w:rsidRDefault="003C4EC3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6460B2C2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CB6B063" w14:textId="77777777" w:rsidR="00EB1E69" w:rsidRPr="009D37DC" w:rsidRDefault="00582E4E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3799C618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1515193" w14:textId="77777777" w:rsidR="00EB1E69" w:rsidRPr="009D37DC" w:rsidRDefault="003C4EC3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47B3397C" w14:textId="77777777" w:rsidR="00EB1E69" w:rsidRPr="009D37DC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1B13605" w14:textId="77777777" w:rsidR="00EB1E69" w:rsidRPr="009D37DC" w:rsidRDefault="00582E4E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B1E69" w:rsidRPr="009D37DC" w14:paraId="0E498E74" w14:textId="77777777" w:rsidTr="00A4366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25556AA6" w14:textId="77777777" w:rsidR="00EB1E69" w:rsidRPr="009D37DC" w:rsidRDefault="00EB1E69" w:rsidP="00A4366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58E9181A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014E8753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3CAA2184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65D49ECB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8DCAEE2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352DE57A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3CC936D6" w14:textId="77777777" w:rsidR="00EB1E69" w:rsidRPr="009D37DC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2655" w:rsidRPr="009D37DC" w14:paraId="32ACE555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6EAC265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01" w:type="dxa"/>
          </w:tcPr>
          <w:p w14:paraId="673076C1" w14:textId="69446A7D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72" w:type="dxa"/>
          </w:tcPr>
          <w:p w14:paraId="4948B0B1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4AF4355" w14:textId="689A9666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104,011</w:t>
            </w:r>
          </w:p>
        </w:tc>
        <w:tc>
          <w:tcPr>
            <w:tcW w:w="268" w:type="dxa"/>
          </w:tcPr>
          <w:p w14:paraId="52B6BCDD" w14:textId="77777777" w:rsidR="00CE2655" w:rsidRPr="009D37DC" w:rsidRDefault="00CE2655" w:rsidP="00CE2655">
            <w:pPr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477851D6" w14:textId="4E9402B0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  <w:tc>
          <w:tcPr>
            <w:tcW w:w="266" w:type="dxa"/>
          </w:tcPr>
          <w:p w14:paraId="6DE859A1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5C35BFE" w14:textId="4133C398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</w:tr>
      <w:tr w:rsidR="00CE2655" w:rsidRPr="009D37DC" w14:paraId="24D15254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DE6C15A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1" w:type="dxa"/>
          </w:tcPr>
          <w:p w14:paraId="08945A83" w14:textId="25BB520C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20,274</w:t>
            </w:r>
          </w:p>
        </w:tc>
        <w:tc>
          <w:tcPr>
            <w:tcW w:w="272" w:type="dxa"/>
          </w:tcPr>
          <w:p w14:paraId="3E610BA3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C0840F6" w14:textId="32388DC6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4,561</w:t>
            </w:r>
          </w:p>
        </w:tc>
        <w:tc>
          <w:tcPr>
            <w:tcW w:w="268" w:type="dxa"/>
          </w:tcPr>
          <w:p w14:paraId="53B0E18D" w14:textId="77777777" w:rsidR="00CE2655" w:rsidRPr="009D37DC" w:rsidRDefault="00CE2655" w:rsidP="00CE2655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3C9C34D" w14:textId="2A0B668D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4,832</w:t>
            </w:r>
          </w:p>
        </w:tc>
        <w:tc>
          <w:tcPr>
            <w:tcW w:w="266" w:type="dxa"/>
          </w:tcPr>
          <w:p w14:paraId="2E563C16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D4BED09" w14:textId="07524EDA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CE2655" w:rsidRPr="009D37DC" w14:paraId="23F869CF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D50351D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กลับรายการประมาณการการรื้อถอนโดย</w:t>
            </w:r>
          </w:p>
        </w:tc>
        <w:tc>
          <w:tcPr>
            <w:tcW w:w="1201" w:type="dxa"/>
          </w:tcPr>
          <w:p w14:paraId="59124FC8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E8B98FA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C78892F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733AC28" w14:textId="77777777" w:rsidR="00CE2655" w:rsidRPr="009D37DC" w:rsidRDefault="00CE2655" w:rsidP="00CE2655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46083CE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5AD2052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DBDC340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655" w:rsidRPr="009D37DC" w14:paraId="5B84C68B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BFFF1E9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lang w:val="en-GB"/>
              </w:rPr>
              <w:t xml:space="preserve">-  </w:t>
            </w:r>
            <w:r w:rsidRPr="009D37DC">
              <w:rPr>
                <w:rFonts w:ascii="Angsana New" w:eastAsia="Batang" w:hAnsi="Angsana New" w:hint="cs"/>
                <w:sz w:val="26"/>
                <w:szCs w:val="26"/>
                <w:cs/>
                <w:lang w:val="en-GB"/>
              </w:rPr>
              <w:t>การ</w:t>
            </w:r>
            <w:r w:rsidRPr="009D37DC">
              <w:rPr>
                <w:rFonts w:ascii="Angsana New" w:eastAsia="Batang" w:hAnsi="Angsana New" w:hint="cs"/>
                <w:sz w:val="26"/>
                <w:szCs w:val="26"/>
                <w:cs/>
              </w:rPr>
              <w:t>ปรับลดบัญชีที่ดิน อาคารและอุปกรณ์</w:t>
            </w:r>
          </w:p>
        </w:tc>
        <w:tc>
          <w:tcPr>
            <w:tcW w:w="1201" w:type="dxa"/>
          </w:tcPr>
          <w:p w14:paraId="74F02499" w14:textId="6D2F6C1E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(449)</w:t>
            </w:r>
          </w:p>
        </w:tc>
        <w:tc>
          <w:tcPr>
            <w:tcW w:w="272" w:type="dxa"/>
          </w:tcPr>
          <w:p w14:paraId="3BB9012F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36F4ECD" w14:textId="585ABBEB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(37,531)</w:t>
            </w:r>
          </w:p>
        </w:tc>
        <w:tc>
          <w:tcPr>
            <w:tcW w:w="268" w:type="dxa"/>
          </w:tcPr>
          <w:p w14:paraId="202EE970" w14:textId="77777777" w:rsidR="00CE2655" w:rsidRPr="009D37DC" w:rsidRDefault="00CE2655" w:rsidP="00CE2655">
            <w:pPr>
              <w:ind w:left="-72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2BE34CB" w14:textId="7F9BFAEE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14:paraId="15FC380D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7FEF835" w14:textId="1478332A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(724)</w:t>
            </w:r>
          </w:p>
        </w:tc>
      </w:tr>
      <w:tr w:rsidR="00CE2655" w:rsidRPr="009D37DC" w14:paraId="52C03D42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FC1B2AB" w14:textId="77777777" w:rsidR="00CE2655" w:rsidRPr="009D37DC" w:rsidRDefault="00CE2655" w:rsidP="00CE2655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รับรู้เป็นส่วนหนึ่งขอ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1" w:type="dxa"/>
          </w:tcPr>
          <w:p w14:paraId="14EFFA61" w14:textId="2256D19D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(2,559)</w:t>
            </w:r>
          </w:p>
        </w:tc>
        <w:tc>
          <w:tcPr>
            <w:tcW w:w="272" w:type="dxa"/>
          </w:tcPr>
          <w:p w14:paraId="55650DD0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0CFD5B5" w14:textId="58D4D64C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(17,266)</w:t>
            </w:r>
          </w:p>
        </w:tc>
        <w:tc>
          <w:tcPr>
            <w:tcW w:w="268" w:type="dxa"/>
          </w:tcPr>
          <w:p w14:paraId="60463EDE" w14:textId="77777777" w:rsidR="00CE2655" w:rsidRPr="009D37DC" w:rsidRDefault="00CE2655" w:rsidP="00CE2655">
            <w:pPr>
              <w:ind w:left="-72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1E6BABF" w14:textId="1BA907B0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(647)</w:t>
            </w:r>
          </w:p>
        </w:tc>
        <w:tc>
          <w:tcPr>
            <w:tcW w:w="266" w:type="dxa"/>
          </w:tcPr>
          <w:p w14:paraId="0B96DAAD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54FD58C" w14:textId="00F38F52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CE2655" w:rsidRPr="009D37DC" w14:paraId="148BCDCD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3FADCAA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201" w:type="dxa"/>
          </w:tcPr>
          <w:p w14:paraId="39F03316" w14:textId="695374B4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(773)</w:t>
            </w:r>
          </w:p>
        </w:tc>
        <w:tc>
          <w:tcPr>
            <w:tcW w:w="272" w:type="dxa"/>
          </w:tcPr>
          <w:p w14:paraId="4EE497DA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2A25D43" w14:textId="3E4FA577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(2,664)</w:t>
            </w:r>
          </w:p>
        </w:tc>
        <w:tc>
          <w:tcPr>
            <w:tcW w:w="268" w:type="dxa"/>
          </w:tcPr>
          <w:p w14:paraId="19E0AFBB" w14:textId="77777777" w:rsidR="00CE2655" w:rsidRPr="009D37DC" w:rsidRDefault="00CE2655" w:rsidP="00CE2655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BC24AFC" w14:textId="56E1EBB6" w:rsidR="00CE2655" w:rsidRPr="009D37DC" w:rsidRDefault="00CE2655" w:rsidP="0049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(490)</w:t>
            </w:r>
          </w:p>
        </w:tc>
        <w:tc>
          <w:tcPr>
            <w:tcW w:w="266" w:type="dxa"/>
          </w:tcPr>
          <w:p w14:paraId="47C38C46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3E93465" w14:textId="45814031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CE2655" w:rsidRPr="009D37DC" w14:paraId="12EE084F" w14:textId="77777777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262F369" w14:textId="77777777" w:rsidR="00CE2655" w:rsidRPr="009D37DC" w:rsidRDefault="00CE2655" w:rsidP="00CE265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920D6FD" w14:textId="2F3D3519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67,604</w:t>
            </w:r>
          </w:p>
        </w:tc>
        <w:tc>
          <w:tcPr>
            <w:tcW w:w="272" w:type="dxa"/>
          </w:tcPr>
          <w:p w14:paraId="3BE48B91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49CB037B" w14:textId="353CAF58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68" w:type="dxa"/>
          </w:tcPr>
          <w:p w14:paraId="0C515C4E" w14:textId="77777777" w:rsidR="00CE2655" w:rsidRPr="009D37DC" w:rsidRDefault="00CE2655" w:rsidP="00CE2655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284ECEEA" w14:textId="79CFD9E3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6,273</w:t>
            </w:r>
          </w:p>
        </w:tc>
        <w:tc>
          <w:tcPr>
            <w:tcW w:w="266" w:type="dxa"/>
          </w:tcPr>
          <w:p w14:paraId="7264B1C9" w14:textId="77777777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1C055080" w14:textId="74DA3F9F" w:rsidR="00CE2655" w:rsidRPr="009D37DC" w:rsidRDefault="00CE2655" w:rsidP="00CE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</w:tbl>
    <w:p w14:paraId="50C16EF4" w14:textId="77777777" w:rsidR="00EB1E69" w:rsidRPr="009D37DC" w:rsidRDefault="00EB1E6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27CA5F95" w14:textId="77777777" w:rsidR="000551F5" w:rsidRPr="009D37DC" w:rsidRDefault="000551F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ประมาณการรื้อถอนดังกล่าวได้รวมไว้ในต้นทุนของ</w:t>
      </w:r>
      <w:r w:rsidR="00942179" w:rsidRPr="009D37DC">
        <w:rPr>
          <w:rFonts w:ascii="Angsana New" w:hAnsi="Angsana New"/>
          <w:sz w:val="26"/>
          <w:szCs w:val="26"/>
          <w:cs/>
        </w:rPr>
        <w:t>ส่วนปรับปรุงสิทธิการเช่า</w:t>
      </w:r>
      <w:r w:rsidRPr="009D37DC">
        <w:rPr>
          <w:rFonts w:ascii="Angsana New" w:hAnsi="Angsana New"/>
          <w:sz w:val="26"/>
          <w:szCs w:val="26"/>
          <w:cs/>
        </w:rPr>
        <w:t xml:space="preserve">สำหรับร้านอาหารของบริษัทย่อยที่ตั้งอยู่บนพื้นที่เช่าตามสัญญาเช่าดำเนินงานตามที่กล่าวไว้ในหมายเหตุ </w:t>
      </w:r>
      <w:r w:rsidR="006222A4" w:rsidRPr="009D37DC">
        <w:rPr>
          <w:rFonts w:ascii="Angsana New" w:hAnsi="Angsana New"/>
          <w:sz w:val="26"/>
          <w:szCs w:val="26"/>
        </w:rPr>
        <w:t>2</w:t>
      </w:r>
      <w:r w:rsidR="004A3215" w:rsidRPr="009D37DC">
        <w:rPr>
          <w:rFonts w:ascii="Angsana New" w:hAnsi="Angsana New"/>
          <w:sz w:val="26"/>
          <w:szCs w:val="26"/>
        </w:rPr>
        <w:t>6</w:t>
      </w:r>
    </w:p>
    <w:p w14:paraId="19C1A1E9" w14:textId="77777777" w:rsidR="00EB1E69" w:rsidRPr="009D37DC" w:rsidRDefault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46D25C3" w14:textId="77777777" w:rsidR="003E0B86" w:rsidRPr="009D37DC" w:rsidRDefault="003E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5A4E7391" w14:textId="77777777" w:rsidR="00355664" w:rsidRPr="009D37DC" w:rsidRDefault="00355664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A95A80" w:rsidRPr="009D37DC">
        <w:rPr>
          <w:rFonts w:ascii="Angsana New" w:hAnsi="Angsana New"/>
          <w:b/>
          <w:bCs/>
          <w:sz w:val="26"/>
          <w:szCs w:val="26"/>
          <w:cs/>
        </w:rPr>
        <w:t>ค่าความนิยม</w:t>
      </w:r>
    </w:p>
    <w:p w14:paraId="0EB477B1" w14:textId="77777777" w:rsidR="00355664" w:rsidRPr="009D37DC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7020"/>
        <w:gridCol w:w="1260"/>
        <w:gridCol w:w="270"/>
        <w:gridCol w:w="1260"/>
      </w:tblGrid>
      <w:tr w:rsidR="003E0B86" w:rsidRPr="009D37DC" w14:paraId="7D13F16A" w14:textId="77777777" w:rsidTr="00E93CC3">
        <w:trPr>
          <w:tblHeader/>
        </w:trPr>
        <w:tc>
          <w:tcPr>
            <w:tcW w:w="7020" w:type="dxa"/>
          </w:tcPr>
          <w:p w14:paraId="3C607800" w14:textId="77777777" w:rsidR="003E0B86" w:rsidRPr="009D37DC" w:rsidRDefault="003E0B86" w:rsidP="00E93CC3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BE86267" w14:textId="77777777" w:rsidR="003E0B86" w:rsidRPr="009D37DC" w:rsidRDefault="003E0B86" w:rsidP="003E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9D37DC">
              <w:rPr>
                <w:rFonts w:ascii="Angsana New" w:hAnsi="Angsana New"/>
                <w:sz w:val="26"/>
                <w:szCs w:val="26"/>
              </w:rPr>
              <w:t>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E0B86" w:rsidRPr="009D37DC" w14:paraId="750C32B5" w14:textId="77777777" w:rsidTr="00E93CC3">
        <w:trPr>
          <w:tblHeader/>
        </w:trPr>
        <w:tc>
          <w:tcPr>
            <w:tcW w:w="7020" w:type="dxa"/>
          </w:tcPr>
          <w:p w14:paraId="01217436" w14:textId="77777777" w:rsidR="003E0B86" w:rsidRPr="009D37DC" w:rsidRDefault="003E0B86" w:rsidP="00E93CC3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73E31A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2019</w:t>
            </w:r>
          </w:p>
        </w:tc>
        <w:tc>
          <w:tcPr>
            <w:tcW w:w="270" w:type="dxa"/>
            <w:vAlign w:val="bottom"/>
          </w:tcPr>
          <w:p w14:paraId="27DC5216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45DBC0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2018</w:t>
            </w:r>
          </w:p>
        </w:tc>
      </w:tr>
      <w:tr w:rsidR="003E0B86" w:rsidRPr="009D37DC" w14:paraId="2D0714BF" w14:textId="77777777" w:rsidTr="00E93CC3">
        <w:tc>
          <w:tcPr>
            <w:tcW w:w="7020" w:type="dxa"/>
          </w:tcPr>
          <w:p w14:paraId="70024169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1945C7F" w14:textId="77777777" w:rsidR="003E0B86" w:rsidRPr="009D37DC" w:rsidRDefault="003E0B86" w:rsidP="00E93C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3AD37A5" w14:textId="77777777" w:rsidR="003E0B86" w:rsidRPr="009D37DC" w:rsidRDefault="003E0B86" w:rsidP="00E93C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</w:tcPr>
          <w:p w14:paraId="373CA808" w14:textId="77777777" w:rsidR="003E0B86" w:rsidRPr="009D37DC" w:rsidRDefault="003E0B86" w:rsidP="00E93C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E0B86" w:rsidRPr="009D37DC" w14:paraId="58F86DD4" w14:textId="77777777" w:rsidTr="00E93CC3">
        <w:tc>
          <w:tcPr>
            <w:tcW w:w="7020" w:type="dxa"/>
          </w:tcPr>
          <w:p w14:paraId="03B3B510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35D9D7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181,956</w:t>
            </w:r>
          </w:p>
        </w:tc>
        <w:tc>
          <w:tcPr>
            <w:tcW w:w="270" w:type="dxa"/>
          </w:tcPr>
          <w:p w14:paraId="4CF2DB55" w14:textId="77777777" w:rsidR="003E0B86" w:rsidRPr="009D37DC" w:rsidRDefault="003E0B86" w:rsidP="00E93C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D517A2" w14:textId="77777777" w:rsidR="003E0B86" w:rsidRPr="009D37DC" w:rsidRDefault="003E0B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181,956</w:t>
            </w:r>
          </w:p>
        </w:tc>
      </w:tr>
    </w:tbl>
    <w:p w14:paraId="4D9A3EE6" w14:textId="77777777" w:rsidR="00813FB8" w:rsidRPr="009D37DC" w:rsidRDefault="00813FB8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16BD213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 xml:space="preserve">ค่าความนิยมได้รับจากการรวมธุรกิจโดยการซื้อหุ้นในธุรกิจอาหารไทย </w:t>
      </w:r>
      <w:r w:rsidRPr="009D37DC">
        <w:rPr>
          <w:rFonts w:ascii="Angsana New" w:hAnsi="Angsana New"/>
          <w:spacing w:val="-2"/>
          <w:sz w:val="26"/>
          <w:szCs w:val="26"/>
          <w:cs/>
        </w:rPr>
        <w:t>ค่าความนิยมที่เกิดจากการซื้อธุรกิจนี้ไม่สามารถนำมาหักเป็นค่าใช้จ่ายทางภาษีเงินได้</w:t>
      </w:r>
    </w:p>
    <w:p w14:paraId="1066F88C" w14:textId="77777777" w:rsidR="003E0B86" w:rsidRPr="009D37DC" w:rsidRDefault="003E0B86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959DDF0" w14:textId="77777777" w:rsidR="00DF6713" w:rsidRPr="009D37DC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การทดสอบการด้อยค่าของมูลค่าตามบัญชีของค่าความนิยม</w:t>
      </w:r>
    </w:p>
    <w:p w14:paraId="67A41A2D" w14:textId="77777777" w:rsidR="00A43665" w:rsidRPr="009D37DC" w:rsidRDefault="00DF6713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 xml:space="preserve"> </w:t>
      </w:r>
    </w:p>
    <w:p w14:paraId="1D8D0FF5" w14:textId="5AE655C0" w:rsidR="00A43665" w:rsidRPr="009D37DC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มูลค่าที่</w:t>
      </w:r>
      <w:r w:rsidR="004010BD" w:rsidRPr="009D37DC">
        <w:rPr>
          <w:rFonts w:ascii="Angsana New" w:hAnsi="Angsana New" w:hint="cs"/>
          <w:sz w:val="26"/>
          <w:szCs w:val="26"/>
          <w:cs/>
        </w:rPr>
        <w:t>คาดว่า</w:t>
      </w:r>
      <w:r w:rsidRPr="009D37DC">
        <w:rPr>
          <w:rFonts w:ascii="Angsana New" w:hAnsi="Angsana New"/>
          <w:sz w:val="26"/>
          <w:szCs w:val="26"/>
          <w:cs/>
        </w:rPr>
        <w:t xml:space="preserve">จะได้รับคืนมาจากมูลค่าจากการใช้ คำนวณโดยการว่าจ้างที่ปรึกษาทางการเงินอิสระแห่งหนึ่ง ตามรายงานลงวันที่ </w:t>
      </w:r>
      <w:r w:rsidR="004010BD" w:rsidRPr="009D37DC">
        <w:rPr>
          <w:rFonts w:ascii="Angsana New" w:hAnsi="Angsana New" w:hint="cs"/>
          <w:sz w:val="26"/>
          <w:szCs w:val="26"/>
          <w:cs/>
        </w:rPr>
        <w:t xml:space="preserve">                     </w:t>
      </w:r>
      <w:r w:rsidR="00455BA1" w:rsidRPr="009D37DC">
        <w:rPr>
          <w:rFonts w:ascii="Angsana New" w:hAnsi="Angsana New"/>
          <w:sz w:val="26"/>
          <w:szCs w:val="26"/>
        </w:rPr>
        <w:t>14</w:t>
      </w:r>
      <w:r w:rsidR="00DF6713" w:rsidRPr="009D37DC">
        <w:rPr>
          <w:rFonts w:ascii="Angsana New" w:hAnsi="Angsana New"/>
          <w:sz w:val="26"/>
          <w:szCs w:val="26"/>
        </w:rPr>
        <w:t xml:space="preserve"> </w:t>
      </w:r>
      <w:r w:rsidR="00DF6713" w:rsidRPr="009D37D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DF6713" w:rsidRPr="009D37DC">
        <w:rPr>
          <w:rFonts w:ascii="Angsana New" w:hAnsi="Angsana New"/>
          <w:sz w:val="26"/>
          <w:szCs w:val="26"/>
        </w:rPr>
        <w:t>256</w:t>
      </w:r>
      <w:r w:rsidR="003E0B86" w:rsidRPr="009D37DC">
        <w:rPr>
          <w:rFonts w:ascii="Angsana New" w:hAnsi="Angsana New"/>
          <w:sz w:val="26"/>
          <w:szCs w:val="26"/>
        </w:rPr>
        <w:t>3</w:t>
      </w:r>
    </w:p>
    <w:p w14:paraId="47A9FB27" w14:textId="77777777" w:rsidR="00A43665" w:rsidRPr="009D37DC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F14D624" w14:textId="51747ABE" w:rsidR="00A43665" w:rsidRPr="009D37DC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</w:t>
      </w:r>
      <w:r w:rsidR="004010BD" w:rsidRPr="009D37DC">
        <w:rPr>
          <w:rFonts w:ascii="Angsana New" w:hAnsi="Angsana New" w:hint="cs"/>
          <w:sz w:val="26"/>
          <w:szCs w:val="26"/>
          <w:cs/>
        </w:rPr>
        <w:t>คาดว่า</w:t>
      </w:r>
      <w:r w:rsidRPr="009D37DC">
        <w:rPr>
          <w:rFonts w:ascii="Angsana New" w:hAnsi="Angsana New"/>
          <w:sz w:val="26"/>
          <w:szCs w:val="26"/>
          <w:cs/>
        </w:rPr>
        <w:t>จะได้รับคืนมีดังนี้</w:t>
      </w:r>
    </w:p>
    <w:p w14:paraId="3D680E27" w14:textId="77777777" w:rsidR="00DF6713" w:rsidRPr="009D37DC" w:rsidRDefault="00DF6713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7920"/>
      </w:tblGrid>
      <w:tr w:rsidR="00DF6713" w:rsidRPr="009D37DC" w14:paraId="285DD66D" w14:textId="77777777" w:rsidTr="00452D6F">
        <w:tc>
          <w:tcPr>
            <w:tcW w:w="1710" w:type="dxa"/>
            <w:shd w:val="clear" w:color="auto" w:fill="auto"/>
          </w:tcPr>
          <w:p w14:paraId="5BF3B74C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2FCBC33D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shd w:val="clear" w:color="auto" w:fill="auto"/>
          </w:tcPr>
          <w:p w14:paraId="370DD2D4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DF6713" w:rsidRPr="009D37DC" w14:paraId="100091B9" w14:textId="77777777" w:rsidTr="00452D6F">
        <w:tc>
          <w:tcPr>
            <w:tcW w:w="1710" w:type="dxa"/>
          </w:tcPr>
          <w:p w14:paraId="32F7CB0C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54EB8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0319CE00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6713" w:rsidRPr="009D37DC" w14:paraId="5BE233D3" w14:textId="77777777" w:rsidTr="00452D6F">
        <w:tc>
          <w:tcPr>
            <w:tcW w:w="1710" w:type="dxa"/>
          </w:tcPr>
          <w:p w14:paraId="00E310C6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220726A4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07622997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5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ปี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DF6713" w:rsidRPr="009D37DC" w14:paraId="462BAF6B" w14:textId="77777777" w:rsidTr="00452D6F">
        <w:tc>
          <w:tcPr>
            <w:tcW w:w="1710" w:type="dxa"/>
          </w:tcPr>
          <w:p w14:paraId="0FEAFD0F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FAEAB0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690A2B4A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6713" w:rsidRPr="009D37DC" w14:paraId="101BF0D2" w14:textId="77777777" w:rsidTr="00452D6F">
        <w:tc>
          <w:tcPr>
            <w:tcW w:w="1710" w:type="dxa"/>
          </w:tcPr>
          <w:p w14:paraId="14F5672D" w14:textId="77777777" w:rsidR="00DF6713" w:rsidRPr="009D37DC" w:rsidRDefault="00DF6713" w:rsidP="00452D6F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อัตราการเติบโตของรายได้ของร้านอาหารที่เป็นเจ้าของเอง</w:t>
            </w:r>
          </w:p>
        </w:tc>
        <w:tc>
          <w:tcPr>
            <w:tcW w:w="270" w:type="dxa"/>
          </w:tcPr>
          <w:p w14:paraId="2583F1E1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51E317FC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F6713" w:rsidRPr="009D37DC" w14:paraId="7084F440" w14:textId="77777777" w:rsidTr="00452D6F">
        <w:tc>
          <w:tcPr>
            <w:tcW w:w="1710" w:type="dxa"/>
          </w:tcPr>
          <w:p w14:paraId="1AF26CB4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0E2A5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1143C90F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DF6713" w:rsidRPr="009D37DC" w14:paraId="524042FF" w14:textId="77777777" w:rsidTr="00452D6F">
        <w:tc>
          <w:tcPr>
            <w:tcW w:w="1710" w:type="dxa"/>
          </w:tcPr>
          <w:p w14:paraId="379B371B" w14:textId="77777777" w:rsidR="00DF6713" w:rsidRPr="009D37DC" w:rsidRDefault="00DF6713" w:rsidP="00452D6F">
            <w:pPr>
              <w:pStyle w:val="Heading7"/>
              <w:ind w:right="-74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รายได้จากแฟรนไชส์ซี</w:t>
            </w:r>
          </w:p>
        </w:tc>
        <w:tc>
          <w:tcPr>
            <w:tcW w:w="270" w:type="dxa"/>
          </w:tcPr>
          <w:p w14:paraId="589DEA63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3D35C12A" w14:textId="77777777" w:rsidR="00DF6713" w:rsidRPr="009D37DC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ประมาณการรายได้จากแฟรนไชส์ซีที่มีสาระสำคัญ มีดังนี้</w:t>
            </w:r>
          </w:p>
        </w:tc>
      </w:tr>
      <w:tr w:rsidR="00DF6713" w:rsidRPr="009D37DC" w14:paraId="188C6C8A" w14:textId="77777777" w:rsidTr="00452D6F">
        <w:tc>
          <w:tcPr>
            <w:tcW w:w="1710" w:type="dxa"/>
          </w:tcPr>
          <w:p w14:paraId="06570935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DE31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7340D085" w14:textId="77777777" w:rsidR="00DF6713" w:rsidRPr="009D37DC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ให้ใช้สิทธิเครื่องหมายการค้า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และค่าการตลาด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ประมาณการจากรายได้จากการขายของ         แฟรนไชส์ซีในอัตราต่าง ๆ กัน ตามประมาณการของผู้บริหาร</w:t>
            </w:r>
          </w:p>
        </w:tc>
      </w:tr>
      <w:tr w:rsidR="00DF6713" w:rsidRPr="009D37DC" w14:paraId="09918401" w14:textId="77777777" w:rsidTr="00452D6F">
        <w:tc>
          <w:tcPr>
            <w:tcW w:w="1710" w:type="dxa"/>
          </w:tcPr>
          <w:p w14:paraId="5E2CA51A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1C6AE69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6E1DD56C" w14:textId="77777777" w:rsidR="00DF6713" w:rsidRPr="009D37DC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รายได้ค่าธรรมเนียมแรกเข้าต่อร้านอาหารแฟรนไชส์ใหม่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มีอัตราคงที่ในอัตราที่ต่าง ๆ กัน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ตามประมาณการของผู้บริหาร</w:t>
            </w:r>
            <w:r w:rsidR="006F7FA7" w:rsidRPr="009D37DC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ของบริษัท</w:t>
            </w:r>
          </w:p>
        </w:tc>
      </w:tr>
      <w:tr w:rsidR="00DF6713" w:rsidRPr="009D37DC" w14:paraId="7E48F315" w14:textId="77777777" w:rsidTr="00452D6F">
        <w:tc>
          <w:tcPr>
            <w:tcW w:w="1710" w:type="dxa"/>
          </w:tcPr>
          <w:p w14:paraId="2E81BFE7" w14:textId="77777777" w:rsidR="00DF6713" w:rsidRPr="009D37DC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BDAD5" w14:textId="77777777" w:rsidR="00DF6713" w:rsidRPr="009D37DC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55F6F605" w14:textId="77777777" w:rsidR="00DF6713" w:rsidRPr="009D37DC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ขายวัตถุดิบอาหารมี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เฉลี่ย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6F7FA7" w:rsidRPr="009D37DC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</w:tr>
      <w:tr w:rsidR="003E0B86" w:rsidRPr="009D37DC" w14:paraId="787E2F3C" w14:textId="77777777" w:rsidTr="003E0B86">
        <w:tc>
          <w:tcPr>
            <w:tcW w:w="1710" w:type="dxa"/>
          </w:tcPr>
          <w:p w14:paraId="4FA26197" w14:textId="77777777" w:rsidR="003E0B86" w:rsidRPr="009D37DC" w:rsidRDefault="003E0B86" w:rsidP="003E0B86">
            <w:pPr>
              <w:pStyle w:val="Heading7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86CC87" w14:textId="77777777" w:rsidR="003E0B86" w:rsidRPr="009D37DC" w:rsidRDefault="003E0B86" w:rsidP="00E93CC3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05611563" w14:textId="77777777" w:rsidR="003E0B86" w:rsidRPr="009D37DC" w:rsidRDefault="003E0B86" w:rsidP="00E93CC3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1BE6FA73" w14:textId="77777777" w:rsidR="003E0B86" w:rsidRPr="009D37DC" w:rsidRDefault="003E0B86">
      <w:r w:rsidRPr="009D37DC">
        <w:rPr>
          <w:b/>
          <w:bCs/>
        </w:rPr>
        <w:br w:type="page"/>
      </w: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7920"/>
      </w:tblGrid>
      <w:tr w:rsidR="00A43665" w:rsidRPr="009D37DC" w14:paraId="5DC7B5E7" w14:textId="77777777" w:rsidTr="00A43665">
        <w:tc>
          <w:tcPr>
            <w:tcW w:w="1710" w:type="dxa"/>
          </w:tcPr>
          <w:p w14:paraId="0722C5C1" w14:textId="77777777" w:rsidR="00A43665" w:rsidRPr="009D37DC" w:rsidRDefault="00A43665" w:rsidP="00A43665">
            <w:pPr>
              <w:pStyle w:val="Heading7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จำนวนร้านอาหารที่เป็นเจ้าของเองและร้านอาหารแฟรนไชส์</w:t>
            </w:r>
          </w:p>
        </w:tc>
        <w:tc>
          <w:tcPr>
            <w:tcW w:w="270" w:type="dxa"/>
          </w:tcPr>
          <w:p w14:paraId="5C092486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65CB1759" w14:textId="32AD364E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ใช้ข้อมูลจำนวนร้านอาหารที่เป็นเจ้าของเองและร้านอาหารแฟรนไชส์ตามที่มีอยู่จริงในปี </w:t>
            </w:r>
            <w:r w:rsidR="009A2261"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256</w:t>
            </w:r>
            <w:r w:rsidR="009A2261"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และหลังจากนั้นประมาณการโดยผู้บริหาร</w:t>
            </w:r>
            <w:r w:rsidR="006F7FA7" w:rsidRPr="009D37DC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ของบริษัท</w:t>
            </w:r>
          </w:p>
          <w:p w14:paraId="3B4B9609" w14:textId="77777777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9D37DC" w14:paraId="0254022D" w14:textId="77777777" w:rsidTr="00A43665">
        <w:tc>
          <w:tcPr>
            <w:tcW w:w="1710" w:type="dxa"/>
          </w:tcPr>
          <w:p w14:paraId="519A4891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DEC0DD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4A999E20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9D37DC" w14:paraId="7778B263" w14:textId="77777777" w:rsidTr="00A43665">
        <w:tc>
          <w:tcPr>
            <w:tcW w:w="1710" w:type="dxa"/>
          </w:tcPr>
          <w:p w14:paraId="6BE435F0" w14:textId="77777777" w:rsidR="00A43665" w:rsidRPr="009D37DC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CF61DDE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78E4AAC8" w14:textId="77777777" w:rsidR="00A43665" w:rsidRPr="009D37DC" w:rsidRDefault="00A43665" w:rsidP="00A43665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="006F7FA7" w:rsidRPr="009D37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</w:p>
        </w:tc>
      </w:tr>
      <w:tr w:rsidR="00A43665" w:rsidRPr="009D37DC" w14:paraId="2E7639C7" w14:textId="77777777" w:rsidTr="00A43665">
        <w:tc>
          <w:tcPr>
            <w:tcW w:w="1710" w:type="dxa"/>
          </w:tcPr>
          <w:p w14:paraId="6C608A5B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A8B1C7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38B90EB6" w14:textId="77777777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9D37DC" w14:paraId="21B6D68A" w14:textId="77777777" w:rsidTr="00A43665">
        <w:tc>
          <w:tcPr>
            <w:tcW w:w="1710" w:type="dxa"/>
          </w:tcPr>
          <w:p w14:paraId="08936315" w14:textId="77777777" w:rsidR="00A43665" w:rsidRPr="009D37DC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194CE3AA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35C6ABBA" w14:textId="2D801A9A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9A2261"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12.29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F7FA7"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ต่อปี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   อุตสาหกรรมของต้นทุนหนี้สิน อัตราผลตอบแทนที่ปราศจากความเสี่ยง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ผลตอนแทนที่ชดเชยความเสี่ยงที่เพิ่มขึ้น และค่าเบต้าโดยเฉลี่ยของอุตสาหกรรม</w:t>
            </w:r>
          </w:p>
        </w:tc>
      </w:tr>
      <w:tr w:rsidR="00A43665" w:rsidRPr="009D37DC" w14:paraId="2B983332" w14:textId="77777777" w:rsidTr="00A43665">
        <w:tc>
          <w:tcPr>
            <w:tcW w:w="1710" w:type="dxa"/>
          </w:tcPr>
          <w:p w14:paraId="7E51290C" w14:textId="77777777" w:rsidR="00A43665" w:rsidRPr="009D37DC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A0A50D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14:paraId="4FE8A895" w14:textId="77777777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9D37DC" w14:paraId="7B100583" w14:textId="77777777" w:rsidTr="00A43665">
        <w:tc>
          <w:tcPr>
            <w:tcW w:w="1710" w:type="dxa"/>
          </w:tcPr>
          <w:p w14:paraId="08F0E18E" w14:textId="77777777" w:rsidR="00A43665" w:rsidRPr="009D37DC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1C09B6A4" w14:textId="77777777" w:rsidR="00A43665" w:rsidRPr="009D37DC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14:paraId="3BB071F1" w14:textId="77777777" w:rsidR="00A43665" w:rsidRPr="009D37DC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ประมาณการผลประโยชน์ที่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จะ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30B06010" w14:textId="77777777" w:rsidR="00A43665" w:rsidRPr="009D37DC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96207D2" w14:textId="011E46D0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 การประมาณการมูลค่าที่</w:t>
      </w:r>
      <w:r w:rsidR="004010BD" w:rsidRPr="009D37DC">
        <w:rPr>
          <w:rFonts w:ascii="Angsana New" w:hAnsi="Angsana New" w:hint="cs"/>
          <w:sz w:val="26"/>
          <w:szCs w:val="26"/>
          <w:cs/>
        </w:rPr>
        <w:t>คาดว่า</w:t>
      </w:r>
      <w:r w:rsidRPr="009D37DC">
        <w:rPr>
          <w:rFonts w:ascii="Angsana New" w:hAnsi="Angsana New"/>
          <w:spacing w:val="-2"/>
          <w:sz w:val="26"/>
          <w:szCs w:val="26"/>
          <w:cs/>
        </w:rPr>
        <w:t>จะได้รับคืนสูงกว่ามูลค่าตามบัญชี กลุ่มบริษัทจึงไม่รับรู้ขาดทุนจากการด้อยค่าใน</w:t>
      </w:r>
      <w:r w:rsidR="004010BD" w:rsidRPr="009D37DC">
        <w:rPr>
          <w:rFonts w:ascii="Angsana New" w:hAnsi="Angsana New" w:hint="cs"/>
          <w:spacing w:val="-2"/>
          <w:sz w:val="26"/>
          <w:szCs w:val="26"/>
          <w:cs/>
        </w:rPr>
        <w:t xml:space="preserve">    </w:t>
      </w:r>
      <w:r w:rsidRPr="009D37DC">
        <w:rPr>
          <w:rFonts w:ascii="Angsana New" w:hAnsi="Angsana New"/>
          <w:spacing w:val="-2"/>
          <w:sz w:val="26"/>
          <w:szCs w:val="26"/>
          <w:cs/>
        </w:rPr>
        <w:t>งบการเงิน</w:t>
      </w:r>
      <w:r w:rsidRPr="009D37DC">
        <w:rPr>
          <w:rFonts w:ascii="Angsana New" w:hAnsi="Angsana New"/>
          <w:spacing w:val="-2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การประเมินมูลค่านี้พิจารณาจากข้อมูลระดับ </w:t>
      </w:r>
      <w:r w:rsidRPr="009D37DC">
        <w:rPr>
          <w:rFonts w:ascii="Angsana New" w:hAnsi="Angsana New"/>
          <w:spacing w:val="-2"/>
          <w:sz w:val="26"/>
          <w:szCs w:val="26"/>
          <w:lang w:val="en-GB"/>
        </w:rPr>
        <w:t xml:space="preserve">3 </w:t>
      </w:r>
      <w:r w:rsidRPr="009D37DC">
        <w:rPr>
          <w:rFonts w:ascii="Angsana New" w:hAnsi="Angsana New"/>
          <w:spacing w:val="-2"/>
          <w:sz w:val="26"/>
          <w:szCs w:val="26"/>
          <w:cs/>
        </w:rPr>
        <w:t>เนื่องจากมีการใช้ข้อมูลที่ไม่สามารถสังเกตได้นำมาใช้ในการประเมินมูลค่า</w:t>
      </w:r>
    </w:p>
    <w:p w14:paraId="40D30477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7A5F28C3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การทดสอบความอ่อนไหวจากการทดสอบการด้อยค่าในค่าความนิยม</w:t>
      </w:r>
    </w:p>
    <w:p w14:paraId="2FABB162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8C0CFD8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การทดสอบความอ่อนไหวเป็นการวิเคราะห์ความเสี่ยงที่มูลค่าที่คาดว่าจะได้รับคืนของธุรกิจอาหารไทย ซึ่งจะเพิ่มขึ้นหรือลดลงเนื่องมาจากความผันผวนของข้อสมมติที่ใช้ในการคำนวณ </w:t>
      </w:r>
    </w:p>
    <w:p w14:paraId="47F28A1A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EA8F238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9D37DC">
        <w:rPr>
          <w:rFonts w:ascii="Angsana New" w:hAnsi="Angsana New"/>
          <w:spacing w:val="-2"/>
          <w:sz w:val="26"/>
          <w:szCs w:val="26"/>
        </w:rPr>
        <w:t>(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9D37DC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9D37DC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="003C4EC3" w:rsidRPr="009D37DC">
        <w:rPr>
          <w:rFonts w:ascii="Angsana New" w:hAnsi="Angsana New"/>
          <w:spacing w:val="-2"/>
          <w:sz w:val="26"/>
          <w:szCs w:val="26"/>
          <w:lang w:val="en-GB"/>
        </w:rPr>
        <w:t>2562</w:t>
      </w:r>
      <w:r w:rsidRPr="009D37DC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จะมีผลกระทบต่อมูลค่ายุติธรรมมูลค่าที่คาดว่าจะได้รับคืน ที่กำหนดไว้เป็นจำนวนเงินดังต่อไปนี้</w:t>
      </w:r>
    </w:p>
    <w:p w14:paraId="726121F6" w14:textId="77777777" w:rsidR="00DF6713" w:rsidRPr="009D37DC" w:rsidRDefault="00DF6713" w:rsidP="00DF6713">
      <w:pPr>
        <w:tabs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010"/>
        <w:gridCol w:w="284"/>
        <w:gridCol w:w="1644"/>
        <w:gridCol w:w="270"/>
        <w:gridCol w:w="1620"/>
      </w:tblGrid>
      <w:tr w:rsidR="00DF6713" w:rsidRPr="009D37DC" w14:paraId="66519C55" w14:textId="77777777" w:rsidTr="00452D6F">
        <w:tc>
          <w:tcPr>
            <w:tcW w:w="6010" w:type="dxa"/>
            <w:tcBorders>
              <w:top w:val="nil"/>
              <w:left w:val="nil"/>
              <w:right w:val="nil"/>
            </w:tcBorders>
          </w:tcPr>
          <w:p w14:paraId="1360CF7C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40477EE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14:paraId="3A799B8F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ต่อมูลค่ายุติธรรมของ </w:t>
            </w:r>
          </w:p>
        </w:tc>
      </w:tr>
      <w:tr w:rsidR="00DF6713" w:rsidRPr="009D37DC" w14:paraId="1559F0EC" w14:textId="77777777" w:rsidTr="00452D6F">
        <w:tc>
          <w:tcPr>
            <w:tcW w:w="6010" w:type="dxa"/>
            <w:tcBorders>
              <w:left w:val="nil"/>
              <w:right w:val="nil"/>
            </w:tcBorders>
          </w:tcPr>
          <w:p w14:paraId="63E74B7C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47AF63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14:paraId="48202C8D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มูลค่าที่คาดว่าจะได้รับคืนของธุรกิจอาหารไทย</w:t>
            </w:r>
          </w:p>
        </w:tc>
      </w:tr>
      <w:tr w:rsidR="00DF6713" w:rsidRPr="009D37DC" w14:paraId="0BA97682" w14:textId="77777777" w:rsidTr="00452D6F">
        <w:tc>
          <w:tcPr>
            <w:tcW w:w="6010" w:type="dxa"/>
            <w:tcBorders>
              <w:left w:val="nil"/>
              <w:right w:val="nil"/>
            </w:tcBorders>
          </w:tcPr>
          <w:p w14:paraId="367C3D17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7406D67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14:paraId="5DB1DE49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DF6713" w:rsidRPr="009D37DC" w14:paraId="1A679E1A" w14:textId="77777777" w:rsidTr="00452D6F">
        <w:tc>
          <w:tcPr>
            <w:tcW w:w="6010" w:type="dxa"/>
            <w:tcBorders>
              <w:left w:val="nil"/>
              <w:right w:val="nil"/>
            </w:tcBorders>
          </w:tcPr>
          <w:p w14:paraId="7F34007C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9039C25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A89FE19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E5E9EF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4C6265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F6713" w:rsidRPr="009D37DC" w14:paraId="0E170B21" w14:textId="77777777" w:rsidTr="00452D6F">
        <w:tc>
          <w:tcPr>
            <w:tcW w:w="6010" w:type="dxa"/>
          </w:tcPr>
          <w:p w14:paraId="14290405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48BEC9E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70110BD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14:paraId="4EEBE3FF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A969676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DF6713" w:rsidRPr="009D37DC" w14:paraId="57570909" w14:textId="77777777" w:rsidTr="00452D6F">
        <w:tc>
          <w:tcPr>
            <w:tcW w:w="6010" w:type="dxa"/>
          </w:tcPr>
          <w:p w14:paraId="2512B7CC" w14:textId="77777777" w:rsidR="00DF6713" w:rsidRPr="009D37DC" w:rsidRDefault="00DF6713" w:rsidP="00452D6F">
            <w:pPr>
              <w:tabs>
                <w:tab w:val="clear" w:pos="227"/>
                <w:tab w:val="left" w:pos="162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84" w:type="dxa"/>
          </w:tcPr>
          <w:p w14:paraId="5A21D989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5FA34119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53E3E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31820E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6713" w:rsidRPr="009D37DC" w14:paraId="6F247167" w14:textId="77777777" w:rsidTr="00452D6F">
        <w:tc>
          <w:tcPr>
            <w:tcW w:w="6010" w:type="dxa"/>
          </w:tcPr>
          <w:p w14:paraId="41026FB8" w14:textId="77777777" w:rsidR="00DF6713" w:rsidRPr="009D37DC" w:rsidRDefault="00DF6713" w:rsidP="00452D6F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9D37D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9D37DC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84" w:type="dxa"/>
          </w:tcPr>
          <w:p w14:paraId="1584AA55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1D87331B" w14:textId="6853F3E8" w:rsidR="00DF6713" w:rsidRPr="009D37DC" w:rsidRDefault="002449B9" w:rsidP="0063009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630092" w:rsidRPr="009D37DC">
              <w:rPr>
                <w:rFonts w:ascii="Angsana New" w:eastAsia="Cordia New" w:hAnsi="Angsana New"/>
                <w:sz w:val="26"/>
                <w:szCs w:val="26"/>
              </w:rPr>
              <w:t>24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C05D6F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CCD683A" w14:textId="47E78639" w:rsidR="00DF6713" w:rsidRPr="009D37DC" w:rsidRDefault="00630092" w:rsidP="00452D6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>27</w:t>
            </w:r>
          </w:p>
        </w:tc>
      </w:tr>
      <w:tr w:rsidR="00DF6713" w:rsidRPr="009D37DC" w14:paraId="0E344D0C" w14:textId="77777777" w:rsidTr="00452D6F">
        <w:tc>
          <w:tcPr>
            <w:tcW w:w="6010" w:type="dxa"/>
          </w:tcPr>
          <w:p w14:paraId="641F71D4" w14:textId="77777777" w:rsidR="00DF6713" w:rsidRPr="009D37DC" w:rsidRDefault="00DF6713" w:rsidP="00452D6F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9D37DC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9D37D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9D37DC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255EC422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3F971854" w14:textId="1771AC8F" w:rsidR="00DF6713" w:rsidRPr="009D37DC" w:rsidRDefault="002449B9" w:rsidP="0063009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630092" w:rsidRPr="009D37DC">
              <w:rPr>
                <w:rFonts w:ascii="Angsana New" w:eastAsia="Cordia New" w:hAnsi="Angsana New"/>
                <w:sz w:val="26"/>
                <w:szCs w:val="26"/>
              </w:rPr>
              <w:t>46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8D2F66" w14:textId="77777777" w:rsidR="00DF6713" w:rsidRPr="009D37DC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D603094" w14:textId="128DAFA5" w:rsidR="00DF6713" w:rsidRPr="009D37DC" w:rsidRDefault="00630092" w:rsidP="00452D6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>57</w:t>
            </w:r>
          </w:p>
        </w:tc>
      </w:tr>
    </w:tbl>
    <w:p w14:paraId="077C9071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0BDF2AD" w14:textId="77777777" w:rsidR="00DF6713" w:rsidRPr="009D37DC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การประมาณการทางการเงินดังกล่าว แต่ได้แสดงประมาณการความอ่อนไหวของข้อสมมติต่าง ๆ</w:t>
      </w:r>
    </w:p>
    <w:p w14:paraId="2213B675" w14:textId="77777777" w:rsidR="003E0B86" w:rsidRPr="009D37DC" w:rsidRDefault="003E0B86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94B77A6" w14:textId="77777777" w:rsidR="00EB1E69" w:rsidRPr="009D37DC" w:rsidRDefault="00EB1E69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DF6713" w:rsidRPr="009D37DC">
        <w:rPr>
          <w:rFonts w:ascii="Angsana New" w:hAnsi="Angsana New"/>
          <w:b/>
          <w:bCs/>
          <w:sz w:val="26"/>
          <w:szCs w:val="26"/>
        </w:rPr>
        <w:t>1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 - สุทธิ</w:t>
      </w:r>
    </w:p>
    <w:p w14:paraId="0F3A10A5" w14:textId="77777777" w:rsidR="00767FB6" w:rsidRPr="009D37DC" w:rsidRDefault="00767FB6" w:rsidP="00767FB6">
      <w:pPr>
        <w:rPr>
          <w:rFonts w:ascii="Angsana New" w:hAnsi="Angsana New"/>
          <w:sz w:val="26"/>
          <w:szCs w:val="26"/>
        </w:rPr>
      </w:pPr>
    </w:p>
    <w:tbl>
      <w:tblPr>
        <w:tblW w:w="98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16"/>
        <w:gridCol w:w="236"/>
        <w:gridCol w:w="1322"/>
        <w:gridCol w:w="238"/>
        <w:gridCol w:w="1360"/>
        <w:gridCol w:w="236"/>
        <w:gridCol w:w="1262"/>
        <w:gridCol w:w="238"/>
        <w:gridCol w:w="1246"/>
      </w:tblGrid>
      <w:tr w:rsidR="00767FB6" w:rsidRPr="009D37DC" w14:paraId="6DB9E7BC" w14:textId="77777777" w:rsidTr="00B75074">
        <w:tc>
          <w:tcPr>
            <w:tcW w:w="2340" w:type="dxa"/>
          </w:tcPr>
          <w:p w14:paraId="419D4EA7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4" w:type="dxa"/>
            <w:gridSpan w:val="9"/>
            <w:tcBorders>
              <w:bottom w:val="single" w:sz="4" w:space="0" w:color="auto"/>
            </w:tcBorders>
          </w:tcPr>
          <w:p w14:paraId="4ADF25CC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767FB6" w:rsidRPr="009D37DC" w14:paraId="003DF21D" w14:textId="77777777" w:rsidTr="00B75074">
        <w:tc>
          <w:tcPr>
            <w:tcW w:w="2340" w:type="dxa"/>
          </w:tcPr>
          <w:p w14:paraId="0FFC1554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54CAFF12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ค่าลิขสิทธิ์ซอฟท์แวร์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A8414A" w14:textId="77777777" w:rsidR="00767FB6" w:rsidRPr="009D37DC" w:rsidRDefault="00767FB6" w:rsidP="00767FB6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3DD6F00" w14:textId="77777777" w:rsidR="00767FB6" w:rsidRPr="009D37DC" w:rsidRDefault="00767FB6" w:rsidP="00767FB6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0F838E8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1DABD0F5" w14:textId="77777777" w:rsidR="00767FB6" w:rsidRPr="009D37DC" w:rsidRDefault="00767FB6" w:rsidP="00B75074">
            <w:pPr>
              <w:pStyle w:val="acctcolumnheading"/>
              <w:tabs>
                <w:tab w:val="left" w:pos="862"/>
              </w:tabs>
              <w:spacing w:after="0"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สัญญาแฟรนไชส์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7C1514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A418472" w14:textId="77777777" w:rsidR="00767FB6" w:rsidRPr="009D37DC" w:rsidRDefault="002F3C59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ค่า</w:t>
            </w:r>
            <w:r w:rsidR="00767FB6"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สิทธิบัตร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E82DDA3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D7D6FFB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67FB6" w:rsidRPr="009D37DC" w14:paraId="10208C8B" w14:textId="77777777" w:rsidTr="00B75074">
        <w:tc>
          <w:tcPr>
            <w:tcW w:w="2340" w:type="dxa"/>
          </w:tcPr>
          <w:p w14:paraId="637DF4CF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225A4D4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9315C5E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5B145A8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CA311F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3CB4C1A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3531E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1087F4B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E08081C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52BE5ED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1337" w:rsidRPr="009D37DC" w14:paraId="1D0A21E3" w14:textId="77777777" w:rsidTr="00B75074">
        <w:tc>
          <w:tcPr>
            <w:tcW w:w="2340" w:type="dxa"/>
          </w:tcPr>
          <w:p w14:paraId="4BBC62FF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D37D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6" w:type="dxa"/>
          </w:tcPr>
          <w:p w14:paraId="152EBAD0" w14:textId="12E1FFF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22,547</w:t>
            </w:r>
          </w:p>
        </w:tc>
        <w:tc>
          <w:tcPr>
            <w:tcW w:w="236" w:type="dxa"/>
          </w:tcPr>
          <w:p w14:paraId="3CC17FCD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650A4D3" w14:textId="4D837816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14:paraId="3ED02C30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33BF8BD" w14:textId="498A5ADB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36,034</w:t>
            </w:r>
          </w:p>
        </w:tc>
        <w:tc>
          <w:tcPr>
            <w:tcW w:w="236" w:type="dxa"/>
          </w:tcPr>
          <w:p w14:paraId="3EC2598E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40F26FD5" w14:textId="49BAA8A4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2FB910A7" w14:textId="7777777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9C09B13" w14:textId="0FE0D6E4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127,474</w:t>
            </w:r>
          </w:p>
        </w:tc>
      </w:tr>
      <w:tr w:rsidR="009C1337" w:rsidRPr="009D37DC" w14:paraId="595AD2EB" w14:textId="77777777" w:rsidTr="00B75074">
        <w:tc>
          <w:tcPr>
            <w:tcW w:w="2340" w:type="dxa"/>
          </w:tcPr>
          <w:p w14:paraId="28C2D037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6" w:type="dxa"/>
          </w:tcPr>
          <w:p w14:paraId="54BAA426" w14:textId="104B65FE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2,707 </w:t>
            </w:r>
          </w:p>
        </w:tc>
        <w:tc>
          <w:tcPr>
            <w:tcW w:w="236" w:type="dxa"/>
          </w:tcPr>
          <w:p w14:paraId="17381B4D" w14:textId="77777777" w:rsidR="009C1337" w:rsidRPr="009D37DC" w:rsidRDefault="009C1337" w:rsidP="009C1337">
            <w:pPr>
              <w:tabs>
                <w:tab w:val="left" w:pos="506"/>
                <w:tab w:val="left" w:pos="595"/>
              </w:tabs>
              <w:spacing w:line="240" w:lineRule="auto"/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5E7C161D" w14:textId="5732A5B2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596938C4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4B39610" w14:textId="4B9E256A" w:rsidR="009C1337" w:rsidRPr="009D37DC" w:rsidRDefault="009C1337" w:rsidP="009C1337">
            <w:pPr>
              <w:spacing w:line="240" w:lineRule="auto"/>
              <w:ind w:left="-7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</w:tcPr>
          <w:p w14:paraId="6890BC00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3894430" w14:textId="7524F309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3,753</w:t>
            </w:r>
          </w:p>
        </w:tc>
        <w:tc>
          <w:tcPr>
            <w:tcW w:w="238" w:type="dxa"/>
          </w:tcPr>
          <w:p w14:paraId="1409A667" w14:textId="7777777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1418366" w14:textId="1B6E7C51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6,460 </w:t>
            </w:r>
          </w:p>
        </w:tc>
      </w:tr>
      <w:tr w:rsidR="009C1337" w:rsidRPr="009D37DC" w14:paraId="2212F86B" w14:textId="77777777" w:rsidTr="00B75074">
        <w:tc>
          <w:tcPr>
            <w:tcW w:w="2340" w:type="dxa"/>
          </w:tcPr>
          <w:p w14:paraId="0C5A6CAC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6" w:type="dxa"/>
          </w:tcPr>
          <w:p w14:paraId="0407BA29" w14:textId="41B1F030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(160)</w:t>
            </w:r>
          </w:p>
        </w:tc>
        <w:tc>
          <w:tcPr>
            <w:tcW w:w="236" w:type="dxa"/>
          </w:tcPr>
          <w:p w14:paraId="377D68CC" w14:textId="77777777" w:rsidR="009C1337" w:rsidRPr="009D37DC" w:rsidRDefault="009C1337" w:rsidP="009C1337">
            <w:pPr>
              <w:tabs>
                <w:tab w:val="left" w:pos="595"/>
              </w:tabs>
              <w:spacing w:line="240" w:lineRule="auto"/>
              <w:ind w:left="-46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612A32E6" w14:textId="6AD907A4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2AEF84C3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1C4F333" w14:textId="5EA5A4E8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(4,413)</w:t>
            </w:r>
          </w:p>
        </w:tc>
        <w:tc>
          <w:tcPr>
            <w:tcW w:w="236" w:type="dxa"/>
          </w:tcPr>
          <w:p w14:paraId="3BB2B482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51C3B5EB" w14:textId="07744D14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5C26D847" w14:textId="7777777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94408D0" w14:textId="6DF10F83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(4,573)</w:t>
            </w:r>
          </w:p>
        </w:tc>
      </w:tr>
      <w:tr w:rsidR="009C1337" w:rsidRPr="009D37DC" w14:paraId="17241A15" w14:textId="77777777" w:rsidTr="00B75074">
        <w:tc>
          <w:tcPr>
            <w:tcW w:w="2340" w:type="dxa"/>
          </w:tcPr>
          <w:p w14:paraId="4CD0E714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053DCBAD" w14:textId="483DED30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25,094</w:t>
            </w:r>
          </w:p>
        </w:tc>
        <w:tc>
          <w:tcPr>
            <w:tcW w:w="236" w:type="dxa"/>
          </w:tcPr>
          <w:p w14:paraId="2EBB646B" w14:textId="77777777" w:rsidR="009C1337" w:rsidRPr="009D37DC" w:rsidRDefault="009C1337" w:rsidP="009C1337">
            <w:pPr>
              <w:tabs>
                <w:tab w:val="left" w:pos="595"/>
              </w:tabs>
              <w:spacing w:line="240" w:lineRule="auto"/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6083C07" w14:textId="2D3DB91D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14:paraId="64F3CC9B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7FD3E02" w14:textId="1BBD8074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31,621</w:t>
            </w:r>
          </w:p>
        </w:tc>
        <w:tc>
          <w:tcPr>
            <w:tcW w:w="236" w:type="dxa"/>
          </w:tcPr>
          <w:p w14:paraId="4940BB8D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367EE8E" w14:textId="1FBB0F0F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3,753</w:t>
            </w:r>
          </w:p>
        </w:tc>
        <w:tc>
          <w:tcPr>
            <w:tcW w:w="238" w:type="dxa"/>
          </w:tcPr>
          <w:p w14:paraId="5537B1B9" w14:textId="7777777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4A9F4E0" w14:textId="5E115488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129,361</w:t>
            </w:r>
          </w:p>
        </w:tc>
      </w:tr>
      <w:tr w:rsidR="009C1337" w:rsidRPr="009D37DC" w14:paraId="273FD6AD" w14:textId="77777777" w:rsidTr="00B75074">
        <w:tc>
          <w:tcPr>
            <w:tcW w:w="2340" w:type="dxa"/>
          </w:tcPr>
          <w:p w14:paraId="5F094FE6" w14:textId="7777777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416" w:type="dxa"/>
          </w:tcPr>
          <w:p w14:paraId="034B1435" w14:textId="59E4DF8A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8,611</w:t>
            </w:r>
          </w:p>
        </w:tc>
        <w:tc>
          <w:tcPr>
            <w:tcW w:w="236" w:type="dxa"/>
          </w:tcPr>
          <w:p w14:paraId="7252ED13" w14:textId="77777777" w:rsidR="009C1337" w:rsidRPr="009D37DC" w:rsidRDefault="009C1337" w:rsidP="009C1337">
            <w:pPr>
              <w:tabs>
                <w:tab w:val="left" w:pos="506"/>
                <w:tab w:val="left" w:pos="595"/>
              </w:tabs>
              <w:spacing w:line="240" w:lineRule="auto"/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25DD81B" w14:textId="5F2D7F37" w:rsidR="009C1337" w:rsidRPr="009D37DC" w:rsidRDefault="009C1337" w:rsidP="009C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15386B70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07E6342" w14:textId="6F763738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236" w:type="dxa"/>
          </w:tcPr>
          <w:p w14:paraId="7BB29DF6" w14:textId="77777777" w:rsidR="009C1337" w:rsidRPr="009D37DC" w:rsidRDefault="009C1337" w:rsidP="009C1337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E62CF0C" w14:textId="2531622C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38" w:type="dxa"/>
          </w:tcPr>
          <w:p w14:paraId="7FADA964" w14:textId="7777777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4485DB6" w14:textId="728FEB27" w:rsidR="009C1337" w:rsidRPr="009D37DC" w:rsidRDefault="009C1337" w:rsidP="009C1337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9,477</w:t>
            </w:r>
          </w:p>
        </w:tc>
      </w:tr>
      <w:tr w:rsidR="00B75074" w:rsidRPr="009D37DC" w14:paraId="6EE7261B" w14:textId="77777777" w:rsidTr="00B75074">
        <w:tc>
          <w:tcPr>
            <w:tcW w:w="2340" w:type="dxa"/>
          </w:tcPr>
          <w:p w14:paraId="571B703B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6" w:type="dxa"/>
          </w:tcPr>
          <w:p w14:paraId="52AD68EA" w14:textId="163D27B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(107)</w:t>
            </w:r>
          </w:p>
        </w:tc>
        <w:tc>
          <w:tcPr>
            <w:tcW w:w="236" w:type="dxa"/>
          </w:tcPr>
          <w:p w14:paraId="619EBEE9" w14:textId="77777777" w:rsidR="00B75074" w:rsidRPr="009D37DC" w:rsidRDefault="00B75074" w:rsidP="00B75074">
            <w:pPr>
              <w:tabs>
                <w:tab w:val="left" w:pos="595"/>
              </w:tabs>
              <w:spacing w:line="240" w:lineRule="auto"/>
              <w:ind w:left="-46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20ECBAF" w14:textId="2130760F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2CA8C6A7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1D9B27B" w14:textId="5B2DE1DB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eastAsia="Arial" w:hAnsi="Angsana New"/>
                <w:sz w:val="24"/>
                <w:szCs w:val="24"/>
              </w:rPr>
              <w:t xml:space="preserve">(8,438)    </w:t>
            </w:r>
          </w:p>
        </w:tc>
        <w:tc>
          <w:tcPr>
            <w:tcW w:w="236" w:type="dxa"/>
          </w:tcPr>
          <w:p w14:paraId="77A11343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96CF7D5" w14:textId="4003EC21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646CA861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78470C6" w14:textId="1C090B40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(8,545)</w:t>
            </w:r>
          </w:p>
        </w:tc>
      </w:tr>
      <w:tr w:rsidR="00B75074" w:rsidRPr="009D37DC" w14:paraId="5E165249" w14:textId="77777777" w:rsidTr="00B75074">
        <w:tc>
          <w:tcPr>
            <w:tcW w:w="2340" w:type="dxa"/>
          </w:tcPr>
          <w:p w14:paraId="06F616FA" w14:textId="500FE97E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16" w:type="dxa"/>
          </w:tcPr>
          <w:p w14:paraId="29DC1DCF" w14:textId="2201460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236" w:type="dxa"/>
          </w:tcPr>
          <w:p w14:paraId="7C704F62" w14:textId="77777777" w:rsidR="00B75074" w:rsidRPr="009D37DC" w:rsidRDefault="00B75074" w:rsidP="00B75074">
            <w:pPr>
              <w:tabs>
                <w:tab w:val="left" w:pos="595"/>
              </w:tabs>
              <w:spacing w:line="240" w:lineRule="auto"/>
              <w:ind w:left="-46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A263D9" w14:textId="25E95C95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1FDD88C6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0D4E109" w14:textId="04917D46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</w:tcPr>
          <w:p w14:paraId="51C9C639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4C65C23" w14:textId="5C7FA24C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238" w:type="dxa"/>
          </w:tcPr>
          <w:p w14:paraId="08C985FB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625AACD" w14:textId="27821C78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B75074" w:rsidRPr="009D37DC" w14:paraId="6B8DD124" w14:textId="77777777" w:rsidTr="00B75074">
        <w:tc>
          <w:tcPr>
            <w:tcW w:w="2340" w:type="dxa"/>
          </w:tcPr>
          <w:p w14:paraId="34ADD345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0B8EC27B" w14:textId="458AFFC9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33,577</w:t>
            </w:r>
          </w:p>
        </w:tc>
        <w:tc>
          <w:tcPr>
            <w:tcW w:w="236" w:type="dxa"/>
          </w:tcPr>
          <w:p w14:paraId="7EC795F0" w14:textId="77777777" w:rsidR="00B75074" w:rsidRPr="009D37DC" w:rsidRDefault="00B75074" w:rsidP="00B75074">
            <w:pPr>
              <w:tabs>
                <w:tab w:val="left" w:pos="595"/>
              </w:tabs>
              <w:spacing w:line="240" w:lineRule="auto"/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9D00D4D" w14:textId="008393D8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14:paraId="4D9B1937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2232F71" w14:textId="52CB866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24,017</w:t>
            </w:r>
          </w:p>
        </w:tc>
        <w:tc>
          <w:tcPr>
            <w:tcW w:w="236" w:type="dxa"/>
          </w:tcPr>
          <w:p w14:paraId="2ADFE170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9D841ED" w14:textId="64F1164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3,806</w:t>
            </w:r>
          </w:p>
        </w:tc>
        <w:tc>
          <w:tcPr>
            <w:tcW w:w="238" w:type="dxa"/>
          </w:tcPr>
          <w:p w14:paraId="286622CD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151D60E" w14:textId="0FF1ACAB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130,293</w:t>
            </w:r>
          </w:p>
        </w:tc>
      </w:tr>
      <w:tr w:rsidR="00B75074" w:rsidRPr="009D37DC" w14:paraId="6E0B6883" w14:textId="77777777" w:rsidTr="00B75074">
        <w:trPr>
          <w:trHeight w:val="150"/>
        </w:trPr>
        <w:tc>
          <w:tcPr>
            <w:tcW w:w="2340" w:type="dxa"/>
          </w:tcPr>
          <w:p w14:paraId="3A9D4E3C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416" w:type="dxa"/>
          </w:tcPr>
          <w:p w14:paraId="3FCF2CE3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F9D92F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0D95F2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13E55C2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F6CBC16" w14:textId="77777777" w:rsidR="00B75074" w:rsidRPr="009D37DC" w:rsidRDefault="00B75074" w:rsidP="00B75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784BD8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7026B9F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E7778D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4E205F6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074" w:rsidRPr="009D37DC" w14:paraId="30D652F0" w14:textId="77777777" w:rsidTr="00B75074">
        <w:tc>
          <w:tcPr>
            <w:tcW w:w="2340" w:type="dxa"/>
          </w:tcPr>
          <w:p w14:paraId="46B558A0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6" w:type="dxa"/>
          </w:tcPr>
          <w:p w14:paraId="3615C42C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13A1D9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322" w:type="dxa"/>
          </w:tcPr>
          <w:p w14:paraId="1835082E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14:paraId="45879A69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7E3B95D8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F0684B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7DDE394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67098E8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8A6C4BC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074" w:rsidRPr="009D37DC" w14:paraId="220A9D9A" w14:textId="77777777" w:rsidTr="00B75074">
        <w:tc>
          <w:tcPr>
            <w:tcW w:w="2340" w:type="dxa"/>
          </w:tcPr>
          <w:p w14:paraId="293897BB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D37D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6" w:type="dxa"/>
          </w:tcPr>
          <w:p w14:paraId="7B21B2E7" w14:textId="6E8821F5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17,246</w:t>
            </w:r>
          </w:p>
        </w:tc>
        <w:tc>
          <w:tcPr>
            <w:tcW w:w="236" w:type="dxa"/>
          </w:tcPr>
          <w:p w14:paraId="56D93D2E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22" w:type="dxa"/>
          </w:tcPr>
          <w:p w14:paraId="670CF1E3" w14:textId="42684B36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76A88C0B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B11887E" w14:textId="2731B9A0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13,571</w:t>
            </w:r>
          </w:p>
        </w:tc>
        <w:tc>
          <w:tcPr>
            <w:tcW w:w="236" w:type="dxa"/>
          </w:tcPr>
          <w:p w14:paraId="2AAE256A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5DE0C9A" w14:textId="6D22AFD6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62965984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CF51A9C" w14:textId="06D8316D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30,817</w:t>
            </w:r>
          </w:p>
        </w:tc>
      </w:tr>
      <w:tr w:rsidR="00B75074" w:rsidRPr="009D37DC" w14:paraId="54E229B7" w14:textId="77777777" w:rsidTr="00B75074">
        <w:tc>
          <w:tcPr>
            <w:tcW w:w="2340" w:type="dxa"/>
          </w:tcPr>
          <w:p w14:paraId="0C4CE900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14:paraId="7D93667C" w14:textId="4CA7220D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2,894</w:t>
            </w:r>
          </w:p>
        </w:tc>
        <w:tc>
          <w:tcPr>
            <w:tcW w:w="236" w:type="dxa"/>
          </w:tcPr>
          <w:p w14:paraId="1ACF99D0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94C704B" w14:textId="13FB8A0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747CBBC5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60" w:type="dxa"/>
          </w:tcPr>
          <w:p w14:paraId="703C5C31" w14:textId="590C9C06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9,342</w:t>
            </w:r>
          </w:p>
        </w:tc>
        <w:tc>
          <w:tcPr>
            <w:tcW w:w="236" w:type="dxa"/>
          </w:tcPr>
          <w:p w14:paraId="56A9A5BB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4547E05C" w14:textId="1ADD881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14:paraId="7176F2B3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49AF97" w14:textId="1ACACA4D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12,388</w:t>
            </w:r>
          </w:p>
        </w:tc>
      </w:tr>
      <w:tr w:rsidR="00B75074" w:rsidRPr="009D37DC" w14:paraId="25230A0D" w14:textId="77777777" w:rsidTr="00B75074">
        <w:tc>
          <w:tcPr>
            <w:tcW w:w="2340" w:type="dxa"/>
          </w:tcPr>
          <w:p w14:paraId="0367470C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6" w:type="dxa"/>
          </w:tcPr>
          <w:p w14:paraId="2C1D4A9D" w14:textId="02ED2999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236" w:type="dxa"/>
          </w:tcPr>
          <w:p w14:paraId="7AC425CC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51EB0F39" w14:textId="3D15AB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41B3F152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F3DBB0B" w14:textId="0EEFA904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(4,413)</w:t>
            </w:r>
          </w:p>
        </w:tc>
        <w:tc>
          <w:tcPr>
            <w:tcW w:w="236" w:type="dxa"/>
          </w:tcPr>
          <w:p w14:paraId="6E3D702E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6059716" w14:textId="2785FCEC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5F8202ED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9B7396F" w14:textId="17BFB63A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(4,573)</w:t>
            </w:r>
          </w:p>
        </w:tc>
      </w:tr>
      <w:tr w:rsidR="00B75074" w:rsidRPr="009D37DC" w14:paraId="609C1574" w14:textId="77777777" w:rsidTr="00B75074">
        <w:tc>
          <w:tcPr>
            <w:tcW w:w="2340" w:type="dxa"/>
          </w:tcPr>
          <w:p w14:paraId="4C456D70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E843DED" w14:textId="1B8879A8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19,980</w:t>
            </w:r>
          </w:p>
        </w:tc>
        <w:tc>
          <w:tcPr>
            <w:tcW w:w="236" w:type="dxa"/>
          </w:tcPr>
          <w:p w14:paraId="52487793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120315F" w14:textId="41B7DEB2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0B12E3BB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EB724B8" w14:textId="4F5E5126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18,500</w:t>
            </w:r>
          </w:p>
        </w:tc>
        <w:tc>
          <w:tcPr>
            <w:tcW w:w="236" w:type="dxa"/>
          </w:tcPr>
          <w:p w14:paraId="030891FF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D58D85" w14:textId="14197B36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14:paraId="6DA315C3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486C0B8" w14:textId="649C3BDF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38,632</w:t>
            </w:r>
          </w:p>
        </w:tc>
      </w:tr>
      <w:tr w:rsidR="00B75074" w:rsidRPr="009D37DC" w14:paraId="1039C72F" w14:textId="77777777" w:rsidTr="00B75074">
        <w:tc>
          <w:tcPr>
            <w:tcW w:w="2340" w:type="dxa"/>
          </w:tcPr>
          <w:p w14:paraId="5EEFEF56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14:paraId="35BD9B2C" w14:textId="58B1C94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2,668</w:t>
            </w:r>
          </w:p>
        </w:tc>
        <w:tc>
          <w:tcPr>
            <w:tcW w:w="236" w:type="dxa"/>
          </w:tcPr>
          <w:p w14:paraId="45F6B429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46A662F" w14:textId="4F7301C4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20DED206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60" w:type="dxa"/>
          </w:tcPr>
          <w:p w14:paraId="1F2BE575" w14:textId="0A17A8DA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6,702</w:t>
            </w:r>
          </w:p>
        </w:tc>
        <w:tc>
          <w:tcPr>
            <w:tcW w:w="236" w:type="dxa"/>
          </w:tcPr>
          <w:p w14:paraId="720E7299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F4F4128" w14:textId="48B57535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14:paraId="0E8372D3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3D8D394" w14:textId="745E4D10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9,522</w:t>
            </w:r>
          </w:p>
        </w:tc>
      </w:tr>
      <w:tr w:rsidR="00B75074" w:rsidRPr="009D37DC" w14:paraId="2A8AD08F" w14:textId="77777777" w:rsidTr="00B75074">
        <w:tc>
          <w:tcPr>
            <w:tcW w:w="2340" w:type="dxa"/>
          </w:tcPr>
          <w:p w14:paraId="139B1791" w14:textId="2DA90956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</w:rPr>
              <w:t>จำหน่ายและ</w:t>
            </w:r>
            <w:r w:rsidRPr="009D37DC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9D37DC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6" w:type="dxa"/>
          </w:tcPr>
          <w:p w14:paraId="3FE3BFB6" w14:textId="60BF64B5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1F3E7F23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BA02946" w14:textId="4A226A93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0A5C27D1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C70380C" w14:textId="255F6FFB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(7,539)  </w:t>
            </w:r>
          </w:p>
        </w:tc>
        <w:tc>
          <w:tcPr>
            <w:tcW w:w="236" w:type="dxa"/>
          </w:tcPr>
          <w:p w14:paraId="4822E3E6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D8DC997" w14:textId="5957BD35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437B9A4B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7DB1392" w14:textId="16028FF8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(7,584)</w:t>
            </w:r>
          </w:p>
        </w:tc>
      </w:tr>
      <w:tr w:rsidR="00B75074" w:rsidRPr="009D37DC" w14:paraId="5805317B" w14:textId="77777777" w:rsidTr="00B75074">
        <w:tc>
          <w:tcPr>
            <w:tcW w:w="2340" w:type="dxa"/>
          </w:tcPr>
          <w:p w14:paraId="2A6FD5FE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F713529" w14:textId="7B59DE4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22,603</w:t>
            </w:r>
          </w:p>
        </w:tc>
        <w:tc>
          <w:tcPr>
            <w:tcW w:w="236" w:type="dxa"/>
          </w:tcPr>
          <w:p w14:paraId="55112F19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F48BDAF" w14:textId="4998CB93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</w:tcPr>
          <w:p w14:paraId="74A18FC1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7514CD41" w14:textId="05C6936F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17,663</w:t>
            </w:r>
          </w:p>
        </w:tc>
        <w:tc>
          <w:tcPr>
            <w:tcW w:w="236" w:type="dxa"/>
          </w:tcPr>
          <w:p w14:paraId="3A13376A" w14:textId="77777777" w:rsidR="00B75074" w:rsidRPr="009D37DC" w:rsidRDefault="00B75074" w:rsidP="00B75074">
            <w:pPr>
              <w:tabs>
                <w:tab w:val="left" w:pos="428"/>
              </w:tabs>
              <w:spacing w:line="240" w:lineRule="auto"/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E41C0A4" w14:textId="2E12B250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238" w:type="dxa"/>
          </w:tcPr>
          <w:p w14:paraId="0B8812F9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E4C8131" w14:textId="1E4F6841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40,570</w:t>
            </w:r>
          </w:p>
        </w:tc>
      </w:tr>
      <w:tr w:rsidR="00B75074" w:rsidRPr="009D37DC" w14:paraId="7BDED1BB" w14:textId="77777777" w:rsidTr="00B75074">
        <w:tc>
          <w:tcPr>
            <w:tcW w:w="2340" w:type="dxa"/>
          </w:tcPr>
          <w:p w14:paraId="5A481F1D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BDE76CD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805317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600712D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027A54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C1BBE16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58161B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154C18E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9243D1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540A3F5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074" w:rsidRPr="009D37DC" w14:paraId="312BC467" w14:textId="77777777" w:rsidTr="00B75074">
        <w:tc>
          <w:tcPr>
            <w:tcW w:w="2340" w:type="dxa"/>
          </w:tcPr>
          <w:p w14:paraId="2E20EA12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16" w:type="dxa"/>
          </w:tcPr>
          <w:p w14:paraId="3FC0872F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6" w:type="dxa"/>
          </w:tcPr>
          <w:p w14:paraId="580EFD53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322" w:type="dxa"/>
          </w:tcPr>
          <w:p w14:paraId="52193E88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14:paraId="2D80B808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360" w:type="dxa"/>
          </w:tcPr>
          <w:p w14:paraId="3E20CF77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6" w:type="dxa"/>
          </w:tcPr>
          <w:p w14:paraId="0BC3E9CA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262" w:type="dxa"/>
          </w:tcPr>
          <w:p w14:paraId="75ECB0E3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14:paraId="144AF1BF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246" w:type="dxa"/>
          </w:tcPr>
          <w:p w14:paraId="1A28FAD7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B75074" w:rsidRPr="009D37DC" w14:paraId="53AEF0F6" w14:textId="77777777" w:rsidTr="00B75074">
        <w:tc>
          <w:tcPr>
            <w:tcW w:w="2340" w:type="dxa"/>
          </w:tcPr>
          <w:p w14:paraId="771A6307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4A560BEA" w14:textId="4B46373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5,114</w:t>
            </w:r>
          </w:p>
        </w:tc>
        <w:tc>
          <w:tcPr>
            <w:tcW w:w="236" w:type="dxa"/>
          </w:tcPr>
          <w:p w14:paraId="6213D9F6" w14:textId="77777777" w:rsidR="00B75074" w:rsidRPr="009D37DC" w:rsidRDefault="00B75074" w:rsidP="00B75074">
            <w:pPr>
              <w:tabs>
                <w:tab w:val="clear" w:pos="454"/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2E9D96EC" w14:textId="0FC4B3E4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14:paraId="6EB3AC6E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</w:tcPr>
          <w:p w14:paraId="7DEAE9D9" w14:textId="18AA5BF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13,121</w:t>
            </w:r>
          </w:p>
        </w:tc>
        <w:tc>
          <w:tcPr>
            <w:tcW w:w="236" w:type="dxa"/>
          </w:tcPr>
          <w:p w14:paraId="381A2DA2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F5566CF" w14:textId="0CB96A38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3,601</w:t>
            </w:r>
          </w:p>
        </w:tc>
        <w:tc>
          <w:tcPr>
            <w:tcW w:w="238" w:type="dxa"/>
          </w:tcPr>
          <w:p w14:paraId="6A55ED8F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14:paraId="7D878965" w14:textId="0BC50B91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90,729</w:t>
            </w:r>
          </w:p>
        </w:tc>
      </w:tr>
      <w:tr w:rsidR="00B75074" w:rsidRPr="009D37DC" w14:paraId="3527816F" w14:textId="77777777" w:rsidTr="00B75074">
        <w:tc>
          <w:tcPr>
            <w:tcW w:w="2340" w:type="dxa"/>
          </w:tcPr>
          <w:p w14:paraId="795EDE36" w14:textId="77777777" w:rsidR="00B75074" w:rsidRPr="009D37DC" w:rsidRDefault="00B75074" w:rsidP="00B7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477FBD72" w14:textId="2159685C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10,974</w:t>
            </w:r>
          </w:p>
        </w:tc>
        <w:tc>
          <w:tcPr>
            <w:tcW w:w="236" w:type="dxa"/>
          </w:tcPr>
          <w:p w14:paraId="0A9393C3" w14:textId="77777777" w:rsidR="00B75074" w:rsidRPr="009D37DC" w:rsidRDefault="00B75074" w:rsidP="00B75074">
            <w:pPr>
              <w:tabs>
                <w:tab w:val="clear" w:pos="454"/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5A984F0B" w14:textId="7E054B1D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14:paraId="201D4379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</w:tcPr>
          <w:p w14:paraId="1DB230B5" w14:textId="2C1F927E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6,354</w:t>
            </w:r>
          </w:p>
        </w:tc>
        <w:tc>
          <w:tcPr>
            <w:tcW w:w="236" w:type="dxa"/>
          </w:tcPr>
          <w:p w14:paraId="580348A0" w14:textId="77777777" w:rsidR="00B75074" w:rsidRPr="009D37DC" w:rsidRDefault="00B75074" w:rsidP="00B75074">
            <w:pPr>
              <w:tabs>
                <w:tab w:val="left" w:pos="506"/>
              </w:tabs>
              <w:spacing w:line="240" w:lineRule="auto"/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1105F6CC" w14:textId="5243C875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3,502</w:t>
            </w:r>
          </w:p>
        </w:tc>
        <w:tc>
          <w:tcPr>
            <w:tcW w:w="238" w:type="dxa"/>
          </w:tcPr>
          <w:p w14:paraId="2CD9AD54" w14:textId="77777777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DB325A" w14:textId="558655FD" w:rsidR="00B75074" w:rsidRPr="009D37DC" w:rsidRDefault="00B75074" w:rsidP="00B75074">
            <w:pPr>
              <w:tabs>
                <w:tab w:val="left" w:pos="58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89,723</w:t>
            </w:r>
          </w:p>
        </w:tc>
      </w:tr>
    </w:tbl>
    <w:p w14:paraId="479D57E4" w14:textId="77777777" w:rsidR="00767FB6" w:rsidRPr="009D37DC" w:rsidRDefault="00767FB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A419420" w14:textId="77777777" w:rsidR="00434492" w:rsidRPr="009D37DC" w:rsidRDefault="0043449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1 </w:t>
      </w:r>
      <w:r w:rsidRPr="009D37DC">
        <w:rPr>
          <w:rFonts w:ascii="Angsana New" w:hAnsi="Angsana New"/>
          <w:sz w:val="26"/>
          <w:szCs w:val="26"/>
          <w:cs/>
        </w:rPr>
        <w:t xml:space="preserve">เมษายน </w:t>
      </w:r>
      <w:r w:rsidRPr="009D37DC">
        <w:rPr>
          <w:rFonts w:ascii="Angsana New" w:hAnsi="Angsana New"/>
          <w:sz w:val="26"/>
          <w:szCs w:val="26"/>
        </w:rPr>
        <w:t xml:space="preserve">2560 </w:t>
      </w:r>
      <w:r w:rsidRPr="009D37DC">
        <w:rPr>
          <w:rFonts w:ascii="Angsana New" w:hAnsi="Angsana New"/>
          <w:sz w:val="26"/>
          <w:szCs w:val="26"/>
          <w:cs/>
        </w:rPr>
        <w:t xml:space="preserve">บริษัทย่อยแห่งหนึ่งของบริษัทได้ทำสัญญาซื้อธุรกิจกับบริษัทในประเทศสองแห่ง เพื่อดำเนินกิจการร้านอาหารญี่ปุ่น โดยบริษัทย่อยดังกล่าวได้จ่ายซื้อธุรกิจดังกล่าวจำนวนเงินรวม </w:t>
      </w:r>
      <w:r w:rsidR="006A2DFB" w:rsidRPr="009D37DC">
        <w:rPr>
          <w:rFonts w:ascii="Angsana New" w:hAnsi="Angsana New"/>
          <w:sz w:val="26"/>
          <w:szCs w:val="26"/>
        </w:rPr>
        <w:t>35.9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</w:p>
    <w:p w14:paraId="7C99EAC9" w14:textId="77777777" w:rsidR="00FA58C1" w:rsidRPr="009D37DC" w:rsidRDefault="00FA58C1" w:rsidP="00FA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505E79" w14:textId="402FCF36" w:rsidR="00FA58C1" w:rsidRPr="009D37DC" w:rsidRDefault="00FA58C1" w:rsidP="00FA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4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22 </w:t>
      </w:r>
      <w:r w:rsidRPr="009D37DC">
        <w:rPr>
          <w:rFonts w:ascii="Angsana New" w:hAnsi="Angsana New" w:hint="cs"/>
          <w:sz w:val="26"/>
          <w:szCs w:val="26"/>
          <w:cs/>
        </w:rPr>
        <w:t>กรก</w:t>
      </w:r>
      <w:r w:rsidR="00660E7D" w:rsidRPr="009D37DC">
        <w:rPr>
          <w:rFonts w:ascii="Angsana New" w:hAnsi="Angsana New" w:hint="cs"/>
          <w:sz w:val="26"/>
          <w:szCs w:val="26"/>
          <w:cs/>
        </w:rPr>
        <w:t>ฎ</w:t>
      </w:r>
      <w:r w:rsidRPr="009D37DC">
        <w:rPr>
          <w:rFonts w:ascii="Angsana New" w:hAnsi="Angsana New" w:hint="cs"/>
          <w:sz w:val="26"/>
          <w:szCs w:val="26"/>
          <w:cs/>
        </w:rPr>
        <w:t xml:space="preserve">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บริษัท</w:t>
      </w:r>
      <w:r w:rsidRPr="009D37DC">
        <w:rPr>
          <w:rFonts w:ascii="Angsana New" w:hAnsi="Angsana New" w:hint="cs"/>
          <w:sz w:val="26"/>
          <w:szCs w:val="26"/>
          <w:cs/>
        </w:rPr>
        <w:t>ย่อยอีกแห่งหนึ่งของบริษัทได้ทำสัญญา</w:t>
      </w:r>
      <w:r w:rsidRPr="009D37DC">
        <w:rPr>
          <w:rFonts w:ascii="Angsana New" w:hAnsi="Angsana New"/>
          <w:sz w:val="26"/>
          <w:szCs w:val="26"/>
          <w:cs/>
        </w:rPr>
        <w:t>ลิขสิทธิ์</w:t>
      </w:r>
      <w:r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เครื่องหมายการค้า</w:t>
      </w:r>
      <w:r w:rsidRPr="009D37DC">
        <w:rPr>
          <w:rFonts w:ascii="Angsana New" w:hAnsi="Angsana New" w:hint="cs"/>
          <w:sz w:val="26"/>
          <w:szCs w:val="26"/>
          <w:cs/>
        </w:rPr>
        <w:t>และการให้ความช่วยเหลือทางเทคนิคกับบริษัทในต่างประเทศแห่งหนึ่ง</w:t>
      </w:r>
      <w:r w:rsidR="00027F53" w:rsidRPr="009D37DC">
        <w:rPr>
          <w:rFonts w:ascii="Angsana New" w:hAnsi="Angsana New"/>
          <w:sz w:val="26"/>
          <w:szCs w:val="26"/>
        </w:rPr>
        <w:t xml:space="preserve"> </w:t>
      </w:r>
      <w:r w:rsidR="00027F53" w:rsidRPr="009D37DC">
        <w:rPr>
          <w:rFonts w:ascii="Angsana New" w:hAnsi="Angsana New" w:hint="cs"/>
          <w:sz w:val="26"/>
          <w:szCs w:val="26"/>
          <w:cs/>
        </w:rPr>
        <w:t>(ผู้ให้สิทธิ์)</w:t>
      </w:r>
      <w:r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>โดย</w:t>
      </w:r>
      <w:r w:rsidRPr="009D37DC">
        <w:rPr>
          <w:rFonts w:ascii="Angsana New" w:hAnsi="Angsana New"/>
          <w:spacing w:val="4"/>
          <w:sz w:val="26"/>
          <w:szCs w:val="26"/>
          <w:cs/>
        </w:rPr>
        <w:t>มีผลบังคับใช้ตั้งแต่วันที่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 xml:space="preserve">22 </w:t>
      </w:r>
      <w:r w:rsidRPr="009D37DC">
        <w:rPr>
          <w:rFonts w:ascii="Angsana New" w:hAnsi="Angsana New" w:hint="cs"/>
          <w:sz w:val="26"/>
          <w:szCs w:val="26"/>
          <w:cs/>
        </w:rPr>
        <w:t>กรก</w:t>
      </w:r>
      <w:r w:rsidR="00660E7D" w:rsidRPr="009D37DC">
        <w:rPr>
          <w:rFonts w:ascii="Angsana New" w:hAnsi="Angsana New" w:hint="cs"/>
          <w:sz w:val="26"/>
          <w:szCs w:val="26"/>
          <w:cs/>
        </w:rPr>
        <w:t>ฎ</w:t>
      </w:r>
      <w:r w:rsidRPr="009D37DC">
        <w:rPr>
          <w:rFonts w:ascii="Angsana New" w:hAnsi="Angsana New" w:hint="cs"/>
          <w:sz w:val="26"/>
          <w:szCs w:val="26"/>
          <w:cs/>
        </w:rPr>
        <w:t xml:space="preserve">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4"/>
          <w:sz w:val="26"/>
          <w:szCs w:val="26"/>
          <w:cs/>
        </w:rPr>
        <w:t>ซึ่งคู่สัญญาจะได้รับสิทธิในการ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>พัฒนาและ</w:t>
      </w:r>
      <w:r w:rsidRPr="009D37DC">
        <w:rPr>
          <w:rFonts w:ascii="Angsana New" w:hAnsi="Angsana New"/>
          <w:spacing w:val="4"/>
          <w:sz w:val="26"/>
          <w:szCs w:val="26"/>
          <w:cs/>
        </w:rPr>
        <w:t>การประกอบธุรกิจร้านอาหาร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>จีนประเภทติ่มซำ</w:t>
      </w:r>
      <w:r w:rsidRPr="009D37DC">
        <w:rPr>
          <w:rFonts w:ascii="Angsana New" w:hAnsi="Angsana New"/>
          <w:spacing w:val="4"/>
          <w:sz w:val="26"/>
          <w:szCs w:val="26"/>
          <w:cs/>
        </w:rPr>
        <w:t xml:space="preserve">ภายใต้ชื่อ  </w:t>
      </w:r>
      <w:r w:rsidRPr="009D37DC">
        <w:rPr>
          <w:rFonts w:ascii="Angsana New" w:hAnsi="Angsana New"/>
          <w:spacing w:val="4"/>
          <w:sz w:val="26"/>
          <w:szCs w:val="26"/>
        </w:rPr>
        <w:t xml:space="preserve">“Din’s” 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>ในประเทศไทย</w:t>
      </w:r>
      <w:r w:rsidRPr="009D37DC">
        <w:rPr>
          <w:rFonts w:ascii="Angsana New" w:hAnsi="Angsana New"/>
          <w:spacing w:val="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4"/>
          <w:sz w:val="26"/>
          <w:szCs w:val="26"/>
          <w:cs/>
        </w:rPr>
        <w:t>ในการนี้ บริษัท</w:t>
      </w:r>
      <w:r w:rsidRPr="009D37DC">
        <w:rPr>
          <w:rFonts w:ascii="Angsana New" w:hAnsi="Angsana New" w:hint="cs"/>
          <w:spacing w:val="4"/>
          <w:sz w:val="26"/>
          <w:szCs w:val="26"/>
          <w:cs/>
        </w:rPr>
        <w:t>ย่อยดังกล่าว</w:t>
      </w:r>
      <w:r w:rsidRPr="009D37DC">
        <w:rPr>
          <w:rFonts w:ascii="Angsana New" w:hAnsi="Angsana New"/>
          <w:spacing w:val="4"/>
          <w:sz w:val="26"/>
          <w:szCs w:val="26"/>
          <w:cs/>
        </w:rPr>
        <w:t>ผูกพันที่จะต้องจ่ายค่าธรรมเนียมแรกเริ่มและค่าสิทธิใช้เครื่องหมายการค้าให้กับ</w:t>
      </w:r>
      <w:r w:rsidR="002F10F4" w:rsidRPr="009D37DC">
        <w:rPr>
          <w:rFonts w:ascii="Angsana New" w:hAnsi="Angsana New" w:hint="cs"/>
          <w:spacing w:val="4"/>
          <w:sz w:val="26"/>
          <w:szCs w:val="26"/>
          <w:cs/>
        </w:rPr>
        <w:t>ผู้ให้สิทธ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>ิ์</w:t>
      </w:r>
      <w:r w:rsidRPr="009D37DC">
        <w:rPr>
          <w:rFonts w:ascii="Angsana New" w:hAnsi="Angsana New"/>
          <w:spacing w:val="4"/>
          <w:sz w:val="26"/>
          <w:szCs w:val="26"/>
          <w:cs/>
        </w:rPr>
        <w:t>ในอัตราตามที่ระบุไว้ในสัญญา สัญญามีผลบังคับใช้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เป็นระยะเวลา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10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ปี </w:t>
      </w:r>
      <w:r w:rsidRPr="009D37DC">
        <w:rPr>
          <w:rFonts w:ascii="Angsana New" w:hAnsi="Angsana New"/>
          <w:spacing w:val="4"/>
          <w:sz w:val="26"/>
          <w:szCs w:val="26"/>
          <w:cs/>
        </w:rPr>
        <w:t xml:space="preserve">จนถึงวันที่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22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>กรก</w:t>
      </w:r>
      <w:r w:rsidR="00660E7D" w:rsidRPr="009D37DC">
        <w:rPr>
          <w:rFonts w:ascii="Angsana New" w:hAnsi="Angsana New" w:hint="cs"/>
          <w:spacing w:val="4"/>
          <w:sz w:val="26"/>
          <w:szCs w:val="26"/>
          <w:cs/>
        </w:rPr>
        <w:t>ฎ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>าคม</w:t>
      </w:r>
      <w:r w:rsidRPr="009D37DC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4"/>
          <w:sz w:val="26"/>
          <w:szCs w:val="26"/>
        </w:rPr>
        <w:t>25</w:t>
      </w:r>
      <w:r w:rsidR="00027F53" w:rsidRPr="009D37DC">
        <w:rPr>
          <w:rFonts w:ascii="Angsana New" w:hAnsi="Angsana New"/>
          <w:spacing w:val="4"/>
          <w:sz w:val="26"/>
          <w:szCs w:val="26"/>
        </w:rPr>
        <w:t>72</w:t>
      </w:r>
      <w:r w:rsidRPr="009D37DC">
        <w:rPr>
          <w:rFonts w:ascii="Angsana New" w:hAnsi="Angsana New"/>
          <w:spacing w:val="4"/>
          <w:sz w:val="26"/>
          <w:szCs w:val="26"/>
          <w:cs/>
        </w:rPr>
        <w:t xml:space="preserve"> โดยมีเงื่อนไขในการต่อสัญญาใหม่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เพิ่มอีก </w:t>
      </w:r>
      <w:r w:rsidR="00027F53" w:rsidRPr="009D37DC">
        <w:rPr>
          <w:rFonts w:ascii="Angsana New" w:hAnsi="Angsana New"/>
          <w:spacing w:val="4"/>
          <w:sz w:val="26"/>
          <w:szCs w:val="26"/>
        </w:rPr>
        <w:t>10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 ปี</w:t>
      </w:r>
      <w:r w:rsidRPr="009D37DC">
        <w:rPr>
          <w:rFonts w:ascii="Angsana New" w:hAnsi="Angsana New"/>
          <w:spacing w:val="4"/>
          <w:sz w:val="26"/>
          <w:szCs w:val="26"/>
          <w:cs/>
        </w:rPr>
        <w:t>โดยต้องมีการบอกกล่าวล่วงหน้า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เป็น   ลายลักษณ์อักษรไม่น้อยกว่า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12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เดือน ณ วันที่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31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ธันวาคม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2562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>บริษัทย่อยดังกล่าวได้จ่าย</w:t>
      </w:r>
      <w:r w:rsidR="00027F53" w:rsidRPr="009D37DC">
        <w:rPr>
          <w:rFonts w:ascii="Angsana New" w:hAnsi="Angsana New"/>
          <w:spacing w:val="4"/>
          <w:sz w:val="26"/>
          <w:szCs w:val="26"/>
          <w:cs/>
        </w:rPr>
        <w:t>ค่าธรรมเนียมแรกเริ่ม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 xml:space="preserve">จำนวนเงิน </w:t>
      </w:r>
      <w:r w:rsidR="00027F53" w:rsidRPr="009D37DC">
        <w:rPr>
          <w:rFonts w:ascii="Angsana New" w:hAnsi="Angsana New"/>
          <w:spacing w:val="4"/>
          <w:sz w:val="26"/>
          <w:szCs w:val="26"/>
        </w:rPr>
        <w:t xml:space="preserve">0.8 </w:t>
      </w:r>
      <w:r w:rsidR="00027F53" w:rsidRPr="009D37DC">
        <w:rPr>
          <w:rFonts w:ascii="Angsana New" w:hAnsi="Angsana New" w:hint="cs"/>
          <w:spacing w:val="4"/>
          <w:sz w:val="26"/>
          <w:szCs w:val="26"/>
          <w:cs/>
        </w:rPr>
        <w:t>ล้านบาท และบันทึกไว้เป็นส่วนหนึ่งของ</w:t>
      </w:r>
      <w:r w:rsidR="00027F53" w:rsidRPr="009D37DC">
        <w:rPr>
          <w:rFonts w:ascii="Angsana New" w:hAnsi="Angsana New"/>
          <w:spacing w:val="4"/>
          <w:sz w:val="26"/>
          <w:szCs w:val="26"/>
          <w:cs/>
        </w:rPr>
        <w:t>สัญญาแฟรนไชส์</w:t>
      </w:r>
    </w:p>
    <w:p w14:paraId="677575F9" w14:textId="54C3C459" w:rsidR="00CE7D78" w:rsidRPr="009D37DC" w:rsidRDefault="00FA58C1" w:rsidP="00FA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</w:rPr>
        <w:br w:type="page"/>
      </w:r>
    </w:p>
    <w:p w14:paraId="203BB2B7" w14:textId="77777777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สินทรัพย์ไม่มีตัวตนอื่นที่อายุการให้ประโยชน์ไม่ทราบแน่นอน</w:t>
      </w:r>
      <w:r w:rsidR="00F45F79" w:rsidRPr="009D37DC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="00F45F79"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>เครื่องหมายการค้า</w:t>
      </w:r>
    </w:p>
    <w:p w14:paraId="2D43E77B" w14:textId="77777777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21141AB9" w14:textId="6E1B16A5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มูลค่าที่</w:t>
      </w:r>
      <w:r w:rsidR="004010BD" w:rsidRPr="009D37DC">
        <w:rPr>
          <w:rFonts w:ascii="Angsana New" w:hAnsi="Angsana New" w:hint="cs"/>
          <w:sz w:val="26"/>
          <w:szCs w:val="26"/>
          <w:cs/>
        </w:rPr>
        <w:t>คาดว่า</w:t>
      </w:r>
      <w:r w:rsidR="00E81E78" w:rsidRPr="009D37DC">
        <w:rPr>
          <w:rFonts w:ascii="Angsana New" w:hAnsi="Angsana New"/>
          <w:sz w:val="26"/>
          <w:szCs w:val="26"/>
          <w:cs/>
        </w:rPr>
        <w:t>จะได้รับคืนมาจากมูลค่าจากการใช้ คำนวณโดยการว่าจ้างที่ปรึกษาทางการเงินอิสระแห่งหนึ่ง ตาม</w:t>
      </w:r>
      <w:r w:rsidRPr="009D37DC">
        <w:rPr>
          <w:rFonts w:ascii="Angsana New" w:hAnsi="Angsana New"/>
          <w:sz w:val="26"/>
          <w:szCs w:val="26"/>
          <w:cs/>
        </w:rPr>
        <w:t xml:space="preserve">รายงานลงวันที่ </w:t>
      </w:r>
      <w:r w:rsidR="004010BD" w:rsidRPr="009D37DC">
        <w:rPr>
          <w:rFonts w:ascii="Angsana New" w:hAnsi="Angsana New" w:hint="cs"/>
          <w:sz w:val="26"/>
          <w:szCs w:val="26"/>
          <w:cs/>
        </w:rPr>
        <w:t xml:space="preserve">                      </w:t>
      </w:r>
      <w:r w:rsidR="00455BA1" w:rsidRPr="009D37DC">
        <w:rPr>
          <w:rFonts w:ascii="Angsana New" w:hAnsi="Angsana New"/>
          <w:sz w:val="26"/>
          <w:szCs w:val="26"/>
          <w:lang w:val="en-GB"/>
        </w:rPr>
        <w:t>14</w:t>
      </w:r>
      <w:r w:rsidR="002449B9" w:rsidRPr="009D37DC">
        <w:rPr>
          <w:rFonts w:ascii="Angsana New" w:hAnsi="Angsana New"/>
          <w:sz w:val="26"/>
          <w:szCs w:val="26"/>
          <w:lang w:val="en-GB"/>
        </w:rPr>
        <w:t xml:space="preserve"> </w:t>
      </w:r>
      <w:r w:rsidR="00DF6713" w:rsidRPr="009D37DC">
        <w:rPr>
          <w:rFonts w:ascii="Angsana New" w:hAnsi="Angsana New"/>
          <w:sz w:val="26"/>
          <w:szCs w:val="26"/>
          <w:cs/>
          <w:lang w:val="en-GB"/>
        </w:rPr>
        <w:t xml:space="preserve">กุมภาพันธ์ </w:t>
      </w:r>
      <w:r w:rsidR="00CE7D78" w:rsidRPr="009D37DC">
        <w:rPr>
          <w:rFonts w:ascii="Angsana New" w:hAnsi="Angsana New"/>
          <w:sz w:val="26"/>
          <w:szCs w:val="26"/>
        </w:rPr>
        <w:t>2563</w:t>
      </w:r>
    </w:p>
    <w:p w14:paraId="1B51F829" w14:textId="77777777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2AA0547" w14:textId="023A7AC0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</w:t>
      </w:r>
      <w:r w:rsidR="00117D98" w:rsidRPr="009D37DC">
        <w:rPr>
          <w:rFonts w:ascii="Angsana New" w:hAnsi="Angsana New" w:hint="cs"/>
          <w:sz w:val="26"/>
          <w:szCs w:val="26"/>
          <w:cs/>
        </w:rPr>
        <w:t>คาดว่า</w:t>
      </w:r>
      <w:r w:rsidRPr="009D37DC">
        <w:rPr>
          <w:rFonts w:ascii="Angsana New" w:hAnsi="Angsana New"/>
          <w:sz w:val="26"/>
          <w:szCs w:val="26"/>
          <w:cs/>
        </w:rPr>
        <w:t>จะได้รับคืนมีดังนี้</w:t>
      </w:r>
    </w:p>
    <w:p w14:paraId="3F993A1A" w14:textId="77777777" w:rsidR="00307FF8" w:rsidRPr="009D37DC" w:rsidRDefault="00307FF8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DF1941" w:rsidRPr="009D37DC" w14:paraId="783D0BB8" w14:textId="77777777" w:rsidTr="00DF1941">
        <w:tc>
          <w:tcPr>
            <w:tcW w:w="1763" w:type="dxa"/>
          </w:tcPr>
          <w:p w14:paraId="7456D1F5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</w:tcPr>
          <w:p w14:paraId="41C18E07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39727D48" w14:textId="052D2908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เครื่องหมายการค้า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3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ยี่ห้อ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คือ ตำมั่ว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เฝอ</w:t>
            </w:r>
            <w:r w:rsidR="00660E7D" w:rsidRPr="009D37DC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และลาวญวน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1941" w:rsidRPr="009D37DC" w14:paraId="5F5EA07F" w14:textId="77777777" w:rsidTr="00DF1941">
        <w:tc>
          <w:tcPr>
            <w:tcW w:w="1763" w:type="dxa"/>
          </w:tcPr>
          <w:p w14:paraId="58F78682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EFFC06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53A44101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9D37DC" w14:paraId="51F79663" w14:textId="77777777" w:rsidTr="00C41651">
        <w:tc>
          <w:tcPr>
            <w:tcW w:w="1763" w:type="dxa"/>
          </w:tcPr>
          <w:p w14:paraId="4C401FDF" w14:textId="77777777" w:rsidR="0091631B" w:rsidRPr="009D37DC" w:rsidRDefault="0091631B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14:paraId="531391E4" w14:textId="77777777" w:rsidR="0091631B" w:rsidRPr="009D37DC" w:rsidRDefault="0091631B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30D0B68A" w14:textId="77777777" w:rsidR="0091631B" w:rsidRPr="009D37DC" w:rsidRDefault="0091631B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91631B" w:rsidRPr="009D37DC" w14:paraId="603B013B" w14:textId="77777777" w:rsidTr="00C41651">
        <w:tc>
          <w:tcPr>
            <w:tcW w:w="1763" w:type="dxa"/>
          </w:tcPr>
          <w:p w14:paraId="22512E08" w14:textId="77777777" w:rsidR="0091631B" w:rsidRPr="009D37DC" w:rsidRDefault="0091631B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F5FA91F" w14:textId="77777777" w:rsidR="0091631B" w:rsidRPr="009D37DC" w:rsidRDefault="0091631B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33E7D74A" w14:textId="77777777" w:rsidR="0091631B" w:rsidRPr="009D37DC" w:rsidRDefault="0091631B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9D37DC" w14:paraId="7DEA8812" w14:textId="77777777" w:rsidTr="00C41651">
        <w:tc>
          <w:tcPr>
            <w:tcW w:w="1763" w:type="dxa"/>
          </w:tcPr>
          <w:p w14:paraId="52AB1BFC" w14:textId="77777777" w:rsidR="0091631B" w:rsidRPr="009D37DC" w:rsidRDefault="0091631B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14:paraId="095D6D70" w14:textId="77777777" w:rsidR="0091631B" w:rsidRPr="009D37DC" w:rsidRDefault="0091631B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603C21D3" w14:textId="77777777" w:rsidR="002449B9" w:rsidRPr="009D37DC" w:rsidRDefault="0091631B" w:rsidP="00CE7D7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x-none"/>
              </w:rPr>
              <w:t>พิจารณา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ความสามารถของเครื่องหมายการค้าในการสร้างรายได้จากประมาณการทางการเงิน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โดยประมาณการจากผลประกอบการในอดีต</w:t>
            </w:r>
            <w:r w:rsidR="002449B9"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2449B9" w:rsidRPr="009D37DC" w14:paraId="492163DB" w14:textId="77777777" w:rsidTr="00C41651">
        <w:tc>
          <w:tcPr>
            <w:tcW w:w="1763" w:type="dxa"/>
          </w:tcPr>
          <w:p w14:paraId="29731460" w14:textId="77777777" w:rsidR="002449B9" w:rsidRPr="009D37DC" w:rsidRDefault="002449B9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EE167D7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68596916" w14:textId="77777777" w:rsidR="002449B9" w:rsidRPr="009D37DC" w:rsidRDefault="002449B9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2449B9" w:rsidRPr="009D37DC" w14:paraId="1C9716D7" w14:textId="77777777" w:rsidTr="00C41651">
        <w:tc>
          <w:tcPr>
            <w:tcW w:w="1763" w:type="dxa"/>
          </w:tcPr>
          <w:p w14:paraId="2100B3DC" w14:textId="77777777" w:rsidR="002449B9" w:rsidRPr="009D37DC" w:rsidRDefault="002449B9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14:paraId="3300B698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3D69BD7C" w14:textId="77777777" w:rsidR="002449B9" w:rsidRPr="009D37DC" w:rsidRDefault="002449B9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0.5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2449B9" w:rsidRPr="009D37DC" w14:paraId="1B623CBB" w14:textId="77777777" w:rsidTr="00C41651">
        <w:tc>
          <w:tcPr>
            <w:tcW w:w="1763" w:type="dxa"/>
          </w:tcPr>
          <w:p w14:paraId="6B53F2F2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9C1AA3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15B6A846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449B9" w:rsidRPr="009D37DC" w14:paraId="237503ED" w14:textId="77777777" w:rsidTr="00C41651">
        <w:tc>
          <w:tcPr>
            <w:tcW w:w="1763" w:type="dxa"/>
          </w:tcPr>
          <w:p w14:paraId="22C0875C" w14:textId="77777777" w:rsidR="002449B9" w:rsidRPr="009D37DC" w:rsidRDefault="002449B9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14:paraId="4F159B74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0AF9927A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3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</w:tr>
      <w:tr w:rsidR="002449B9" w:rsidRPr="009D37DC" w14:paraId="41FE1605" w14:textId="77777777" w:rsidTr="00C41651">
        <w:tc>
          <w:tcPr>
            <w:tcW w:w="1763" w:type="dxa"/>
          </w:tcPr>
          <w:p w14:paraId="5B245803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C515EC8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78ADE383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2449B9" w:rsidRPr="009D37DC" w14:paraId="54F9B92E" w14:textId="77777777" w:rsidTr="00C41651">
        <w:tc>
          <w:tcPr>
            <w:tcW w:w="1763" w:type="dxa"/>
          </w:tcPr>
          <w:p w14:paraId="4B9F9A5A" w14:textId="77777777" w:rsidR="002449B9" w:rsidRPr="009D37DC" w:rsidRDefault="002449B9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44F1550C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79588BD7" w14:textId="77777777" w:rsidR="002449B9" w:rsidRPr="009D37DC" w:rsidRDefault="002449B9" w:rsidP="00CE7D78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ของเครื่องหมายการค้า    แต่ละยี่ห้อ</w:t>
            </w:r>
          </w:p>
        </w:tc>
      </w:tr>
      <w:tr w:rsidR="002449B9" w:rsidRPr="009D37DC" w14:paraId="1808C77F" w14:textId="77777777" w:rsidTr="00C41651">
        <w:tc>
          <w:tcPr>
            <w:tcW w:w="1763" w:type="dxa"/>
          </w:tcPr>
          <w:p w14:paraId="0B420024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0C242A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32D45D37" w14:textId="77777777" w:rsidR="002449B9" w:rsidRPr="009D37DC" w:rsidRDefault="002449B9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449B9" w:rsidRPr="009D37DC" w14:paraId="44EBFD6C" w14:textId="77777777" w:rsidTr="00C41651">
        <w:tc>
          <w:tcPr>
            <w:tcW w:w="1763" w:type="dxa"/>
          </w:tcPr>
          <w:p w14:paraId="23DA15AD" w14:textId="77777777" w:rsidR="002449B9" w:rsidRPr="009D37DC" w:rsidRDefault="002449B9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007E4CB7" w14:textId="77777777" w:rsidR="002449B9" w:rsidRPr="009D37DC" w:rsidRDefault="002449B9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0851CB2C" w14:textId="07459EA7" w:rsidR="002449B9" w:rsidRPr="009D37DC" w:rsidRDefault="002449B9" w:rsidP="00CE7D78">
            <w:pPr>
              <w:pStyle w:val="Heading7"/>
              <w:ind w:right="-18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7C2784"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12.29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ต่อปี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อุตสาหกรรมของต้นทุนหนี้สิน อัตราผลตอบแทนที่ปราศจากความเสี่ยง และผลตอนแทนที่ชดเชยความเสี่ยงที่เพิ่มขึ้น </w:t>
            </w:r>
          </w:p>
        </w:tc>
      </w:tr>
    </w:tbl>
    <w:p w14:paraId="2C66048B" w14:textId="77777777" w:rsidR="0091631B" w:rsidRPr="009D37DC" w:rsidRDefault="0091631B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DF1941" w:rsidRPr="009D37DC" w14:paraId="180DCD91" w14:textId="77777777" w:rsidTr="00513DE2">
        <w:tc>
          <w:tcPr>
            <w:tcW w:w="1763" w:type="dxa"/>
          </w:tcPr>
          <w:p w14:paraId="60C924A8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</w:tcPr>
          <w:p w14:paraId="1F902AE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78CAD301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เครื่องหมายการค้ายี่ห้อ ซูชิชู</w:t>
            </w:r>
          </w:p>
        </w:tc>
      </w:tr>
      <w:tr w:rsidR="00DF1941" w:rsidRPr="009D37DC" w14:paraId="673AC947" w14:textId="77777777" w:rsidTr="00513DE2">
        <w:tc>
          <w:tcPr>
            <w:tcW w:w="1763" w:type="dxa"/>
          </w:tcPr>
          <w:p w14:paraId="6494056C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A0E09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3FD4F153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9D37DC" w14:paraId="05A4118B" w14:textId="77777777" w:rsidTr="00513DE2">
        <w:tc>
          <w:tcPr>
            <w:tcW w:w="1763" w:type="dxa"/>
          </w:tcPr>
          <w:p w14:paraId="5548979C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14:paraId="5CED2E50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12168975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DF1941" w:rsidRPr="009D37DC" w14:paraId="15581C2B" w14:textId="77777777" w:rsidTr="00513DE2">
        <w:tc>
          <w:tcPr>
            <w:tcW w:w="1763" w:type="dxa"/>
          </w:tcPr>
          <w:p w14:paraId="0241B247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610AC9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7EE79550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52EB3" w:rsidRPr="009D37DC" w14:paraId="15ACE1E7" w14:textId="77777777" w:rsidTr="00513DE2">
        <w:tc>
          <w:tcPr>
            <w:tcW w:w="1763" w:type="dxa"/>
          </w:tcPr>
          <w:p w14:paraId="703D6C12" w14:textId="77777777" w:rsidR="00252EB3" w:rsidRPr="009D37DC" w:rsidRDefault="00252EB3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14:paraId="7F67CF31" w14:textId="77777777" w:rsidR="00252EB3" w:rsidRPr="009D37DC" w:rsidRDefault="00252EB3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4C84974A" w14:textId="77777777" w:rsidR="00252EB3" w:rsidRPr="009D37DC" w:rsidRDefault="00252EB3" w:rsidP="00CE7D7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x-none"/>
              </w:rPr>
              <w:t>พิจารณา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ความสามารถของเครื่องหมายการค้าในการสร้างรายได้จากประมาณการทางการเงิน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โดยประมาณการจากผลประกอบการในอดีต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DF1941" w:rsidRPr="009D37DC" w14:paraId="2DF714F5" w14:textId="77777777" w:rsidTr="00513DE2">
        <w:tc>
          <w:tcPr>
            <w:tcW w:w="1763" w:type="dxa"/>
          </w:tcPr>
          <w:p w14:paraId="2463239A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A5985C5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276D7A3C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1941" w:rsidRPr="009D37DC" w14:paraId="41588FCD" w14:textId="77777777" w:rsidTr="00513DE2">
        <w:tc>
          <w:tcPr>
            <w:tcW w:w="1763" w:type="dxa"/>
          </w:tcPr>
          <w:p w14:paraId="7AEBC794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14:paraId="42546B0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3B9AEBE5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953B6D"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5.1 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DF1941" w:rsidRPr="009D37DC" w14:paraId="1C8CBE63" w14:textId="77777777" w:rsidTr="00513DE2">
        <w:tc>
          <w:tcPr>
            <w:tcW w:w="1763" w:type="dxa"/>
          </w:tcPr>
          <w:p w14:paraId="7D917C9E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166AEBC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6B4A4D84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9D37DC" w14:paraId="1B4E981C" w14:textId="77777777" w:rsidTr="00513DE2">
        <w:tc>
          <w:tcPr>
            <w:tcW w:w="1763" w:type="dxa"/>
          </w:tcPr>
          <w:p w14:paraId="5E709223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14:paraId="1FA32F12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52517DA9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953B6D"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6F7FA7"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DF1941" w:rsidRPr="009D37DC" w14:paraId="352421E8" w14:textId="77777777" w:rsidTr="00513DE2">
        <w:tc>
          <w:tcPr>
            <w:tcW w:w="1763" w:type="dxa"/>
          </w:tcPr>
          <w:p w14:paraId="312E2A3D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172540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39FCDFD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DF1941" w:rsidRPr="009D37DC" w14:paraId="4928511B" w14:textId="77777777" w:rsidTr="00513DE2">
        <w:tc>
          <w:tcPr>
            <w:tcW w:w="1763" w:type="dxa"/>
          </w:tcPr>
          <w:p w14:paraId="4635A336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2C337F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6646E767" w14:textId="77777777" w:rsidR="00DF1941" w:rsidRPr="009D37DC" w:rsidRDefault="00DF1941" w:rsidP="00CE7D78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40840" w:rsidRPr="009D37DC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0840"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ต่อปี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ของเครื่องหมายการค้า</w:t>
            </w:r>
            <w:r w:rsidR="006F7FA7" w:rsidRPr="009D37D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ดังกล่าว</w:t>
            </w:r>
          </w:p>
        </w:tc>
      </w:tr>
      <w:tr w:rsidR="00DF1941" w:rsidRPr="009D37DC" w14:paraId="58516BA5" w14:textId="77777777" w:rsidTr="00513DE2">
        <w:tc>
          <w:tcPr>
            <w:tcW w:w="1763" w:type="dxa"/>
          </w:tcPr>
          <w:p w14:paraId="2ABC47DC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41D8E9A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14:paraId="4CF46EF4" w14:textId="77777777" w:rsidR="00DF1941" w:rsidRPr="009D37DC" w:rsidRDefault="00DF1941" w:rsidP="00CE7D78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9D37DC" w14:paraId="2912EA19" w14:textId="77777777" w:rsidTr="00513DE2">
        <w:tc>
          <w:tcPr>
            <w:tcW w:w="1763" w:type="dxa"/>
          </w:tcPr>
          <w:p w14:paraId="469B6D16" w14:textId="77777777" w:rsidR="00DF1941" w:rsidRPr="009D37DC" w:rsidRDefault="00DF1941" w:rsidP="00CE7D78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53B4BE28" w14:textId="77777777" w:rsidR="00DF1941" w:rsidRPr="009D37DC" w:rsidRDefault="00DF1941" w:rsidP="00CE7D78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9D37DC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14:paraId="57EFE437" w14:textId="5E8F0E3B" w:rsidR="00DF1941" w:rsidRPr="009D37DC" w:rsidRDefault="00DF1941" w:rsidP="00997E07">
            <w:pPr>
              <w:pStyle w:val="Heading7"/>
              <w:ind w:right="-18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997E07"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12.37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F7FA7"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ต่อปี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อุตสาหกรรมของต้นทุนหนี้สิน อัตราผลตอบแทนที่ปราศจากความเสี่ยง และผลตอนแทนที่ชดเชยความเสี่ยงที่เพิ่มขึ้น </w:t>
            </w:r>
          </w:p>
        </w:tc>
      </w:tr>
    </w:tbl>
    <w:p w14:paraId="55AB8BEF" w14:textId="77777777" w:rsidR="00B02EE6" w:rsidRPr="009D37DC" w:rsidRDefault="00B02EE6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1243B46" w14:textId="6220F4C4" w:rsidR="00B02EE6" w:rsidRPr="009D37DC" w:rsidRDefault="00B02EE6" w:rsidP="00CE7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 การประมาณการมูลค่าที่</w:t>
      </w:r>
      <w:r w:rsidR="00064D7A" w:rsidRPr="009D37DC">
        <w:rPr>
          <w:rFonts w:ascii="Angsana New" w:hAnsi="Angsana New" w:hint="cs"/>
          <w:spacing w:val="-2"/>
          <w:sz w:val="26"/>
          <w:szCs w:val="26"/>
          <w:cs/>
        </w:rPr>
        <w:t>คาดว่า</w:t>
      </w:r>
      <w:r w:rsidRPr="009D37DC">
        <w:rPr>
          <w:rFonts w:ascii="Angsana New" w:hAnsi="Angsana New"/>
          <w:spacing w:val="-2"/>
          <w:sz w:val="26"/>
          <w:szCs w:val="26"/>
          <w:cs/>
        </w:rPr>
        <w:t>จะได้รับคืนสูงกว่ามูลค่าตามบัญชี กลุ่มบริษัทจึงไม่รับรู้ขาดทุนจากการด้อยค่าใน</w:t>
      </w:r>
      <w:r w:rsidR="00064D7A" w:rsidRPr="009D37DC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Pr="009D37DC">
        <w:rPr>
          <w:rFonts w:ascii="Angsana New" w:hAnsi="Angsana New"/>
          <w:spacing w:val="-2"/>
          <w:sz w:val="26"/>
          <w:szCs w:val="26"/>
          <w:cs/>
        </w:rPr>
        <w:t>งบการเงิน</w:t>
      </w:r>
      <w:r w:rsidRPr="009D37DC">
        <w:rPr>
          <w:rFonts w:ascii="Angsana New" w:hAnsi="Angsana New"/>
          <w:spacing w:val="-2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2"/>
          <w:sz w:val="26"/>
          <w:szCs w:val="26"/>
          <w:cs/>
        </w:rPr>
        <w:t xml:space="preserve">การประเมินมูลค่านี้พิจารณาจากข้อมูลระดับ </w:t>
      </w:r>
      <w:r w:rsidRPr="009D37DC">
        <w:rPr>
          <w:rFonts w:ascii="Angsana New" w:hAnsi="Angsana New"/>
          <w:spacing w:val="-2"/>
          <w:sz w:val="26"/>
          <w:szCs w:val="26"/>
          <w:lang w:val="en-GB"/>
        </w:rPr>
        <w:t xml:space="preserve">3 </w:t>
      </w:r>
      <w:r w:rsidRPr="009D37DC">
        <w:rPr>
          <w:rFonts w:ascii="Angsana New" w:hAnsi="Angsana New"/>
          <w:spacing w:val="-2"/>
          <w:sz w:val="26"/>
          <w:szCs w:val="26"/>
          <w:cs/>
        </w:rPr>
        <w:t>เนื่องจากมีการใช้ข้อมูลที่ไม่สามารถสังเกตได้นำมาใช้ในการประเมินมูลค่า</w:t>
      </w:r>
    </w:p>
    <w:p w14:paraId="5602B209" w14:textId="77777777" w:rsidR="00953B6D" w:rsidRPr="009D37DC" w:rsidRDefault="00953B6D">
      <w:pPr>
        <w:rPr>
          <w:rFonts w:ascii="Angsana New" w:hAnsi="Angsana New"/>
          <w:sz w:val="26"/>
          <w:szCs w:val="26"/>
        </w:rPr>
      </w:pPr>
    </w:p>
    <w:p w14:paraId="4074F9A8" w14:textId="77777777" w:rsidR="00CE7D78" w:rsidRPr="009D37DC" w:rsidRDefault="00CE7D78">
      <w:r w:rsidRPr="009D37DC">
        <w:br w:type="page"/>
      </w:r>
    </w:p>
    <w:tbl>
      <w:tblPr>
        <w:tblW w:w="98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42"/>
        <w:gridCol w:w="1539"/>
        <w:gridCol w:w="238"/>
        <w:gridCol w:w="1316"/>
        <w:gridCol w:w="252"/>
        <w:gridCol w:w="1218"/>
      </w:tblGrid>
      <w:tr w:rsidR="00767FB6" w:rsidRPr="009D37DC" w14:paraId="5BDACA66" w14:textId="77777777" w:rsidTr="00767FB6">
        <w:tc>
          <w:tcPr>
            <w:tcW w:w="5242" w:type="dxa"/>
          </w:tcPr>
          <w:p w14:paraId="629A7B92" w14:textId="77777777" w:rsidR="00767FB6" w:rsidRPr="009D37DC" w:rsidRDefault="00767FB6" w:rsidP="00767FB6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</w:tcPr>
          <w:p w14:paraId="5B836C33" w14:textId="77777777" w:rsidR="00767FB6" w:rsidRPr="009D37DC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67FB6" w:rsidRPr="009D37DC" w14:paraId="4D3AE70B" w14:textId="77777777" w:rsidTr="00767FB6">
        <w:tc>
          <w:tcPr>
            <w:tcW w:w="5242" w:type="dxa"/>
          </w:tcPr>
          <w:p w14:paraId="73939E24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6" w:space="0" w:color="auto"/>
            </w:tcBorders>
          </w:tcPr>
          <w:p w14:paraId="0126CB49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8515AE7" w14:textId="77777777" w:rsidR="00767FB6" w:rsidRPr="009D37DC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</w:tcPr>
          <w:p w14:paraId="74193046" w14:textId="77777777" w:rsidR="00767FB6" w:rsidRPr="009D37DC" w:rsidRDefault="00953B6D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</w:t>
            </w:r>
            <w:r w:rsidR="00767FB6" w:rsidRPr="009D37D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สิทธิบัตร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55DE95D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6" w:space="0" w:color="auto"/>
            </w:tcBorders>
          </w:tcPr>
          <w:p w14:paraId="7ECE590B" w14:textId="77777777" w:rsidR="00767FB6" w:rsidRPr="009D37DC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67FB6" w:rsidRPr="009D37DC" w14:paraId="3E7C5195" w14:textId="77777777" w:rsidTr="00767FB6">
        <w:tc>
          <w:tcPr>
            <w:tcW w:w="5242" w:type="dxa"/>
          </w:tcPr>
          <w:p w14:paraId="67BE6823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9" w:type="dxa"/>
          </w:tcPr>
          <w:p w14:paraId="0EADEA13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0F988D5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0033A7B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56E75820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42C9C7E" w14:textId="77777777" w:rsidR="00767FB6" w:rsidRPr="009D37DC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FB" w:rsidRPr="009D37DC" w14:paraId="2436294D" w14:textId="77777777" w:rsidTr="00937CB3">
        <w:tc>
          <w:tcPr>
            <w:tcW w:w="5242" w:type="dxa"/>
          </w:tcPr>
          <w:p w14:paraId="4252A9BB" w14:textId="77777777" w:rsidR="001A2DFB" w:rsidRPr="009D37DC" w:rsidRDefault="001A2DFB" w:rsidP="001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9" w:type="dxa"/>
          </w:tcPr>
          <w:p w14:paraId="78463449" w14:textId="5FAFE7E4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11,607</w:t>
            </w:r>
          </w:p>
        </w:tc>
        <w:tc>
          <w:tcPr>
            <w:tcW w:w="238" w:type="dxa"/>
          </w:tcPr>
          <w:p w14:paraId="3850CE0E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0EFDBA8B" w14:textId="51D2B2BE" w:rsidR="001A2DFB" w:rsidRPr="009D37DC" w:rsidRDefault="001A2DFB" w:rsidP="001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52" w:type="dxa"/>
          </w:tcPr>
          <w:p w14:paraId="36EA169A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D71DCF3" w14:textId="379BA048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11,607</w:t>
            </w:r>
          </w:p>
        </w:tc>
      </w:tr>
      <w:tr w:rsidR="001A2DFB" w:rsidRPr="009D37DC" w14:paraId="39A8E9DD" w14:textId="77777777" w:rsidTr="00767FB6">
        <w:tc>
          <w:tcPr>
            <w:tcW w:w="5242" w:type="dxa"/>
          </w:tcPr>
          <w:p w14:paraId="4CDB2C57" w14:textId="77777777" w:rsidR="001A2DFB" w:rsidRPr="009D37DC" w:rsidRDefault="001A2DFB" w:rsidP="001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9" w:type="dxa"/>
          </w:tcPr>
          <w:p w14:paraId="0F40D662" w14:textId="634BDF4F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lang w:val="en-US"/>
              </w:rPr>
              <w:t>2,611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</w:tcPr>
          <w:p w14:paraId="456D19BC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05811A9E" w14:textId="785D4794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3,753</w:t>
            </w:r>
          </w:p>
        </w:tc>
        <w:tc>
          <w:tcPr>
            <w:tcW w:w="252" w:type="dxa"/>
          </w:tcPr>
          <w:p w14:paraId="44E6C04B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36BCD1E" w14:textId="0532AC28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6,364 </w:t>
            </w:r>
          </w:p>
        </w:tc>
      </w:tr>
      <w:tr w:rsidR="001A2DFB" w:rsidRPr="009D37DC" w14:paraId="3ABA3626" w14:textId="77777777" w:rsidTr="00E93CC3">
        <w:tc>
          <w:tcPr>
            <w:tcW w:w="5242" w:type="dxa"/>
          </w:tcPr>
          <w:p w14:paraId="2020A7B1" w14:textId="77777777" w:rsidR="001A2DFB" w:rsidRPr="009D37DC" w:rsidRDefault="001A2DFB" w:rsidP="001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1FCDF410" w14:textId="0B225C38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14,218 </w:t>
            </w:r>
          </w:p>
        </w:tc>
        <w:tc>
          <w:tcPr>
            <w:tcW w:w="238" w:type="dxa"/>
          </w:tcPr>
          <w:p w14:paraId="3B18DD95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3F979D1" w14:textId="5293478E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3,753 </w:t>
            </w:r>
          </w:p>
        </w:tc>
        <w:tc>
          <w:tcPr>
            <w:tcW w:w="252" w:type="dxa"/>
          </w:tcPr>
          <w:p w14:paraId="54C314DA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B03C570" w14:textId="1425E45D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17,971 </w:t>
            </w:r>
          </w:p>
        </w:tc>
      </w:tr>
      <w:tr w:rsidR="001A2DFB" w:rsidRPr="009D37DC" w14:paraId="46C1B4CA" w14:textId="77777777" w:rsidTr="00F95A3D">
        <w:tc>
          <w:tcPr>
            <w:tcW w:w="5242" w:type="dxa"/>
          </w:tcPr>
          <w:p w14:paraId="14BC2F31" w14:textId="77777777" w:rsidR="001A2DFB" w:rsidRPr="009D37DC" w:rsidRDefault="001A2DFB" w:rsidP="001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9" w:type="dxa"/>
            <w:shd w:val="clear" w:color="auto" w:fill="auto"/>
          </w:tcPr>
          <w:p w14:paraId="126B270C" w14:textId="50DBC20F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6,333</w:t>
            </w:r>
          </w:p>
        </w:tc>
        <w:tc>
          <w:tcPr>
            <w:tcW w:w="238" w:type="dxa"/>
          </w:tcPr>
          <w:p w14:paraId="33C5AC56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17122D4" w14:textId="296DA8C2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252" w:type="dxa"/>
          </w:tcPr>
          <w:p w14:paraId="2C51F2B6" w14:textId="77777777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ED905D5" w14:textId="051DE8E1" w:rsidR="001A2DFB" w:rsidRPr="009D37DC" w:rsidRDefault="001A2DFB" w:rsidP="001A2D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6,450</w:t>
            </w:r>
          </w:p>
        </w:tc>
      </w:tr>
      <w:tr w:rsidR="00E73A98" w:rsidRPr="009D37DC" w14:paraId="298FC50C" w14:textId="77777777" w:rsidTr="00F95A3D">
        <w:tc>
          <w:tcPr>
            <w:tcW w:w="5242" w:type="dxa"/>
          </w:tcPr>
          <w:p w14:paraId="4FCBC506" w14:textId="2DA95AA0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9" w:type="dxa"/>
            <w:shd w:val="clear" w:color="auto" w:fill="auto"/>
          </w:tcPr>
          <w:p w14:paraId="57525F1B" w14:textId="27A3D776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238" w:type="dxa"/>
          </w:tcPr>
          <w:p w14:paraId="0E17662E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32B79E3F" w14:textId="302356D5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52" w:type="dxa"/>
          </w:tcPr>
          <w:p w14:paraId="493E9ED1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FA028" w14:textId="3265094A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E73A98" w:rsidRPr="009D37DC" w14:paraId="0260890F" w14:textId="77777777" w:rsidTr="00F95A3D">
        <w:tc>
          <w:tcPr>
            <w:tcW w:w="5242" w:type="dxa"/>
          </w:tcPr>
          <w:p w14:paraId="61B2BD2C" w14:textId="6AB735E3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ออก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auto"/>
          </w:tcPr>
          <w:p w14:paraId="21103726" w14:textId="51B84E49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38" w:type="dxa"/>
          </w:tcPr>
          <w:p w14:paraId="06207171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25ACBE37" w14:textId="26A01EC9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52" w:type="dxa"/>
          </w:tcPr>
          <w:p w14:paraId="6F0A065D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EA31B70" w14:textId="60101314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E73A98" w:rsidRPr="009D37DC" w14:paraId="1A2E205F" w14:textId="77777777" w:rsidTr="00F95A3D">
        <w:tc>
          <w:tcPr>
            <w:tcW w:w="5242" w:type="dxa"/>
          </w:tcPr>
          <w:p w14:paraId="10417F4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B9A3C" w14:textId="76B3587B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20,487</w:t>
            </w:r>
          </w:p>
        </w:tc>
        <w:tc>
          <w:tcPr>
            <w:tcW w:w="238" w:type="dxa"/>
          </w:tcPr>
          <w:p w14:paraId="2718BD6D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B27B8F7" w14:textId="61432334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3,891</w:t>
            </w:r>
          </w:p>
        </w:tc>
        <w:tc>
          <w:tcPr>
            <w:tcW w:w="252" w:type="dxa"/>
          </w:tcPr>
          <w:p w14:paraId="3DEFC8AD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32F272E2" w14:textId="11B296E3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24,378</w:t>
            </w:r>
          </w:p>
        </w:tc>
      </w:tr>
      <w:tr w:rsidR="00E73A98" w:rsidRPr="009D37DC" w14:paraId="28B575FF" w14:textId="77777777" w:rsidTr="00937CB3">
        <w:tc>
          <w:tcPr>
            <w:tcW w:w="5242" w:type="dxa"/>
          </w:tcPr>
          <w:p w14:paraId="769C8EE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F247064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63F8990C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</w:tcPr>
          <w:p w14:paraId="531450C7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4D6BBFF4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8" w:type="dxa"/>
          </w:tcPr>
          <w:p w14:paraId="39AFCF6E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E73A98" w:rsidRPr="009D37DC" w14:paraId="592D1D86" w14:textId="77777777" w:rsidTr="00767FB6">
        <w:tc>
          <w:tcPr>
            <w:tcW w:w="5242" w:type="dxa"/>
          </w:tcPr>
          <w:p w14:paraId="547C729B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39" w:type="dxa"/>
          </w:tcPr>
          <w:p w14:paraId="45457C46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5BD6CB6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1F004F72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9F48D45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5DC8D7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A98" w:rsidRPr="009D37DC" w14:paraId="150B8161" w14:textId="77777777" w:rsidTr="00767FB6">
        <w:tc>
          <w:tcPr>
            <w:tcW w:w="5242" w:type="dxa"/>
          </w:tcPr>
          <w:p w14:paraId="32D27619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9" w:type="dxa"/>
          </w:tcPr>
          <w:p w14:paraId="4F095D72" w14:textId="144BB914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238" w:type="dxa"/>
          </w:tcPr>
          <w:p w14:paraId="3552B96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19E8558" w14:textId="20F0A59B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52" w:type="dxa"/>
          </w:tcPr>
          <w:p w14:paraId="796E6944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BC94FEA" w14:textId="6F50A95E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</w:tr>
      <w:tr w:rsidR="00E73A98" w:rsidRPr="009D37DC" w14:paraId="72763FCB" w14:textId="77777777" w:rsidTr="00767FB6">
        <w:tc>
          <w:tcPr>
            <w:tcW w:w="5242" w:type="dxa"/>
          </w:tcPr>
          <w:p w14:paraId="756F10A5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9" w:type="dxa"/>
          </w:tcPr>
          <w:p w14:paraId="40DE82CD" w14:textId="02DEE26A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1,823 </w:t>
            </w:r>
          </w:p>
        </w:tc>
        <w:tc>
          <w:tcPr>
            <w:tcW w:w="238" w:type="dxa"/>
          </w:tcPr>
          <w:p w14:paraId="334CCBDD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</w:tcPr>
          <w:p w14:paraId="2435AB83" w14:textId="1F91BC74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152</w:t>
            </w:r>
          </w:p>
        </w:tc>
        <w:tc>
          <w:tcPr>
            <w:tcW w:w="252" w:type="dxa"/>
          </w:tcPr>
          <w:p w14:paraId="3A018C58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6871D7F2" w14:textId="16148646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1,975 </w:t>
            </w:r>
          </w:p>
        </w:tc>
      </w:tr>
      <w:tr w:rsidR="00E73A98" w:rsidRPr="009D37DC" w14:paraId="00AE4CE8" w14:textId="77777777" w:rsidTr="00767FB6">
        <w:tc>
          <w:tcPr>
            <w:tcW w:w="5242" w:type="dxa"/>
          </w:tcPr>
          <w:p w14:paraId="3D7A49A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17677B22" w14:textId="5C81E809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10,668</w:t>
            </w:r>
          </w:p>
        </w:tc>
        <w:tc>
          <w:tcPr>
            <w:tcW w:w="238" w:type="dxa"/>
          </w:tcPr>
          <w:p w14:paraId="77EB926D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35D5FF4" w14:textId="2FA2155C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152 </w:t>
            </w:r>
          </w:p>
        </w:tc>
        <w:tc>
          <w:tcPr>
            <w:tcW w:w="252" w:type="dxa"/>
          </w:tcPr>
          <w:p w14:paraId="5036CCF6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161D17B" w14:textId="1FD9B11F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10,820 </w:t>
            </w:r>
          </w:p>
        </w:tc>
      </w:tr>
      <w:tr w:rsidR="00E73A98" w:rsidRPr="009D37DC" w14:paraId="5846B324" w14:textId="77777777" w:rsidTr="00767FB6">
        <w:tc>
          <w:tcPr>
            <w:tcW w:w="5242" w:type="dxa"/>
          </w:tcPr>
          <w:p w14:paraId="39C8FF0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9" w:type="dxa"/>
          </w:tcPr>
          <w:p w14:paraId="6EEB8EF8" w14:textId="4EF374BE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  <w:tc>
          <w:tcPr>
            <w:tcW w:w="238" w:type="dxa"/>
          </w:tcPr>
          <w:p w14:paraId="5DD8C1F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</w:tcPr>
          <w:p w14:paraId="5F953282" w14:textId="60B3D321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52" w:type="dxa"/>
          </w:tcPr>
          <w:p w14:paraId="79BF9E02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471DAB70" w14:textId="33666D8C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2,056</w:t>
            </w:r>
          </w:p>
        </w:tc>
      </w:tr>
      <w:tr w:rsidR="00E73A98" w:rsidRPr="009D37DC" w14:paraId="0AECB15C" w14:textId="77777777" w:rsidTr="00767FB6">
        <w:tc>
          <w:tcPr>
            <w:tcW w:w="5242" w:type="dxa"/>
          </w:tcPr>
          <w:p w14:paraId="06477A8E" w14:textId="44C2C254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9" w:type="dxa"/>
          </w:tcPr>
          <w:p w14:paraId="7F3548A3" w14:textId="4958377E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238" w:type="dxa"/>
          </w:tcPr>
          <w:p w14:paraId="3A30981E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</w:tcPr>
          <w:p w14:paraId="754876F6" w14:textId="6A5A0191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52" w:type="dxa"/>
          </w:tcPr>
          <w:p w14:paraId="7808A0D1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7E0E7007" w14:textId="50E123A2" w:rsidR="00E73A98" w:rsidRPr="009D37DC" w:rsidRDefault="00E73A98" w:rsidP="00E73A98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E73A98" w:rsidRPr="009D37DC" w14:paraId="04350540" w14:textId="77777777" w:rsidTr="00767FB6">
        <w:tc>
          <w:tcPr>
            <w:tcW w:w="5242" w:type="dxa"/>
          </w:tcPr>
          <w:p w14:paraId="2B53428C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342CBFDD" w14:textId="50F95C36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12,528</w:t>
            </w:r>
          </w:p>
        </w:tc>
        <w:tc>
          <w:tcPr>
            <w:tcW w:w="238" w:type="dxa"/>
          </w:tcPr>
          <w:p w14:paraId="33C9544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DB41811" w14:textId="5EADDDBE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52" w:type="dxa"/>
          </w:tcPr>
          <w:p w14:paraId="110C14F4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78C80C7" w14:textId="33C59F6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12,833</w:t>
            </w:r>
          </w:p>
        </w:tc>
      </w:tr>
      <w:tr w:rsidR="00E73A98" w:rsidRPr="009D37DC" w14:paraId="70584688" w14:textId="77777777" w:rsidTr="00767FB6">
        <w:tc>
          <w:tcPr>
            <w:tcW w:w="5242" w:type="dxa"/>
          </w:tcPr>
          <w:p w14:paraId="01170926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BC6A050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E010F08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9AA6F8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A86AFF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C1A8475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73A98" w:rsidRPr="009D37DC" w14:paraId="40C02331" w14:textId="77777777" w:rsidTr="00767FB6">
        <w:tc>
          <w:tcPr>
            <w:tcW w:w="5242" w:type="dxa"/>
          </w:tcPr>
          <w:p w14:paraId="0596BAEF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539" w:type="dxa"/>
          </w:tcPr>
          <w:p w14:paraId="028E091E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007069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11E51B94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D5FC66C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E4BE5E9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A98" w:rsidRPr="009D37DC" w14:paraId="58989BF9" w14:textId="77777777" w:rsidTr="00937CB3">
        <w:tc>
          <w:tcPr>
            <w:tcW w:w="5242" w:type="dxa"/>
          </w:tcPr>
          <w:p w14:paraId="2612D8E8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14:paraId="3C180869" w14:textId="53786064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238" w:type="dxa"/>
          </w:tcPr>
          <w:p w14:paraId="01076C9B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14DE1C3A" w14:textId="1FB051C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252" w:type="dxa"/>
          </w:tcPr>
          <w:p w14:paraId="27ED8D1A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5F4AEDFB" w14:textId="4626FAC6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7,151</w:t>
            </w:r>
          </w:p>
        </w:tc>
      </w:tr>
      <w:tr w:rsidR="00E73A98" w:rsidRPr="009D37DC" w14:paraId="74554C94" w14:textId="77777777" w:rsidTr="00937CB3">
        <w:tc>
          <w:tcPr>
            <w:tcW w:w="5242" w:type="dxa"/>
          </w:tcPr>
          <w:p w14:paraId="71A48342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4C7915" w14:textId="28538B96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7,959</w:t>
            </w:r>
          </w:p>
        </w:tc>
        <w:tc>
          <w:tcPr>
            <w:tcW w:w="238" w:type="dxa"/>
          </w:tcPr>
          <w:p w14:paraId="43CDE914" w14:textId="77777777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7384EC" w14:textId="41DD72B5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3,586</w:t>
            </w:r>
          </w:p>
        </w:tc>
        <w:tc>
          <w:tcPr>
            <w:tcW w:w="252" w:type="dxa"/>
          </w:tcPr>
          <w:p w14:paraId="63BF37B6" w14:textId="77777777" w:rsidR="00E73A98" w:rsidRPr="009D37DC" w:rsidRDefault="00E73A98" w:rsidP="00E7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4" w:space="0" w:color="auto"/>
              <w:bottom w:val="double" w:sz="4" w:space="0" w:color="auto"/>
            </w:tcBorders>
          </w:tcPr>
          <w:p w14:paraId="39C92320" w14:textId="277FA8B9" w:rsidR="00E73A98" w:rsidRPr="009D37DC" w:rsidRDefault="00E73A98" w:rsidP="00E73A9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11,545</w:t>
            </w:r>
          </w:p>
        </w:tc>
      </w:tr>
    </w:tbl>
    <w:p w14:paraId="0767AE53" w14:textId="77777777" w:rsidR="00F45F79" w:rsidRPr="009D37DC" w:rsidRDefault="00F45F79" w:rsidP="00F4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2F9750A3" w14:textId="311C3912" w:rsidR="00DF1941" w:rsidRPr="009D37DC" w:rsidRDefault="00DF1941" w:rsidP="00DF1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ไม่มีตัวตนบางรายการของบริษัทและของกลุ่มบริษัทซึ่งตัดค่าตัดจำหน่ายเต็มจำนวนแล้ว แต่ยังสามารถใช้ประโยชน์ในสินทรัพย์เหล่านั้นได้ 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มีจำนวนเงินรวมประมาณ</w:t>
      </w:r>
      <w:r w:rsidRPr="009D37DC">
        <w:rPr>
          <w:rFonts w:ascii="Angsana New" w:hAnsi="Angsana New"/>
          <w:sz w:val="26"/>
          <w:szCs w:val="26"/>
        </w:rPr>
        <w:t xml:space="preserve">  </w:t>
      </w:r>
      <w:r w:rsidR="00997E07" w:rsidRPr="009D37DC">
        <w:rPr>
          <w:rFonts w:ascii="Angsana New" w:hAnsi="Angsana New"/>
          <w:sz w:val="26"/>
          <w:szCs w:val="26"/>
        </w:rPr>
        <w:t>8.9</w:t>
      </w:r>
      <w:r w:rsidR="00CE7D78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C06137" w:rsidRPr="009D37DC">
        <w:rPr>
          <w:rFonts w:ascii="Angsana New" w:hAnsi="Angsana New"/>
          <w:sz w:val="26"/>
          <w:szCs w:val="26"/>
        </w:rPr>
        <w:t>18.0</w:t>
      </w:r>
      <w:r w:rsidR="00953B6D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ตามลำดับ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9C1337" w:rsidRPr="009D37DC">
        <w:rPr>
          <w:rFonts w:ascii="Angsana New" w:hAnsi="Angsana New"/>
          <w:sz w:val="26"/>
          <w:szCs w:val="26"/>
        </w:rPr>
        <w:t xml:space="preserve">         </w:t>
      </w:r>
      <w:r w:rsidRPr="009D37DC">
        <w:rPr>
          <w:rFonts w:ascii="Angsana New" w:hAnsi="Angsana New"/>
          <w:sz w:val="26"/>
          <w:szCs w:val="26"/>
        </w:rPr>
        <w:t>(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</w:rPr>
        <w:t xml:space="preserve">: </w:t>
      </w:r>
      <w:r w:rsidR="00645AB9" w:rsidRPr="009D37DC">
        <w:rPr>
          <w:rFonts w:ascii="Angsana New" w:hAnsi="Angsana New"/>
          <w:sz w:val="26"/>
          <w:szCs w:val="26"/>
        </w:rPr>
        <w:t>7.2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CE7D78" w:rsidRPr="009D37DC">
        <w:rPr>
          <w:rFonts w:ascii="Angsana New" w:hAnsi="Angsana New"/>
          <w:sz w:val="26"/>
          <w:szCs w:val="26"/>
        </w:rPr>
        <w:t>16.6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ตามลำดับ</w:t>
      </w:r>
      <w:r w:rsidRPr="009D37DC">
        <w:rPr>
          <w:rFonts w:ascii="Angsana New" w:hAnsi="Angsana New"/>
          <w:sz w:val="26"/>
          <w:szCs w:val="26"/>
        </w:rPr>
        <w:t xml:space="preserve">) </w:t>
      </w:r>
    </w:p>
    <w:p w14:paraId="5AFD56AE" w14:textId="77777777" w:rsidR="00953B6D" w:rsidRPr="009D37DC" w:rsidRDefault="0095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43F32668" w14:textId="77777777" w:rsidR="00355664" w:rsidRPr="009D37DC" w:rsidRDefault="00355664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F45F79" w:rsidRPr="009D37DC">
        <w:rPr>
          <w:rFonts w:ascii="Angsana New" w:hAnsi="Angsana New"/>
          <w:b/>
          <w:bCs/>
          <w:sz w:val="26"/>
          <w:szCs w:val="26"/>
        </w:rPr>
        <w:t>2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 xml:space="preserve">สิทธิการเช่า </w:t>
      </w:r>
      <w:r w:rsidR="00874418" w:rsidRPr="009D37DC">
        <w:rPr>
          <w:rFonts w:ascii="Angsana New" w:hAnsi="Angsana New"/>
          <w:b/>
          <w:bCs/>
          <w:sz w:val="26"/>
          <w:szCs w:val="26"/>
          <w:cs/>
        </w:rPr>
        <w:t>-</w:t>
      </w:r>
      <w:r w:rsidRPr="009D37DC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62152B69" w14:textId="77777777" w:rsidR="00874418" w:rsidRPr="009D37DC" w:rsidRDefault="00874418" w:rsidP="00E93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208"/>
        <w:gridCol w:w="1602"/>
      </w:tblGrid>
      <w:tr w:rsidR="00770086" w:rsidRPr="009D37DC" w14:paraId="7558866E" w14:textId="77777777" w:rsidTr="00F45F79">
        <w:tc>
          <w:tcPr>
            <w:tcW w:w="8208" w:type="dxa"/>
          </w:tcPr>
          <w:p w14:paraId="612F4DDC" w14:textId="77777777" w:rsidR="00770086" w:rsidRPr="009D37DC" w:rsidRDefault="00770086" w:rsidP="00E93CC3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14:paraId="6ECACE48" w14:textId="77777777" w:rsidR="00770086" w:rsidRPr="009D37DC" w:rsidRDefault="007700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5664" w:rsidRPr="009D37DC" w14:paraId="53292100" w14:textId="77777777" w:rsidTr="00F45F79">
        <w:tc>
          <w:tcPr>
            <w:tcW w:w="8208" w:type="dxa"/>
          </w:tcPr>
          <w:p w14:paraId="602A27EA" w14:textId="77777777" w:rsidR="00355664" w:rsidRPr="009D37DC" w:rsidRDefault="00355664" w:rsidP="00E93CC3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C4A22E2" w14:textId="77777777" w:rsidR="00355664" w:rsidRPr="009D37DC" w:rsidRDefault="00770086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55664" w:rsidRPr="009D37D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5664" w:rsidRPr="009D37DC" w14:paraId="388CD637" w14:textId="77777777" w:rsidTr="00CE7D78">
        <w:tc>
          <w:tcPr>
            <w:tcW w:w="8208" w:type="dxa"/>
          </w:tcPr>
          <w:p w14:paraId="6BE3E23A" w14:textId="77777777" w:rsidR="00355664" w:rsidRPr="009D37DC" w:rsidRDefault="00355664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06AB41F" w14:textId="77777777" w:rsidR="00355664" w:rsidRPr="009D37DC" w:rsidRDefault="00355664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F79" w:rsidRPr="009D37DC" w14:paraId="3182183C" w14:textId="77777777" w:rsidTr="00CE7D78">
        <w:tc>
          <w:tcPr>
            <w:tcW w:w="8208" w:type="dxa"/>
          </w:tcPr>
          <w:p w14:paraId="0E02C45D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7D78" w:rsidRPr="009D37D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E7D78"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E7D78"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2561 </w:t>
            </w:r>
            <w:r w:rsidR="00CE7D78" w:rsidRPr="009D37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82E4E"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3C4EC3"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B33E919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83,996</w:t>
            </w:r>
          </w:p>
        </w:tc>
      </w:tr>
      <w:tr w:rsidR="00F45F79" w:rsidRPr="009D37DC" w14:paraId="2CAB3B38" w14:textId="77777777" w:rsidTr="00F45F79">
        <w:tc>
          <w:tcPr>
            <w:tcW w:w="8208" w:type="dxa"/>
          </w:tcPr>
          <w:p w14:paraId="66E87974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7F88582A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5F79" w:rsidRPr="009D37DC" w14:paraId="27F7B07E" w14:textId="77777777" w:rsidTr="00F45F79">
        <w:tc>
          <w:tcPr>
            <w:tcW w:w="8208" w:type="dxa"/>
          </w:tcPr>
          <w:p w14:paraId="400BA5D7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02" w:type="dxa"/>
          </w:tcPr>
          <w:p w14:paraId="19E6026C" w14:textId="77777777" w:rsidR="00F45F79" w:rsidRPr="009D37DC" w:rsidRDefault="00F45F7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2D3A" w:rsidRPr="009D37DC" w14:paraId="292630B0" w14:textId="77777777" w:rsidTr="00F45F79">
        <w:tc>
          <w:tcPr>
            <w:tcW w:w="8208" w:type="dxa"/>
          </w:tcPr>
          <w:p w14:paraId="643AA1A5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02" w:type="dxa"/>
          </w:tcPr>
          <w:p w14:paraId="385828E8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</w:tr>
      <w:tr w:rsidR="00552D3A" w:rsidRPr="009D37DC" w14:paraId="22495ECC" w14:textId="77777777" w:rsidTr="00F45F79">
        <w:tc>
          <w:tcPr>
            <w:tcW w:w="8208" w:type="dxa"/>
          </w:tcPr>
          <w:p w14:paraId="392692B3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7D6B0CD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9,280</w:t>
            </w:r>
          </w:p>
        </w:tc>
      </w:tr>
      <w:tr w:rsidR="00552D3A" w:rsidRPr="009D37DC" w14:paraId="7C0EC71F" w14:textId="77777777" w:rsidTr="00F45F79">
        <w:tc>
          <w:tcPr>
            <w:tcW w:w="8208" w:type="dxa"/>
          </w:tcPr>
          <w:p w14:paraId="73C68608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210DD84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35,559</w:t>
            </w:r>
          </w:p>
        </w:tc>
      </w:tr>
      <w:tr w:rsidR="00552D3A" w:rsidRPr="009D37DC" w14:paraId="515808CA" w14:textId="77777777" w:rsidTr="00F45F79">
        <w:tc>
          <w:tcPr>
            <w:tcW w:w="8208" w:type="dxa"/>
          </w:tcPr>
          <w:p w14:paraId="5DF9FCFA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A6AE174" w14:textId="5EE275B5" w:rsidR="00552D3A" w:rsidRPr="009D37DC" w:rsidRDefault="00F9584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8,357</w:t>
            </w:r>
          </w:p>
        </w:tc>
      </w:tr>
      <w:tr w:rsidR="00552D3A" w:rsidRPr="009D37DC" w14:paraId="5A304B49" w14:textId="77777777" w:rsidTr="00F45F79">
        <w:tc>
          <w:tcPr>
            <w:tcW w:w="8208" w:type="dxa"/>
          </w:tcPr>
          <w:p w14:paraId="39560B92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35069FE1" w14:textId="30CA8229" w:rsidR="00552D3A" w:rsidRPr="009D37DC" w:rsidRDefault="00F9584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43,916</w:t>
            </w:r>
          </w:p>
        </w:tc>
      </w:tr>
      <w:tr w:rsidR="00552D3A" w:rsidRPr="009D37DC" w14:paraId="6837A958" w14:textId="77777777" w:rsidTr="00F45F79">
        <w:tc>
          <w:tcPr>
            <w:tcW w:w="8208" w:type="dxa"/>
          </w:tcPr>
          <w:p w14:paraId="09C5137A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888EEA2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2D3A" w:rsidRPr="009D37DC" w14:paraId="021A778D" w14:textId="77777777" w:rsidTr="00F45F79">
        <w:tc>
          <w:tcPr>
            <w:tcW w:w="8208" w:type="dxa"/>
          </w:tcPr>
          <w:p w14:paraId="3A6895C5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02" w:type="dxa"/>
          </w:tcPr>
          <w:p w14:paraId="5946899F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2D3A" w:rsidRPr="009D37DC" w14:paraId="10D48CFF" w14:textId="77777777" w:rsidTr="00F45F79">
        <w:trPr>
          <w:trHeight w:val="396"/>
        </w:trPr>
        <w:tc>
          <w:tcPr>
            <w:tcW w:w="8208" w:type="dxa"/>
          </w:tcPr>
          <w:p w14:paraId="4C690715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74418692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48,437</w:t>
            </w:r>
          </w:p>
        </w:tc>
      </w:tr>
      <w:tr w:rsidR="00552D3A" w:rsidRPr="009D37DC" w14:paraId="3DAB7B9F" w14:textId="77777777" w:rsidTr="00F45F79">
        <w:tc>
          <w:tcPr>
            <w:tcW w:w="8208" w:type="dxa"/>
          </w:tcPr>
          <w:p w14:paraId="4531D326" w14:textId="77777777" w:rsidR="00552D3A" w:rsidRPr="009D37DC" w:rsidRDefault="00552D3A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</w:tcPr>
          <w:p w14:paraId="237E41B5" w14:textId="3666DEEA" w:rsidR="00552D3A" w:rsidRPr="009D37DC" w:rsidRDefault="00F95849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40,080</w:t>
            </w:r>
          </w:p>
        </w:tc>
      </w:tr>
    </w:tbl>
    <w:p w14:paraId="76B24572" w14:textId="77777777" w:rsidR="00953B6D" w:rsidRPr="009D37DC" w:rsidRDefault="00953B6D" w:rsidP="00BE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E5B1BD8" w14:textId="77777777" w:rsidR="0064789D" w:rsidRPr="009D37DC" w:rsidRDefault="00647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301F1995" w14:textId="618E6239" w:rsidR="008C7CE2" w:rsidRPr="009D37DC" w:rsidRDefault="008C7CE2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F45F79" w:rsidRPr="009D37DC">
        <w:rPr>
          <w:rFonts w:ascii="Angsana New" w:hAnsi="Angsana New"/>
          <w:b/>
          <w:bCs/>
          <w:sz w:val="26"/>
          <w:szCs w:val="26"/>
        </w:rPr>
        <w:t>3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342523A6" w14:textId="77777777" w:rsidR="00223B8F" w:rsidRPr="009D37DC" w:rsidRDefault="00223B8F" w:rsidP="00BE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FD56BD4" w14:textId="77777777" w:rsidR="008D058B" w:rsidRPr="009D37DC" w:rsidRDefault="008D058B" w:rsidP="00BE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รายละเอียดของสินทรัพย์ภ</w:t>
      </w:r>
      <w:r w:rsidR="002E5536" w:rsidRPr="009D37DC">
        <w:rPr>
          <w:rFonts w:ascii="Angsana New" w:hAnsi="Angsana New"/>
          <w:sz w:val="26"/>
          <w:szCs w:val="26"/>
          <w:cs/>
        </w:rPr>
        <w:t>าษีเงินได้รอการตัดบัญชี</w:t>
      </w:r>
      <w:r w:rsidRPr="009D37DC">
        <w:rPr>
          <w:rFonts w:ascii="Angsana New" w:hAnsi="Angsana New"/>
          <w:sz w:val="26"/>
          <w:szCs w:val="26"/>
          <w:cs/>
        </w:rPr>
        <w:t xml:space="preserve">ในงบการเงินรวม ณ 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/>
          <w:sz w:val="26"/>
          <w:szCs w:val="26"/>
          <w:cs/>
        </w:rPr>
        <w:t>ธันวาคม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A2AC983" w14:textId="77777777" w:rsidR="0064789D" w:rsidRPr="009D37DC" w:rsidRDefault="0064789D" w:rsidP="0011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36"/>
        <w:gridCol w:w="1047"/>
        <w:gridCol w:w="136"/>
        <w:gridCol w:w="1111"/>
        <w:gridCol w:w="136"/>
        <w:gridCol w:w="1124"/>
        <w:gridCol w:w="136"/>
        <w:gridCol w:w="1034"/>
      </w:tblGrid>
      <w:tr w:rsidR="0064789D" w:rsidRPr="009D37DC" w14:paraId="2D55DDB7" w14:textId="77777777" w:rsidTr="0064789D">
        <w:trPr>
          <w:trHeight w:val="227"/>
        </w:trPr>
        <w:tc>
          <w:tcPr>
            <w:tcW w:w="4050" w:type="dxa"/>
          </w:tcPr>
          <w:p w14:paraId="07182E48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40" w:type="dxa"/>
            <w:gridSpan w:val="9"/>
          </w:tcPr>
          <w:p w14:paraId="45B434AE" w14:textId="202DFDFC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64789D" w:rsidRPr="009D37DC" w14:paraId="0AAC353B" w14:textId="77777777" w:rsidTr="0064789D">
        <w:trPr>
          <w:trHeight w:val="227"/>
        </w:trPr>
        <w:tc>
          <w:tcPr>
            <w:tcW w:w="4050" w:type="dxa"/>
          </w:tcPr>
          <w:p w14:paraId="52277B8A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14:paraId="4FBB309A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446B1F" w14:textId="7AECF1F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ACE62AB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89D" w:rsidRPr="009D37DC" w14:paraId="322D046F" w14:textId="77777777" w:rsidTr="0064789D">
        <w:trPr>
          <w:trHeight w:val="227"/>
        </w:trPr>
        <w:tc>
          <w:tcPr>
            <w:tcW w:w="4050" w:type="dxa"/>
          </w:tcPr>
          <w:p w14:paraId="0B82DCB2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55354" w14:textId="4D2E9E46" w:rsidR="0064789D" w:rsidRPr="009D37DC" w:rsidRDefault="0064789D" w:rsidP="0003100C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" w:type="dxa"/>
            <w:vAlign w:val="bottom"/>
          </w:tcPr>
          <w:p w14:paraId="1EDA6C93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C83F993" w14:textId="4FBCBC49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1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D37DC">
              <w:rPr>
                <w:rFonts w:ascii="Angsana New" w:hAnsi="Angsana New"/>
                <w:sz w:val="26"/>
                <w:szCs w:val="26"/>
              </w:rPr>
              <w:br/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vAlign w:val="bottom"/>
          </w:tcPr>
          <w:p w14:paraId="2E0A62C1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E2AB1E8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  <w:p w14:paraId="16F7C044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20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  <w:p w14:paraId="5F7B6499" w14:textId="39979FE9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" w:type="dxa"/>
            <w:vAlign w:val="bottom"/>
          </w:tcPr>
          <w:p w14:paraId="1BCF1D4C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3A3ACAC" w14:textId="16902785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9D37DC">
              <w:rPr>
                <w:rFonts w:ascii="Angsana New" w:hAnsi="Angsana New"/>
                <w:sz w:val="26"/>
                <w:szCs w:val="26"/>
              </w:rPr>
              <w:br/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" w:type="dxa"/>
            <w:vAlign w:val="bottom"/>
          </w:tcPr>
          <w:p w14:paraId="692427EF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11ACEDD7" w14:textId="77B3C56D" w:rsidR="0064789D" w:rsidRPr="009D37DC" w:rsidRDefault="0064789D" w:rsidP="0003100C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4789D" w:rsidRPr="009D37DC" w14:paraId="301B62CD" w14:textId="77777777" w:rsidTr="00F24B5F">
        <w:tc>
          <w:tcPr>
            <w:tcW w:w="4050" w:type="dxa"/>
          </w:tcPr>
          <w:p w14:paraId="040FDA10" w14:textId="5DE03705" w:rsidR="0064789D" w:rsidRPr="009D37DC" w:rsidRDefault="0064789D" w:rsidP="0064789D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D5314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8D91A1B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7BCB50C0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1E5D8E0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9BDDE6C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740A8EED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541A150E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7A696C7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1CF2F7DC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B5F" w:rsidRPr="009D37DC" w14:paraId="095C68D3" w14:textId="77777777" w:rsidTr="00F24B5F">
        <w:tc>
          <w:tcPr>
            <w:tcW w:w="4050" w:type="dxa"/>
          </w:tcPr>
          <w:p w14:paraId="55DF13C9" w14:textId="4A828763" w:rsidR="00F24B5F" w:rsidRPr="009D37DC" w:rsidRDefault="00F24B5F" w:rsidP="0064789D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80" w:type="dxa"/>
            <w:vAlign w:val="bottom"/>
          </w:tcPr>
          <w:p w14:paraId="6A06FA9B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8C8FE6D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047" w:type="dxa"/>
            <w:vAlign w:val="bottom"/>
          </w:tcPr>
          <w:p w14:paraId="41D56793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2F35349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BCEEC0A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C421148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5D9D9BDF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2719401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5A47A39B" w14:textId="77777777" w:rsidR="00F24B5F" w:rsidRPr="009D37DC" w:rsidRDefault="00F24B5F" w:rsidP="006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B5F" w:rsidRPr="009D37DC" w14:paraId="39A56A3C" w14:textId="77777777" w:rsidTr="0064789D">
        <w:tc>
          <w:tcPr>
            <w:tcW w:w="4050" w:type="dxa"/>
          </w:tcPr>
          <w:p w14:paraId="25AA2EF0" w14:textId="29FE839C" w:rsidR="00F24B5F" w:rsidRPr="009D37DC" w:rsidRDefault="00F24B5F" w:rsidP="00F24B5F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8D2F16" w:rsidRPr="009D37DC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ผลขาดทุนจากการดำเนินงาน</w:t>
            </w:r>
          </w:p>
        </w:tc>
        <w:tc>
          <w:tcPr>
            <w:tcW w:w="1080" w:type="dxa"/>
          </w:tcPr>
          <w:p w14:paraId="0CD76636" w14:textId="77777777" w:rsidR="00F24B5F" w:rsidRPr="009D37DC" w:rsidRDefault="00F24B5F" w:rsidP="00F24B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12,185</w:t>
            </w:r>
          </w:p>
        </w:tc>
        <w:tc>
          <w:tcPr>
            <w:tcW w:w="136" w:type="dxa"/>
          </w:tcPr>
          <w:p w14:paraId="3E78E1DC" w14:textId="77777777" w:rsidR="00F24B5F" w:rsidRPr="009D37DC" w:rsidRDefault="00F24B5F" w:rsidP="00F24B5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3E7D9043" w14:textId="77777777" w:rsidR="00F24B5F" w:rsidRPr="009D37DC" w:rsidRDefault="00F24B5F" w:rsidP="00F24B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(6,688)</w:t>
            </w:r>
          </w:p>
        </w:tc>
        <w:tc>
          <w:tcPr>
            <w:tcW w:w="136" w:type="dxa"/>
          </w:tcPr>
          <w:p w14:paraId="72141DEC" w14:textId="77777777" w:rsidR="00F24B5F" w:rsidRPr="009D37DC" w:rsidRDefault="00F24B5F" w:rsidP="00F24B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8CCE0CC" w14:textId="77777777" w:rsidR="00F24B5F" w:rsidRPr="009D37DC" w:rsidRDefault="00F24B5F" w:rsidP="00F24B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6D8A18A" w14:textId="77777777" w:rsidR="00F24B5F" w:rsidRPr="009D37DC" w:rsidRDefault="00F24B5F" w:rsidP="00F24B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2FBA0426" w14:textId="715DCF84" w:rsidR="00F24B5F" w:rsidRPr="009D37DC" w:rsidRDefault="00F24B5F" w:rsidP="00F24B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0E3DF78E" w14:textId="77777777" w:rsidR="00F24B5F" w:rsidRPr="009D37DC" w:rsidRDefault="00F24B5F" w:rsidP="00F24B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A4EBC94" w14:textId="4655FA0F" w:rsidR="00F24B5F" w:rsidRPr="009D37DC" w:rsidRDefault="00F24B5F" w:rsidP="00F24B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5,497</w:t>
            </w:r>
          </w:p>
        </w:tc>
      </w:tr>
      <w:tr w:rsidR="000E3674" w:rsidRPr="009D37DC" w14:paraId="4E42869A" w14:textId="77777777" w:rsidTr="0064789D">
        <w:tc>
          <w:tcPr>
            <w:tcW w:w="4050" w:type="dxa"/>
          </w:tcPr>
          <w:p w14:paraId="58FC7C26" w14:textId="7AED1915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1080" w:type="dxa"/>
          </w:tcPr>
          <w:p w14:paraId="693392EC" w14:textId="1AD22021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7A984EC2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0125F50" w14:textId="41D5FD81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BDF5D33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073EE6" w14:textId="6257A6B1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2804E170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E493E08" w14:textId="02F685E0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  <w:tc>
          <w:tcPr>
            <w:tcW w:w="136" w:type="dxa"/>
          </w:tcPr>
          <w:p w14:paraId="3ADDA986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4BD53BE" w14:textId="0B9FE786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</w:tr>
      <w:tr w:rsidR="000E3674" w:rsidRPr="009D37DC" w14:paraId="5CB58093" w14:textId="77777777" w:rsidTr="0064789D">
        <w:tc>
          <w:tcPr>
            <w:tcW w:w="4050" w:type="dxa"/>
          </w:tcPr>
          <w:p w14:paraId="19E94C00" w14:textId="56F1EE2E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6156B6D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EC6FCC2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52DB4EE1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36" w:type="dxa"/>
          </w:tcPr>
          <w:p w14:paraId="426DF49D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F4E13F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415F9D0D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0C18E4C7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20D4CBB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34582BE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0E3674" w:rsidRPr="009D37DC" w14:paraId="0EB885A2" w14:textId="77777777" w:rsidTr="0064789D">
        <w:tc>
          <w:tcPr>
            <w:tcW w:w="4050" w:type="dxa"/>
          </w:tcPr>
          <w:p w14:paraId="3A12612B" w14:textId="3FA3F1F1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6E267952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36" w:type="dxa"/>
          </w:tcPr>
          <w:p w14:paraId="550942A9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5F4F419B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36" w:type="dxa"/>
          </w:tcPr>
          <w:p w14:paraId="7E94CCF1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87408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8C22739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0B677C71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C1DC083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C6F23AD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704</w:t>
            </w:r>
          </w:p>
        </w:tc>
      </w:tr>
      <w:tr w:rsidR="000E3674" w:rsidRPr="009D37DC" w14:paraId="52F06A6C" w14:textId="77777777" w:rsidTr="0064789D">
        <w:tc>
          <w:tcPr>
            <w:tcW w:w="4050" w:type="dxa"/>
            <w:vAlign w:val="bottom"/>
          </w:tcPr>
          <w:p w14:paraId="57EB4CE6" w14:textId="2C623CA1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80" w:type="dxa"/>
          </w:tcPr>
          <w:p w14:paraId="78F20478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77A26587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2C1DE8A6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  <w:tc>
          <w:tcPr>
            <w:tcW w:w="136" w:type="dxa"/>
          </w:tcPr>
          <w:p w14:paraId="127304D8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18D9275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0F3870FE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035375A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3D43B31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FEF85E4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</w:tr>
      <w:tr w:rsidR="000E3674" w:rsidRPr="009D37DC" w14:paraId="0193130B" w14:textId="77777777" w:rsidTr="0064789D">
        <w:tc>
          <w:tcPr>
            <w:tcW w:w="4050" w:type="dxa"/>
          </w:tcPr>
          <w:p w14:paraId="6C2F8EF8" w14:textId="023C7782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80" w:type="dxa"/>
          </w:tcPr>
          <w:p w14:paraId="778CA2D9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2,441</w:t>
            </w:r>
          </w:p>
        </w:tc>
        <w:tc>
          <w:tcPr>
            <w:tcW w:w="136" w:type="dxa"/>
          </w:tcPr>
          <w:p w14:paraId="69504841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7F0D555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1,153</w:t>
            </w:r>
          </w:p>
        </w:tc>
        <w:tc>
          <w:tcPr>
            <w:tcW w:w="136" w:type="dxa"/>
          </w:tcPr>
          <w:p w14:paraId="7D34F10C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3104B06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36" w:type="dxa"/>
          </w:tcPr>
          <w:p w14:paraId="531B1426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0E0D018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5B9BFDD6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0A65E1C6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3,337</w:t>
            </w:r>
          </w:p>
        </w:tc>
      </w:tr>
      <w:tr w:rsidR="000E3674" w:rsidRPr="009D37DC" w14:paraId="1BB9BC88" w14:textId="77777777" w:rsidTr="0064789D">
        <w:tc>
          <w:tcPr>
            <w:tcW w:w="4050" w:type="dxa"/>
          </w:tcPr>
          <w:p w14:paraId="024E439F" w14:textId="7A4AA873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080" w:type="dxa"/>
          </w:tcPr>
          <w:p w14:paraId="0F84EE34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6" w:type="dxa"/>
          </w:tcPr>
          <w:p w14:paraId="79B2EBC8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600C53A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36" w:type="dxa"/>
          </w:tcPr>
          <w:p w14:paraId="53F0FC03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F00E597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4074BE47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9B47D43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7C365A83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C3B585D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0E3674" w:rsidRPr="009D37DC" w14:paraId="6B9EED45" w14:textId="77777777" w:rsidTr="0064789D">
        <w:tc>
          <w:tcPr>
            <w:tcW w:w="4050" w:type="dxa"/>
          </w:tcPr>
          <w:p w14:paraId="3F827197" w14:textId="6CACC4E5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0A4C92F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136" w:type="dxa"/>
          </w:tcPr>
          <w:p w14:paraId="36ADB5F0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41298D3B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(522)</w:t>
            </w:r>
          </w:p>
        </w:tc>
        <w:tc>
          <w:tcPr>
            <w:tcW w:w="136" w:type="dxa"/>
          </w:tcPr>
          <w:p w14:paraId="721BF07D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4E5E65E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72C380D5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1325FAB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48CF95E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F47413E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0E3674" w:rsidRPr="009D37DC" w14:paraId="4898A645" w14:textId="77777777" w:rsidTr="0064789D">
        <w:tc>
          <w:tcPr>
            <w:tcW w:w="4050" w:type="dxa"/>
          </w:tcPr>
          <w:p w14:paraId="4B0152BF" w14:textId="19B5932B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080" w:type="dxa"/>
          </w:tcPr>
          <w:p w14:paraId="0CD04BC5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7,562</w:t>
            </w:r>
          </w:p>
        </w:tc>
        <w:tc>
          <w:tcPr>
            <w:tcW w:w="136" w:type="dxa"/>
          </w:tcPr>
          <w:p w14:paraId="2DF78B00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0C9C4EF4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36" w:type="dxa"/>
          </w:tcPr>
          <w:p w14:paraId="638D92D9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9476F1D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547E9509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17284A85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7FBF9865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44650DA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8,096</w:t>
            </w:r>
          </w:p>
        </w:tc>
      </w:tr>
      <w:tr w:rsidR="000E3674" w:rsidRPr="009D37DC" w14:paraId="5EE2CD4B" w14:textId="77777777" w:rsidTr="0064789D">
        <w:tc>
          <w:tcPr>
            <w:tcW w:w="4050" w:type="dxa"/>
          </w:tcPr>
          <w:p w14:paraId="232F6E46" w14:textId="3429FAC7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080" w:type="dxa"/>
          </w:tcPr>
          <w:p w14:paraId="6DA638A9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136" w:type="dxa"/>
          </w:tcPr>
          <w:p w14:paraId="1CD8A54E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3E4A6931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2,286</w:t>
            </w:r>
          </w:p>
        </w:tc>
        <w:tc>
          <w:tcPr>
            <w:tcW w:w="136" w:type="dxa"/>
          </w:tcPr>
          <w:p w14:paraId="47B25E0F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0CF3673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48689AD1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700810E0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007C5020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C1A7AB9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4,118</w:t>
            </w:r>
          </w:p>
        </w:tc>
      </w:tr>
      <w:tr w:rsidR="000E3674" w:rsidRPr="009D37DC" w14:paraId="696CD843" w14:textId="77777777" w:rsidTr="0064789D">
        <w:tc>
          <w:tcPr>
            <w:tcW w:w="4050" w:type="dxa"/>
          </w:tcPr>
          <w:p w14:paraId="3DEAA37E" w14:textId="1EE4AE67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6D8EEC2B" w14:textId="1FEC4C1B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F070DD5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6CAA608B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3,398</w:t>
            </w:r>
          </w:p>
        </w:tc>
        <w:tc>
          <w:tcPr>
            <w:tcW w:w="136" w:type="dxa"/>
          </w:tcPr>
          <w:p w14:paraId="5F46AF3A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5BD324A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63F2224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2F0D9014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365D104E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B474D4A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3,398</w:t>
            </w:r>
          </w:p>
        </w:tc>
      </w:tr>
      <w:tr w:rsidR="000E3674" w:rsidRPr="009D37DC" w14:paraId="35EE832B" w14:textId="77777777" w:rsidTr="0064789D">
        <w:trPr>
          <w:trHeight w:val="234"/>
        </w:trPr>
        <w:tc>
          <w:tcPr>
            <w:tcW w:w="4050" w:type="dxa"/>
          </w:tcPr>
          <w:p w14:paraId="0FB16E04" w14:textId="443146C5" w:rsidR="000E3674" w:rsidRPr="009D37DC" w:rsidRDefault="000E3674" w:rsidP="000E36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6439B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26,438</w:t>
            </w:r>
          </w:p>
        </w:tc>
        <w:tc>
          <w:tcPr>
            <w:tcW w:w="136" w:type="dxa"/>
          </w:tcPr>
          <w:p w14:paraId="4AEC54F8" w14:textId="77777777" w:rsidR="000E3674" w:rsidRPr="009D37DC" w:rsidRDefault="000E3674" w:rsidP="000E3674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78488C1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2,562</w:t>
            </w:r>
          </w:p>
        </w:tc>
        <w:tc>
          <w:tcPr>
            <w:tcW w:w="136" w:type="dxa"/>
          </w:tcPr>
          <w:p w14:paraId="627F4C12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8964753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36" w:type="dxa"/>
          </w:tcPr>
          <w:p w14:paraId="483B0D80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C81B2E1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  <w:tc>
          <w:tcPr>
            <w:tcW w:w="136" w:type="dxa"/>
          </w:tcPr>
          <w:p w14:paraId="36B8313D" w14:textId="77777777" w:rsidR="000E3674" w:rsidRPr="009D37DC" w:rsidRDefault="000E3674" w:rsidP="000E36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5345C049" w14:textId="77777777" w:rsidR="000E3674" w:rsidRPr="009D37DC" w:rsidRDefault="000E3674" w:rsidP="000E36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33,332</w:t>
            </w:r>
          </w:p>
        </w:tc>
      </w:tr>
    </w:tbl>
    <w:p w14:paraId="0996534D" w14:textId="77777777" w:rsidR="00735F0A" w:rsidRPr="009D37DC" w:rsidRDefault="00735F0A" w:rsidP="00BE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75A60FD" w14:textId="77777777" w:rsidR="00117D98" w:rsidRPr="009D37DC" w:rsidRDefault="0011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3C55CB00" w14:textId="3A786228" w:rsidR="008D058B" w:rsidRPr="009D37DC" w:rsidRDefault="008D058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รายละเอียดของสินทรัพย์</w:t>
      </w:r>
      <w:r w:rsidR="002E5536" w:rsidRPr="009D37DC">
        <w:rPr>
          <w:rFonts w:ascii="Angsana New" w:hAnsi="Angsana New"/>
          <w:sz w:val="26"/>
          <w:szCs w:val="26"/>
          <w:cs/>
        </w:rPr>
        <w:t>ภาษีเงินได้รอการตัดบัญชี</w:t>
      </w:r>
      <w:r w:rsidRPr="009D37DC">
        <w:rPr>
          <w:rFonts w:ascii="Angsana New" w:hAnsi="Angsana New"/>
          <w:sz w:val="26"/>
          <w:szCs w:val="26"/>
          <w:cs/>
        </w:rPr>
        <w:t xml:space="preserve">ในงบการเงินเฉพาะกิจการ ณ 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/>
          <w:sz w:val="26"/>
          <w:szCs w:val="26"/>
          <w:cs/>
        </w:rPr>
        <w:t>ธันวาคม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2598ECC" w14:textId="77777777" w:rsidR="008B2218" w:rsidRPr="009D37DC" w:rsidRDefault="008B2218" w:rsidP="0011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99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36"/>
        <w:gridCol w:w="1047"/>
        <w:gridCol w:w="136"/>
        <w:gridCol w:w="1111"/>
        <w:gridCol w:w="136"/>
        <w:gridCol w:w="1124"/>
        <w:gridCol w:w="136"/>
        <w:gridCol w:w="1034"/>
      </w:tblGrid>
      <w:tr w:rsidR="0064789D" w:rsidRPr="009D37DC" w14:paraId="2A76949D" w14:textId="77777777" w:rsidTr="0003100C">
        <w:trPr>
          <w:trHeight w:val="227"/>
        </w:trPr>
        <w:tc>
          <w:tcPr>
            <w:tcW w:w="4050" w:type="dxa"/>
          </w:tcPr>
          <w:p w14:paraId="07F805A7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40" w:type="dxa"/>
            <w:gridSpan w:val="9"/>
          </w:tcPr>
          <w:p w14:paraId="50FD8F7D" w14:textId="5759F3FB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F35690" w:rsidRPr="009D37DC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64789D" w:rsidRPr="009D37DC" w14:paraId="3E9037D1" w14:textId="77777777" w:rsidTr="0003100C">
        <w:trPr>
          <w:trHeight w:val="227"/>
        </w:trPr>
        <w:tc>
          <w:tcPr>
            <w:tcW w:w="4050" w:type="dxa"/>
          </w:tcPr>
          <w:p w14:paraId="22301B96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14:paraId="2A9F0716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DF964F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9961AD4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89D" w:rsidRPr="009D37DC" w14:paraId="03C034F6" w14:textId="77777777" w:rsidTr="0003100C">
        <w:trPr>
          <w:trHeight w:val="227"/>
        </w:trPr>
        <w:tc>
          <w:tcPr>
            <w:tcW w:w="4050" w:type="dxa"/>
          </w:tcPr>
          <w:p w14:paraId="3DBA2FFB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F8EF8" w14:textId="77777777" w:rsidR="0064789D" w:rsidRPr="009D37DC" w:rsidRDefault="0064789D" w:rsidP="0003100C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" w:type="dxa"/>
            <w:vAlign w:val="bottom"/>
          </w:tcPr>
          <w:p w14:paraId="77AC9150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24FA65F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1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D37DC">
              <w:rPr>
                <w:rFonts w:ascii="Angsana New" w:hAnsi="Angsana New"/>
                <w:sz w:val="26"/>
                <w:szCs w:val="26"/>
              </w:rPr>
              <w:br/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vAlign w:val="bottom"/>
          </w:tcPr>
          <w:p w14:paraId="34AE4B2D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D86CDD3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  <w:p w14:paraId="5792CE46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20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  <w:p w14:paraId="36003D3B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" w:type="dxa"/>
            <w:vAlign w:val="bottom"/>
          </w:tcPr>
          <w:p w14:paraId="4239C631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D7523C3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9D37DC">
              <w:rPr>
                <w:rFonts w:ascii="Angsana New" w:hAnsi="Angsana New"/>
                <w:sz w:val="26"/>
                <w:szCs w:val="26"/>
              </w:rPr>
              <w:br/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" w:type="dxa"/>
            <w:vAlign w:val="bottom"/>
          </w:tcPr>
          <w:p w14:paraId="51E9C123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0FA338A1" w14:textId="77777777" w:rsidR="0064789D" w:rsidRPr="009D37DC" w:rsidRDefault="0064789D" w:rsidP="0003100C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4789D" w:rsidRPr="009D37DC" w14:paraId="3BB8EB7E" w14:textId="77777777" w:rsidTr="0003100C">
        <w:tc>
          <w:tcPr>
            <w:tcW w:w="4050" w:type="dxa"/>
          </w:tcPr>
          <w:p w14:paraId="7FBC64E1" w14:textId="77777777" w:rsidR="0064789D" w:rsidRPr="009D37DC" w:rsidRDefault="0064789D" w:rsidP="0003100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770FAF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7A1A7D4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FB06893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DA8B334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BEFCFFE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A0B3816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5B7384B9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79B79A26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13A1A80E" w14:textId="77777777" w:rsidR="0064789D" w:rsidRPr="009D37DC" w:rsidRDefault="0064789D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89D" w:rsidRPr="009D37DC" w14:paraId="029416E6" w14:textId="77777777" w:rsidTr="0003100C">
        <w:tc>
          <w:tcPr>
            <w:tcW w:w="4050" w:type="dxa"/>
          </w:tcPr>
          <w:p w14:paraId="402F0269" w14:textId="77777777" w:rsidR="0064789D" w:rsidRPr="009D37DC" w:rsidRDefault="0064789D" w:rsidP="0064789D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667C547A" w14:textId="396C5A61" w:rsidR="0064789D" w:rsidRPr="009D37DC" w:rsidRDefault="0064789D" w:rsidP="006478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AC1C075" w14:textId="77777777" w:rsidR="0064789D" w:rsidRPr="009D37DC" w:rsidRDefault="0064789D" w:rsidP="0064789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0601372D" w14:textId="7FA00853" w:rsidR="0064789D" w:rsidRPr="009D37DC" w:rsidRDefault="0064789D" w:rsidP="006478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7AE77AF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B327992" w14:textId="61226596" w:rsidR="0064789D" w:rsidRPr="009D37DC" w:rsidRDefault="0064789D" w:rsidP="006478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5A6EBFC3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65BF8111" w14:textId="638ADBE2" w:rsidR="0064789D" w:rsidRPr="009D37DC" w:rsidRDefault="0064789D" w:rsidP="006478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EC75239" w14:textId="77777777" w:rsidR="0064789D" w:rsidRPr="009D37DC" w:rsidRDefault="0064789D" w:rsidP="006478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FAA47DF" w14:textId="2BE3F716" w:rsidR="0064789D" w:rsidRPr="009D37DC" w:rsidRDefault="0064789D" w:rsidP="006478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D98" w:rsidRPr="009D37DC" w14:paraId="50B8EBEB" w14:textId="77777777" w:rsidTr="00111DB8">
        <w:tc>
          <w:tcPr>
            <w:tcW w:w="4050" w:type="dxa"/>
          </w:tcPr>
          <w:p w14:paraId="45D89270" w14:textId="0AF920DD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ผลขาดทุนจากการดำเนินงาน</w:t>
            </w:r>
          </w:p>
        </w:tc>
        <w:tc>
          <w:tcPr>
            <w:tcW w:w="1080" w:type="dxa"/>
          </w:tcPr>
          <w:p w14:paraId="2076A33D" w14:textId="70715276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026118C1" w14:textId="77777777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61FF636D" w14:textId="4675631E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36" w:type="dxa"/>
          </w:tcPr>
          <w:p w14:paraId="1D963919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7193F29" w14:textId="20683F41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0E98E1E3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1A1E7AB6" w14:textId="7344D7D8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1E566944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41124AD" w14:textId="7011138F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453</w:t>
            </w:r>
          </w:p>
        </w:tc>
      </w:tr>
      <w:tr w:rsidR="00117D98" w:rsidRPr="009D37DC" w14:paraId="2D0FE697" w14:textId="77777777" w:rsidTr="00111DB8">
        <w:tc>
          <w:tcPr>
            <w:tcW w:w="4050" w:type="dxa"/>
          </w:tcPr>
          <w:p w14:paraId="377C3942" w14:textId="126E72BD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1080" w:type="dxa"/>
          </w:tcPr>
          <w:p w14:paraId="33AD5CDD" w14:textId="29F1F829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1CD0537E" w14:textId="77777777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F1FCE01" w14:textId="42CA0A85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022EF647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EAAA349" w14:textId="5C02710C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36" w:type="dxa"/>
          </w:tcPr>
          <w:p w14:paraId="534708C7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6728A24B" w14:textId="64B7C64E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  <w:tc>
          <w:tcPr>
            <w:tcW w:w="136" w:type="dxa"/>
          </w:tcPr>
          <w:p w14:paraId="1CE6F595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36822E7" w14:textId="793F7C38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</w:tr>
      <w:tr w:rsidR="00117D98" w:rsidRPr="009D37DC" w14:paraId="04980A9D" w14:textId="77777777" w:rsidTr="0003100C">
        <w:tc>
          <w:tcPr>
            <w:tcW w:w="4050" w:type="dxa"/>
            <w:vAlign w:val="bottom"/>
          </w:tcPr>
          <w:p w14:paraId="06AC686B" w14:textId="77777777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80" w:type="dxa"/>
          </w:tcPr>
          <w:p w14:paraId="1F2E8D91" w14:textId="16DBC2D0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57F9AC18" w14:textId="77777777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342"/>
                <w:tab w:val="left" w:pos="612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204C0C4E" w14:textId="3F01AE32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36" w:type="dxa"/>
          </w:tcPr>
          <w:p w14:paraId="2080E248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B75A4BF" w14:textId="2968E115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3B3DFCE4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41B97EF" w14:textId="027622FE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41A09540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88A8188" w14:textId="5EE12DC2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117D98" w:rsidRPr="009D37DC" w14:paraId="65688958" w14:textId="77777777" w:rsidTr="0003100C">
        <w:tc>
          <w:tcPr>
            <w:tcW w:w="4050" w:type="dxa"/>
          </w:tcPr>
          <w:p w14:paraId="69DDE9B5" w14:textId="77777777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015BBD9E" w14:textId="05356583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36" w:type="dxa"/>
          </w:tcPr>
          <w:p w14:paraId="3786095A" w14:textId="77777777" w:rsidR="00117D98" w:rsidRPr="009D37DC" w:rsidRDefault="00117D98" w:rsidP="00117D9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2C2188F4" w14:textId="1F769106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567</w:t>
            </w:r>
          </w:p>
        </w:tc>
        <w:tc>
          <w:tcPr>
            <w:tcW w:w="136" w:type="dxa"/>
          </w:tcPr>
          <w:p w14:paraId="1D8FD3FB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1C407C5" w14:textId="619AD990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(188)</w:t>
            </w:r>
          </w:p>
        </w:tc>
        <w:tc>
          <w:tcPr>
            <w:tcW w:w="136" w:type="dxa"/>
          </w:tcPr>
          <w:p w14:paraId="486AE443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47C3B40F" w14:textId="068461AA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39DF757F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CAB5F01" w14:textId="167D6CC4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1,315</w:t>
            </w:r>
          </w:p>
        </w:tc>
      </w:tr>
      <w:tr w:rsidR="00117D98" w:rsidRPr="009D37DC" w14:paraId="79A3F1F4" w14:textId="77777777" w:rsidTr="0003100C">
        <w:tc>
          <w:tcPr>
            <w:tcW w:w="4050" w:type="dxa"/>
          </w:tcPr>
          <w:p w14:paraId="7669E8F4" w14:textId="77777777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080" w:type="dxa"/>
          </w:tcPr>
          <w:p w14:paraId="581ADFBC" w14:textId="10B833B3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36" w:type="dxa"/>
          </w:tcPr>
          <w:p w14:paraId="1A061C52" w14:textId="77777777" w:rsidR="00117D98" w:rsidRPr="009D37DC" w:rsidRDefault="00117D98" w:rsidP="00117D9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77793447" w14:textId="042DA271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36" w:type="dxa"/>
          </w:tcPr>
          <w:p w14:paraId="7FD7745C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797F545" w14:textId="66457F02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6BA917AE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0FE5037" w14:textId="5C4E688D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6" w:type="dxa"/>
          </w:tcPr>
          <w:p w14:paraId="47583E4C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1F5ACE2A" w14:textId="52D713AF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117D98" w:rsidRPr="009D37DC" w14:paraId="5DF514C4" w14:textId="77777777" w:rsidTr="0003100C">
        <w:trPr>
          <w:trHeight w:val="234"/>
        </w:trPr>
        <w:tc>
          <w:tcPr>
            <w:tcW w:w="4050" w:type="dxa"/>
          </w:tcPr>
          <w:p w14:paraId="36757B17" w14:textId="77777777" w:rsidR="00117D98" w:rsidRPr="009D37DC" w:rsidRDefault="00117D98" w:rsidP="00117D9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FFEFA8" w14:textId="49B74718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136" w:type="dxa"/>
          </w:tcPr>
          <w:p w14:paraId="1C99D2C1" w14:textId="77777777" w:rsidR="00117D98" w:rsidRPr="009D37DC" w:rsidRDefault="00117D98" w:rsidP="00117D98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436FDF8" w14:textId="0CDD4BA8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1,077</w:t>
            </w:r>
          </w:p>
        </w:tc>
        <w:tc>
          <w:tcPr>
            <w:tcW w:w="136" w:type="dxa"/>
          </w:tcPr>
          <w:p w14:paraId="5CB9F459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4DFF1B1" w14:textId="05D454D1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(188)</w:t>
            </w:r>
          </w:p>
        </w:tc>
        <w:tc>
          <w:tcPr>
            <w:tcW w:w="136" w:type="dxa"/>
          </w:tcPr>
          <w:p w14:paraId="7E47FAB3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2A699858" w14:textId="04F98170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4,589</w:t>
            </w:r>
          </w:p>
        </w:tc>
        <w:tc>
          <w:tcPr>
            <w:tcW w:w="136" w:type="dxa"/>
          </w:tcPr>
          <w:p w14:paraId="3006306D" w14:textId="77777777" w:rsidR="00117D98" w:rsidRPr="009D37DC" w:rsidRDefault="00117D98" w:rsidP="00117D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787C91DF" w14:textId="3106A9EA" w:rsidR="00117D98" w:rsidRPr="009D37DC" w:rsidRDefault="00117D98" w:rsidP="00117D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6,648</w:t>
            </w:r>
          </w:p>
        </w:tc>
      </w:tr>
    </w:tbl>
    <w:p w14:paraId="21479630" w14:textId="77777777" w:rsidR="00117D98" w:rsidRPr="009D37DC" w:rsidRDefault="00117D98" w:rsidP="00E6242F">
      <w:pPr>
        <w:tabs>
          <w:tab w:val="clear" w:pos="227"/>
        </w:tabs>
        <w:rPr>
          <w:rFonts w:ascii="Angsana New" w:hAnsi="Angsana New"/>
          <w:sz w:val="22"/>
          <w:szCs w:val="22"/>
        </w:rPr>
      </w:pPr>
    </w:p>
    <w:p w14:paraId="2C9C5009" w14:textId="77777777" w:rsidR="008C7CE2" w:rsidRPr="009D37DC" w:rsidRDefault="00EF5211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ค่าใช้จ่าย</w:t>
      </w:r>
      <w:r w:rsidR="00E93CC3" w:rsidRPr="009D37DC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="008C7CE2" w:rsidRPr="009D37DC">
        <w:rPr>
          <w:rFonts w:ascii="Angsana New" w:hAnsi="Angsana New"/>
          <w:sz w:val="26"/>
          <w:szCs w:val="26"/>
          <w:cs/>
        </w:rPr>
        <w:t>ภาษีเงินได้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="008C7CE2" w:rsidRPr="009D37D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03B73793" w14:textId="77777777" w:rsidR="00CF55DD" w:rsidRPr="009D37DC" w:rsidRDefault="00CF55DD" w:rsidP="00E6242F">
      <w:pPr>
        <w:rPr>
          <w:rFonts w:ascii="Angsana New" w:hAnsi="Angsana New"/>
          <w:sz w:val="22"/>
          <w:szCs w:val="22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1F32CC" w:rsidRPr="009D37DC" w14:paraId="395B2BEC" w14:textId="77777777" w:rsidTr="001F32CC">
        <w:trPr>
          <w:cantSplit/>
        </w:trPr>
        <w:tc>
          <w:tcPr>
            <w:tcW w:w="4230" w:type="dxa"/>
          </w:tcPr>
          <w:p w14:paraId="26DBAEC3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54CC36B2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32CC" w:rsidRPr="009D37DC" w14:paraId="75C55C2A" w14:textId="77777777" w:rsidTr="001F32CC">
        <w:trPr>
          <w:cantSplit/>
        </w:trPr>
        <w:tc>
          <w:tcPr>
            <w:tcW w:w="4230" w:type="dxa"/>
          </w:tcPr>
          <w:p w14:paraId="79B0CDBB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ED16657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124FBE32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18404C8C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32CC" w:rsidRPr="009D37DC" w14:paraId="306733B5" w14:textId="77777777" w:rsidTr="001F32CC">
        <w:tc>
          <w:tcPr>
            <w:tcW w:w="4230" w:type="dxa"/>
          </w:tcPr>
          <w:p w14:paraId="2F6DB823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DDA61" w14:textId="77777777" w:rsidR="001F32CC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2EF6F8A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96D2BB" w14:textId="77777777" w:rsidR="001F32CC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731F225A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75CF69" w14:textId="77777777" w:rsidR="001F32CC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EA2943D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1D9843" w14:textId="77777777" w:rsidR="001F32CC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F32CC" w:rsidRPr="009D37DC" w14:paraId="6DE770B1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023779C7" w14:textId="77777777" w:rsidR="001F32CC" w:rsidRPr="009D37DC" w:rsidRDefault="001F32CC" w:rsidP="00452D6F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254784A9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B9182B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E1131F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A75C83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94D5AC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5F749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17C7028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C64" w:rsidRPr="009D37DC" w14:paraId="6E4846AD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2DB1F0C" w14:textId="77777777" w:rsidR="00915C64" w:rsidRPr="009D37DC" w:rsidRDefault="00915C64" w:rsidP="00915C6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0B430D2B" w14:textId="2A78F8B5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23,912</w:t>
            </w:r>
          </w:p>
        </w:tc>
        <w:tc>
          <w:tcPr>
            <w:tcW w:w="236" w:type="dxa"/>
          </w:tcPr>
          <w:p w14:paraId="265CDD20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9BD86F" w14:textId="173BEB32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33,442</w:t>
            </w:r>
          </w:p>
        </w:tc>
        <w:tc>
          <w:tcPr>
            <w:tcW w:w="236" w:type="dxa"/>
          </w:tcPr>
          <w:p w14:paraId="1CCB02ED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3C0774" w14:textId="182FB673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0F6C050" w14:textId="77777777" w:rsidR="00915C64" w:rsidRPr="009D37DC" w:rsidRDefault="00915C64" w:rsidP="00915C64">
            <w:pPr>
              <w:tabs>
                <w:tab w:val="clear" w:pos="227"/>
                <w:tab w:val="clear" w:pos="4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53C885E" w14:textId="3704BF8E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3,952</w:t>
            </w:r>
          </w:p>
        </w:tc>
      </w:tr>
      <w:tr w:rsidR="00915C64" w:rsidRPr="009D37DC" w14:paraId="1D6DD489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5CC5474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</w:tcPr>
          <w:p w14:paraId="6AD0DED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021C92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E0F030C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F4E6C8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E467792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611FA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6CC79E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C64" w:rsidRPr="009D37DC" w14:paraId="751DBDB7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97F4D09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43BB0DC3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0BD438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2D9552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A41607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FEDDD1D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881D2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A91880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C64" w:rsidRPr="009D37DC" w14:paraId="4FD89F70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103FFCF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61795215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EDE1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AAA4EB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9A1407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BFF12B5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7D6C2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DAA785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C64" w:rsidRPr="009D37DC" w14:paraId="1A7FC7CD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4697E1A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1E17934C" w14:textId="727982BB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6,688</w:t>
            </w:r>
          </w:p>
        </w:tc>
        <w:tc>
          <w:tcPr>
            <w:tcW w:w="236" w:type="dxa"/>
          </w:tcPr>
          <w:p w14:paraId="097A9B03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9971BF" w14:textId="253E24E1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(1,009)</w:t>
            </w:r>
          </w:p>
        </w:tc>
        <w:tc>
          <w:tcPr>
            <w:tcW w:w="236" w:type="dxa"/>
          </w:tcPr>
          <w:p w14:paraId="7CAD73F1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45D04D" w14:textId="5C198F9F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(453)</w:t>
            </w:r>
          </w:p>
        </w:tc>
        <w:tc>
          <w:tcPr>
            <w:tcW w:w="270" w:type="dxa"/>
          </w:tcPr>
          <w:p w14:paraId="0254D53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B857901" w14:textId="18FD81E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2ADA85BC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72629D3" w14:textId="279B221D" w:rsidR="00915C64" w:rsidRPr="009D37DC" w:rsidRDefault="00915C64" w:rsidP="00915C6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</w:t>
            </w:r>
            <w:r w:rsidRPr="009D37DC">
              <w:rPr>
                <w:rFonts w:ascii="Angsana New" w:eastAsia="Cordia New" w:hAnsi="Angsana New"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14:paraId="5E1F2B23" w14:textId="4EAD4C14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(211)</w:t>
            </w:r>
          </w:p>
        </w:tc>
        <w:tc>
          <w:tcPr>
            <w:tcW w:w="236" w:type="dxa"/>
          </w:tcPr>
          <w:p w14:paraId="6CC6D35A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2A70448" w14:textId="4F99CFA1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7C5BF6E0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F1ADC78" w14:textId="7895A4F0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488D36A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0237208" w14:textId="2F2B629F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4B2C3F8D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320C2EE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14:paraId="0AE2E949" w14:textId="1801C3B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(305)</w:t>
            </w:r>
          </w:p>
        </w:tc>
        <w:tc>
          <w:tcPr>
            <w:tcW w:w="236" w:type="dxa"/>
          </w:tcPr>
          <w:p w14:paraId="3E1C55EC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190A00" w14:textId="396ED1B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(315)</w:t>
            </w:r>
          </w:p>
        </w:tc>
        <w:tc>
          <w:tcPr>
            <w:tcW w:w="236" w:type="dxa"/>
          </w:tcPr>
          <w:p w14:paraId="3BA17A4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CDC5B7E" w14:textId="40361A49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CAED3FA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A070A8B" w14:textId="144D1620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27687455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B8EE1E1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337C76E4" w14:textId="7490EC63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(1,739)</w:t>
            </w:r>
          </w:p>
        </w:tc>
        <w:tc>
          <w:tcPr>
            <w:tcW w:w="236" w:type="dxa"/>
          </w:tcPr>
          <w:p w14:paraId="48E9CFE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DAEC20" w14:textId="35286AC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05A15B7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A3EEE40" w14:textId="2E716A31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270" w:type="dxa"/>
          </w:tcPr>
          <w:p w14:paraId="7B46D70D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  <w:tab w:val="left" w:pos="575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B50AB3" w14:textId="4DD916C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574AC4EF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D43ABA8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581D3082" w14:textId="3E27A404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ADB6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1F884F" w14:textId="573C44C8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BD17A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E40B95C" w14:textId="40ECCB33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3BC8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434C3DC" w14:textId="1A9E2B38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5C64" w:rsidRPr="009D37DC" w14:paraId="1428FE38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A71E1E2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2DF38BDF" w14:textId="38D58B99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(1,153)</w:t>
            </w:r>
          </w:p>
        </w:tc>
        <w:tc>
          <w:tcPr>
            <w:tcW w:w="236" w:type="dxa"/>
          </w:tcPr>
          <w:p w14:paraId="7349ABA5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4ADDA3" w14:textId="73593915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(815)</w:t>
            </w:r>
          </w:p>
        </w:tc>
        <w:tc>
          <w:tcPr>
            <w:tcW w:w="236" w:type="dxa"/>
          </w:tcPr>
          <w:p w14:paraId="0F25AA6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080D50" w14:textId="40EFC5ED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(567)</w:t>
            </w:r>
          </w:p>
        </w:tc>
        <w:tc>
          <w:tcPr>
            <w:tcW w:w="270" w:type="dxa"/>
          </w:tcPr>
          <w:p w14:paraId="56F37740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532AD23" w14:textId="4988F322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(353)</w:t>
            </w:r>
          </w:p>
        </w:tc>
      </w:tr>
      <w:tr w:rsidR="00915C64" w:rsidRPr="009D37DC" w14:paraId="2B3C935C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3AD7068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14:paraId="2FBDF2E4" w14:textId="25E4379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(146)</w:t>
            </w:r>
          </w:p>
        </w:tc>
        <w:tc>
          <w:tcPr>
            <w:tcW w:w="236" w:type="dxa"/>
          </w:tcPr>
          <w:p w14:paraId="251BD5A5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DFD2FD" w14:textId="3F368130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236" w:type="dxa"/>
          </w:tcPr>
          <w:p w14:paraId="20AE08A8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8ED937" w14:textId="28DF9693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2FF80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94C328F" w14:textId="0A710D4D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2AA96089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DEDEA1E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3B3B557E" w14:textId="2E180BF4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36" w:type="dxa"/>
          </w:tcPr>
          <w:p w14:paraId="6E4B9F62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2E5FEC" w14:textId="6B8F6655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36" w:type="dxa"/>
          </w:tcPr>
          <w:p w14:paraId="1C22BB2D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736A09" w14:textId="335F2E24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5B7E06C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A293A2B" w14:textId="2C85CE0B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>1</w:t>
            </w:r>
          </w:p>
        </w:tc>
      </w:tr>
      <w:tr w:rsidR="00915C64" w:rsidRPr="009D37DC" w14:paraId="3314C6C9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EE9243D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1120020B" w14:textId="243E3A90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(534)</w:t>
            </w:r>
          </w:p>
        </w:tc>
        <w:tc>
          <w:tcPr>
            <w:tcW w:w="236" w:type="dxa"/>
          </w:tcPr>
          <w:p w14:paraId="13FB173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2B6942A" w14:textId="0259737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2,283</w:t>
            </w:r>
          </w:p>
        </w:tc>
        <w:tc>
          <w:tcPr>
            <w:tcW w:w="236" w:type="dxa"/>
          </w:tcPr>
          <w:p w14:paraId="515EDA69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EDCF1A" w14:textId="3CB05FB2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442EF3EF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850E958" w14:textId="55540EF9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</w:tr>
      <w:tr w:rsidR="00915C64" w:rsidRPr="009D37DC" w14:paraId="6EE72FE1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F1AE37D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14:paraId="0595FD6B" w14:textId="14CF591A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(2,286)</w:t>
            </w:r>
          </w:p>
        </w:tc>
        <w:tc>
          <w:tcPr>
            <w:tcW w:w="236" w:type="dxa"/>
          </w:tcPr>
          <w:p w14:paraId="66279E87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8F984C6" w14:textId="7199EA79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(998)</w:t>
            </w:r>
          </w:p>
        </w:tc>
        <w:tc>
          <w:tcPr>
            <w:tcW w:w="236" w:type="dxa"/>
          </w:tcPr>
          <w:p w14:paraId="376770B4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5B7BE4" w14:textId="38C50E5B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EAC8CC7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56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CA19BEA" w14:textId="7AC49032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794FDD53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624BCB5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9D37DC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3A6829DF" w14:textId="61DCD7E1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(3,398)</w:t>
            </w:r>
          </w:p>
        </w:tc>
        <w:tc>
          <w:tcPr>
            <w:tcW w:w="236" w:type="dxa"/>
          </w:tcPr>
          <w:p w14:paraId="491B19BE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B75DAC" w14:textId="7052CD8B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28916C8C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DFE0143" w14:textId="33A44289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4834F57" w14:textId="77777777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556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C879AF0" w14:textId="3F99511E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15C64" w:rsidRPr="009D37DC" w14:paraId="283161DA" w14:textId="77777777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7EAA7FA" w14:textId="77777777" w:rsidR="00915C64" w:rsidRPr="009D37DC" w:rsidRDefault="00915C64" w:rsidP="00915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Pr="009D37DC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9D37DC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3AC7CF" w14:textId="14C1BDAB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21,350</w:t>
            </w:r>
          </w:p>
        </w:tc>
        <w:tc>
          <w:tcPr>
            <w:tcW w:w="236" w:type="dxa"/>
          </w:tcPr>
          <w:p w14:paraId="7A102D8F" w14:textId="77777777" w:rsidR="00915C64" w:rsidRPr="009D37DC" w:rsidRDefault="00915C64" w:rsidP="00915C64">
            <w:pPr>
              <w:tabs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B0AD3A" w14:textId="01F0F546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32,328</w:t>
            </w:r>
          </w:p>
        </w:tc>
        <w:tc>
          <w:tcPr>
            <w:tcW w:w="236" w:type="dxa"/>
          </w:tcPr>
          <w:p w14:paraId="69F261A9" w14:textId="77777777" w:rsidR="00915C64" w:rsidRPr="009D37DC" w:rsidRDefault="00915C64" w:rsidP="00915C64">
            <w:pPr>
              <w:tabs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997733" w14:textId="183AF510" w:rsidR="00915C64" w:rsidRPr="009D37DC" w:rsidRDefault="00915C64" w:rsidP="00915C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(1,077)</w:t>
            </w:r>
          </w:p>
        </w:tc>
        <w:tc>
          <w:tcPr>
            <w:tcW w:w="270" w:type="dxa"/>
          </w:tcPr>
          <w:p w14:paraId="247E9B19" w14:textId="77777777" w:rsidR="00915C64" w:rsidRPr="009D37DC" w:rsidRDefault="00915C64" w:rsidP="00915C64">
            <w:pPr>
              <w:tabs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10D112" w14:textId="0910110B" w:rsidR="00915C64" w:rsidRPr="009D37DC" w:rsidRDefault="00915C64" w:rsidP="00915C64">
            <w:pPr>
              <w:tabs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ab/>
              <w:t>3,498</w:t>
            </w:r>
          </w:p>
        </w:tc>
      </w:tr>
    </w:tbl>
    <w:p w14:paraId="515102D3" w14:textId="77777777" w:rsidR="008C7CE2" w:rsidRPr="009D37DC" w:rsidRDefault="008C7CE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</w:t>
      </w:r>
      <w:r w:rsidR="00E93CC3" w:rsidRPr="009D37DC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9D37DC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BE64407" w14:textId="77777777" w:rsidR="00BC6505" w:rsidRPr="009D37DC" w:rsidRDefault="00BC6505" w:rsidP="00E6242F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1F32CC" w:rsidRPr="009D37DC" w14:paraId="12B9F783" w14:textId="77777777" w:rsidTr="00A054FF">
        <w:trPr>
          <w:cantSplit/>
        </w:trPr>
        <w:tc>
          <w:tcPr>
            <w:tcW w:w="4230" w:type="dxa"/>
          </w:tcPr>
          <w:p w14:paraId="3BCC7F2F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2F380238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32CC" w:rsidRPr="009D37DC" w14:paraId="5922E25B" w14:textId="77777777" w:rsidTr="00A054FF">
        <w:trPr>
          <w:cantSplit/>
        </w:trPr>
        <w:tc>
          <w:tcPr>
            <w:tcW w:w="4230" w:type="dxa"/>
          </w:tcPr>
          <w:p w14:paraId="035915EA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BAA63C4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22C1FAB2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06BB43C0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32CC" w:rsidRPr="009D37DC" w14:paraId="4D85BC0C" w14:textId="77777777" w:rsidTr="00A054FF">
        <w:tc>
          <w:tcPr>
            <w:tcW w:w="4230" w:type="dxa"/>
          </w:tcPr>
          <w:p w14:paraId="2A52B372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AF5F4" w14:textId="77777777" w:rsidR="001F32CC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C7A6DCE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FD33B59" w14:textId="77777777" w:rsidR="001F32CC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2598920F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282349" w14:textId="77777777" w:rsidR="001F32CC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3DE9F8E" w14:textId="77777777" w:rsidR="001F32CC" w:rsidRPr="009D37DC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E9BE3FA" w14:textId="77777777" w:rsidR="001F32CC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F32CC" w:rsidRPr="009D37DC" w14:paraId="7D519F7C" w14:textId="77777777" w:rsidTr="00A054FF">
        <w:trPr>
          <w:trHeight w:val="125"/>
        </w:trPr>
        <w:tc>
          <w:tcPr>
            <w:tcW w:w="4230" w:type="dxa"/>
          </w:tcPr>
          <w:p w14:paraId="1E8BE41D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7BAF882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DC9A79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C1EE88D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CC45D6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F9FE9B3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4D55263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14:paraId="36C6A26A" w14:textId="77777777" w:rsidR="001F32CC" w:rsidRPr="009D37DC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100C" w:rsidRPr="009D37DC" w14:paraId="01588DF3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F60563A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D8C469" w14:textId="136CB012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127,573</w:t>
            </w:r>
          </w:p>
        </w:tc>
        <w:tc>
          <w:tcPr>
            <w:tcW w:w="236" w:type="dxa"/>
          </w:tcPr>
          <w:p w14:paraId="2FF3EC14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BB47F87" w14:textId="060CF4C5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172,546</w:t>
            </w:r>
          </w:p>
        </w:tc>
        <w:tc>
          <w:tcPr>
            <w:tcW w:w="236" w:type="dxa"/>
          </w:tcPr>
          <w:p w14:paraId="168D23BB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FA06D90" w14:textId="1830D76F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267,916</w:t>
            </w:r>
          </w:p>
        </w:tc>
        <w:tc>
          <w:tcPr>
            <w:tcW w:w="236" w:type="dxa"/>
          </w:tcPr>
          <w:p w14:paraId="089802BC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AAD9C78" w14:textId="44EA0121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100,628</w:t>
            </w:r>
          </w:p>
        </w:tc>
      </w:tr>
      <w:tr w:rsidR="0003100C" w:rsidRPr="009D37DC" w14:paraId="37964B4F" w14:textId="77777777" w:rsidTr="00E93CC3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14:paraId="3D4A5B66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133C4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4BD819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7ADEE27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963B69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C72250E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0451DE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C58BEF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100C" w:rsidRPr="009D37DC" w14:paraId="437D3E25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BD3D65D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15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</w:tcPr>
          <w:p w14:paraId="28D37E43" w14:textId="603A20BC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25,438</w:t>
            </w:r>
          </w:p>
        </w:tc>
        <w:tc>
          <w:tcPr>
            <w:tcW w:w="236" w:type="dxa"/>
          </w:tcPr>
          <w:p w14:paraId="549F86F6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09752B" w14:textId="681A7322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34,314</w:t>
            </w:r>
          </w:p>
        </w:tc>
        <w:tc>
          <w:tcPr>
            <w:tcW w:w="236" w:type="dxa"/>
          </w:tcPr>
          <w:p w14:paraId="10E0B86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80E3F33" w14:textId="2EE213ED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53,583</w:t>
            </w:r>
          </w:p>
        </w:tc>
        <w:tc>
          <w:tcPr>
            <w:tcW w:w="236" w:type="dxa"/>
          </w:tcPr>
          <w:p w14:paraId="759B58D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3AB7390" w14:textId="0C103445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20,126</w:t>
            </w:r>
          </w:p>
        </w:tc>
      </w:tr>
      <w:tr w:rsidR="0003100C" w:rsidRPr="009D37DC" w14:paraId="1DC549C5" w14:textId="77777777" w:rsidTr="00A054FF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14:paraId="36C5DB52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14:paraId="5F7BB65F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1055B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B458D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02AE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139FB96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75A16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3BCD1B1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100C" w:rsidRPr="009D37DC" w14:paraId="3F2B6DDC" w14:textId="77777777" w:rsidTr="00A054FF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14:paraId="34ABD592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</w:tcPr>
          <w:p w14:paraId="3F2D150F" w14:textId="582F1090" w:rsidR="0003100C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  <w:tc>
          <w:tcPr>
            <w:tcW w:w="236" w:type="dxa"/>
          </w:tcPr>
          <w:p w14:paraId="3F8DC42E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CABE97C" w14:textId="2623E0D9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2,958</w:t>
            </w:r>
          </w:p>
        </w:tc>
        <w:tc>
          <w:tcPr>
            <w:tcW w:w="236" w:type="dxa"/>
          </w:tcPr>
          <w:p w14:paraId="2A290C8B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D309D1" w14:textId="444BE7BA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522C37D2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566432B" w14:textId="062525F5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2,489</w:t>
            </w:r>
          </w:p>
        </w:tc>
      </w:tr>
      <w:tr w:rsidR="0003100C" w:rsidRPr="009D37DC" w14:paraId="0071F056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0227554" w14:textId="77777777" w:rsidR="0003100C" w:rsidRPr="009D37DC" w:rsidRDefault="0003100C" w:rsidP="0003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</w:tcPr>
          <w:p w14:paraId="44FBDA47" w14:textId="16AA50AA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</w:t>
            </w:r>
            <w:r w:rsidR="00DC0610" w:rsidRPr="009D37DC">
              <w:rPr>
                <w:rFonts w:ascii="Angsana New" w:hAnsi="Angsana New"/>
                <w:sz w:val="26"/>
                <w:szCs w:val="26"/>
              </w:rPr>
              <w:t>6,146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CF1A991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02E463" w14:textId="0E9ADB9E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(4,478)</w:t>
            </w:r>
          </w:p>
        </w:tc>
        <w:tc>
          <w:tcPr>
            <w:tcW w:w="236" w:type="dxa"/>
          </w:tcPr>
          <w:p w14:paraId="40007318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4C4458" w14:textId="0CEA618F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236" w:type="dxa"/>
          </w:tcPr>
          <w:p w14:paraId="44E6E200" w14:textId="77777777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78E18E" w14:textId="173408EF" w:rsidR="0003100C" w:rsidRPr="009D37DC" w:rsidRDefault="0003100C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(217)</w:t>
            </w:r>
          </w:p>
        </w:tc>
      </w:tr>
      <w:tr w:rsidR="00DC0610" w:rsidRPr="009D37DC" w14:paraId="128FF457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2E1DCE5D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14:paraId="48828553" w14:textId="643BD8E5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5241A7B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BCB0E10" w14:textId="01CFD023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77E750B4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01001E1" w14:textId="43E1BC4B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(54,522)</w:t>
            </w:r>
          </w:p>
        </w:tc>
        <w:tc>
          <w:tcPr>
            <w:tcW w:w="236" w:type="dxa"/>
          </w:tcPr>
          <w:p w14:paraId="0124CB37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94B27A" w14:textId="3D9C67A1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(18,900)</w:t>
            </w:r>
          </w:p>
        </w:tc>
      </w:tr>
      <w:tr w:rsidR="00DC0610" w:rsidRPr="009D37DC" w14:paraId="2DDEF856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2997C8D1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ตัดจำหน่ายสินทรัพย์ภาษีเงินได้รอการตัดบัญชีจาก</w:t>
            </w:r>
          </w:p>
        </w:tc>
        <w:tc>
          <w:tcPr>
            <w:tcW w:w="1170" w:type="dxa"/>
          </w:tcPr>
          <w:p w14:paraId="3EFFC77A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46D15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29AFB2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461D4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DCF51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27EB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DB32D56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610" w:rsidRPr="009D37DC" w14:paraId="6559BF2C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5DE9C8A4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  ผลขาดทุนทางภาษีสะสมที่หมดอายุ</w:t>
            </w:r>
          </w:p>
        </w:tc>
        <w:tc>
          <w:tcPr>
            <w:tcW w:w="1170" w:type="dxa"/>
          </w:tcPr>
          <w:p w14:paraId="6CC32DC4" w14:textId="64ADD9DC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16BFB184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09CB6D" w14:textId="4C3F3148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14:paraId="39CDF076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C8EACDE" w14:textId="7D46E9C9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788A9DDB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8D6D942" w14:textId="47408530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C0610" w:rsidRPr="009D37DC" w14:paraId="5367DBF7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F07E11D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</w:tcPr>
          <w:p w14:paraId="2C53DF1E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3439D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A659CFA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43EC7A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3D3CD0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6C5A2F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ACC871B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610" w:rsidRPr="009D37DC" w14:paraId="3F6AF284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26E85AB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</w:tcPr>
          <w:p w14:paraId="750AE362" w14:textId="17CBC9EA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236" w:type="dxa"/>
          </w:tcPr>
          <w:p w14:paraId="3DC226E1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5A5E61" w14:textId="2EA0AD12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(635)</w:t>
            </w:r>
          </w:p>
        </w:tc>
        <w:tc>
          <w:tcPr>
            <w:tcW w:w="236" w:type="dxa"/>
          </w:tcPr>
          <w:p w14:paraId="11E38483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5F3DD3" w14:textId="202BCB40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0D3B63F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5036CA0" w14:textId="6E4E262E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C0610" w:rsidRPr="009D37DC" w14:paraId="559C31A6" w14:textId="77777777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4E69B3B" w14:textId="77777777" w:rsidR="00DC0610" w:rsidRPr="009D37DC" w:rsidRDefault="00DC0610" w:rsidP="00DC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DDE1C7" w14:textId="28C35EDE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21,350</w:t>
            </w:r>
          </w:p>
        </w:tc>
        <w:tc>
          <w:tcPr>
            <w:tcW w:w="236" w:type="dxa"/>
          </w:tcPr>
          <w:p w14:paraId="642B63BC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9E1855" w14:textId="2F876A78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32,328</w:t>
            </w:r>
          </w:p>
        </w:tc>
        <w:tc>
          <w:tcPr>
            <w:tcW w:w="236" w:type="dxa"/>
          </w:tcPr>
          <w:p w14:paraId="1F186A72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6B84ABE" w14:textId="65D9F928" w:rsidR="00DC0610" w:rsidRPr="009D37DC" w:rsidRDefault="00DC0610" w:rsidP="008D2F1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(1,077)</w:t>
            </w:r>
          </w:p>
        </w:tc>
        <w:tc>
          <w:tcPr>
            <w:tcW w:w="236" w:type="dxa"/>
          </w:tcPr>
          <w:p w14:paraId="67181EC2" w14:textId="77777777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360DA1C" w14:textId="690886AA" w:rsidR="00DC0610" w:rsidRPr="009D37DC" w:rsidRDefault="00DC0610" w:rsidP="00DC0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"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3,498</w:t>
            </w:r>
          </w:p>
        </w:tc>
      </w:tr>
    </w:tbl>
    <w:p w14:paraId="64298019" w14:textId="77777777" w:rsidR="00AD5B4F" w:rsidRPr="009D37DC" w:rsidRDefault="00AD5B4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27243446" w14:textId="77777777" w:rsidR="00D81211" w:rsidRPr="009D37DC" w:rsidRDefault="00D81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32F61834" w14:textId="77777777" w:rsidR="00B04F62" w:rsidRPr="009D37DC" w:rsidRDefault="00B4441E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5246AB" w:rsidRPr="009D37DC">
        <w:rPr>
          <w:rFonts w:ascii="Angsana New" w:hAnsi="Angsana New"/>
          <w:b/>
          <w:bCs/>
          <w:sz w:val="26"/>
          <w:szCs w:val="26"/>
        </w:rPr>
        <w:t>4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B04F62" w:rsidRPr="009D37DC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813FB8" w:rsidRPr="009D37DC">
        <w:rPr>
          <w:rFonts w:ascii="Angsana New" w:hAnsi="Angsana New"/>
          <w:b/>
          <w:bCs/>
          <w:sz w:val="26"/>
          <w:szCs w:val="26"/>
        </w:rPr>
        <w:t xml:space="preserve"> -</w:t>
      </w:r>
      <w:r w:rsidR="003A0608" w:rsidRPr="009D37DC">
        <w:rPr>
          <w:rFonts w:ascii="Angsana New" w:hAnsi="Angsana New"/>
          <w:b/>
          <w:bCs/>
          <w:sz w:val="26"/>
          <w:szCs w:val="26"/>
        </w:rPr>
        <w:t xml:space="preserve"> </w:t>
      </w:r>
      <w:r w:rsidR="003A0608" w:rsidRPr="009D37DC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60B5444" w14:textId="77777777" w:rsidR="00B4441E" w:rsidRPr="009D37DC" w:rsidRDefault="00B4441E" w:rsidP="00513DE2">
      <w:pPr>
        <w:rPr>
          <w:rFonts w:ascii="Angsana New" w:hAnsi="Angsana New"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5246AB" w:rsidRPr="009D37DC" w14:paraId="7AF099B2" w14:textId="77777777" w:rsidTr="00452D6F">
        <w:trPr>
          <w:cantSplit/>
          <w:trHeight w:val="323"/>
        </w:trPr>
        <w:tc>
          <w:tcPr>
            <w:tcW w:w="2970" w:type="dxa"/>
          </w:tcPr>
          <w:p w14:paraId="1BAC7239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41A6AD0E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249BC57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14:paraId="51CB2FA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246AB" w:rsidRPr="009D37DC" w14:paraId="6B3553E1" w14:textId="77777777" w:rsidTr="00452D6F">
        <w:trPr>
          <w:cantSplit/>
          <w:trHeight w:val="323"/>
        </w:trPr>
        <w:tc>
          <w:tcPr>
            <w:tcW w:w="2970" w:type="dxa"/>
          </w:tcPr>
          <w:p w14:paraId="7B45350D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9112970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26F6EF4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8004222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CF5F4BC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14:paraId="22BA96B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246AB" w:rsidRPr="009D37DC" w14:paraId="510526EA" w14:textId="77777777" w:rsidTr="005246AB">
        <w:trPr>
          <w:trHeight w:hRule="exact" w:val="340"/>
        </w:trPr>
        <w:tc>
          <w:tcPr>
            <w:tcW w:w="2970" w:type="dxa"/>
          </w:tcPr>
          <w:p w14:paraId="77DFD7A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61C1EA" w14:textId="77777777" w:rsidR="005246AB" w:rsidRPr="009D37DC" w:rsidRDefault="003C4EC3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E592584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012E4B" w14:textId="77777777" w:rsidR="005246AB" w:rsidRPr="009D37DC" w:rsidRDefault="00582E4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159B81A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9F8BAE1" w14:textId="77777777" w:rsidR="005246AB" w:rsidRPr="009D37DC" w:rsidRDefault="003C4EC3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7625FFE9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AD77400" w14:textId="77777777" w:rsidR="005246AB" w:rsidRPr="009D37DC" w:rsidRDefault="00582E4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689DC46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D42CB8" w14:textId="77777777" w:rsidR="005246AB" w:rsidRPr="009D37DC" w:rsidRDefault="003C4EC3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3C446A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14:paraId="6BD7CDF5" w14:textId="77777777" w:rsidR="005246AB" w:rsidRPr="009D37DC" w:rsidRDefault="00582E4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246AB" w:rsidRPr="009D37DC" w14:paraId="2671683D" w14:textId="77777777" w:rsidTr="005246AB">
        <w:trPr>
          <w:trHeight w:hRule="exact" w:val="207"/>
        </w:trPr>
        <w:tc>
          <w:tcPr>
            <w:tcW w:w="2970" w:type="dxa"/>
          </w:tcPr>
          <w:p w14:paraId="4DB2C309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DF11CEA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5EF2563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79FB6A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EF10A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61FD2D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3A7A71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782BBF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333168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FB0F5D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893F8D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357B2C2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E93CC3" w:rsidRPr="009D37DC" w14:paraId="7C440F76" w14:textId="77777777" w:rsidTr="00452D6F">
        <w:trPr>
          <w:trHeight w:hRule="exact" w:val="340"/>
        </w:trPr>
        <w:tc>
          <w:tcPr>
            <w:tcW w:w="2970" w:type="dxa"/>
          </w:tcPr>
          <w:p w14:paraId="67B8A2A2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14:paraId="3143FCB7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2C67C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4C539E5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>3 -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" w:type="dxa"/>
          </w:tcPr>
          <w:p w14:paraId="2D4ADE8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C47E72B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D7C1557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C4B97B3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14:paraId="7B0799D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A6025B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4B545E3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14:paraId="0946CD71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E93CC3" w:rsidRPr="009D37DC" w14:paraId="53C84727" w14:textId="77777777" w:rsidTr="00452D6F">
        <w:trPr>
          <w:trHeight w:hRule="exact" w:val="340"/>
        </w:trPr>
        <w:tc>
          <w:tcPr>
            <w:tcW w:w="2970" w:type="dxa"/>
          </w:tcPr>
          <w:p w14:paraId="5A12108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14:paraId="02113C8D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4CAC7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A81106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5EE841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0DF3B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4809733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356548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5F7B4842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8FE24C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E93AAE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F7CDA1C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</w:tr>
      <w:tr w:rsidR="00E93CC3" w:rsidRPr="009D37DC" w14:paraId="3E79465D" w14:textId="77777777" w:rsidTr="00452D6F">
        <w:trPr>
          <w:trHeight w:hRule="exact" w:val="340"/>
        </w:trPr>
        <w:tc>
          <w:tcPr>
            <w:tcW w:w="2970" w:type="dxa"/>
          </w:tcPr>
          <w:p w14:paraId="455E7AFC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54A0EAE4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60026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A48C72A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0D745E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361962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789945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9CCFA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14:paraId="69D6D623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E1FDD0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137F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D9F973A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</w:tr>
    </w:tbl>
    <w:p w14:paraId="4D8D43C3" w14:textId="77777777" w:rsidR="00B74F2D" w:rsidRPr="009D37DC" w:rsidRDefault="00B7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F6D71D9" w14:textId="77777777" w:rsidR="00000247" w:rsidRPr="009D37DC" w:rsidRDefault="00000247" w:rsidP="00513DE2">
      <w:pPr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รายการเคลื่อนไหวของเงินกู้ยืมระยะสั้นจากสถาบันการเงิน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4B55BC9" w14:textId="77777777" w:rsidR="00ED4C44" w:rsidRPr="009D37DC" w:rsidRDefault="00ED4C44" w:rsidP="00513DE2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5246AB" w:rsidRPr="009D37DC" w14:paraId="1D684AFA" w14:textId="77777777" w:rsidTr="00452D6F">
        <w:trPr>
          <w:cantSplit/>
          <w:tblHeader/>
        </w:trPr>
        <w:tc>
          <w:tcPr>
            <w:tcW w:w="6138" w:type="dxa"/>
          </w:tcPr>
          <w:p w14:paraId="1C8F1293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7C8621A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246AB" w:rsidRPr="009D37DC" w14:paraId="6CDA4E74" w14:textId="77777777" w:rsidTr="00452D6F">
        <w:trPr>
          <w:cantSplit/>
          <w:tblHeader/>
        </w:trPr>
        <w:tc>
          <w:tcPr>
            <w:tcW w:w="6138" w:type="dxa"/>
          </w:tcPr>
          <w:p w14:paraId="45110FE5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9B8B13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C332B4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10E2D1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6AB" w:rsidRPr="009D37DC" w14:paraId="72D16D02" w14:textId="77777777" w:rsidTr="005246AB">
        <w:tc>
          <w:tcPr>
            <w:tcW w:w="6138" w:type="dxa"/>
            <w:tcBorders>
              <w:bottom w:val="nil"/>
            </w:tcBorders>
            <w:vAlign w:val="center"/>
          </w:tcPr>
          <w:p w14:paraId="0E00B2E0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BDB033B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17CFB1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8878A4D" w14:textId="77777777" w:rsidR="005246AB" w:rsidRPr="009D37DC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3CC3" w:rsidRPr="009D37DC" w14:paraId="3213247B" w14:textId="77777777" w:rsidTr="00452D6F">
        <w:tc>
          <w:tcPr>
            <w:tcW w:w="6138" w:type="dxa"/>
            <w:tcBorders>
              <w:top w:val="nil"/>
              <w:bottom w:val="nil"/>
            </w:tcBorders>
            <w:hideMark/>
          </w:tcPr>
          <w:p w14:paraId="674FD90A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D464373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96856C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89306A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E93CC3" w:rsidRPr="009D37DC" w14:paraId="5939EE39" w14:textId="77777777" w:rsidTr="00452D6F">
        <w:tc>
          <w:tcPr>
            <w:tcW w:w="6138" w:type="dxa"/>
            <w:tcBorders>
              <w:top w:val="nil"/>
              <w:bottom w:val="nil"/>
            </w:tcBorders>
            <w:hideMark/>
          </w:tcPr>
          <w:p w14:paraId="236B519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725A53B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2,955,000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40BC0D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07AFC9E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2,955,000</w:t>
            </w:r>
          </w:p>
        </w:tc>
      </w:tr>
      <w:tr w:rsidR="00E93CC3" w:rsidRPr="009D37DC" w14:paraId="796174B1" w14:textId="77777777" w:rsidTr="00452D6F">
        <w:tc>
          <w:tcPr>
            <w:tcW w:w="6138" w:type="dxa"/>
            <w:tcBorders>
              <w:top w:val="nil"/>
            </w:tcBorders>
            <w:hideMark/>
          </w:tcPr>
          <w:p w14:paraId="1E74DCB9" w14:textId="77777777" w:rsidR="00E93CC3" w:rsidRPr="009D37DC" w:rsidRDefault="00E93CC3" w:rsidP="00E93CC3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4445AC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(3,025,000)</w:t>
            </w:r>
          </w:p>
        </w:tc>
        <w:tc>
          <w:tcPr>
            <w:tcW w:w="283" w:type="dxa"/>
            <w:tcBorders>
              <w:top w:val="nil"/>
            </w:tcBorders>
          </w:tcPr>
          <w:p w14:paraId="4D5B7FA0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3BF637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(3,025,000)</w:t>
            </w:r>
          </w:p>
        </w:tc>
      </w:tr>
      <w:tr w:rsidR="00E93CC3" w:rsidRPr="009D37DC" w14:paraId="7B26A506" w14:textId="77777777" w:rsidTr="00452D6F">
        <w:tc>
          <w:tcPr>
            <w:tcW w:w="6138" w:type="dxa"/>
          </w:tcPr>
          <w:p w14:paraId="2AC6ACE7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E3E47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83" w:type="dxa"/>
          </w:tcPr>
          <w:p w14:paraId="1BC0C589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66C880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E93CC3" w:rsidRPr="009D37DC" w14:paraId="0AC9F2F5" w14:textId="77777777" w:rsidTr="00767FB6">
        <w:tc>
          <w:tcPr>
            <w:tcW w:w="6138" w:type="dxa"/>
          </w:tcPr>
          <w:p w14:paraId="1495BECF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01" w:type="dxa"/>
            <w:tcBorders>
              <w:bottom w:val="nil"/>
            </w:tcBorders>
          </w:tcPr>
          <w:p w14:paraId="4FC5C6C4" w14:textId="77777777" w:rsidR="00E93CC3" w:rsidRPr="009D37DC" w:rsidRDefault="00E93CC3" w:rsidP="00E93CC3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  <w:tc>
          <w:tcPr>
            <w:tcW w:w="283" w:type="dxa"/>
          </w:tcPr>
          <w:p w14:paraId="7167368D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FA4A7E6" w14:textId="77777777" w:rsidR="00E93CC3" w:rsidRPr="009D37DC" w:rsidRDefault="00E93CC3" w:rsidP="00E93CC3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</w:tr>
      <w:tr w:rsidR="00E93CC3" w:rsidRPr="009D37DC" w14:paraId="40C08875" w14:textId="77777777" w:rsidTr="00452D6F">
        <w:tc>
          <w:tcPr>
            <w:tcW w:w="6138" w:type="dxa"/>
            <w:tcBorders>
              <w:bottom w:val="nil"/>
            </w:tcBorders>
          </w:tcPr>
          <w:p w14:paraId="007A50AA" w14:textId="77777777" w:rsidR="00E93CC3" w:rsidRPr="009D37DC" w:rsidRDefault="00E93CC3" w:rsidP="00E93CC3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752AF3" w14:textId="77777777" w:rsidR="00E93CC3" w:rsidRPr="009D37DC" w:rsidRDefault="00E93CC3" w:rsidP="00E93CC3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  <w:tc>
          <w:tcPr>
            <w:tcW w:w="283" w:type="dxa"/>
            <w:tcBorders>
              <w:bottom w:val="nil"/>
            </w:tcBorders>
          </w:tcPr>
          <w:p w14:paraId="7CFD9806" w14:textId="77777777" w:rsidR="00E93CC3" w:rsidRPr="009D37DC" w:rsidRDefault="00E93CC3" w:rsidP="00E9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BE0B34" w14:textId="77777777" w:rsidR="00E93CC3" w:rsidRPr="009D37DC" w:rsidRDefault="00E93CC3" w:rsidP="00E93CC3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</w:tr>
      <w:tr w:rsidR="002151FB" w:rsidRPr="009D37DC" w14:paraId="1AA3BB2F" w14:textId="77777777" w:rsidTr="00767FB6">
        <w:tc>
          <w:tcPr>
            <w:tcW w:w="6138" w:type="dxa"/>
            <w:tcBorders>
              <w:top w:val="nil"/>
              <w:bottom w:val="nil"/>
            </w:tcBorders>
          </w:tcPr>
          <w:p w14:paraId="353FBDAE" w14:textId="77777777" w:rsidR="002151FB" w:rsidRPr="009D37DC" w:rsidRDefault="002151FB" w:rsidP="002151F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5C997F" w14:textId="3D25A860" w:rsidR="002151FB" w:rsidRPr="009D37DC" w:rsidRDefault="002151FB" w:rsidP="002151FB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797C73" w14:textId="77777777" w:rsidR="002151FB" w:rsidRPr="009D37DC" w:rsidRDefault="002151FB" w:rsidP="0021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FA7FD0C" w14:textId="371E54A8" w:rsidR="002151FB" w:rsidRPr="009D37DC" w:rsidRDefault="002151FB" w:rsidP="002151FB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1650BD70" w14:textId="77777777" w:rsidR="00F3424A" w:rsidRPr="009D37DC" w:rsidRDefault="00F3424A" w:rsidP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280307B" w14:textId="0D3B1578" w:rsidR="00E93CC3" w:rsidRPr="009D37DC" w:rsidRDefault="00E93CC3" w:rsidP="00E93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9D37DC">
        <w:rPr>
          <w:rFonts w:ascii="Angsana New" w:hAnsi="Angsana New" w:hint="cs"/>
          <w:sz w:val="26"/>
          <w:szCs w:val="26"/>
          <w:cs/>
        </w:rPr>
        <w:t xml:space="preserve">ในเดือนกุมภาพันธ์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บริษัทได้จ่ายชำระคืนเงินกู้ยืมระยะสั้นจากสถาบันการเงินทั้งหมดโดยใช้เงินค่าหุ้นเพิ่มทุนจากการ</w:t>
      </w:r>
      <w:r w:rsidRPr="009D37DC">
        <w:rPr>
          <w:rFonts w:ascii="Angsana New" w:hAnsi="Angsana New"/>
          <w:sz w:val="26"/>
          <w:szCs w:val="26"/>
          <w:cs/>
        </w:rPr>
        <w:t>ออกและ</w:t>
      </w:r>
      <w:r w:rsidRPr="009D37DC">
        <w:rPr>
          <w:rFonts w:ascii="Angsana New" w:hAnsi="Angsana New" w:hint="cs"/>
          <w:sz w:val="26"/>
          <w:szCs w:val="26"/>
          <w:cs/>
        </w:rPr>
        <w:t xml:space="preserve">        </w:t>
      </w:r>
      <w:r w:rsidRPr="009D37DC">
        <w:rPr>
          <w:rFonts w:ascii="Angsana New" w:hAnsi="Angsana New"/>
          <w:sz w:val="26"/>
          <w:szCs w:val="26"/>
          <w:cs/>
        </w:rPr>
        <w:t xml:space="preserve">เสนอขายหุ้นต่อประชาชนครั้งแรก </w:t>
      </w:r>
    </w:p>
    <w:p w14:paraId="7AD09A66" w14:textId="77777777" w:rsidR="00E93CC3" w:rsidRPr="009D37DC" w:rsidRDefault="00E93CC3" w:rsidP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FC03258" w14:textId="77777777" w:rsidR="00D81211" w:rsidRPr="009D37DC" w:rsidRDefault="00D81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7B581409" w14:textId="77777777" w:rsidR="00F3424A" w:rsidRPr="009D37DC" w:rsidRDefault="00F3424A" w:rsidP="0051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 xml:space="preserve">ณ </w:t>
      </w:r>
      <w:r w:rsidRPr="009D37DC">
        <w:rPr>
          <w:rFonts w:ascii="Angsana New" w:hAnsi="Angsana New"/>
          <w:sz w:val="26"/>
          <w:szCs w:val="26"/>
          <w:cs/>
        </w:rPr>
        <w:t xml:space="preserve">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D37DC">
        <w:rPr>
          <w:rFonts w:ascii="Angsana New" w:hAnsi="Angsana New"/>
          <w:sz w:val="26"/>
          <w:szCs w:val="26"/>
        </w:rPr>
        <w:t>256</w:t>
      </w:r>
      <w:r w:rsidR="00270110"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270110"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9D37DC">
        <w:rPr>
          <w:rFonts w:ascii="Angsana New" w:hAnsi="Angsana New"/>
          <w:sz w:val="26"/>
          <w:szCs w:val="26"/>
        </w:rPr>
        <w:t xml:space="preserve"> 2 </w:t>
      </w:r>
      <w:r w:rsidRPr="009D37DC">
        <w:rPr>
          <w:rFonts w:ascii="Angsana New" w:hAnsi="Angsana New"/>
          <w:sz w:val="26"/>
          <w:szCs w:val="26"/>
          <w:cs/>
        </w:rPr>
        <w:t>แห่ง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>ดังนี้</w:t>
      </w:r>
    </w:p>
    <w:p w14:paraId="7D0594B4" w14:textId="77777777" w:rsidR="00E93CC3" w:rsidRPr="009D37DC" w:rsidRDefault="00E93CC3" w:rsidP="0051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B74F2D" w:rsidRPr="009D37DC" w14:paraId="238D4962" w14:textId="77777777" w:rsidTr="009042A5">
        <w:tc>
          <w:tcPr>
            <w:tcW w:w="2250" w:type="dxa"/>
          </w:tcPr>
          <w:p w14:paraId="5A26ABE9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89DE07D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7BB9E2E3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2542299C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764304FC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423240C" w14:textId="77777777" w:rsidR="00B74F2D" w:rsidRPr="009D37DC" w:rsidRDefault="00B74F2D" w:rsidP="009042A5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532A946F" w14:textId="77777777" w:rsidR="00B74F2D" w:rsidRPr="009D37DC" w:rsidRDefault="00B74F2D" w:rsidP="009042A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B74F2D" w:rsidRPr="009D37DC" w14:paraId="7A163DD1" w14:textId="77777777" w:rsidTr="009042A5">
        <w:tc>
          <w:tcPr>
            <w:tcW w:w="2250" w:type="dxa"/>
            <w:tcBorders>
              <w:bottom w:val="single" w:sz="4" w:space="0" w:color="auto"/>
            </w:tcBorders>
          </w:tcPr>
          <w:p w14:paraId="7E44ED05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3545D067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5258D55C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4FE1160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11ED5962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598ABF58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ADB7C65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113FF7F9" w14:textId="77777777" w:rsidR="00B74F2D" w:rsidRPr="009D37DC" w:rsidRDefault="00B74F2D" w:rsidP="009042A5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5E18D7A8" w14:textId="77777777" w:rsidR="00B74F2D" w:rsidRPr="009D37DC" w:rsidRDefault="00B74F2D" w:rsidP="009042A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B74F2D" w:rsidRPr="009D37DC" w14:paraId="2D765143" w14:textId="77777777" w:rsidTr="009042A5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424E697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530114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3012D87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E06E548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4996E0C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C39580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EF1FCE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80CC6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7C2EE0E3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5173B474" w14:textId="77777777" w:rsidTr="009042A5">
        <w:trPr>
          <w:trHeight w:val="81"/>
        </w:trPr>
        <w:tc>
          <w:tcPr>
            <w:tcW w:w="10080" w:type="dxa"/>
            <w:gridSpan w:val="9"/>
          </w:tcPr>
          <w:p w14:paraId="2F18474A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วงเงินสินเชื่อของบริษัทจากสถาบันการเงินแห่งที่หนึ่ง</w:t>
            </w:r>
          </w:p>
        </w:tc>
      </w:tr>
      <w:tr w:rsidR="00B74F2D" w:rsidRPr="009D37DC" w14:paraId="79C21AD2" w14:textId="77777777" w:rsidTr="009042A5">
        <w:trPr>
          <w:trHeight w:val="81"/>
        </w:trPr>
        <w:tc>
          <w:tcPr>
            <w:tcW w:w="2250" w:type="dxa"/>
          </w:tcPr>
          <w:p w14:paraId="5EDEA66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EA366B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7DA90A8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90664F0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655B417F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8EC9E1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2878F8D3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EE79D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2EC5EA8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6FC0CA17" w14:textId="77777777" w:rsidTr="009042A5">
        <w:trPr>
          <w:trHeight w:val="4995"/>
        </w:trPr>
        <w:tc>
          <w:tcPr>
            <w:tcW w:w="2250" w:type="dxa"/>
          </w:tcPr>
          <w:p w14:paraId="268BE0D4" w14:textId="77777777" w:rsidR="00B74F2D" w:rsidRPr="009D37DC" w:rsidRDefault="00B74F2D" w:rsidP="00B74F2D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14:paraId="5F3CE647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3E5B13A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470DA9AF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2338B5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14:paraId="3E768B76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64D10083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14:paraId="410D88D7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F47857C" w14:textId="77777777" w:rsidR="00B74F2D" w:rsidRPr="009D37DC" w:rsidRDefault="00B74F2D" w:rsidP="00B74F2D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35D8B6A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  <w:p w14:paraId="55E4A90B" w14:textId="77777777" w:rsidR="00B74F2D" w:rsidRPr="009D37DC" w:rsidRDefault="00B74F2D" w:rsidP="00B74F2D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4035EC8E" w14:textId="77777777" w:rsidR="00B74F2D" w:rsidRPr="009D37DC" w:rsidRDefault="00B74F2D" w:rsidP="00B74F2D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B74F2D" w:rsidRPr="009D37DC" w14:paraId="0F757170" w14:textId="77777777" w:rsidTr="009042A5">
        <w:trPr>
          <w:trHeight w:val="2043"/>
        </w:trPr>
        <w:tc>
          <w:tcPr>
            <w:tcW w:w="2250" w:type="dxa"/>
          </w:tcPr>
          <w:p w14:paraId="5215D1A3" w14:textId="77777777" w:rsidR="00B74F2D" w:rsidRPr="009D37DC" w:rsidRDefault="00B74F2D" w:rsidP="00B74F2D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รวมเลตเตอร์ออฟเครดิต ทรัสต์รีซีทและหนังสือค้ำประกัน </w:t>
            </w:r>
          </w:p>
        </w:tc>
        <w:tc>
          <w:tcPr>
            <w:tcW w:w="136" w:type="dxa"/>
          </w:tcPr>
          <w:p w14:paraId="2A1828AB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7BDCE269" w14:textId="6E207961" w:rsidR="00B74F2D" w:rsidRPr="009D37DC" w:rsidRDefault="00863EA7" w:rsidP="00004A3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04A31"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74F2D"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63E6E27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2B8B912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14:paraId="244B6FEA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7D111E13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เงินกู้ยืมระยะสั้นมี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14:paraId="14BBB657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14:paraId="004EEFC4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6F50E29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เงินกู้ยืมระยะสั้น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14:paraId="0D123B3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B74F2D" w:rsidRPr="009D37DC" w14:paraId="3A59D62C" w14:textId="77777777" w:rsidTr="009042A5">
        <w:trPr>
          <w:trHeight w:val="747"/>
        </w:trPr>
        <w:tc>
          <w:tcPr>
            <w:tcW w:w="2250" w:type="dxa"/>
          </w:tcPr>
          <w:p w14:paraId="278D96BA" w14:textId="77777777" w:rsidR="00B74F2D" w:rsidRPr="009D37DC" w:rsidRDefault="00B74F2D" w:rsidP="00B74F2D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14:paraId="7DDC2A85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02581F11" w14:textId="51BA7D6E" w:rsidR="00B74F2D" w:rsidRPr="009D37DC" w:rsidRDefault="00004A31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74F2D"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09AC6E4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370F3585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14:paraId="5D8501BA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52A025FE" w14:textId="77777777" w:rsidR="00B74F2D" w:rsidRPr="009D37DC" w:rsidRDefault="00B74F2D" w:rsidP="003300E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14:paraId="64DE70EA" w14:textId="77777777" w:rsidR="00B74F2D" w:rsidRPr="009D37DC" w:rsidRDefault="00B74F2D" w:rsidP="009042A5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449EB393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14:paraId="175BDDD4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B74F2D" w:rsidRPr="009D37DC" w14:paraId="5834F020" w14:textId="77777777" w:rsidTr="009042A5">
        <w:trPr>
          <w:trHeight w:val="747"/>
        </w:trPr>
        <w:tc>
          <w:tcPr>
            <w:tcW w:w="2250" w:type="dxa"/>
          </w:tcPr>
          <w:p w14:paraId="237A2CC1" w14:textId="77777777" w:rsidR="00B74F2D" w:rsidRPr="009D37DC" w:rsidRDefault="00B74F2D" w:rsidP="00B74F2D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รองรับ</w:t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การจ่าย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14:paraId="2113A8A1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0A38EB07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449D2A68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5C70C0D4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14:paraId="6CA2782E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2FE95D85" w14:textId="77777777" w:rsidR="00B74F2D" w:rsidRPr="009D37DC" w:rsidRDefault="00B74F2D" w:rsidP="003300E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ยืม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ขั้นต่ำ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26B584DE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1CB7126A" w14:textId="77777777" w:rsidR="00B74F2D" w:rsidRPr="009D37DC" w:rsidRDefault="00B74F2D" w:rsidP="00B74F2D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364A373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74F2D" w:rsidRPr="009D37DC" w14:paraId="67BA4829" w14:textId="77777777" w:rsidTr="009042A5">
        <w:tc>
          <w:tcPr>
            <w:tcW w:w="2250" w:type="dxa"/>
          </w:tcPr>
          <w:p w14:paraId="01ECEFD8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79B9DA60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69FB9BD2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7495BD4C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2F8C1009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B4FF3D3" w14:textId="77777777" w:rsidR="00B74F2D" w:rsidRPr="009D37DC" w:rsidRDefault="00B74F2D" w:rsidP="009042A5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549B53A" w14:textId="77777777" w:rsidR="00B74F2D" w:rsidRPr="009D37DC" w:rsidRDefault="00B74F2D" w:rsidP="009042A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B74F2D" w:rsidRPr="009D37DC" w14:paraId="7D8FB102" w14:textId="77777777" w:rsidTr="009042A5">
        <w:tc>
          <w:tcPr>
            <w:tcW w:w="2250" w:type="dxa"/>
            <w:tcBorders>
              <w:bottom w:val="single" w:sz="4" w:space="0" w:color="auto"/>
            </w:tcBorders>
          </w:tcPr>
          <w:p w14:paraId="706F41C8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773B7D47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0421516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FD66B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0419027" w14:textId="77777777" w:rsidR="00B74F2D" w:rsidRPr="009D37DC" w:rsidRDefault="00B74F2D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37D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2E43F45F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002AFF1" w14:textId="77777777" w:rsidR="00B74F2D" w:rsidRPr="009D37DC" w:rsidRDefault="00B74F2D" w:rsidP="009042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02245259" w14:textId="77777777" w:rsidR="00B74F2D" w:rsidRPr="009D37DC" w:rsidRDefault="00B74F2D" w:rsidP="009042A5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4677D0BD" w14:textId="77777777" w:rsidR="00B74F2D" w:rsidRPr="009D37DC" w:rsidRDefault="00B74F2D" w:rsidP="009042A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37DC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B74F2D" w:rsidRPr="009D37DC" w14:paraId="00994A37" w14:textId="77777777" w:rsidTr="009042A5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0C86830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F5C78C9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39926C1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148B918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1DF19D4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92C1C5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C48042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1D34D9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625561E4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406F4BF1" w14:textId="77777777" w:rsidTr="009042A5">
        <w:trPr>
          <w:trHeight w:val="2043"/>
        </w:trPr>
        <w:tc>
          <w:tcPr>
            <w:tcW w:w="2250" w:type="dxa"/>
          </w:tcPr>
          <w:p w14:paraId="13C0C00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49482AC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3065DE8F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14:paraId="4F17DC7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61722DE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458D5BB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0F0C51B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A76072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E2BF17F" w14:textId="77777777" w:rsidR="00B74F2D" w:rsidRPr="009D37DC" w:rsidRDefault="00B74F2D" w:rsidP="00B74F2D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36DC672F" w14:textId="77777777" w:rsidR="00B74F2D" w:rsidRPr="009D37DC" w:rsidRDefault="00B74F2D" w:rsidP="00B74F2D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B74F2D" w:rsidRPr="009D37DC" w14:paraId="719ECBFC" w14:textId="77777777" w:rsidTr="009042A5">
        <w:trPr>
          <w:trHeight w:val="242"/>
        </w:trPr>
        <w:tc>
          <w:tcPr>
            <w:tcW w:w="2250" w:type="dxa"/>
          </w:tcPr>
          <w:p w14:paraId="08C13C8A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783C2164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35DA006D" w14:textId="42A2976C" w:rsidR="00B74F2D" w:rsidRPr="009D37DC" w:rsidRDefault="00B74F2D" w:rsidP="002E2A0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863EA7" w:rsidRPr="009D37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074F1C4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0FBCE79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136" w:type="dxa"/>
          </w:tcPr>
          <w:p w14:paraId="572C97CD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64C874E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938C622" w14:textId="77777777" w:rsidR="00B74F2D" w:rsidRPr="009D37DC" w:rsidRDefault="00B74F2D" w:rsidP="009042A5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121603D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1DA440DF" w14:textId="77777777" w:rsidTr="009042A5">
        <w:trPr>
          <w:trHeight w:val="99"/>
        </w:trPr>
        <w:tc>
          <w:tcPr>
            <w:tcW w:w="2250" w:type="dxa"/>
          </w:tcPr>
          <w:p w14:paraId="7404842C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C4F6F1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3E66915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FE370ED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537033A0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27960F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55897D0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68F6B10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170B0AA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2064A6BA" w14:textId="77777777" w:rsidTr="009042A5">
        <w:trPr>
          <w:trHeight w:val="117"/>
        </w:trPr>
        <w:tc>
          <w:tcPr>
            <w:tcW w:w="10080" w:type="dxa"/>
            <w:gridSpan w:val="9"/>
          </w:tcPr>
          <w:p w14:paraId="41597830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B74F2D" w:rsidRPr="009D37DC" w14:paraId="6B48A63D" w14:textId="77777777" w:rsidTr="009042A5">
        <w:trPr>
          <w:trHeight w:val="135"/>
        </w:trPr>
        <w:tc>
          <w:tcPr>
            <w:tcW w:w="2250" w:type="dxa"/>
          </w:tcPr>
          <w:p w14:paraId="505CE684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7043198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16EF4D51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575DFA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4611476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FEE3149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0FE58DB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479A6C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79FFF436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74F2D" w:rsidRPr="009D37DC" w14:paraId="23119AA8" w14:textId="77777777" w:rsidTr="009042A5">
        <w:trPr>
          <w:trHeight w:val="693"/>
        </w:trPr>
        <w:tc>
          <w:tcPr>
            <w:tcW w:w="2250" w:type="dxa"/>
          </w:tcPr>
          <w:p w14:paraId="5D1E5E48" w14:textId="77777777" w:rsidR="00B74F2D" w:rsidRPr="009D37DC" w:rsidRDefault="00B74F2D" w:rsidP="00B74F2D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9D37DC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</w:t>
            </w:r>
            <w:r w:rsidRPr="009D37D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ใช้</w:t>
            </w: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เป็นเงินทุนหมุนเวียน)</w:t>
            </w:r>
          </w:p>
        </w:tc>
        <w:tc>
          <w:tcPr>
            <w:tcW w:w="136" w:type="dxa"/>
          </w:tcPr>
          <w:p w14:paraId="7113CE30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FDA0612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0A27931F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B43B0A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5EDDC153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7C4E7D3E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9D37D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D37DC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 </w:t>
            </w:r>
            <w:r w:rsidRPr="009D37D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6A27A989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0E9FC9E9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B74F2D" w:rsidRPr="009D37DC" w14:paraId="327355DC" w14:textId="77777777" w:rsidTr="009042A5">
        <w:trPr>
          <w:trHeight w:val="387"/>
        </w:trPr>
        <w:tc>
          <w:tcPr>
            <w:tcW w:w="2250" w:type="dxa"/>
          </w:tcPr>
          <w:p w14:paraId="7566DC8B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D37D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14:paraId="0627C593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3ED33C4B" w14:textId="3C5DB4E7" w:rsidR="00B74F2D" w:rsidRPr="009D37DC" w:rsidRDefault="00B74F2D" w:rsidP="002E2A0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63EA7"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48BCE34F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11693447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36" w:type="dxa"/>
          </w:tcPr>
          <w:p w14:paraId="0C0754D3" w14:textId="77777777" w:rsidR="00B74F2D" w:rsidRPr="009D37DC" w:rsidRDefault="00B74F2D" w:rsidP="009042A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104DCBA4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8A13C5" w14:textId="77777777" w:rsidR="00B74F2D" w:rsidRPr="009D37DC" w:rsidRDefault="00B74F2D" w:rsidP="009042A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3252118" w14:textId="77777777" w:rsidR="00B74F2D" w:rsidRPr="009D37DC" w:rsidRDefault="00B74F2D" w:rsidP="009042A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14:paraId="0DB19EFC" w14:textId="77777777" w:rsidR="00B74F2D" w:rsidRPr="009D37DC" w:rsidRDefault="00B74F2D" w:rsidP="00B74F2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3183AAC8" w14:textId="77777777" w:rsidR="002E2A03" w:rsidRPr="009D37DC" w:rsidRDefault="002E2A03" w:rsidP="002E2A0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เมื่อวันที่ </w:t>
      </w:r>
      <w:r w:rsidRPr="009D37DC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ตุลาคม </w:t>
      </w:r>
      <w:r w:rsidRPr="009D37DC">
        <w:rPr>
          <w:rFonts w:ascii="Angsana New" w:hAnsi="Angsana New" w:cs="Angsana New"/>
          <w:sz w:val="26"/>
          <w:szCs w:val="26"/>
          <w:lang w:val="en-US"/>
        </w:rPr>
        <w:t xml:space="preserve">2562 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บริษัทได้ทำสัญญาแก้ไขกับสถาบันการเงินดังกล่าวเพื่อเปลี่ยนวงเงินสินเชื่อบางส่วนของ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เงินกู้ยืมระยะสั้นรวม</w:t>
      </w:r>
      <w:r w:rsidRPr="009D37DC">
        <w:rPr>
          <w:rFonts w:ascii="Angsana New" w:hAnsi="Angsana New" w:cs="Angsana New"/>
          <w:sz w:val="26"/>
          <w:szCs w:val="26"/>
          <w:lang w:val="en-US"/>
        </w:rPr>
        <w:t xml:space="preserve">       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เลตเตอร์ออฟเครดิต ทรัสต์รีซีทและหนังสือค้ำประกัน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ไปเป็นวงเงินเบิกเกินบัญชีจำนวนเงิน </w:t>
      </w:r>
      <w:r w:rsidRPr="009D37DC">
        <w:rPr>
          <w:rFonts w:ascii="Angsana New" w:hAnsi="Angsana New" w:cs="Angsana New"/>
          <w:sz w:val="26"/>
          <w:szCs w:val="26"/>
          <w:lang w:val="en-US"/>
        </w:rPr>
        <w:t xml:space="preserve">20 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ล้านบาท รวมถึงปลด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เงื่อนไขที่สำคัญ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บางประการ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ที่ระบุในสัญญาเงินกู้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เช่น 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การรักษาสัดส่วนการถือหุ้นปัจจุบันและการรักษาอัตราส่วนทางการเงินต่าง ๆ</w:t>
      </w:r>
    </w:p>
    <w:p w14:paraId="08D0135E" w14:textId="77777777" w:rsidR="002E2A03" w:rsidRPr="009D37DC" w:rsidRDefault="002E2A03" w:rsidP="00B74F2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22CD6A7" w14:textId="03AA6631" w:rsidR="00B74F2D" w:rsidRPr="009D37DC" w:rsidRDefault="00B74F2D" w:rsidP="00B74F2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Pr="009D37DC">
        <w:rPr>
          <w:rFonts w:ascii="Angsana New" w:hAnsi="Angsana New" w:cs="Angsana New"/>
          <w:sz w:val="26"/>
          <w:szCs w:val="26"/>
          <w:lang w:val="en-US"/>
        </w:rPr>
        <w:t>9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แห่งหนึ่งตามที่กล่าวไว้ในหมายเหตุ </w:t>
      </w:r>
      <w:r w:rsidRPr="009D37DC">
        <w:rPr>
          <w:rFonts w:ascii="Angsana New" w:hAnsi="Angsana New" w:cs="Angsana New"/>
          <w:sz w:val="26"/>
          <w:szCs w:val="26"/>
          <w:lang w:val="en-US"/>
        </w:rPr>
        <w:t>2</w:t>
      </w:r>
      <w:r w:rsidR="002C5F31" w:rsidRPr="009D37DC">
        <w:rPr>
          <w:rFonts w:ascii="Angsana New" w:hAnsi="Angsana New" w:cs="Angsana New"/>
          <w:sz w:val="26"/>
          <w:szCs w:val="26"/>
          <w:lang w:val="en-US"/>
        </w:rPr>
        <w:t>9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B33FFF" w:rsidRPr="009D37DC">
        <w:rPr>
          <w:rFonts w:ascii="Angsana New" w:hAnsi="Angsana New" w:cs="Angsana New"/>
          <w:sz w:val="26"/>
          <w:szCs w:val="26"/>
          <w:lang w:val="en-US"/>
        </w:rPr>
        <w:t xml:space="preserve">(2562: </w:t>
      </w:r>
      <w:r w:rsidR="00B33FFF"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ไม่มี) 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="00BA03D7" w:rsidRPr="009D37DC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ที่ระบุในสัญญาเงินกู้</w:t>
      </w:r>
    </w:p>
    <w:p w14:paraId="3D33ABD8" w14:textId="77777777" w:rsidR="00B74F2D" w:rsidRPr="009D37DC" w:rsidRDefault="00B74F2D" w:rsidP="00B74F2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2811220" w14:textId="77777777" w:rsidR="00B74F2D" w:rsidRPr="009D37DC" w:rsidRDefault="00B74F2D" w:rsidP="002E2A0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9D37DC">
        <w:rPr>
          <w:rFonts w:ascii="Angsana New" w:hAnsi="Angsana New" w:cs="Angsana New"/>
          <w:sz w:val="26"/>
          <w:szCs w:val="26"/>
          <w:cs/>
          <w:lang w:val="en-US"/>
        </w:rPr>
        <w:t xml:space="preserve">วงเงินสินเชื่อ 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จ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)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เป็นวงเงินสินเชื่อที่</w:t>
      </w:r>
      <w:r w:rsidRPr="009D37DC">
        <w:rPr>
          <w:rFonts w:ascii="Angsana New" w:hAnsi="Angsana New" w:cs="Angsana New"/>
          <w:sz w:val="26"/>
          <w:szCs w:val="26"/>
          <w:cs/>
          <w:lang w:val="en-US"/>
        </w:rPr>
        <w:t>ไม่มีหลักทรัพย์ค้ำประกั</w:t>
      </w:r>
      <w:r w:rsidRPr="009D37DC">
        <w:rPr>
          <w:rFonts w:ascii="Angsana New" w:hAnsi="Angsana New" w:cs="Angsana New" w:hint="cs"/>
          <w:sz w:val="26"/>
          <w:szCs w:val="26"/>
          <w:cs/>
          <w:lang w:val="en-US"/>
        </w:rPr>
        <w:t>น</w:t>
      </w:r>
    </w:p>
    <w:p w14:paraId="3CA12BB8" w14:textId="77777777" w:rsidR="00B74F2D" w:rsidRPr="009D37DC" w:rsidRDefault="00B74F2D" w:rsidP="0012744B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0E17005F" w14:textId="77777777" w:rsidR="002C5F31" w:rsidRPr="009D37DC" w:rsidRDefault="002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2375FDC7" w14:textId="77777777" w:rsidR="008701E9" w:rsidRPr="009D37DC" w:rsidRDefault="005D0D5C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F3424A" w:rsidRPr="009D37DC">
        <w:rPr>
          <w:rFonts w:ascii="Angsana New" w:hAnsi="Angsana New"/>
          <w:b/>
          <w:bCs/>
          <w:sz w:val="26"/>
          <w:szCs w:val="26"/>
        </w:rPr>
        <w:t>5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CB6036" w:rsidRPr="009D37DC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14:paraId="009576CA" w14:textId="77777777" w:rsidR="00F3424A" w:rsidRPr="009D37DC" w:rsidRDefault="00F3424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F3424A" w:rsidRPr="009D37DC" w14:paraId="00E6DEA6" w14:textId="77777777" w:rsidTr="00452D6F">
        <w:trPr>
          <w:cantSplit/>
        </w:trPr>
        <w:tc>
          <w:tcPr>
            <w:tcW w:w="4251" w:type="dxa"/>
          </w:tcPr>
          <w:p w14:paraId="00FADF68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335938DA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424A" w:rsidRPr="009D37DC" w14:paraId="037408C4" w14:textId="77777777" w:rsidTr="00452D6F">
        <w:trPr>
          <w:cantSplit/>
        </w:trPr>
        <w:tc>
          <w:tcPr>
            <w:tcW w:w="4251" w:type="dxa"/>
          </w:tcPr>
          <w:p w14:paraId="33F82A29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52762A4B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1A416035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59148660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424A" w:rsidRPr="009D37DC" w14:paraId="3A7CE2AC" w14:textId="77777777" w:rsidTr="00452D6F">
        <w:tc>
          <w:tcPr>
            <w:tcW w:w="4251" w:type="dxa"/>
          </w:tcPr>
          <w:p w14:paraId="1580EC4C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F5CFB7" w14:textId="77777777" w:rsidR="00F3424A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2A2E6A7C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1B7EA11" w14:textId="77777777" w:rsidR="00F3424A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79B71E8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16DA20E" w14:textId="77777777" w:rsidR="00F3424A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25EEC595" w14:textId="77777777" w:rsidR="00F3424A" w:rsidRPr="009D37DC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41EBE71" w14:textId="77777777" w:rsidR="00F3424A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3424A" w:rsidRPr="009D37DC" w14:paraId="255D9784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410B05B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1" w:type="dxa"/>
          </w:tcPr>
          <w:p w14:paraId="6F4A8506" w14:textId="77777777" w:rsidR="00F3424A" w:rsidRPr="009D37DC" w:rsidRDefault="00F3424A" w:rsidP="00F3424A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8DE1B96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BD50C41" w14:textId="77777777" w:rsidR="00F3424A" w:rsidRPr="009D37DC" w:rsidRDefault="00F3424A" w:rsidP="00F3424A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743ED62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3F6A549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082FD5D0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E2A3C71" w14:textId="77777777" w:rsidR="00F3424A" w:rsidRPr="009D37DC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87A" w:rsidRPr="009D37DC" w14:paraId="39105CA5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28A5BFA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01" w:type="dxa"/>
          </w:tcPr>
          <w:p w14:paraId="60F74210" w14:textId="277D19D4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72" w:type="dxa"/>
          </w:tcPr>
          <w:p w14:paraId="08AE3B27" w14:textId="77777777" w:rsidR="0033487A" w:rsidRPr="009D37DC" w:rsidRDefault="0033487A" w:rsidP="0033487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F200AC1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</w:tcPr>
          <w:p w14:paraId="2B4961CF" w14:textId="77777777" w:rsidR="0033487A" w:rsidRPr="009D37DC" w:rsidRDefault="0033487A" w:rsidP="0033487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93A17EB" w14:textId="5206D91F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14:paraId="04B4646C" w14:textId="77777777" w:rsidR="0033487A" w:rsidRPr="009D37DC" w:rsidRDefault="0033487A" w:rsidP="0033487A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77D32BE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33487A" w:rsidRPr="009D37DC" w14:paraId="525C1029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3BEF391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14:paraId="0F92E269" w14:textId="5226F0BE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219,219</w:t>
            </w:r>
          </w:p>
        </w:tc>
        <w:tc>
          <w:tcPr>
            <w:tcW w:w="272" w:type="dxa"/>
          </w:tcPr>
          <w:p w14:paraId="11049CBB" w14:textId="77777777" w:rsidR="0033487A" w:rsidRPr="009D37DC" w:rsidRDefault="0033487A" w:rsidP="0033487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78FD6974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188,505</w:t>
            </w:r>
          </w:p>
        </w:tc>
        <w:tc>
          <w:tcPr>
            <w:tcW w:w="268" w:type="dxa"/>
          </w:tcPr>
          <w:p w14:paraId="2CC377D6" w14:textId="77777777" w:rsidR="0033487A" w:rsidRPr="009D37DC" w:rsidRDefault="0033487A" w:rsidP="0033487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1D90769" w14:textId="6BC45F43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14:paraId="5DFE2999" w14:textId="77777777" w:rsidR="0033487A" w:rsidRPr="009D37DC" w:rsidRDefault="0033487A" w:rsidP="0033487A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A8EC658" w14:textId="77777777" w:rsidR="0033487A" w:rsidRPr="009D37DC" w:rsidRDefault="0033487A" w:rsidP="003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2C5F31" w:rsidRPr="009D37DC" w14:paraId="1E58D343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0E4C7D7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1" w:type="dxa"/>
          </w:tcPr>
          <w:p w14:paraId="53D35FDE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6F119C8A" w14:textId="77777777" w:rsidR="002C5F31" w:rsidRPr="009D37DC" w:rsidRDefault="002C5F31" w:rsidP="002C5F3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1AF529F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E01543D" w14:textId="77777777" w:rsidR="002C5F31" w:rsidRPr="009D37DC" w:rsidRDefault="002C5F31" w:rsidP="002C5F3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4095DA8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565AEA65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8DF01E6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411" w:rsidRPr="009D37DC" w14:paraId="4D652779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0AD6ACF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14:paraId="27E76D41" w14:textId="1211DBB9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2" w:type="dxa"/>
          </w:tcPr>
          <w:p w14:paraId="74571939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4C6F8BE7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6E5701D8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1AEEAF03" w14:textId="0655E704" w:rsidR="007D4411" w:rsidRPr="009D37DC" w:rsidRDefault="001E2EC2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266" w:type="dxa"/>
            <w:vAlign w:val="bottom"/>
          </w:tcPr>
          <w:p w14:paraId="51BCBD29" w14:textId="77777777" w:rsidR="007D4411" w:rsidRPr="009D37DC" w:rsidRDefault="007D4411" w:rsidP="007D4411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50B1BB24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7D4411" w:rsidRPr="009D37DC" w14:paraId="3C4B978A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CA82D2A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9D37DC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14:paraId="1AD986CB" w14:textId="6ABD96FA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75,55</w:t>
            </w:r>
            <w:r w:rsidR="001E2EC2" w:rsidRPr="009D37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2614C7C1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063FFED3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68" w:type="dxa"/>
          </w:tcPr>
          <w:p w14:paraId="601F919C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621E6EA" w14:textId="288C310A" w:rsidR="007D4411" w:rsidRPr="009D37DC" w:rsidRDefault="001E2EC2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7,702</w:t>
            </w:r>
          </w:p>
        </w:tc>
        <w:tc>
          <w:tcPr>
            <w:tcW w:w="266" w:type="dxa"/>
            <w:vAlign w:val="bottom"/>
          </w:tcPr>
          <w:p w14:paraId="4DA45F4C" w14:textId="77777777" w:rsidR="007D4411" w:rsidRPr="009D37DC" w:rsidRDefault="007D4411" w:rsidP="007D4411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5E8BA9B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</w:tr>
      <w:tr w:rsidR="007D4411" w:rsidRPr="009D37DC" w14:paraId="6F6A4486" w14:textId="77777777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B014AB2" w14:textId="77777777" w:rsidR="007D4411" w:rsidRPr="009D37DC" w:rsidRDefault="007D4411" w:rsidP="007D4411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B9B6608" w14:textId="55793F45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295,079</w:t>
            </w:r>
          </w:p>
        </w:tc>
        <w:tc>
          <w:tcPr>
            <w:tcW w:w="272" w:type="dxa"/>
          </w:tcPr>
          <w:p w14:paraId="53A612CD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52C30C5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236,845</w:t>
            </w:r>
          </w:p>
        </w:tc>
        <w:tc>
          <w:tcPr>
            <w:tcW w:w="268" w:type="dxa"/>
          </w:tcPr>
          <w:p w14:paraId="2B57B76E" w14:textId="77777777" w:rsidR="007D4411" w:rsidRPr="009D37DC" w:rsidRDefault="007D4411" w:rsidP="007D441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F24C3D6" w14:textId="7264CAE0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266" w:type="dxa"/>
            <w:vAlign w:val="bottom"/>
          </w:tcPr>
          <w:p w14:paraId="2079D085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7C4147BE" w14:textId="77777777" w:rsidR="007D4411" w:rsidRPr="009D37DC" w:rsidRDefault="007D4411" w:rsidP="007D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</w:tr>
    </w:tbl>
    <w:p w14:paraId="5AD3B64C" w14:textId="77777777" w:rsidR="00452D6F" w:rsidRPr="009D37DC" w:rsidRDefault="00452D6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070577ED" w14:textId="77777777" w:rsidR="00851A2A" w:rsidRPr="009D37DC" w:rsidRDefault="000924AA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452D6F" w:rsidRPr="009D37DC">
        <w:rPr>
          <w:rFonts w:ascii="Angsana New" w:hAnsi="Angsana New"/>
          <w:b/>
          <w:bCs/>
          <w:sz w:val="26"/>
          <w:szCs w:val="26"/>
        </w:rPr>
        <w:t>6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851A2A" w:rsidRPr="009D37DC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="00452D6F" w:rsidRPr="009D37DC">
        <w:rPr>
          <w:rFonts w:ascii="Angsana New" w:hAnsi="Angsana New"/>
          <w:b/>
          <w:bCs/>
          <w:sz w:val="26"/>
          <w:szCs w:val="26"/>
        </w:rPr>
        <w:t>-</w:t>
      </w:r>
      <w:r w:rsidR="00851A2A" w:rsidRPr="009D37DC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77D66B4D" w14:textId="77777777" w:rsidR="00C47DBF" w:rsidRPr="009D37DC" w:rsidRDefault="00C47DBF" w:rsidP="00E6242F">
      <w:pPr>
        <w:ind w:firstLine="709"/>
        <w:jc w:val="thaiDistribute"/>
        <w:rPr>
          <w:rFonts w:ascii="Angsana New" w:hAnsi="Angsana New"/>
          <w:sz w:val="26"/>
          <w:szCs w:val="26"/>
          <w:cs/>
        </w:rPr>
      </w:pPr>
    </w:p>
    <w:p w14:paraId="77DF6F9E" w14:textId="6640BB6F" w:rsidR="00C47DBF" w:rsidRPr="009D37DC" w:rsidRDefault="00BD7379" w:rsidP="00E6242F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บริษัท</w:t>
      </w:r>
      <w:r w:rsidR="00C47DBF" w:rsidRPr="009D37DC">
        <w:rPr>
          <w:rFonts w:ascii="Angsana New" w:hAnsi="Angsana New"/>
          <w:sz w:val="26"/>
          <w:szCs w:val="26"/>
          <w:cs/>
        </w:rPr>
        <w:t>ได้ทำสัญญาเช่าการเงิน</w:t>
      </w:r>
      <w:r w:rsidR="00895439" w:rsidRPr="009D37DC">
        <w:rPr>
          <w:rFonts w:ascii="Angsana New" w:hAnsi="Angsana New"/>
          <w:sz w:val="26"/>
          <w:szCs w:val="26"/>
          <w:cs/>
        </w:rPr>
        <w:t>หลาย</w:t>
      </w:r>
      <w:r w:rsidR="00C47DBF" w:rsidRPr="009D37DC">
        <w:rPr>
          <w:rFonts w:ascii="Angsana New" w:hAnsi="Angsana New"/>
          <w:sz w:val="26"/>
          <w:szCs w:val="26"/>
          <w:cs/>
        </w:rPr>
        <w:t>ฉบับกับบริษัท</w:t>
      </w:r>
      <w:r w:rsidR="000269C3" w:rsidRPr="009D37DC">
        <w:rPr>
          <w:rFonts w:ascii="Angsana New" w:hAnsi="Angsana New" w:hint="cs"/>
          <w:sz w:val="26"/>
          <w:szCs w:val="26"/>
          <w:cs/>
        </w:rPr>
        <w:t>ลิสซิ่งแห่ง</w:t>
      </w:r>
      <w:r w:rsidR="00C47DBF" w:rsidRPr="009D37DC">
        <w:rPr>
          <w:rFonts w:ascii="Angsana New" w:hAnsi="Angsana New"/>
          <w:sz w:val="26"/>
          <w:szCs w:val="26"/>
          <w:cs/>
        </w:rPr>
        <w:t xml:space="preserve">หนึ่งเพื่อซื้อยานพาหนะตามที่กล่าวไว้ในหมายเหตุ </w:t>
      </w:r>
      <w:r w:rsidR="00C47DBF" w:rsidRPr="009D37DC">
        <w:rPr>
          <w:rFonts w:ascii="Angsana New" w:hAnsi="Angsana New"/>
          <w:sz w:val="26"/>
          <w:szCs w:val="26"/>
        </w:rPr>
        <w:t>9</w:t>
      </w:r>
      <w:r w:rsidR="00C47DBF" w:rsidRPr="009D37DC">
        <w:rPr>
          <w:rFonts w:ascii="Angsana New" w:hAnsi="Angsana New"/>
          <w:sz w:val="26"/>
          <w:szCs w:val="26"/>
          <w:cs/>
        </w:rPr>
        <w:t xml:space="preserve"> โดยมีจำนวนงวดการผ่อนชำระ </w:t>
      </w:r>
      <w:r w:rsidR="00C05155" w:rsidRPr="009D37DC">
        <w:rPr>
          <w:rFonts w:ascii="Angsana New" w:hAnsi="Angsana New"/>
          <w:sz w:val="26"/>
          <w:szCs w:val="26"/>
        </w:rPr>
        <w:t xml:space="preserve">36 </w:t>
      </w:r>
      <w:r w:rsidR="00C05155" w:rsidRPr="009D37DC">
        <w:rPr>
          <w:rFonts w:ascii="Angsana New" w:hAnsi="Angsana New" w:hint="cs"/>
          <w:sz w:val="26"/>
          <w:szCs w:val="26"/>
          <w:cs/>
        </w:rPr>
        <w:t>งวด</w:t>
      </w:r>
      <w:r w:rsidR="003148FD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C05155" w:rsidRPr="009D37DC">
        <w:rPr>
          <w:rFonts w:ascii="Angsana New" w:hAnsi="Angsana New" w:hint="cs"/>
          <w:sz w:val="26"/>
          <w:szCs w:val="26"/>
          <w:cs/>
        </w:rPr>
        <w:t xml:space="preserve">และ </w:t>
      </w:r>
      <w:r w:rsidR="002F0368" w:rsidRPr="009D37DC">
        <w:rPr>
          <w:rFonts w:ascii="Angsana New" w:hAnsi="Angsana New"/>
          <w:sz w:val="26"/>
          <w:szCs w:val="26"/>
        </w:rPr>
        <w:t>60</w:t>
      </w:r>
      <w:r w:rsidR="00C47DBF" w:rsidRPr="009D37DC">
        <w:rPr>
          <w:rFonts w:ascii="Angsana New" w:hAnsi="Angsana New"/>
          <w:sz w:val="26"/>
          <w:szCs w:val="26"/>
          <w:cs/>
        </w:rPr>
        <w:t xml:space="preserve"> งวด งวดละเท่า ๆ กันทุกเดือน สัญญาดังกล่าวมีระยะเวลาเช่าสิ้นสุดปี </w:t>
      </w:r>
      <w:r w:rsidR="00DB15FA" w:rsidRPr="009D37DC">
        <w:rPr>
          <w:rFonts w:ascii="Angsana New" w:hAnsi="Angsana New"/>
          <w:sz w:val="26"/>
          <w:szCs w:val="26"/>
        </w:rPr>
        <w:t>256</w:t>
      </w:r>
      <w:r w:rsidR="00C05155" w:rsidRPr="009D37DC">
        <w:rPr>
          <w:rFonts w:ascii="Angsana New" w:hAnsi="Angsana New"/>
          <w:sz w:val="26"/>
          <w:szCs w:val="26"/>
        </w:rPr>
        <w:t>4</w:t>
      </w:r>
      <w:r w:rsidR="00010155" w:rsidRPr="009D37DC">
        <w:rPr>
          <w:rFonts w:ascii="Angsana New" w:hAnsi="Angsana New"/>
          <w:sz w:val="26"/>
          <w:szCs w:val="26"/>
          <w:cs/>
        </w:rPr>
        <w:t xml:space="preserve"> </w:t>
      </w:r>
      <w:r w:rsidR="00C47DBF" w:rsidRPr="009D37DC">
        <w:rPr>
          <w:rFonts w:ascii="Angsana New" w:hAnsi="Angsana New"/>
          <w:sz w:val="26"/>
          <w:szCs w:val="26"/>
          <w:cs/>
        </w:rPr>
        <w:t>กรรมสิทธิ์ในสินทรัพย์ที่ซื้อภายใต้สัญญาเช่าการเงินนี้จะโอนเป็นของบริษัทต่อเมื่อบริษัทชำระเงินทั้งหมดให้แก่บริษัทลิสซิ่งดังกล่าวแล้ว โดยสรุปได้ดังนี้</w:t>
      </w:r>
    </w:p>
    <w:p w14:paraId="51C9E9F9" w14:textId="77777777" w:rsidR="003031D2" w:rsidRPr="009D37DC" w:rsidRDefault="003031D2" w:rsidP="00E6242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452D6F" w:rsidRPr="009D37DC" w14:paraId="2E4B0131" w14:textId="77777777" w:rsidTr="00452D6F">
        <w:tc>
          <w:tcPr>
            <w:tcW w:w="3618" w:type="dxa"/>
          </w:tcPr>
          <w:p w14:paraId="4A21CCC0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DB8ACA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14:paraId="00C55B44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452D6F" w:rsidRPr="009D37DC" w14:paraId="2E5CDCB5" w14:textId="77777777" w:rsidTr="00452D6F">
        <w:tc>
          <w:tcPr>
            <w:tcW w:w="3618" w:type="dxa"/>
          </w:tcPr>
          <w:p w14:paraId="0E798534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6F7D70B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01BD90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D22982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8F4527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9D37DC" w14:paraId="3EE364C1" w14:textId="77777777" w:rsidTr="00452D6F">
        <w:tc>
          <w:tcPr>
            <w:tcW w:w="3618" w:type="dxa"/>
            <w:tcBorders>
              <w:bottom w:val="single" w:sz="4" w:space="0" w:color="auto"/>
            </w:tcBorders>
          </w:tcPr>
          <w:p w14:paraId="3B8BE90A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14:paraId="017803F2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102F" w14:textId="77777777" w:rsidR="00452D6F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45E0E6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A64D" w14:textId="77777777" w:rsidR="00452D6F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14:paraId="63E5D480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3162E83" w14:textId="77777777" w:rsidR="00452D6F" w:rsidRPr="009D37DC" w:rsidRDefault="003C4EC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0502FC4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E961653" w14:textId="77777777" w:rsidR="00452D6F" w:rsidRPr="009D37DC" w:rsidRDefault="00582E4E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52D6F" w:rsidRPr="009D37DC" w14:paraId="00AEAD92" w14:textId="77777777" w:rsidTr="00452D6F">
        <w:tc>
          <w:tcPr>
            <w:tcW w:w="3618" w:type="dxa"/>
          </w:tcPr>
          <w:p w14:paraId="349D1F46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58E22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14:paraId="57EA6FB0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7CB9BC3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3923661A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0BA41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14:paraId="02C61C0B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52E8FF7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6655B286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F6689B" w:rsidRPr="009D37DC" w14:paraId="62604C8B" w14:textId="77777777" w:rsidTr="00452D6F">
        <w:tc>
          <w:tcPr>
            <w:tcW w:w="3618" w:type="dxa"/>
          </w:tcPr>
          <w:p w14:paraId="484557A3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14:paraId="273FD864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5D40E7" w14:textId="17086B64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14:paraId="2F8FD02F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3B3274F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3" w:type="dxa"/>
            <w:vAlign w:val="bottom"/>
          </w:tcPr>
          <w:p w14:paraId="19BEE68E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B9F847E" w14:textId="41B9ED93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14:paraId="41AAA460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A70BF1B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</w:tr>
      <w:tr w:rsidR="00F6689B" w:rsidRPr="009D37DC" w14:paraId="29D3914C" w14:textId="77777777" w:rsidTr="00452D6F">
        <w:tc>
          <w:tcPr>
            <w:tcW w:w="3618" w:type="dxa"/>
          </w:tcPr>
          <w:p w14:paraId="23655341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0137A787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F22A163" w14:textId="34F7022B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7E96276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6172C14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3" w:type="dxa"/>
            <w:vAlign w:val="bottom"/>
          </w:tcPr>
          <w:p w14:paraId="0A6DD4C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288A62B" w14:textId="53E5A7AC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3F5B8B39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35F8EE1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F6689B" w:rsidRPr="009D37DC" w14:paraId="5C7F6452" w14:textId="77777777" w:rsidTr="00452D6F">
        <w:tc>
          <w:tcPr>
            <w:tcW w:w="3618" w:type="dxa"/>
          </w:tcPr>
          <w:p w14:paraId="3479E461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433B39E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2A0706" w14:textId="3D8AFE9A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315C476C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2CD6B2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3" w:type="dxa"/>
            <w:vAlign w:val="bottom"/>
          </w:tcPr>
          <w:p w14:paraId="1F354A0D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A6690F7" w14:textId="3959D6DE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2BD42F12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61E8921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F6689B" w:rsidRPr="009D37DC" w14:paraId="40AD12AC" w14:textId="77777777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1E387382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14:paraId="76B41445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57A974B" w14:textId="3D1EF96E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84" w:type="dxa"/>
            <w:vAlign w:val="bottom"/>
          </w:tcPr>
          <w:p w14:paraId="7B0B1EB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4A73AA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3" w:type="dxa"/>
            <w:vAlign w:val="bottom"/>
          </w:tcPr>
          <w:p w14:paraId="4E8244E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69B28B6" w14:textId="563AABD5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84" w:type="dxa"/>
            <w:vAlign w:val="bottom"/>
          </w:tcPr>
          <w:p w14:paraId="3975CE8C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781913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</w:tr>
      <w:tr w:rsidR="00F6689B" w:rsidRPr="009D37DC" w14:paraId="3E21314D" w14:textId="77777777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4AB217BE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14:paraId="2D45A3E6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3AD7A28" w14:textId="6FAF4221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84" w:type="dxa"/>
            <w:vAlign w:val="bottom"/>
          </w:tcPr>
          <w:p w14:paraId="113434F0" w14:textId="77777777" w:rsidR="00F6689B" w:rsidRPr="009D37DC" w:rsidRDefault="00F6689B" w:rsidP="00F6689B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ADF9DF4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3" w:type="dxa"/>
            <w:vAlign w:val="bottom"/>
          </w:tcPr>
          <w:p w14:paraId="0FBB470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EA1740C" w14:textId="3C24C4A4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84" w:type="dxa"/>
            <w:vAlign w:val="bottom"/>
          </w:tcPr>
          <w:p w14:paraId="32EDBE49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5A9CCC3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</w:tr>
      <w:tr w:rsidR="00F6689B" w:rsidRPr="009D37DC" w14:paraId="47F88593" w14:textId="77777777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1A6D365C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14:paraId="6ACB23A9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E240C19" w14:textId="688A1735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284" w:type="dxa"/>
          </w:tcPr>
          <w:p w14:paraId="17F0DEBF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E9DF9B1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3" w:type="dxa"/>
          </w:tcPr>
          <w:p w14:paraId="5D80A68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B81A831" w14:textId="1F21FB4C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284" w:type="dxa"/>
          </w:tcPr>
          <w:p w14:paraId="281E3226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2976A72F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</w:tr>
      <w:tr w:rsidR="00F6689B" w:rsidRPr="009D37DC" w14:paraId="697654D6" w14:textId="77777777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24292787" w14:textId="77777777" w:rsidR="00F6689B" w:rsidRPr="009D37DC" w:rsidRDefault="00F6689B" w:rsidP="00F6689B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14:paraId="59DE38B0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319F30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3B4D9D1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C14F78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B69A0C9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49FA36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710D67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C015067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689B" w:rsidRPr="009D37DC" w14:paraId="68ECDFB8" w14:textId="77777777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7BA17246" w14:textId="77777777" w:rsidR="00F6689B" w:rsidRPr="009D37DC" w:rsidRDefault="00F6689B" w:rsidP="00F6689B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14:paraId="7BA9F424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080E13" w14:textId="3A913C96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(602)</w:t>
            </w:r>
          </w:p>
        </w:tc>
        <w:tc>
          <w:tcPr>
            <w:tcW w:w="284" w:type="dxa"/>
          </w:tcPr>
          <w:p w14:paraId="4A10D8A0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3535748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3" w:type="dxa"/>
          </w:tcPr>
          <w:p w14:paraId="2F4820E0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22024C" w14:textId="53CFE4CF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(602)</w:t>
            </w:r>
          </w:p>
        </w:tc>
        <w:tc>
          <w:tcPr>
            <w:tcW w:w="284" w:type="dxa"/>
          </w:tcPr>
          <w:p w14:paraId="1CBF150C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9973583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</w:tr>
      <w:tr w:rsidR="00F6689B" w:rsidRPr="009D37DC" w14:paraId="3F677F97" w14:textId="77777777" w:rsidTr="00452D6F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14:paraId="624F7CB8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14:paraId="1E7087BF" w14:textId="77777777" w:rsidR="00F6689B" w:rsidRPr="009D37DC" w:rsidRDefault="00F6689B" w:rsidP="00F6689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E146940" w14:textId="2E1D15AA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84" w:type="dxa"/>
          </w:tcPr>
          <w:p w14:paraId="5016A54C" w14:textId="77777777" w:rsidR="00F6689B" w:rsidRPr="009D37DC" w:rsidRDefault="00F6689B" w:rsidP="00F6689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047C7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3" w:type="dxa"/>
          </w:tcPr>
          <w:p w14:paraId="445E57BD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258BB35" w14:textId="645B44A5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84" w:type="dxa"/>
          </w:tcPr>
          <w:p w14:paraId="5112E061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6DA74" w14:textId="77777777" w:rsidR="00F6689B" w:rsidRPr="009D37DC" w:rsidRDefault="00F6689B" w:rsidP="00F6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</w:tr>
    </w:tbl>
    <w:p w14:paraId="00968978" w14:textId="77777777" w:rsidR="00452D6F" w:rsidRPr="009D37DC" w:rsidRDefault="00452D6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14:paraId="2A246A41" w14:textId="77777777" w:rsidR="00C05155" w:rsidRPr="009D37DC" w:rsidRDefault="00C05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520D1927" w14:textId="77777777" w:rsidR="009C29AF" w:rsidRPr="009D37DC" w:rsidRDefault="009C29AF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452D6F" w:rsidRPr="009D37DC">
        <w:rPr>
          <w:rFonts w:ascii="Angsana New" w:hAnsi="Angsana New"/>
          <w:b/>
          <w:bCs/>
          <w:sz w:val="26"/>
          <w:szCs w:val="26"/>
        </w:rPr>
        <w:t>7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9D37DC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14:paraId="5B8AD4D4" w14:textId="77777777" w:rsidR="009C29AF" w:rsidRPr="009D37DC" w:rsidRDefault="009C29AF" w:rsidP="00AF5B10">
      <w:pPr>
        <w:jc w:val="thaiDistribute"/>
        <w:rPr>
          <w:rFonts w:ascii="Angsana New" w:hAnsi="Angsana New"/>
          <w:sz w:val="26"/>
          <w:szCs w:val="26"/>
        </w:rPr>
      </w:pPr>
    </w:p>
    <w:p w14:paraId="7813C17F" w14:textId="77777777" w:rsidR="009C29AF" w:rsidRPr="009D37DC" w:rsidRDefault="009C29AF" w:rsidP="00452D6F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รายการเปลี่ยนแปลงของประมาณการหนี้สิน</w:t>
      </w:r>
      <w:r w:rsidR="00B23231" w:rsidRPr="009D37DC">
        <w:rPr>
          <w:rFonts w:ascii="Angsana New" w:hAnsi="Angsana New"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sz w:val="26"/>
          <w:szCs w:val="26"/>
          <w:cs/>
        </w:rPr>
        <w:t>จากโปรแกรมสิทธิพิเศษแก่ลูกค้า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7A5E3C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มีดังต่อไปนี้</w:t>
      </w:r>
    </w:p>
    <w:p w14:paraId="28F32857" w14:textId="77777777" w:rsidR="00452D6F" w:rsidRPr="009D37DC" w:rsidRDefault="00452D6F" w:rsidP="00AF5B10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4"/>
        <w:gridCol w:w="1695"/>
        <w:gridCol w:w="270"/>
        <w:gridCol w:w="1691"/>
      </w:tblGrid>
      <w:tr w:rsidR="00452D6F" w:rsidRPr="009D37DC" w14:paraId="6500E04C" w14:textId="77777777" w:rsidTr="00452D6F">
        <w:trPr>
          <w:cantSplit/>
          <w:tblHeader/>
        </w:trPr>
        <w:tc>
          <w:tcPr>
            <w:tcW w:w="6064" w:type="dxa"/>
          </w:tcPr>
          <w:p w14:paraId="135F472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bottom w:val="single" w:sz="4" w:space="0" w:color="auto"/>
            </w:tcBorders>
          </w:tcPr>
          <w:p w14:paraId="493A84AE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52D6F" w:rsidRPr="009D37DC" w14:paraId="628FA704" w14:textId="77777777" w:rsidTr="00452D6F">
        <w:trPr>
          <w:tblHeader/>
        </w:trPr>
        <w:tc>
          <w:tcPr>
            <w:tcW w:w="6064" w:type="dxa"/>
          </w:tcPr>
          <w:p w14:paraId="6DA9C2A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9EB62D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77BFA6E6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14:paraId="0E72BB7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9D37DC" w14:paraId="5E31A8D7" w14:textId="77777777" w:rsidTr="00452D6F">
        <w:tc>
          <w:tcPr>
            <w:tcW w:w="6064" w:type="dxa"/>
            <w:tcBorders>
              <w:bottom w:val="nil"/>
            </w:tcBorders>
            <w:vAlign w:val="center"/>
          </w:tcPr>
          <w:p w14:paraId="3C0720EA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14:paraId="78869063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5E2EEF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013B622A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5F31" w:rsidRPr="009D37DC" w14:paraId="4FB68AF5" w14:textId="77777777" w:rsidTr="00452D6F">
        <w:tc>
          <w:tcPr>
            <w:tcW w:w="6064" w:type="dxa"/>
            <w:tcBorders>
              <w:top w:val="nil"/>
              <w:bottom w:val="nil"/>
            </w:tcBorders>
            <w:hideMark/>
          </w:tcPr>
          <w:p w14:paraId="32273A2A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25EF3E71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>2,952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B3F14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09EFCDCB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2C5F31" w:rsidRPr="009D37DC" w14:paraId="223A7B56" w14:textId="77777777" w:rsidTr="002C5F31">
        <w:tc>
          <w:tcPr>
            <w:tcW w:w="6064" w:type="dxa"/>
            <w:tcBorders>
              <w:top w:val="nil"/>
              <w:bottom w:val="nil"/>
            </w:tcBorders>
            <w:hideMark/>
          </w:tcPr>
          <w:p w14:paraId="28FDCB45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2B6BEFFB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>3,977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E248D2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12109BED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2C5F31" w:rsidRPr="009D37DC" w14:paraId="675D4B20" w14:textId="77777777" w:rsidTr="002C5F31">
        <w:tc>
          <w:tcPr>
            <w:tcW w:w="6064" w:type="dxa"/>
            <w:tcBorders>
              <w:top w:val="nil"/>
              <w:bottom w:val="nil"/>
            </w:tcBorders>
            <w:hideMark/>
          </w:tcPr>
          <w:p w14:paraId="389A5A79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148DB1B2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>(2,525)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6B60F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1FE3205D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2C5F31" w:rsidRPr="009D37DC" w14:paraId="7A4D1B5A" w14:textId="77777777" w:rsidTr="002C5F31">
        <w:tc>
          <w:tcPr>
            <w:tcW w:w="6064" w:type="dxa"/>
            <w:tcBorders>
              <w:top w:val="nil"/>
            </w:tcBorders>
          </w:tcPr>
          <w:p w14:paraId="01180570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95" w:type="dxa"/>
            <w:tcBorders>
              <w:top w:val="nil"/>
            </w:tcBorders>
          </w:tcPr>
          <w:p w14:paraId="11954201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>(575)</w:t>
            </w:r>
          </w:p>
        </w:tc>
        <w:tc>
          <w:tcPr>
            <w:tcW w:w="270" w:type="dxa"/>
            <w:tcBorders>
              <w:top w:val="nil"/>
            </w:tcBorders>
          </w:tcPr>
          <w:p w14:paraId="2611C934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13608EA5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C5F31" w:rsidRPr="009D37DC" w14:paraId="2E74A589" w14:textId="77777777" w:rsidTr="00452D6F">
        <w:tc>
          <w:tcPr>
            <w:tcW w:w="6064" w:type="dxa"/>
          </w:tcPr>
          <w:p w14:paraId="7B1F5838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7C8862FD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</w:tcPr>
          <w:p w14:paraId="174A6D7D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14:paraId="1D570557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024FF3" w:rsidRPr="009D37DC" w14:paraId="63E8B829" w14:textId="77777777" w:rsidTr="00B90BE2">
        <w:tc>
          <w:tcPr>
            <w:tcW w:w="6064" w:type="dxa"/>
          </w:tcPr>
          <w:p w14:paraId="4BFF44D2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5" w:type="dxa"/>
            <w:tcBorders>
              <w:bottom w:val="nil"/>
            </w:tcBorders>
          </w:tcPr>
          <w:p w14:paraId="1B001424" w14:textId="1FA99C59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5,311</w:t>
            </w:r>
          </w:p>
        </w:tc>
        <w:tc>
          <w:tcPr>
            <w:tcW w:w="270" w:type="dxa"/>
          </w:tcPr>
          <w:p w14:paraId="6D117979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526E1356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024FF3" w:rsidRPr="009D37DC" w14:paraId="48D5BD43" w14:textId="77777777" w:rsidTr="00B90BE2">
        <w:tc>
          <w:tcPr>
            <w:tcW w:w="6064" w:type="dxa"/>
            <w:tcBorders>
              <w:bottom w:val="nil"/>
            </w:tcBorders>
          </w:tcPr>
          <w:p w14:paraId="71EDE8A4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695" w:type="dxa"/>
            <w:tcBorders>
              <w:bottom w:val="nil"/>
            </w:tcBorders>
          </w:tcPr>
          <w:p w14:paraId="4F02BD0F" w14:textId="4A262E2C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(3,616)</w:t>
            </w:r>
          </w:p>
        </w:tc>
        <w:tc>
          <w:tcPr>
            <w:tcW w:w="270" w:type="dxa"/>
            <w:tcBorders>
              <w:bottom w:val="nil"/>
            </w:tcBorders>
          </w:tcPr>
          <w:p w14:paraId="371BCE6D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40CB0D9B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024FF3" w:rsidRPr="009D37DC" w14:paraId="6F176117" w14:textId="77777777" w:rsidTr="00B90BE2">
        <w:tc>
          <w:tcPr>
            <w:tcW w:w="6064" w:type="dxa"/>
            <w:tcBorders>
              <w:bottom w:val="nil"/>
            </w:tcBorders>
          </w:tcPr>
          <w:p w14:paraId="4ACA97E5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14:paraId="5931FCE3" w14:textId="0D8DFFDB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(962)</w:t>
            </w:r>
          </w:p>
        </w:tc>
        <w:tc>
          <w:tcPr>
            <w:tcW w:w="270" w:type="dxa"/>
            <w:tcBorders>
              <w:bottom w:val="nil"/>
            </w:tcBorders>
          </w:tcPr>
          <w:p w14:paraId="6DBF825A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single" w:sz="4" w:space="0" w:color="auto"/>
            </w:tcBorders>
          </w:tcPr>
          <w:p w14:paraId="66F8BA7E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024FF3" w:rsidRPr="009D37DC" w14:paraId="6D5F1952" w14:textId="77777777" w:rsidTr="00452D6F">
        <w:tc>
          <w:tcPr>
            <w:tcW w:w="6064" w:type="dxa"/>
            <w:tcBorders>
              <w:top w:val="nil"/>
              <w:bottom w:val="nil"/>
            </w:tcBorders>
          </w:tcPr>
          <w:p w14:paraId="6EF4B014" w14:textId="77777777" w:rsidR="00024FF3" w:rsidRPr="009D37DC" w:rsidRDefault="00024FF3" w:rsidP="00024FF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3C13F1DE" w14:textId="3FCBF9EF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329C33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14:paraId="049F4678" w14:textId="77777777" w:rsidR="00024FF3" w:rsidRPr="009D37DC" w:rsidRDefault="00024FF3" w:rsidP="0002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9D37DC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</w:tbl>
    <w:p w14:paraId="745B53AD" w14:textId="77777777" w:rsidR="00452D6F" w:rsidRPr="009D37DC" w:rsidRDefault="00452D6F" w:rsidP="00452D6F">
      <w:pPr>
        <w:jc w:val="thaiDistribute"/>
        <w:rPr>
          <w:rFonts w:ascii="Angsana New" w:hAnsi="Angsana New"/>
          <w:sz w:val="26"/>
          <w:szCs w:val="26"/>
        </w:rPr>
      </w:pPr>
    </w:p>
    <w:p w14:paraId="6EA5FB79" w14:textId="77777777" w:rsidR="00F06809" w:rsidRPr="009D37DC" w:rsidRDefault="00BC78DD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452D6F" w:rsidRPr="009D37DC">
        <w:rPr>
          <w:rFonts w:ascii="Angsana New" w:hAnsi="Angsana New"/>
          <w:b/>
          <w:bCs/>
          <w:sz w:val="26"/>
          <w:szCs w:val="26"/>
        </w:rPr>
        <w:t>8</w:t>
      </w:r>
      <w:r w:rsidR="003B53D8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B53D8" w:rsidRPr="009D37DC">
        <w:rPr>
          <w:rFonts w:ascii="Angsana New" w:hAnsi="Angsana New"/>
          <w:b/>
          <w:bCs/>
          <w:sz w:val="26"/>
          <w:szCs w:val="26"/>
        </w:rPr>
        <w:tab/>
      </w:r>
      <w:r w:rsidR="00F06809"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9D37DC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F06809" w:rsidRPr="009D37DC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164F4F30" w14:textId="77777777" w:rsidR="003B53D8" w:rsidRPr="009D37DC" w:rsidRDefault="003B53D8" w:rsidP="00E6242F">
      <w:pPr>
        <w:jc w:val="thaiDistribute"/>
        <w:rPr>
          <w:rFonts w:ascii="Angsana New" w:hAnsi="Angsana New"/>
          <w:sz w:val="26"/>
          <w:szCs w:val="26"/>
        </w:rPr>
      </w:pPr>
    </w:p>
    <w:p w14:paraId="7B9D913E" w14:textId="77777777" w:rsidR="001368DC" w:rsidRPr="009D37DC" w:rsidRDefault="00130000" w:rsidP="00E6242F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B23231" w:rsidRPr="009D37DC">
        <w:rPr>
          <w:rFonts w:ascii="Angsana New" w:hAnsi="Angsana New"/>
          <w:sz w:val="26"/>
          <w:szCs w:val="26"/>
          <w:cs/>
        </w:rPr>
        <w:t>ไม่หมุนเวียน</w:t>
      </w:r>
      <w:r w:rsidRPr="009D37DC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A5E3C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แสดงดังต่อไปนี้</w:t>
      </w:r>
    </w:p>
    <w:p w14:paraId="66D9E930" w14:textId="77777777" w:rsidR="00452D6F" w:rsidRPr="009D37DC" w:rsidRDefault="00452D6F" w:rsidP="00E6242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4"/>
        <w:gridCol w:w="1695"/>
        <w:gridCol w:w="270"/>
        <w:gridCol w:w="1691"/>
      </w:tblGrid>
      <w:tr w:rsidR="00452D6F" w:rsidRPr="009D37DC" w14:paraId="76B804C9" w14:textId="77777777" w:rsidTr="00452D6F">
        <w:trPr>
          <w:cantSplit/>
          <w:tblHeader/>
        </w:trPr>
        <w:tc>
          <w:tcPr>
            <w:tcW w:w="6064" w:type="dxa"/>
          </w:tcPr>
          <w:p w14:paraId="50D3C568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bottom w:val="single" w:sz="4" w:space="0" w:color="auto"/>
            </w:tcBorders>
          </w:tcPr>
          <w:p w14:paraId="674900FE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52D6F" w:rsidRPr="009D37DC" w14:paraId="0710A8F4" w14:textId="77777777" w:rsidTr="00452D6F">
        <w:trPr>
          <w:tblHeader/>
        </w:trPr>
        <w:tc>
          <w:tcPr>
            <w:tcW w:w="6064" w:type="dxa"/>
          </w:tcPr>
          <w:p w14:paraId="0C9C7E2C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A107DE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3EB7BE18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14:paraId="2A046E85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D37DC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9D37DC" w14:paraId="11A84963" w14:textId="77777777" w:rsidTr="00452D6F">
        <w:tc>
          <w:tcPr>
            <w:tcW w:w="6064" w:type="dxa"/>
            <w:tcBorders>
              <w:bottom w:val="nil"/>
            </w:tcBorders>
            <w:vAlign w:val="center"/>
          </w:tcPr>
          <w:p w14:paraId="252E5ACE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14:paraId="7E5E5338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AB8901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66B39000" w14:textId="77777777" w:rsidR="00452D6F" w:rsidRPr="009D37DC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5F31" w:rsidRPr="009D37DC" w14:paraId="4E1DC51F" w14:textId="77777777" w:rsidTr="00452D6F">
        <w:tc>
          <w:tcPr>
            <w:tcW w:w="6064" w:type="dxa"/>
            <w:tcBorders>
              <w:top w:val="nil"/>
              <w:bottom w:val="nil"/>
            </w:tcBorders>
          </w:tcPr>
          <w:p w14:paraId="00141856" w14:textId="77777777" w:rsidR="002C5F31" w:rsidRPr="009D37DC" w:rsidRDefault="002C5F31" w:rsidP="002C5F3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1DF645A7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AEA2B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68563435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4,632</w:t>
            </w:r>
          </w:p>
        </w:tc>
      </w:tr>
      <w:tr w:rsidR="002C5F31" w:rsidRPr="009D37DC" w14:paraId="3B2D84B8" w14:textId="77777777" w:rsidTr="00452D6F">
        <w:tc>
          <w:tcPr>
            <w:tcW w:w="6064" w:type="dxa"/>
            <w:tcBorders>
              <w:top w:val="nil"/>
              <w:bottom w:val="nil"/>
            </w:tcBorders>
          </w:tcPr>
          <w:p w14:paraId="6720175E" w14:textId="77777777" w:rsidR="002C5F31" w:rsidRPr="009D37DC" w:rsidRDefault="002C5F31" w:rsidP="002C5F3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552D5A92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882AF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23BA3FC7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1,704</w:t>
            </w:r>
          </w:p>
        </w:tc>
      </w:tr>
      <w:tr w:rsidR="002C5F31" w:rsidRPr="009D37DC" w14:paraId="373C1B7D" w14:textId="77777777" w:rsidTr="00452D6F">
        <w:tc>
          <w:tcPr>
            <w:tcW w:w="6064" w:type="dxa"/>
            <w:tcBorders>
              <w:top w:val="nil"/>
              <w:bottom w:val="nil"/>
            </w:tcBorders>
          </w:tcPr>
          <w:p w14:paraId="5C494F00" w14:textId="77777777" w:rsidR="002C5F31" w:rsidRPr="009D37DC" w:rsidRDefault="002C5F31" w:rsidP="002C5F3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14:paraId="036889C5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A0B14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5107E72A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2C5F31" w:rsidRPr="009D37DC" w14:paraId="627EF1ED" w14:textId="77777777" w:rsidTr="00452D6F">
        <w:tc>
          <w:tcPr>
            <w:tcW w:w="6064" w:type="dxa"/>
            <w:tcBorders>
              <w:top w:val="nil"/>
            </w:tcBorders>
          </w:tcPr>
          <w:p w14:paraId="17F74D19" w14:textId="77777777" w:rsidR="002C5F31" w:rsidRPr="009D37DC" w:rsidRDefault="002C5F31" w:rsidP="002C5F31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14:paraId="055584E3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(2,667)</w:t>
            </w:r>
          </w:p>
        </w:tc>
        <w:tc>
          <w:tcPr>
            <w:tcW w:w="270" w:type="dxa"/>
            <w:tcBorders>
              <w:top w:val="nil"/>
            </w:tcBorders>
          </w:tcPr>
          <w:p w14:paraId="3CD7B2E9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9F76232" w14:textId="77777777" w:rsidR="002C5F31" w:rsidRPr="009D37DC" w:rsidRDefault="002C5F31" w:rsidP="002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(1,720)</w:t>
            </w:r>
          </w:p>
        </w:tc>
      </w:tr>
      <w:tr w:rsidR="005F1CDA" w:rsidRPr="009D37DC" w14:paraId="3BE2792D" w14:textId="77777777" w:rsidTr="00452D6F">
        <w:tc>
          <w:tcPr>
            <w:tcW w:w="6064" w:type="dxa"/>
            <w:tcBorders>
              <w:bottom w:val="nil"/>
            </w:tcBorders>
          </w:tcPr>
          <w:p w14:paraId="3B14022A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14:paraId="09A3E2C6" w14:textId="786F04F8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12,205</w:t>
            </w:r>
          </w:p>
        </w:tc>
        <w:tc>
          <w:tcPr>
            <w:tcW w:w="270" w:type="dxa"/>
            <w:tcBorders>
              <w:bottom w:val="nil"/>
            </w:tcBorders>
          </w:tcPr>
          <w:p w14:paraId="6F3F6D6A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14:paraId="6F557125" w14:textId="6BF70608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  <w:tr w:rsidR="005F1CDA" w:rsidRPr="009D37DC" w14:paraId="76CA5833" w14:textId="77777777" w:rsidTr="00452D6F">
        <w:tc>
          <w:tcPr>
            <w:tcW w:w="6064" w:type="dxa"/>
            <w:tcBorders>
              <w:top w:val="nil"/>
            </w:tcBorders>
          </w:tcPr>
          <w:p w14:paraId="7A4F7A00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95" w:type="dxa"/>
            <w:tcBorders>
              <w:top w:val="nil"/>
            </w:tcBorders>
          </w:tcPr>
          <w:p w14:paraId="56085D37" w14:textId="7EAF527E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6,041</w:t>
            </w:r>
          </w:p>
        </w:tc>
        <w:tc>
          <w:tcPr>
            <w:tcW w:w="270" w:type="dxa"/>
            <w:tcBorders>
              <w:top w:val="nil"/>
            </w:tcBorders>
          </w:tcPr>
          <w:p w14:paraId="19ECF3B4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324E095F" w14:textId="26FCBA10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3,210</w:t>
            </w:r>
          </w:p>
        </w:tc>
      </w:tr>
      <w:tr w:rsidR="005F1CDA" w:rsidRPr="009D37DC" w14:paraId="022DA542" w14:textId="77777777" w:rsidTr="002C5F31">
        <w:tc>
          <w:tcPr>
            <w:tcW w:w="6064" w:type="dxa"/>
          </w:tcPr>
          <w:p w14:paraId="4BA6A2CC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95" w:type="dxa"/>
            <w:tcBorders>
              <w:bottom w:val="nil"/>
            </w:tcBorders>
          </w:tcPr>
          <w:p w14:paraId="52C05921" w14:textId="487ACF41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bottom w:val="nil"/>
            </w:tcBorders>
          </w:tcPr>
          <w:p w14:paraId="38282BD8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7826C3AC" w14:textId="2A6DC97B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5F1CDA" w:rsidRPr="009D37DC" w14:paraId="0DCD92EE" w14:textId="77777777" w:rsidTr="002C5F31">
        <w:tc>
          <w:tcPr>
            <w:tcW w:w="6064" w:type="dxa"/>
            <w:tcBorders>
              <w:bottom w:val="nil"/>
            </w:tcBorders>
          </w:tcPr>
          <w:p w14:paraId="2C298D8D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695" w:type="dxa"/>
            <w:tcBorders>
              <w:bottom w:val="nil"/>
            </w:tcBorders>
          </w:tcPr>
          <w:p w14:paraId="51281305" w14:textId="50D7377E" w:rsidR="005F1CDA" w:rsidRPr="009D37DC" w:rsidRDefault="005F1CDA" w:rsidP="00B2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bottom w:val="nil"/>
            </w:tcBorders>
          </w:tcPr>
          <w:p w14:paraId="096E8B86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70EB4BF3" w14:textId="6B78C55F" w:rsidR="005F1CDA" w:rsidRPr="009D37DC" w:rsidRDefault="005F1CDA" w:rsidP="00B2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5F1CDA" w:rsidRPr="009D37DC" w14:paraId="06D733C7" w14:textId="77777777" w:rsidTr="002C5F31">
        <w:tc>
          <w:tcPr>
            <w:tcW w:w="6064" w:type="dxa"/>
            <w:tcBorders>
              <w:bottom w:val="nil"/>
            </w:tcBorders>
          </w:tcPr>
          <w:p w14:paraId="228A6C6F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695" w:type="dxa"/>
            <w:tcBorders>
              <w:bottom w:val="nil"/>
            </w:tcBorders>
          </w:tcPr>
          <w:p w14:paraId="336EAC1A" w14:textId="1338BD3C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(1,318)</w:t>
            </w:r>
          </w:p>
        </w:tc>
        <w:tc>
          <w:tcPr>
            <w:tcW w:w="270" w:type="dxa"/>
            <w:tcBorders>
              <w:bottom w:val="nil"/>
            </w:tcBorders>
          </w:tcPr>
          <w:p w14:paraId="37CD29C0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54C78F74" w14:textId="02C053AF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(699)</w:t>
            </w:r>
          </w:p>
        </w:tc>
      </w:tr>
      <w:tr w:rsidR="005F1CDA" w:rsidRPr="009D37DC" w14:paraId="7C3D8162" w14:textId="77777777" w:rsidTr="002C5F31">
        <w:tc>
          <w:tcPr>
            <w:tcW w:w="6064" w:type="dxa"/>
            <w:tcBorders>
              <w:bottom w:val="nil"/>
            </w:tcBorders>
          </w:tcPr>
          <w:p w14:paraId="08EA1C95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14:paraId="185737F4" w14:textId="27570C7C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(1,285)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0A4B7A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single" w:sz="4" w:space="0" w:color="auto"/>
            </w:tcBorders>
          </w:tcPr>
          <w:p w14:paraId="56FE7E3B" w14:textId="5186B575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(942)</w:t>
            </w:r>
          </w:p>
        </w:tc>
      </w:tr>
      <w:tr w:rsidR="005F1CDA" w:rsidRPr="009D37DC" w14:paraId="0EA86163" w14:textId="77777777" w:rsidTr="00452D6F">
        <w:tc>
          <w:tcPr>
            <w:tcW w:w="6064" w:type="dxa"/>
            <w:tcBorders>
              <w:top w:val="nil"/>
              <w:bottom w:val="nil"/>
            </w:tcBorders>
          </w:tcPr>
          <w:p w14:paraId="5E9998A4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4581B826" w14:textId="37EC3421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16,683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26B37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14:paraId="5257D58D" w14:textId="7B989BAB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6,574</w:t>
            </w:r>
          </w:p>
        </w:tc>
      </w:tr>
    </w:tbl>
    <w:p w14:paraId="77CDE92B" w14:textId="77777777" w:rsidR="000269C3" w:rsidRPr="009D37DC" w:rsidRDefault="000269C3" w:rsidP="001F59E4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21ABE29" w14:textId="77777777" w:rsidR="000269C3" w:rsidRPr="009D37DC" w:rsidRDefault="00026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6CACBA4D" w14:textId="17C69FA7" w:rsidR="004D4ADC" w:rsidRPr="009D37DC" w:rsidRDefault="004D4ADC" w:rsidP="001F59E4">
      <w:pPr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ค่าใช้จ่ายที่รับรู้ใน</w:t>
      </w:r>
      <w:r w:rsidR="003D077F" w:rsidRPr="009D37DC">
        <w:rPr>
          <w:rFonts w:ascii="Angsana New" w:hAnsi="Angsana New" w:hint="cs"/>
          <w:sz w:val="26"/>
          <w:szCs w:val="26"/>
          <w:cs/>
        </w:rPr>
        <w:t>งบ</w:t>
      </w:r>
      <w:r w:rsidRPr="009D37DC">
        <w:rPr>
          <w:rFonts w:ascii="Angsana New" w:hAnsi="Angsana New"/>
          <w:sz w:val="26"/>
          <w:szCs w:val="26"/>
          <w:cs/>
        </w:rPr>
        <w:t>กำไรขาดทุน</w:t>
      </w:r>
      <w:r w:rsidR="009079CA" w:rsidRPr="009D37DC">
        <w:rPr>
          <w:rFonts w:ascii="Angsana New" w:hAnsi="Angsana New"/>
          <w:sz w:val="26"/>
          <w:szCs w:val="26"/>
          <w:cs/>
        </w:rPr>
        <w:t>เบ็ดเสร็จ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4B3936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="003D077F" w:rsidRPr="009D37DC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7403AD" w14:textId="77777777" w:rsidR="001F59E4" w:rsidRPr="009D37DC" w:rsidRDefault="001F59E4" w:rsidP="001F59E4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1F59E4" w:rsidRPr="009D37DC" w14:paraId="4A117E2D" w14:textId="77777777" w:rsidTr="00F4436E">
        <w:trPr>
          <w:cantSplit/>
        </w:trPr>
        <w:tc>
          <w:tcPr>
            <w:tcW w:w="4251" w:type="dxa"/>
          </w:tcPr>
          <w:p w14:paraId="32BDC64F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356DA2F6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59E4" w:rsidRPr="009D37DC" w14:paraId="27D7AC94" w14:textId="77777777" w:rsidTr="00F4436E">
        <w:trPr>
          <w:cantSplit/>
        </w:trPr>
        <w:tc>
          <w:tcPr>
            <w:tcW w:w="4251" w:type="dxa"/>
          </w:tcPr>
          <w:p w14:paraId="1C2250C7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6B81A042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66EDE621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4FA27E64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59E4" w:rsidRPr="009D37DC" w14:paraId="05A64CB2" w14:textId="77777777" w:rsidTr="00F4436E">
        <w:tc>
          <w:tcPr>
            <w:tcW w:w="4251" w:type="dxa"/>
          </w:tcPr>
          <w:p w14:paraId="180472F9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DBB7FB0" w14:textId="77777777" w:rsidR="001F59E4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1D1E7CD9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5A858B0" w14:textId="77777777" w:rsidR="001F59E4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65F3933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E220429" w14:textId="77777777" w:rsidR="001F59E4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5A06804B" w14:textId="77777777" w:rsidR="001F59E4" w:rsidRPr="009D37DC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674B090" w14:textId="77777777" w:rsidR="001F59E4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F59E4" w:rsidRPr="009D37DC" w14:paraId="6D215AF2" w14:textId="77777777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57D90DF9" w14:textId="77777777" w:rsidR="001F59E4" w:rsidRPr="009D37DC" w:rsidRDefault="001F59E4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3CF9E3F9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9AB8B1E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2504D890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45F4DDE9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DF20610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28DF8C86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231EBC0F" w14:textId="77777777" w:rsidR="001F59E4" w:rsidRPr="009D37DC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59E4" w:rsidRPr="009D37DC" w14:paraId="42C28034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3AAEB67" w14:textId="77777777" w:rsidR="001F59E4" w:rsidRPr="009D37DC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ในกำไรสำหรับปี :</w:t>
            </w:r>
          </w:p>
        </w:tc>
        <w:tc>
          <w:tcPr>
            <w:tcW w:w="1201" w:type="dxa"/>
          </w:tcPr>
          <w:p w14:paraId="3F15A110" w14:textId="77777777" w:rsidR="001F59E4" w:rsidRPr="009D37DC" w:rsidRDefault="001F59E4" w:rsidP="001F59E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BD0CA10" w14:textId="77777777" w:rsidR="001F59E4" w:rsidRPr="009D37DC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3E4AD31" w14:textId="77777777" w:rsidR="001F59E4" w:rsidRPr="009D37DC" w:rsidRDefault="001F59E4" w:rsidP="001F59E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6D5016D" w14:textId="77777777" w:rsidR="001F59E4" w:rsidRPr="009D37DC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4A47728" w14:textId="77777777" w:rsidR="001F59E4" w:rsidRPr="009D37DC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247C1B17" w14:textId="77777777" w:rsidR="001F59E4" w:rsidRPr="009D37DC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82807DD" w14:textId="77777777" w:rsidR="001F59E4" w:rsidRPr="009D37DC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1CDA" w:rsidRPr="009D37DC" w14:paraId="68D734C2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ABD1957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1" w:type="dxa"/>
          </w:tcPr>
          <w:p w14:paraId="0381FF44" w14:textId="36DB6FB1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6,041</w:t>
            </w:r>
          </w:p>
        </w:tc>
        <w:tc>
          <w:tcPr>
            <w:tcW w:w="272" w:type="dxa"/>
          </w:tcPr>
          <w:p w14:paraId="2D2A9352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5626C6E" w14:textId="33508F99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68" w:type="dxa"/>
          </w:tcPr>
          <w:p w14:paraId="3BE6A847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AD29059" w14:textId="34A1B33B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3,210</w:t>
            </w:r>
          </w:p>
        </w:tc>
        <w:tc>
          <w:tcPr>
            <w:tcW w:w="266" w:type="dxa"/>
          </w:tcPr>
          <w:p w14:paraId="1AF87708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8FB396F" w14:textId="679DF22A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1,704</w:t>
            </w:r>
          </w:p>
        </w:tc>
      </w:tr>
      <w:tr w:rsidR="005F1CDA" w:rsidRPr="009D37DC" w14:paraId="33E69D01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0FE3B9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1" w:type="dxa"/>
          </w:tcPr>
          <w:p w14:paraId="33A0039A" w14:textId="31602C3F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72" w:type="dxa"/>
          </w:tcPr>
          <w:p w14:paraId="1CB70B28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533B9B3" w14:textId="570BC3F8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68" w:type="dxa"/>
          </w:tcPr>
          <w:p w14:paraId="1C67DC66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77EFCC3" w14:textId="7969EDF6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66" w:type="dxa"/>
          </w:tcPr>
          <w:p w14:paraId="3DB39829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DE13623" w14:textId="3DC1F5C1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5F1CDA" w:rsidRPr="009D37DC" w14:paraId="151D215B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122035C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201" w:type="dxa"/>
          </w:tcPr>
          <w:p w14:paraId="00E7ABA7" w14:textId="6271F048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72" w:type="dxa"/>
          </w:tcPr>
          <w:p w14:paraId="52B0E73B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7A399CD" w14:textId="481BF843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0A502AD6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08813A8" w14:textId="740FF0B6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66" w:type="dxa"/>
          </w:tcPr>
          <w:p w14:paraId="3F66EB8C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A6739B1" w14:textId="2292762C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5F1CDA" w:rsidRPr="009D37DC" w14:paraId="5E5E38BF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99562AC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ในกำไรเบ็ดเสร็จอื่นสำหรับปี :</w:t>
            </w:r>
          </w:p>
        </w:tc>
        <w:tc>
          <w:tcPr>
            <w:tcW w:w="1201" w:type="dxa"/>
          </w:tcPr>
          <w:p w14:paraId="12F72652" w14:textId="04FF6B60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E85D65B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F7D2E3C" w14:textId="56E40778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0639115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6C1B1F0" w14:textId="5B9AA620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2FD41FD3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7D5C11C" w14:textId="0DD265DE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1CDA" w:rsidRPr="009D37DC" w14:paraId="4F107EDE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FB3CEAD" w14:textId="77777777" w:rsidR="005F1CDA" w:rsidRPr="009D37DC" w:rsidRDefault="005F1CDA" w:rsidP="005F1CDA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01" w:type="dxa"/>
          </w:tcPr>
          <w:p w14:paraId="100CB424" w14:textId="1BD85852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(1,285)</w:t>
            </w:r>
          </w:p>
        </w:tc>
        <w:tc>
          <w:tcPr>
            <w:tcW w:w="272" w:type="dxa"/>
          </w:tcPr>
          <w:p w14:paraId="52679521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AD0FAD6" w14:textId="667144AB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(2,667)</w:t>
            </w:r>
          </w:p>
        </w:tc>
        <w:tc>
          <w:tcPr>
            <w:tcW w:w="268" w:type="dxa"/>
          </w:tcPr>
          <w:p w14:paraId="6E33DA80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6525CF4" w14:textId="78A003E6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(942)</w:t>
            </w:r>
          </w:p>
        </w:tc>
        <w:tc>
          <w:tcPr>
            <w:tcW w:w="266" w:type="dxa"/>
          </w:tcPr>
          <w:p w14:paraId="30C4F19B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E758F8B" w14:textId="195657F9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(1,720)</w:t>
            </w:r>
          </w:p>
        </w:tc>
      </w:tr>
      <w:tr w:rsidR="005F1CDA" w:rsidRPr="009D37DC" w14:paraId="55E79859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6DFED67" w14:textId="77777777" w:rsidR="005F1CDA" w:rsidRPr="009D37DC" w:rsidRDefault="005F1CDA" w:rsidP="005F1CDA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17A371B2" w14:textId="20799A3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5,796</w:t>
            </w:r>
          </w:p>
        </w:tc>
        <w:tc>
          <w:tcPr>
            <w:tcW w:w="272" w:type="dxa"/>
          </w:tcPr>
          <w:p w14:paraId="744D7501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5A8EA22B" w14:textId="741DF0A4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268" w:type="dxa"/>
          </w:tcPr>
          <w:p w14:paraId="2CF040BC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17F04278" w14:textId="3BA5BA6A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2,592</w:t>
            </w:r>
          </w:p>
        </w:tc>
        <w:tc>
          <w:tcPr>
            <w:tcW w:w="266" w:type="dxa"/>
          </w:tcPr>
          <w:p w14:paraId="7732A4B8" w14:textId="77777777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6CE630B6" w14:textId="5FED51A4" w:rsidR="005F1CDA" w:rsidRPr="009D37DC" w:rsidRDefault="005F1CDA" w:rsidP="005F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</w:tbl>
    <w:p w14:paraId="30CC6D44" w14:textId="77777777" w:rsidR="001F59E4" w:rsidRPr="009D37DC" w:rsidRDefault="001F5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D88A8DD" w14:textId="0D7F0476" w:rsidR="004D4ADC" w:rsidRPr="009D37DC" w:rsidRDefault="003D077F" w:rsidP="00E6242F">
      <w:pPr>
        <w:jc w:val="both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ข้อสมม</w:t>
      </w:r>
      <w:r w:rsidR="004D4ADC" w:rsidRPr="009D37DC">
        <w:rPr>
          <w:rFonts w:ascii="Angsana New" w:hAnsi="Angsana New"/>
          <w:sz w:val="26"/>
          <w:szCs w:val="26"/>
          <w:cs/>
        </w:rPr>
        <w:t>ติ</w:t>
      </w:r>
      <w:r w:rsidR="007C786D" w:rsidRPr="009D37DC">
        <w:rPr>
          <w:rFonts w:ascii="Angsana New" w:hAnsi="Angsana New"/>
          <w:sz w:val="26"/>
          <w:szCs w:val="26"/>
          <w:cs/>
        </w:rPr>
        <w:t>ฐาน</w:t>
      </w:r>
      <w:r w:rsidR="004D4ADC" w:rsidRPr="009D37DC">
        <w:rPr>
          <w:rFonts w:ascii="Angsana New" w:hAnsi="Angsana New"/>
          <w:sz w:val="26"/>
          <w:szCs w:val="26"/>
          <w:cs/>
        </w:rPr>
        <w:t>ในการประมาณก</w:t>
      </w:r>
      <w:r w:rsidR="007C786D" w:rsidRPr="009D37DC">
        <w:rPr>
          <w:rFonts w:ascii="Angsana New" w:hAnsi="Angsana New"/>
          <w:sz w:val="26"/>
          <w:szCs w:val="26"/>
          <w:cs/>
        </w:rPr>
        <w:t>ารตามหลักการคณิตศาสตร์ประกันภัย</w:t>
      </w:r>
    </w:p>
    <w:p w14:paraId="6EC2F3FC" w14:textId="77777777" w:rsidR="009D2E96" w:rsidRPr="009D37DC" w:rsidRDefault="009D2E96" w:rsidP="00E6242F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187"/>
        <w:gridCol w:w="270"/>
        <w:gridCol w:w="3203"/>
      </w:tblGrid>
      <w:tr w:rsidR="00727C5D" w:rsidRPr="009D37DC" w14:paraId="5C2A7B60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16F23F" w14:textId="77777777" w:rsidR="00727C5D" w:rsidRPr="009D37DC" w:rsidRDefault="00727C5D" w:rsidP="00E6242F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843B6" w14:textId="77777777" w:rsidR="00727C5D" w:rsidRPr="009D37DC" w:rsidRDefault="00727C5D" w:rsidP="00E6242F">
            <w:pPr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1F59E4" w:rsidRPr="009D37DC" w14:paraId="1F1F78CE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CBFF0B" w14:textId="77777777" w:rsidR="001F59E4" w:rsidRPr="009D37DC" w:rsidRDefault="001F59E4" w:rsidP="001F59E4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43BCA" w14:textId="77777777" w:rsidR="001F59E4" w:rsidRPr="009D37DC" w:rsidRDefault="003C4EC3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9D37DC">
              <w:rPr>
                <w:rFonts w:ascii="Angsana New" w:hAnsi="Angsana New"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6725A" w14:textId="77777777" w:rsidR="001F59E4" w:rsidRPr="009D37DC" w:rsidRDefault="001F59E4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DA27D" w14:textId="77777777" w:rsidR="001F59E4" w:rsidRPr="009D37DC" w:rsidRDefault="00582E4E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9D37DC">
              <w:rPr>
                <w:rFonts w:ascii="Angsana New" w:hAnsi="Angsana New"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C05155" w:rsidRPr="009D37DC" w14:paraId="32E7B183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6A3B79" w14:textId="77777777" w:rsidR="00C05155" w:rsidRPr="009D37DC" w:rsidRDefault="00C05155" w:rsidP="002728B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8531F" w14:textId="77777777" w:rsidR="00C05155" w:rsidRPr="009D37DC" w:rsidRDefault="00C05155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8EA6" w14:textId="77777777" w:rsidR="00C05155" w:rsidRPr="009D37DC" w:rsidRDefault="00C05155" w:rsidP="002728B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824D99" w14:textId="77777777" w:rsidR="00C05155" w:rsidRPr="009D37DC" w:rsidRDefault="00C05155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A79C7" w:rsidRPr="009D37DC" w14:paraId="79AF3A89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91BAA3" w14:textId="77777777" w:rsidR="004A79C7" w:rsidRPr="009D37DC" w:rsidRDefault="004A79C7" w:rsidP="004A79C7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20D6D" w14:textId="1561CCEC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1.33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A0581" w14:textId="77777777" w:rsidR="004A79C7" w:rsidRPr="009D37DC" w:rsidRDefault="004A79C7" w:rsidP="004A79C7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2302F" w14:textId="77777777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2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A79C7" w:rsidRPr="009D37DC" w14:paraId="62120AF9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659434" w14:textId="77777777" w:rsidR="004A79C7" w:rsidRPr="009D37DC" w:rsidRDefault="004A79C7" w:rsidP="004A79C7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อัตราการเพิ่มขึ้นของเงินเดือนในอนาคตเฉลี่ย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3613D" w14:textId="66203550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2C8A" w14:textId="77777777" w:rsidR="004A79C7" w:rsidRPr="009D37DC" w:rsidRDefault="004A79C7" w:rsidP="004A79C7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779A2" w14:textId="77777777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4A79C7" w:rsidRPr="009D37DC" w14:paraId="2E36A640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3BEB77" w14:textId="77777777" w:rsidR="004A79C7" w:rsidRPr="009D37DC" w:rsidRDefault="004A79C7" w:rsidP="004A79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51B7B" w14:textId="0B0582F9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C2310" w14:textId="77777777" w:rsidR="004A79C7" w:rsidRPr="009D37DC" w:rsidRDefault="004A79C7" w:rsidP="004A79C7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9ED6F" w14:textId="77777777" w:rsidR="004A79C7" w:rsidRPr="009D37DC" w:rsidRDefault="004A79C7" w:rsidP="004A79C7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4A79C7" w:rsidRPr="009D37DC" w14:paraId="44C647C5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94A073" w14:textId="77777777" w:rsidR="004A79C7" w:rsidRPr="009D37DC" w:rsidRDefault="004A79C7" w:rsidP="004A79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BFBEC" w14:textId="26637392" w:rsidR="004A79C7" w:rsidRPr="009D37DC" w:rsidRDefault="004A79C7" w:rsidP="004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63A7" w14:textId="77777777" w:rsidR="004A79C7" w:rsidRPr="009D37DC" w:rsidRDefault="004A79C7" w:rsidP="004A79C7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7D795" w14:textId="77777777" w:rsidR="004A79C7" w:rsidRPr="009D37DC" w:rsidRDefault="004A79C7" w:rsidP="004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4A79C7" w:rsidRPr="009D37DC" w14:paraId="30AF7419" w14:textId="77777777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BC25D7" w14:textId="77777777" w:rsidR="004A79C7" w:rsidRPr="009D37DC" w:rsidRDefault="004A79C7" w:rsidP="004A79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1E045158" w14:textId="50557CC8" w:rsidR="004A79C7" w:rsidRPr="009D37DC" w:rsidRDefault="004A79C7" w:rsidP="004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16534" w14:textId="77777777" w:rsidR="004A79C7" w:rsidRPr="009D37DC" w:rsidRDefault="004A79C7" w:rsidP="004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7E843342" w14:textId="77777777" w:rsidR="004A79C7" w:rsidRPr="009D37DC" w:rsidRDefault="004A79C7" w:rsidP="004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</w:tbl>
    <w:p w14:paraId="5605A624" w14:textId="77777777" w:rsidR="004D4ADC" w:rsidRPr="009D37DC" w:rsidRDefault="004D4ADC" w:rsidP="00E6242F">
      <w:pPr>
        <w:jc w:val="both"/>
        <w:outlineLvl w:val="0"/>
        <w:rPr>
          <w:rFonts w:ascii="Angsana New" w:hAnsi="Angsana New"/>
          <w:sz w:val="26"/>
          <w:szCs w:val="26"/>
        </w:rPr>
      </w:pPr>
    </w:p>
    <w:p w14:paraId="31C3A2B9" w14:textId="77777777" w:rsidR="004D4ADC" w:rsidRPr="009D37DC" w:rsidRDefault="004D4ADC" w:rsidP="00A95829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อ้างอิงตามตารางมรณะซึ่งประกาศโดยสำนักงานคณะกรรมการกำกับและส่งเสริมการประกอบธุรกิจประกันภัย</w:t>
      </w:r>
    </w:p>
    <w:p w14:paraId="39465F69" w14:textId="77777777" w:rsidR="001F59E4" w:rsidRPr="009D37DC" w:rsidRDefault="001F59E4" w:rsidP="00C05155">
      <w:pPr>
        <w:jc w:val="both"/>
        <w:outlineLvl w:val="0"/>
        <w:rPr>
          <w:rFonts w:ascii="Angsana New" w:hAnsi="Angsana New"/>
          <w:b/>
          <w:bCs/>
          <w:color w:val="FF0000"/>
          <w:sz w:val="26"/>
          <w:szCs w:val="26"/>
        </w:rPr>
      </w:pPr>
    </w:p>
    <w:p w14:paraId="5BC70E91" w14:textId="77777777" w:rsidR="00A75AF9" w:rsidRPr="009D37DC" w:rsidRDefault="00A75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E86BF31" w14:textId="77777777" w:rsidR="00C05155" w:rsidRPr="009D37DC" w:rsidRDefault="00C05155" w:rsidP="00C05155">
      <w:pPr>
        <w:jc w:val="both"/>
        <w:outlineLvl w:val="0"/>
        <w:rPr>
          <w:rFonts w:ascii="Angsana New" w:hAnsi="Angsana New"/>
          <w:b/>
          <w:bCs/>
          <w:i/>
          <w:iCs/>
          <w:sz w:val="26"/>
          <w:szCs w:val="26"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9D37DC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14:paraId="1261B7EF" w14:textId="77777777" w:rsidR="00C05155" w:rsidRPr="009D37DC" w:rsidRDefault="00C05155" w:rsidP="00C05155">
      <w:pPr>
        <w:jc w:val="both"/>
        <w:outlineLvl w:val="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9DA0C7D" w14:textId="77777777" w:rsidR="00C05155" w:rsidRPr="009D37DC" w:rsidRDefault="00C05155" w:rsidP="00C05155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</w:t>
      </w:r>
      <w:r w:rsidR="00751A7C" w:rsidRPr="009D37DC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9D37DC">
        <w:rPr>
          <w:rFonts w:ascii="Angsana New" w:hAnsi="Angsana New"/>
          <w:sz w:val="26"/>
          <w:szCs w:val="26"/>
          <w:cs/>
        </w:rPr>
        <w:t>ณ</w:t>
      </w:r>
      <w:r w:rsidR="00751A7C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วันสิ้นรอบระยะเวลารายงาน โดยถือว่าข้อสมมติอื่น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จะมีผลกระทบต่อประมาณการหนี้สินไม่หมุนเวียน</w:t>
      </w:r>
      <w:r w:rsidR="009C152F" w:rsidRPr="009D37DC">
        <w:rPr>
          <w:rFonts w:ascii="Angsana New" w:hAnsi="Angsana New" w:hint="cs"/>
          <w:sz w:val="26"/>
          <w:szCs w:val="26"/>
          <w:cs/>
        </w:rPr>
        <w:t>ของโครงการผลประโยชน์ที่กำหนดไว้</w:t>
      </w:r>
      <w:r w:rsidRPr="009D37DC">
        <w:rPr>
          <w:rFonts w:ascii="Angsana New" w:hAnsi="Angsana New"/>
          <w:sz w:val="26"/>
          <w:szCs w:val="26"/>
          <w:cs/>
        </w:rPr>
        <w:t>เป็นจำนวนเงินดังต่อไปนี้</w:t>
      </w:r>
    </w:p>
    <w:p w14:paraId="4D1DE7E2" w14:textId="77777777" w:rsidR="00A75AF9" w:rsidRPr="009D37DC" w:rsidRDefault="00A75AF9" w:rsidP="00A75AF9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A75AF9" w:rsidRPr="009D37DC" w14:paraId="77B9C880" w14:textId="77777777" w:rsidTr="00E2303C">
        <w:trPr>
          <w:cantSplit/>
        </w:trPr>
        <w:tc>
          <w:tcPr>
            <w:tcW w:w="4251" w:type="dxa"/>
          </w:tcPr>
          <w:p w14:paraId="0F55A617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3D183CA" w14:textId="77777777" w:rsidR="00A75AF9" w:rsidRPr="009D37DC" w:rsidRDefault="00FD5331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742537" w:rsidRPr="009D37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A75AF9"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="00742537"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75AF9" w:rsidRPr="009D37DC" w14:paraId="71E9E959" w14:textId="77777777" w:rsidTr="00E2303C">
        <w:trPr>
          <w:cantSplit/>
        </w:trPr>
        <w:tc>
          <w:tcPr>
            <w:tcW w:w="4251" w:type="dxa"/>
          </w:tcPr>
          <w:p w14:paraId="2D4DDAD3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1ED0A21A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44E783EE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0BD1C0E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5AF9" w:rsidRPr="009D37DC" w14:paraId="6654C18F" w14:textId="77777777" w:rsidTr="00E2303C">
        <w:tc>
          <w:tcPr>
            <w:tcW w:w="4251" w:type="dxa"/>
          </w:tcPr>
          <w:p w14:paraId="35A9F83D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4A519BF" w14:textId="77777777" w:rsidR="00A75AF9" w:rsidRPr="009D37DC" w:rsidRDefault="003C4EC3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CD98934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0718169" w14:textId="77777777" w:rsidR="00A75AF9" w:rsidRPr="009D37DC" w:rsidRDefault="00582E4E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3D7E53BD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25F5526" w14:textId="77777777" w:rsidR="00A75AF9" w:rsidRPr="009D37DC" w:rsidRDefault="003C4EC3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E526454" w14:textId="77777777" w:rsidR="00A75AF9" w:rsidRPr="009D37DC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9DFB5F9" w14:textId="77777777" w:rsidR="00A75AF9" w:rsidRPr="009D37DC" w:rsidRDefault="00582E4E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75AF9" w:rsidRPr="009D37DC" w14:paraId="49B3643E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C927C50" w14:textId="77777777" w:rsidR="00A75AF9" w:rsidRPr="009D37DC" w:rsidRDefault="00A75AF9" w:rsidP="00A75AF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ผลกระทบต่อประมาณการหนี้สินไม่หมุนเวียนผลประโยชน์พนักงานเมื่อเกษียณอายุ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1" w:type="dxa"/>
          </w:tcPr>
          <w:p w14:paraId="7AB80271" w14:textId="77777777" w:rsidR="00A75AF9" w:rsidRPr="009D37DC" w:rsidRDefault="00A75AF9" w:rsidP="00A75AF9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042B326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9DF634B" w14:textId="77777777" w:rsidR="00A75AF9" w:rsidRPr="009D37DC" w:rsidRDefault="00A75AF9" w:rsidP="00A75AF9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9F0E75A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9E824E5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79DC2FE4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F2641B5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AF9" w:rsidRPr="009D37DC" w14:paraId="406A99B2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2196DCD" w14:textId="77777777" w:rsidR="00A75AF9" w:rsidRPr="009D37DC" w:rsidRDefault="00A75AF9" w:rsidP="00A75AF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01" w:type="dxa"/>
          </w:tcPr>
          <w:p w14:paraId="24960BB2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B4B6450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65427D5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588D6E4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DA8D1BA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082B1CC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0EBC829" w14:textId="77777777" w:rsidR="00A75AF9" w:rsidRPr="009D37DC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199" w:rsidRPr="009D37DC" w14:paraId="28E063C1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4972278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45124982" w14:textId="12A44C23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(0.9)</w:t>
            </w:r>
          </w:p>
        </w:tc>
        <w:tc>
          <w:tcPr>
            <w:tcW w:w="272" w:type="dxa"/>
          </w:tcPr>
          <w:p w14:paraId="699AD9FD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4A9AFF9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(0.5)</w:t>
            </w:r>
          </w:p>
        </w:tc>
        <w:tc>
          <w:tcPr>
            <w:tcW w:w="268" w:type="dxa"/>
          </w:tcPr>
          <w:p w14:paraId="2CD0E755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54775BA" w14:textId="0AE45072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(0.3)</w:t>
            </w:r>
          </w:p>
        </w:tc>
        <w:tc>
          <w:tcPr>
            <w:tcW w:w="266" w:type="dxa"/>
          </w:tcPr>
          <w:p w14:paraId="017C5636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A040FD7" w14:textId="77777777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9A6199" w:rsidRPr="009D37DC" w14:paraId="11638220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35FAE61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48B19777" w14:textId="44099E60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272" w:type="dxa"/>
          </w:tcPr>
          <w:p w14:paraId="600C98AE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E4A2CFE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68" w:type="dxa"/>
          </w:tcPr>
          <w:p w14:paraId="5EACE7AF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A41157E" w14:textId="2EB2A11A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66" w:type="dxa"/>
          </w:tcPr>
          <w:p w14:paraId="1DE2525A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E7DF66E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9A6199" w:rsidRPr="009D37DC" w14:paraId="156C1C5C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183C6E4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01" w:type="dxa"/>
          </w:tcPr>
          <w:p w14:paraId="2771D453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4EB302B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DA3CE6A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32AED1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36980DC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181585A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A276C22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199" w:rsidRPr="009D37DC" w14:paraId="5CF484EB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F88BE40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6BF78C5E" w14:textId="400DA38A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272" w:type="dxa"/>
          </w:tcPr>
          <w:p w14:paraId="12D0DA60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15661D3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68" w:type="dxa"/>
          </w:tcPr>
          <w:p w14:paraId="19F3CA66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8A87084" w14:textId="15EC9679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66" w:type="dxa"/>
          </w:tcPr>
          <w:p w14:paraId="30F13A0B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14C736A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9A6199" w:rsidRPr="009D37DC" w14:paraId="291A151E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B9C1C4A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1EF61276" w14:textId="12ACD368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(0.9)</w:t>
            </w:r>
          </w:p>
        </w:tc>
        <w:tc>
          <w:tcPr>
            <w:tcW w:w="272" w:type="dxa"/>
          </w:tcPr>
          <w:p w14:paraId="612EE898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F9E041B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(0.6)</w:t>
            </w:r>
          </w:p>
        </w:tc>
        <w:tc>
          <w:tcPr>
            <w:tcW w:w="268" w:type="dxa"/>
          </w:tcPr>
          <w:p w14:paraId="4C10676F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C5CEF2F" w14:textId="53A5640C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(0.4)</w:t>
            </w:r>
          </w:p>
        </w:tc>
        <w:tc>
          <w:tcPr>
            <w:tcW w:w="266" w:type="dxa"/>
          </w:tcPr>
          <w:p w14:paraId="04509A19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3345127" w14:textId="77777777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9A6199" w:rsidRPr="009D37DC" w14:paraId="542A1144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8A8F278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01" w:type="dxa"/>
          </w:tcPr>
          <w:p w14:paraId="346AC5E1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F360BDF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72609F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F1A248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5EB7AED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5D7969C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AB9C792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199" w:rsidRPr="009D37DC" w14:paraId="457403E6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CE546C0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32D826EA" w14:textId="2853DDD1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(1.0)</w:t>
            </w:r>
          </w:p>
        </w:tc>
        <w:tc>
          <w:tcPr>
            <w:tcW w:w="272" w:type="dxa"/>
          </w:tcPr>
          <w:p w14:paraId="2959BFE4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3236258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(0.6)</w:t>
            </w:r>
          </w:p>
        </w:tc>
        <w:tc>
          <w:tcPr>
            <w:tcW w:w="268" w:type="dxa"/>
          </w:tcPr>
          <w:p w14:paraId="2F80C5FA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A37D2F8" w14:textId="02A5A694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(0.4)</w:t>
            </w:r>
          </w:p>
        </w:tc>
        <w:tc>
          <w:tcPr>
            <w:tcW w:w="266" w:type="dxa"/>
          </w:tcPr>
          <w:p w14:paraId="4AA57B6A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97C6D25" w14:textId="77777777" w:rsidR="009A6199" w:rsidRPr="009D37DC" w:rsidRDefault="009A6199" w:rsidP="009A6199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9A6199" w:rsidRPr="009D37DC" w14:paraId="6B9F6864" w14:textId="77777777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EC67822" w14:textId="77777777" w:rsidR="009A6199" w:rsidRPr="009D37DC" w:rsidRDefault="009A6199" w:rsidP="009A61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6EFB6134" w14:textId="5DF23942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272" w:type="dxa"/>
          </w:tcPr>
          <w:p w14:paraId="3CCCF237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D74F83B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</w:tcPr>
          <w:p w14:paraId="2B63B784" w14:textId="77777777" w:rsidR="009A6199" w:rsidRPr="009D37DC" w:rsidRDefault="009A6199" w:rsidP="009A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B8412C1" w14:textId="5E1B6B51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66" w:type="dxa"/>
          </w:tcPr>
          <w:p w14:paraId="04D03AC0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36A99E9" w14:textId="77777777" w:rsidR="009A6199" w:rsidRPr="009D37DC" w:rsidRDefault="009A6199" w:rsidP="009A619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14:paraId="5D74C1FB" w14:textId="77777777" w:rsidR="00545D9D" w:rsidRPr="009D37DC" w:rsidRDefault="00C05155" w:rsidP="00545D9D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</w:rPr>
        <w:t> </w:t>
      </w:r>
    </w:p>
    <w:p w14:paraId="6342AB8C" w14:textId="77777777" w:rsidR="00C05155" w:rsidRPr="009D37DC" w:rsidRDefault="00C05155" w:rsidP="00A75AF9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A95829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ๆ</w:t>
      </w:r>
    </w:p>
    <w:p w14:paraId="0FBC133F" w14:textId="77777777" w:rsidR="00AF5B10" w:rsidRPr="009D37DC" w:rsidRDefault="00AF5B10" w:rsidP="00A75AF9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D3B1541" w14:textId="77777777" w:rsidR="00AF5B10" w:rsidRPr="009D37DC" w:rsidRDefault="00AF5B10" w:rsidP="00AF5B10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5 </w:t>
      </w:r>
      <w:r w:rsidRPr="009D37DC">
        <w:rPr>
          <w:rFonts w:ascii="Angsana New" w:hAnsi="Angsana New" w:hint="cs"/>
          <w:sz w:val="26"/>
          <w:szCs w:val="26"/>
          <w:cs/>
        </w:rPr>
        <w:t>เมษายน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พระราชบัญญัติคุ้มครองแรงงาน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 xml:space="preserve">(ฉบับที่ </w:t>
      </w:r>
      <w:r w:rsidRPr="009D37DC">
        <w:rPr>
          <w:rFonts w:ascii="Angsana New" w:hAnsi="Angsana New"/>
          <w:sz w:val="26"/>
          <w:szCs w:val="26"/>
        </w:rPr>
        <w:t xml:space="preserve">7) </w:t>
      </w:r>
      <w:r w:rsidRPr="009D37DC">
        <w:rPr>
          <w:rFonts w:ascii="Angsana New" w:hAnsi="Angsana New" w:hint="cs"/>
          <w:sz w:val="26"/>
          <w:szCs w:val="26"/>
          <w:cs/>
        </w:rPr>
        <w:t xml:space="preserve">พ.ศ. </w:t>
      </w:r>
      <w:r w:rsidRPr="009D37DC">
        <w:rPr>
          <w:rFonts w:ascii="Angsana New" w:hAnsi="Angsana New"/>
          <w:sz w:val="26"/>
          <w:szCs w:val="26"/>
        </w:rPr>
        <w:t>2562 (</w:t>
      </w:r>
      <w:r w:rsidRPr="009D37DC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Pr="009D37DC">
        <w:rPr>
          <w:rFonts w:ascii="Angsana New" w:hAnsi="Angsana New"/>
          <w:sz w:val="26"/>
          <w:szCs w:val="26"/>
        </w:rPr>
        <w:t xml:space="preserve">4 </w:t>
      </w:r>
      <w:r w:rsidRPr="009D37DC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9D37DC">
        <w:rPr>
          <w:rFonts w:ascii="Angsana New" w:hAnsi="Angsana New"/>
          <w:sz w:val="26"/>
          <w:szCs w:val="26"/>
        </w:rPr>
        <w:t xml:space="preserve">2562) </w:t>
      </w:r>
      <w:r w:rsidRPr="009D37DC">
        <w:rPr>
          <w:rFonts w:ascii="Angsana New" w:hAnsi="Angsana New" w:hint="cs"/>
          <w:sz w:val="26"/>
          <w:szCs w:val="26"/>
          <w:cs/>
        </w:rPr>
        <w:t>ได้ประกาศในราชกิจจานุเบกษา</w:t>
      </w:r>
      <w:r w:rsidRPr="009D37DC">
        <w:rPr>
          <w:rFonts w:ascii="Angsana New" w:hAnsi="Angsana New"/>
          <w:sz w:val="26"/>
          <w:szCs w:val="26"/>
          <w:cs/>
        </w:rPr>
        <w:t xml:space="preserve">และจะมีผลใช้บังคับเมื่อพ้น </w:t>
      </w:r>
      <w:r w:rsidRPr="009D37DC">
        <w:rPr>
          <w:rFonts w:ascii="Angsana New" w:hAnsi="Angsana New"/>
          <w:sz w:val="26"/>
          <w:szCs w:val="26"/>
        </w:rPr>
        <w:t>30</w:t>
      </w:r>
      <w:r w:rsidRPr="009D37DC">
        <w:rPr>
          <w:rFonts w:ascii="Angsana New" w:hAnsi="Angsana New"/>
          <w:sz w:val="26"/>
          <w:szCs w:val="26"/>
          <w:cs/>
        </w:rPr>
        <w:t xml:space="preserve"> วันนับแต่วันที่ประกาศ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D37DC">
        <w:rPr>
          <w:rFonts w:ascii="Angsana New" w:hAnsi="Angsana New"/>
          <w:sz w:val="26"/>
          <w:szCs w:val="26"/>
        </w:rPr>
        <w:t>20</w:t>
      </w:r>
      <w:r w:rsidRPr="009D37DC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D37DC">
        <w:rPr>
          <w:rFonts w:ascii="Angsana New" w:hAnsi="Angsana New"/>
          <w:sz w:val="26"/>
          <w:szCs w:val="26"/>
        </w:rPr>
        <w:t>400</w:t>
      </w:r>
      <w:r w:rsidRPr="009D37DC">
        <w:rPr>
          <w:rFonts w:ascii="Angsana New" w:hAnsi="Angsana New"/>
          <w:sz w:val="26"/>
          <w:szCs w:val="26"/>
          <w:cs/>
        </w:rPr>
        <w:t xml:space="preserve"> วัน จากอัตราค่าชดเชยสูงสุด</w:t>
      </w:r>
      <w:r w:rsidRPr="009D37DC">
        <w:rPr>
          <w:rFonts w:ascii="Angsana New" w:hAnsi="Angsana New" w:hint="cs"/>
          <w:sz w:val="26"/>
          <w:szCs w:val="26"/>
          <w:cs/>
        </w:rPr>
        <w:t>เดิม</w:t>
      </w:r>
      <w:r w:rsidRPr="009D37DC">
        <w:rPr>
          <w:rFonts w:ascii="Angsana New" w:hAnsi="Angsana New"/>
          <w:sz w:val="26"/>
          <w:szCs w:val="26"/>
          <w:cs/>
        </w:rPr>
        <w:t xml:space="preserve">คือ </w:t>
      </w:r>
      <w:r w:rsidRPr="009D37DC">
        <w:rPr>
          <w:rFonts w:ascii="Angsana New" w:hAnsi="Angsana New"/>
          <w:sz w:val="26"/>
          <w:szCs w:val="26"/>
        </w:rPr>
        <w:t>300</w:t>
      </w:r>
      <w:r w:rsidRPr="009D37DC">
        <w:rPr>
          <w:rFonts w:ascii="Angsana New" w:hAnsi="Angsana New"/>
          <w:sz w:val="26"/>
          <w:szCs w:val="26"/>
          <w:cs/>
        </w:rPr>
        <w:t xml:space="preserve"> วัน </w:t>
      </w:r>
      <w:r w:rsidRPr="009D37DC">
        <w:rPr>
          <w:rFonts w:ascii="Angsana New" w:hAnsi="Angsana New" w:hint="cs"/>
          <w:sz w:val="26"/>
          <w:szCs w:val="26"/>
          <w:cs/>
        </w:rPr>
        <w:t>กลุ่มบริษัทได้บันทึก</w:t>
      </w:r>
      <w:r w:rsidRPr="009D37DC">
        <w:rPr>
          <w:rFonts w:ascii="Angsana New" w:hAnsi="Angsana New"/>
          <w:sz w:val="26"/>
          <w:szCs w:val="26"/>
          <w:cs/>
        </w:rPr>
        <w:t>ต้นทุนบริการในอดีตเนื่องจากเปลี่ยนแผนผลประโยชน์</w:t>
      </w:r>
      <w:r w:rsidRPr="009D37DC">
        <w:rPr>
          <w:rFonts w:ascii="Angsana New" w:hAnsi="Angsana New" w:hint="cs"/>
          <w:sz w:val="26"/>
          <w:szCs w:val="26"/>
          <w:cs/>
        </w:rPr>
        <w:t xml:space="preserve">ดังกล่าวเมื่อกฎหมายมีผลบังคับใช้ในงบกำไรขาดทุนเบ็ดเสร็จสำหรับปีสิ้นสุดวันที่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D37DC">
        <w:rPr>
          <w:rFonts w:ascii="Angsana New" w:hAnsi="Angsana New"/>
          <w:sz w:val="26"/>
          <w:szCs w:val="26"/>
        </w:rPr>
        <w:t>2562</w:t>
      </w:r>
    </w:p>
    <w:p w14:paraId="1EAB2F63" w14:textId="77777777" w:rsidR="001F59E4" w:rsidRPr="009D37DC" w:rsidRDefault="001F5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2845BB76" w14:textId="77777777" w:rsidR="0034270F" w:rsidRPr="009D37DC" w:rsidRDefault="003077D4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t>1</w:t>
      </w:r>
      <w:r w:rsidR="002E41AD" w:rsidRPr="009D37DC">
        <w:rPr>
          <w:rFonts w:ascii="Angsana New" w:hAnsi="Angsana New"/>
          <w:b/>
          <w:bCs/>
          <w:sz w:val="26"/>
          <w:szCs w:val="26"/>
        </w:rPr>
        <w:t>9</w:t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9D37DC">
        <w:rPr>
          <w:rFonts w:ascii="Angsana New" w:hAnsi="Angsana New"/>
          <w:b/>
          <w:bCs/>
          <w:sz w:val="26"/>
          <w:szCs w:val="26"/>
        </w:rPr>
        <w:tab/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  <w:r w:rsidR="00813FB8" w:rsidRPr="009D37DC">
        <w:rPr>
          <w:rFonts w:ascii="Angsana New" w:hAnsi="Angsana New"/>
          <w:b/>
          <w:bCs/>
          <w:sz w:val="26"/>
          <w:szCs w:val="26"/>
          <w:cs/>
        </w:rPr>
        <w:t>และส่วนเกินมูลค่าหุ้นสามัญ</w:t>
      </w:r>
    </w:p>
    <w:p w14:paraId="1635772F" w14:textId="77777777" w:rsidR="002E41AD" w:rsidRPr="009D37DC" w:rsidRDefault="002E41AD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C2A0D55" w14:textId="77777777" w:rsidR="00833023" w:rsidRPr="009D37DC" w:rsidRDefault="00833023" w:rsidP="0091354B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18 </w:t>
      </w:r>
      <w:r w:rsidRPr="009D37DC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14:paraId="144E45C1" w14:textId="77777777" w:rsidR="00833023" w:rsidRPr="009D37DC" w:rsidRDefault="00833023" w:rsidP="0091354B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9D6C8B8" w14:textId="77777777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10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     14,062,500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14:paraId="5FDEF8E2" w14:textId="77777777" w:rsidR="00833023" w:rsidRPr="009D37DC" w:rsidRDefault="00833023" w:rsidP="0091354B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7FEDF3B" w14:textId="77777777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9D37DC">
        <w:rPr>
          <w:rFonts w:ascii="Angsana New" w:hAnsi="Angsana New"/>
          <w:spacing w:val="-4"/>
          <w:sz w:val="26"/>
          <w:szCs w:val="26"/>
          <w:cs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(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9D37DC">
        <w:rPr>
          <w:rFonts w:ascii="Angsana New" w:hAnsi="Angsana New"/>
          <w:spacing w:val="-4"/>
          <w:sz w:val="26"/>
          <w:szCs w:val="26"/>
        </w:rPr>
        <w:t>(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บาท) โดยจัดสรรเพื่อ</w:t>
      </w:r>
    </w:p>
    <w:p w14:paraId="57C687D7" w14:textId="77777777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9D37DC">
        <w:rPr>
          <w:rFonts w:ascii="Angsana New" w:hAnsi="Angsana New"/>
          <w:spacing w:val="-4"/>
          <w:sz w:val="26"/>
          <w:szCs w:val="26"/>
          <w:lang w:val="en-GB"/>
        </w:rPr>
        <w:t>-</w:t>
      </w:r>
      <w:r w:rsidRPr="009D37DC">
        <w:rPr>
          <w:rFonts w:ascii="Angsana New" w:hAnsi="Angsana New"/>
          <w:spacing w:val="-4"/>
          <w:sz w:val="26"/>
          <w:szCs w:val="26"/>
          <w:lang w:val="en-GB"/>
        </w:rPr>
        <w:tab/>
      </w:r>
      <w:r w:rsidRPr="009D37DC">
        <w:rPr>
          <w:rFonts w:ascii="Angsana New" w:hAnsi="Angsana New"/>
          <w:spacing w:val="-4"/>
          <w:sz w:val="26"/>
          <w:szCs w:val="26"/>
          <w:cs/>
        </w:rPr>
        <w:t>การเสนอขายหุ้นสามัญเพิ่มทุนจำนวน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84,375,000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(แบ่งเป็นหุ้นสามัญ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84,375,000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>)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ให้แก่ผู้ถือหุ้นเดิมตามสัดส่วนการถือหุ้น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(Rights Offering)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ในอัตราส่วนหุ้นสามัญเดิมจำนวน </w:t>
      </w:r>
      <w:r w:rsidRPr="009D37DC">
        <w:rPr>
          <w:rFonts w:ascii="Angsana New" w:hAnsi="Angsana New"/>
          <w:spacing w:val="-4"/>
          <w:sz w:val="26"/>
          <w:szCs w:val="26"/>
        </w:rPr>
        <w:t>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ต่อหุ้นสามัญเพิ่มทุนใหม่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0.6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ในราคาเสนอขายหุ้นละ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76561FCA" w14:textId="4A8361A1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</w:rPr>
        <w:t>-</w:t>
      </w:r>
      <w:r w:rsidRPr="009D37DC">
        <w:rPr>
          <w:rFonts w:ascii="Angsana New" w:hAnsi="Angsana New"/>
          <w:spacing w:val="-4"/>
          <w:sz w:val="26"/>
          <w:szCs w:val="26"/>
        </w:rPr>
        <w:tab/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การออกหุ้นสามัญเพิ่มทุนจำนวน </w:t>
      </w:r>
      <w:r w:rsidRPr="009D37DC">
        <w:rPr>
          <w:rFonts w:ascii="Angsana New" w:hAnsi="Angsana New"/>
          <w:spacing w:val="-4"/>
          <w:sz w:val="26"/>
          <w:szCs w:val="26"/>
        </w:rPr>
        <w:t>75,000,000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บาท </w:t>
      </w:r>
      <w:r w:rsidRPr="009D37DC">
        <w:rPr>
          <w:rFonts w:ascii="Angsana New" w:hAnsi="Angsana New"/>
          <w:spacing w:val="-4"/>
          <w:sz w:val="26"/>
          <w:szCs w:val="26"/>
        </w:rPr>
        <w:t>(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75,000,000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>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บาท) เพื่อออกและ</w:t>
      </w:r>
      <w:r w:rsidR="003D077F" w:rsidRPr="009D37DC">
        <w:rPr>
          <w:rFonts w:ascii="Angsana New" w:hAnsi="Angsana New"/>
          <w:spacing w:val="-4"/>
          <w:sz w:val="26"/>
          <w:szCs w:val="26"/>
          <w:cs/>
        </w:rPr>
        <w:t xml:space="preserve">เสนอขายหุ้นต่อประชาชนครั้งแรก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เมื่อบริษัทจดทะเบียนในตลาดหลักทรัพย์แห่งประเทศไทย</w:t>
      </w:r>
    </w:p>
    <w:p w14:paraId="610E7CAB" w14:textId="77777777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03D1A8BB" w14:textId="77777777" w:rsidR="00833023" w:rsidRPr="009D37DC" w:rsidRDefault="00833023" w:rsidP="0091354B">
      <w:pPr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บริษัทได้จดทะเบียนการเปลี่ยนแปลงมูลค่าหุ้</w:t>
      </w:r>
      <w:r w:rsidRPr="009D37DC">
        <w:rPr>
          <w:rFonts w:ascii="Angsana New" w:hAnsi="Angsana New" w:hint="cs"/>
          <w:sz w:val="26"/>
          <w:szCs w:val="26"/>
          <w:cs/>
        </w:rPr>
        <w:t>นและ</w:t>
      </w:r>
      <w:r w:rsidRPr="009D37DC">
        <w:rPr>
          <w:rFonts w:ascii="Angsana New" w:hAnsi="Angsana New"/>
          <w:sz w:val="26"/>
          <w:szCs w:val="26"/>
          <w:cs/>
        </w:rPr>
        <w:t xml:space="preserve">การเพิ่มทุนจดทะเบียนกับกระทรวงพาณิชย์แล้วเมื่อวันที่ </w:t>
      </w:r>
      <w:r w:rsidRPr="009D37DC">
        <w:rPr>
          <w:rFonts w:ascii="Angsana New" w:hAnsi="Angsana New"/>
          <w:sz w:val="26"/>
          <w:szCs w:val="26"/>
          <w:lang w:val="en-GB"/>
        </w:rPr>
        <w:t>21</w:t>
      </w:r>
      <w:r w:rsidRPr="009D37DC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1D42C409" w14:textId="77777777" w:rsidR="00833023" w:rsidRPr="009D37DC" w:rsidRDefault="00833023" w:rsidP="0091354B">
      <w:pPr>
        <w:jc w:val="thaiDistribute"/>
        <w:rPr>
          <w:rFonts w:ascii="Angsana New" w:hAnsi="Angsana New"/>
          <w:sz w:val="26"/>
          <w:szCs w:val="26"/>
        </w:rPr>
      </w:pPr>
    </w:p>
    <w:p w14:paraId="2567464B" w14:textId="77777777" w:rsidR="00833023" w:rsidRPr="009D37DC" w:rsidRDefault="00833023" w:rsidP="0091354B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บริษัทได้รับชำระเงินค่าหุ้นเพิ่มทุนจากผู้ถือหุ้นเดิมจำนวนเงิน </w:t>
      </w:r>
      <w:r w:rsidRPr="009D37DC">
        <w:rPr>
          <w:rFonts w:ascii="Angsana New" w:hAnsi="Angsana New"/>
          <w:sz w:val="26"/>
          <w:szCs w:val="26"/>
        </w:rPr>
        <w:t xml:space="preserve">84,375,000 </w:t>
      </w:r>
      <w:r w:rsidRPr="009D37DC">
        <w:rPr>
          <w:rFonts w:ascii="Angsana New" w:hAnsi="Angsana New"/>
          <w:sz w:val="26"/>
          <w:szCs w:val="26"/>
          <w:cs/>
        </w:rPr>
        <w:t xml:space="preserve">บาท </w:t>
      </w:r>
      <w:r w:rsidRPr="009D37DC">
        <w:rPr>
          <w:rFonts w:ascii="Angsana New" w:hAnsi="Angsana New"/>
          <w:sz w:val="26"/>
          <w:szCs w:val="26"/>
          <w:cs/>
          <w:lang w:val="en-GB"/>
        </w:rPr>
        <w:t>และจดทะเบียน</w:t>
      </w:r>
      <w:r w:rsidRPr="009D37DC">
        <w:rPr>
          <w:rFonts w:ascii="Angsana New" w:hAnsi="Angsana New"/>
          <w:sz w:val="26"/>
          <w:szCs w:val="26"/>
          <w:cs/>
        </w:rPr>
        <w:t xml:space="preserve">การเพิ่มทุนชำระแล้วกับกระทรวงพาณิชย์แล้วเมื่อวันที่ </w:t>
      </w:r>
      <w:r w:rsidRPr="009D37DC">
        <w:rPr>
          <w:rFonts w:ascii="Angsana New" w:hAnsi="Angsana New"/>
          <w:sz w:val="26"/>
          <w:szCs w:val="26"/>
          <w:lang w:val="en-GB"/>
        </w:rPr>
        <w:t>26</w:t>
      </w:r>
      <w:r w:rsidRPr="009D37DC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 </w:t>
      </w:r>
    </w:p>
    <w:p w14:paraId="0600677E" w14:textId="77777777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588F01BF" w14:textId="5DC17B69" w:rsidR="00833023" w:rsidRPr="009D37DC" w:rsidRDefault="00833023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ในระหว่างวันที่ </w:t>
      </w:r>
      <w:r w:rsidRPr="009D37DC">
        <w:rPr>
          <w:rFonts w:ascii="Angsana New" w:hAnsi="Angsana New"/>
          <w:sz w:val="26"/>
          <w:szCs w:val="26"/>
        </w:rPr>
        <w:t>7</w:t>
      </w:r>
      <w:r w:rsidRPr="009D37DC">
        <w:rPr>
          <w:rFonts w:ascii="Angsana New" w:hAnsi="Angsana New"/>
          <w:sz w:val="26"/>
          <w:szCs w:val="26"/>
          <w:cs/>
        </w:rPr>
        <w:t xml:space="preserve"> ถึง </w:t>
      </w:r>
      <w:r w:rsidRPr="009D37DC">
        <w:rPr>
          <w:rFonts w:ascii="Angsana New" w:hAnsi="Angsana New"/>
          <w:sz w:val="26"/>
          <w:szCs w:val="26"/>
        </w:rPr>
        <w:t>11</w:t>
      </w:r>
      <w:r w:rsidRPr="009D37DC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บริษัทได้เปิดให้ประชาชนจองซื้อหุ้นสามัญจำนวน </w:t>
      </w:r>
      <w:r w:rsidRPr="009D37DC">
        <w:rPr>
          <w:rFonts w:ascii="Angsana New" w:hAnsi="Angsana New"/>
          <w:sz w:val="26"/>
          <w:szCs w:val="26"/>
        </w:rPr>
        <w:t>75</w:t>
      </w:r>
      <w:r w:rsidRPr="009D37DC">
        <w:rPr>
          <w:rFonts w:ascii="Angsana New" w:hAnsi="Angsana New"/>
          <w:sz w:val="26"/>
          <w:szCs w:val="26"/>
          <w:cs/>
        </w:rPr>
        <w:t xml:space="preserve"> ล้านหุ้น ในราคาหุ้นละ </w:t>
      </w:r>
      <w:r w:rsidRPr="009D37DC">
        <w:rPr>
          <w:rFonts w:ascii="Angsana New" w:hAnsi="Angsana New"/>
          <w:sz w:val="26"/>
          <w:szCs w:val="26"/>
        </w:rPr>
        <w:t>13</w:t>
      </w:r>
      <w:r w:rsidRPr="009D37DC">
        <w:rPr>
          <w:rFonts w:ascii="Angsana New" w:hAnsi="Angsana New"/>
          <w:sz w:val="26"/>
          <w:szCs w:val="26"/>
          <w:cs/>
        </w:rPr>
        <w:t xml:space="preserve"> บาท มีผลให้บริษัทได้จดทะเบียนทุนที่ออกจำหน่ายและชำระแล้วจากจำนวน </w:t>
      </w:r>
      <w:r w:rsidRPr="009D37DC">
        <w:rPr>
          <w:rFonts w:ascii="Angsana New" w:hAnsi="Angsana New"/>
          <w:sz w:val="26"/>
          <w:szCs w:val="26"/>
        </w:rPr>
        <w:t xml:space="preserve">225 </w:t>
      </w:r>
      <w:r w:rsidRPr="009D37DC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 </w:t>
      </w:r>
      <w:r w:rsidRPr="009D37DC">
        <w:rPr>
          <w:rFonts w:ascii="Angsana New" w:hAnsi="Angsana New"/>
          <w:sz w:val="26"/>
          <w:szCs w:val="26"/>
        </w:rPr>
        <w:t>225</w:t>
      </w:r>
      <w:r w:rsidRPr="009D37DC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  <w:cs/>
        </w:rPr>
        <w:t xml:space="preserve"> บาท)            เป็นจำนวน </w:t>
      </w:r>
      <w:r w:rsidRPr="009D37DC">
        <w:rPr>
          <w:rFonts w:ascii="Angsana New" w:hAnsi="Angsana New"/>
          <w:sz w:val="26"/>
          <w:szCs w:val="26"/>
        </w:rPr>
        <w:t>300</w:t>
      </w:r>
      <w:r w:rsidRPr="009D37DC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 </w:t>
      </w:r>
      <w:r w:rsidRPr="009D37DC">
        <w:rPr>
          <w:rFonts w:ascii="Angsana New" w:hAnsi="Angsana New"/>
          <w:sz w:val="26"/>
          <w:szCs w:val="26"/>
        </w:rPr>
        <w:t>300</w:t>
      </w:r>
      <w:r w:rsidRPr="009D37DC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  <w:cs/>
        </w:rPr>
        <w:t xml:space="preserve"> บาท) กับกระทรวงพาณิชย์ในวันที่ </w:t>
      </w:r>
      <w:r w:rsidRPr="009D37DC">
        <w:rPr>
          <w:rFonts w:ascii="Angsana New" w:hAnsi="Angsana New"/>
          <w:sz w:val="26"/>
          <w:szCs w:val="26"/>
        </w:rPr>
        <w:t>13</w:t>
      </w:r>
      <w:r w:rsidRPr="009D37DC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ในการนี้ตลาดหลักทรัพย์แห่งประเทศไทยได้อนุมัติหุ้นสามัญของบริษัทจำนวน </w:t>
      </w:r>
      <w:r w:rsidRPr="009D37DC">
        <w:rPr>
          <w:rFonts w:ascii="Angsana New" w:hAnsi="Angsana New"/>
          <w:sz w:val="26"/>
          <w:szCs w:val="26"/>
        </w:rPr>
        <w:t>300</w:t>
      </w:r>
      <w:r w:rsidRPr="009D37DC">
        <w:rPr>
          <w:rFonts w:ascii="Angsana New" w:hAnsi="Angsana New"/>
          <w:sz w:val="26"/>
          <w:szCs w:val="26"/>
          <w:cs/>
        </w:rPr>
        <w:t xml:space="preserve"> ล้านหุ้น เป็นหลักทรัพย์จดทะเบียนและเริ่มทำการซื้อขายใน  ตลาดหลักทรัพย์แห่งประเทศไทยตั้งแต่วันที่ </w:t>
      </w:r>
      <w:r w:rsidRPr="009D37DC">
        <w:rPr>
          <w:rFonts w:ascii="Angsana New" w:hAnsi="Angsana New"/>
          <w:sz w:val="26"/>
          <w:szCs w:val="26"/>
        </w:rPr>
        <w:t>20</w:t>
      </w:r>
      <w:r w:rsidRPr="009D37DC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 w:hint="cs"/>
          <w:sz w:val="26"/>
          <w:szCs w:val="26"/>
          <w:cs/>
        </w:rPr>
        <w:t xml:space="preserve"> ในการออกจำหน่ายหุ้นสามัญเพิ่มทุนดังกล่าว บริษัทมีค่าใช้จ่ายที่เกี่ยวข้องกับการเสนอขายหุ้นดังกล่าว</w:t>
      </w:r>
      <w:r w:rsidR="009E3646" w:rsidRPr="009D37DC">
        <w:rPr>
          <w:rFonts w:ascii="Angsana New" w:hAnsi="Angsana New" w:hint="cs"/>
          <w:sz w:val="26"/>
          <w:szCs w:val="26"/>
          <w:cs/>
        </w:rPr>
        <w:t xml:space="preserve"> (สุทธิจากภาษีเงินได้) </w:t>
      </w:r>
      <w:r w:rsidRPr="009D37DC">
        <w:rPr>
          <w:rFonts w:ascii="Angsana New" w:hAnsi="Angsana New" w:hint="cs"/>
          <w:sz w:val="26"/>
          <w:szCs w:val="26"/>
          <w:cs/>
        </w:rPr>
        <w:t xml:space="preserve">เป็นจำนวนเงิน </w:t>
      </w:r>
      <w:r w:rsidR="009E3646" w:rsidRPr="009D37DC">
        <w:rPr>
          <w:rFonts w:ascii="Angsana New" w:hAnsi="Angsana New"/>
          <w:sz w:val="26"/>
          <w:szCs w:val="26"/>
        </w:rPr>
        <w:t>18.4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0142E657" w14:textId="77777777" w:rsidR="00CA4981" w:rsidRPr="009D37DC" w:rsidRDefault="00CA4981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E8B44EF" w14:textId="77777777" w:rsidR="0034270F" w:rsidRPr="009D37DC" w:rsidRDefault="002E41AD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t>20</w:t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9D37DC">
        <w:rPr>
          <w:rFonts w:ascii="Angsana New" w:hAnsi="Angsana New"/>
          <w:b/>
          <w:bCs/>
          <w:sz w:val="26"/>
          <w:szCs w:val="26"/>
        </w:rPr>
        <w:tab/>
      </w:r>
      <w:r w:rsidR="00087CE9" w:rsidRPr="009D37DC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3FE080E8" w14:textId="77777777" w:rsidR="0034270F" w:rsidRPr="009D37DC" w:rsidRDefault="0034270F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2BE21DE" w14:textId="77777777" w:rsidR="002E41AD" w:rsidRPr="009D37DC" w:rsidRDefault="002E41AD" w:rsidP="0091354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9D37DC">
        <w:rPr>
          <w:rFonts w:ascii="Angsana New" w:hAnsi="Angsana New"/>
          <w:sz w:val="26"/>
          <w:szCs w:val="26"/>
        </w:rPr>
        <w:t>.</w:t>
      </w:r>
      <w:r w:rsidRPr="009D37DC">
        <w:rPr>
          <w:rFonts w:ascii="Angsana New" w:hAnsi="Angsana New" w:hint="cs"/>
          <w:sz w:val="26"/>
          <w:szCs w:val="26"/>
          <w:cs/>
        </w:rPr>
        <w:t>ศ</w:t>
      </w:r>
      <w:r w:rsidRPr="009D37DC">
        <w:rPr>
          <w:rFonts w:ascii="Angsana New" w:hAnsi="Angsana New"/>
          <w:sz w:val="26"/>
          <w:szCs w:val="26"/>
        </w:rPr>
        <w:t>. 2535</w:t>
      </w:r>
      <w:r w:rsidRPr="009D37DC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9D37DC">
        <w:rPr>
          <w:rFonts w:ascii="Angsana New" w:hAnsi="Angsana New"/>
          <w:sz w:val="26"/>
          <w:szCs w:val="26"/>
        </w:rPr>
        <w:t xml:space="preserve">5 </w:t>
      </w:r>
      <w:r w:rsidRPr="009D37DC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9D37DC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9D37DC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9D37DC">
        <w:rPr>
          <w:rFonts w:ascii="Angsana New" w:hAnsi="Angsana New"/>
          <w:sz w:val="26"/>
          <w:szCs w:val="26"/>
        </w:rPr>
        <w:t>(</w:t>
      </w:r>
      <w:r w:rsidRPr="009D37DC">
        <w:rPr>
          <w:rFonts w:ascii="Angsana New" w:hAnsi="Angsana New" w:hint="cs"/>
          <w:sz w:val="26"/>
          <w:szCs w:val="26"/>
          <w:cs/>
        </w:rPr>
        <w:t>ถ้ามี</w:t>
      </w:r>
      <w:r w:rsidRPr="009D37DC">
        <w:rPr>
          <w:rFonts w:ascii="Angsana New" w:hAnsi="Angsana New"/>
          <w:sz w:val="26"/>
          <w:szCs w:val="26"/>
        </w:rPr>
        <w:t xml:space="preserve">) </w:t>
      </w:r>
      <w:r w:rsidRPr="009D37DC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9D37DC">
        <w:rPr>
          <w:rFonts w:ascii="Angsana New" w:hAnsi="Angsana New"/>
          <w:sz w:val="26"/>
          <w:szCs w:val="26"/>
        </w:rPr>
        <w:t xml:space="preserve">10 </w:t>
      </w:r>
      <w:r w:rsidRPr="009D37DC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3261677" w14:textId="77777777" w:rsidR="004C4F25" w:rsidRPr="009D37DC" w:rsidRDefault="004C4F25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1738C4C0" w14:textId="77777777" w:rsidR="00EB0B19" w:rsidRPr="009D37DC" w:rsidRDefault="00DF7701" w:rsidP="0091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 w:hint="cs"/>
          <w:sz w:val="26"/>
          <w:szCs w:val="26"/>
          <w:cs/>
        </w:rPr>
        <w:t xml:space="preserve">ณ </w:t>
      </w:r>
      <w:r w:rsidR="00EB0B19" w:rsidRPr="009D37DC">
        <w:rPr>
          <w:rFonts w:ascii="Angsana New" w:hAnsi="Angsana New" w:hint="cs"/>
          <w:sz w:val="26"/>
          <w:szCs w:val="26"/>
          <w:cs/>
        </w:rPr>
        <w:t>วันที่</w:t>
      </w:r>
      <w:r w:rsidR="00EB0B19" w:rsidRPr="009D37DC">
        <w:rPr>
          <w:rFonts w:ascii="Angsana New" w:hAnsi="Angsana New"/>
          <w:sz w:val="26"/>
          <w:szCs w:val="26"/>
        </w:rPr>
        <w:t xml:space="preserve"> 31 </w:t>
      </w:r>
      <w:r w:rsidR="00EB0B19" w:rsidRPr="009D37D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33023" w:rsidRPr="009D37DC">
        <w:rPr>
          <w:rFonts w:ascii="Angsana New" w:hAnsi="Angsana New"/>
          <w:sz w:val="26"/>
          <w:szCs w:val="26"/>
        </w:rPr>
        <w:t xml:space="preserve">2562 </w:t>
      </w:r>
      <w:r w:rsidR="00833023" w:rsidRPr="009D37DC">
        <w:rPr>
          <w:rFonts w:ascii="Angsana New" w:hAnsi="Angsana New" w:hint="cs"/>
          <w:sz w:val="26"/>
          <w:szCs w:val="26"/>
          <w:cs/>
        </w:rPr>
        <w:t xml:space="preserve">และ </w:t>
      </w:r>
      <w:r w:rsidR="00EB0B19" w:rsidRPr="009D37DC">
        <w:rPr>
          <w:rFonts w:ascii="Angsana New" w:hAnsi="Angsana New"/>
          <w:sz w:val="26"/>
          <w:szCs w:val="26"/>
        </w:rPr>
        <w:t>2561</w:t>
      </w:r>
      <w:r w:rsidR="00833023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D259B4" w:rsidRPr="009D37DC">
        <w:rPr>
          <w:rFonts w:ascii="Angsana New" w:hAnsi="Angsana New"/>
          <w:sz w:val="26"/>
          <w:szCs w:val="26"/>
          <w:cs/>
        </w:rPr>
        <w:t>ทุนสำรองตามกฎหมาย</w:t>
      </w:r>
      <w:r w:rsidRPr="009D37DC">
        <w:rPr>
          <w:rFonts w:ascii="Angsana New" w:hAnsi="Angsana New" w:hint="cs"/>
          <w:sz w:val="26"/>
          <w:szCs w:val="26"/>
          <w:cs/>
        </w:rPr>
        <w:t xml:space="preserve">มีจำนวนเท่ากับร้อยละ </w:t>
      </w:r>
      <w:r w:rsidRPr="009D37DC">
        <w:rPr>
          <w:rFonts w:ascii="Angsana New" w:hAnsi="Angsana New"/>
          <w:sz w:val="26"/>
          <w:szCs w:val="26"/>
        </w:rPr>
        <w:t xml:space="preserve">10 </w:t>
      </w:r>
      <w:r w:rsidRPr="009D37DC">
        <w:rPr>
          <w:rFonts w:ascii="Angsana New" w:hAnsi="Angsana New" w:hint="cs"/>
          <w:sz w:val="26"/>
          <w:szCs w:val="26"/>
          <w:cs/>
        </w:rPr>
        <w:t>ของเงินทุนจดทะเบียนแล้ว</w:t>
      </w:r>
    </w:p>
    <w:p w14:paraId="77E0B46A" w14:textId="77777777" w:rsidR="00D259B4" w:rsidRPr="009D37DC" w:rsidRDefault="00D259B4" w:rsidP="00E6242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2764F55" w14:textId="77777777" w:rsidR="00D259B4" w:rsidRPr="009D37DC" w:rsidRDefault="00D2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FCE1712" w14:textId="77777777" w:rsidR="0034270F" w:rsidRPr="009D37DC" w:rsidRDefault="00BC78DD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2E41AD" w:rsidRPr="009D37DC">
        <w:rPr>
          <w:rFonts w:ascii="Angsana New" w:hAnsi="Angsana New"/>
          <w:b/>
          <w:bCs/>
          <w:sz w:val="26"/>
          <w:szCs w:val="26"/>
        </w:rPr>
        <w:t>1</w:t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9D37DC">
        <w:rPr>
          <w:rFonts w:ascii="Angsana New" w:hAnsi="Angsana New"/>
          <w:b/>
          <w:bCs/>
          <w:sz w:val="26"/>
          <w:szCs w:val="26"/>
        </w:rPr>
        <w:tab/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7057C0F1" w14:textId="77777777" w:rsidR="002E41AD" w:rsidRPr="009D37DC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7191BF41" w14:textId="264E02E2" w:rsidR="002E41AD" w:rsidRPr="009D37DC" w:rsidRDefault="002E41AD" w:rsidP="002E41AD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>ใน</w:t>
      </w:r>
      <w:r w:rsidRPr="009D37DC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9D37DC">
        <w:rPr>
          <w:rFonts w:ascii="Angsana New" w:hAnsi="Angsana New" w:hint="cs"/>
          <w:sz w:val="26"/>
          <w:szCs w:val="26"/>
          <w:cs/>
        </w:rPr>
        <w:t>ของบริษัท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24 </w:t>
      </w:r>
      <w:r w:rsidRPr="009D37DC">
        <w:rPr>
          <w:rFonts w:ascii="Angsana New" w:hAnsi="Angsana New" w:hint="cs"/>
          <w:sz w:val="26"/>
          <w:szCs w:val="26"/>
          <w:cs/>
        </w:rPr>
        <w:t>เมษายน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 xml:space="preserve">2561 </w:t>
      </w:r>
      <w:r w:rsidRPr="009D37DC">
        <w:rPr>
          <w:rFonts w:ascii="Angsana New" w:hAnsi="Angsana New" w:hint="cs"/>
          <w:sz w:val="26"/>
          <w:szCs w:val="26"/>
          <w:cs/>
        </w:rPr>
        <w:t>ผู้ถือหุ้น</w:t>
      </w:r>
      <w:r w:rsidRPr="009D37DC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9D37DC">
        <w:rPr>
          <w:rFonts w:ascii="Angsana New" w:hAnsi="Angsana New"/>
          <w:spacing w:val="-4"/>
          <w:sz w:val="26"/>
          <w:szCs w:val="26"/>
          <w:cs/>
        </w:rPr>
        <w:t>การจ่ายเงินปันผลในอัตราหุ้นละ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2.14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 สำหรับหุ้นสามัญจำนวน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14,062,500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>30</w:t>
      </w:r>
      <w:r w:rsidR="00A84FA7" w:rsidRPr="009D37DC">
        <w:rPr>
          <w:rFonts w:ascii="Angsana New" w:hAnsi="Angsana New"/>
          <w:spacing w:val="-4"/>
          <w:sz w:val="26"/>
          <w:szCs w:val="26"/>
        </w:rPr>
        <w:t>.09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A84FA7" w:rsidRPr="009D37DC">
        <w:rPr>
          <w:rFonts w:ascii="Angsana New" w:hAnsi="Angsana New" w:hint="cs"/>
          <w:spacing w:val="-4"/>
          <w:sz w:val="26"/>
          <w:szCs w:val="26"/>
          <w:cs/>
        </w:rPr>
        <w:t>ล้าน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บาท โดยกำหนดให้จ่ายเงินปันผลดังกล่าว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ให้กับผู้ถือหุ้นที่มี</w:t>
      </w:r>
      <w:r w:rsidRPr="009D37DC">
        <w:rPr>
          <w:rFonts w:ascii="Angsana New" w:hAnsi="Angsana New"/>
          <w:spacing w:val="-4"/>
          <w:sz w:val="26"/>
          <w:szCs w:val="26"/>
          <w:cs/>
        </w:rPr>
        <w:t>รายชื่อปรากฏอยู่ในสมุดทะเบียนผู้ถือหุ้นของบริษัท ณ วันที่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</w:rPr>
        <w:t>30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เมษายน </w:t>
      </w:r>
      <w:r w:rsidRPr="009D37DC">
        <w:rPr>
          <w:rFonts w:ascii="Angsana New" w:hAnsi="Angsana New"/>
          <w:spacing w:val="-4"/>
          <w:sz w:val="26"/>
          <w:szCs w:val="26"/>
        </w:rPr>
        <w:t>2561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เงินปันผลดังกล่าวจ่ายให้แก่ผู้ถือหุ้น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14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พฤษภาคม </w:t>
      </w:r>
      <w:r w:rsidRPr="009D37DC">
        <w:rPr>
          <w:rFonts w:ascii="Angsana New" w:hAnsi="Angsana New"/>
          <w:spacing w:val="-4"/>
          <w:sz w:val="26"/>
          <w:szCs w:val="26"/>
        </w:rPr>
        <w:t>2561</w:t>
      </w:r>
    </w:p>
    <w:p w14:paraId="7F631B6B" w14:textId="77777777" w:rsidR="002E41AD" w:rsidRPr="009D37DC" w:rsidRDefault="002E41AD" w:rsidP="002E41A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81FCCFD" w14:textId="5C2932C4" w:rsidR="002E41AD" w:rsidRPr="009D37DC" w:rsidRDefault="002E41AD" w:rsidP="002E41A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3 </w:t>
      </w:r>
      <w:r w:rsidRPr="009D37D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9D37DC">
        <w:rPr>
          <w:rFonts w:ascii="Angsana New" w:hAnsi="Angsana New"/>
          <w:sz w:val="26"/>
          <w:szCs w:val="26"/>
          <w:cs/>
        </w:rPr>
        <w:tab/>
        <w:t xml:space="preserve">การจ่ายเงินปันผลระหว่างกาลของบริษัท </w:t>
      </w:r>
      <w:r w:rsidRPr="009D37DC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D37DC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9D37DC">
        <w:rPr>
          <w:rFonts w:ascii="Angsana New" w:hAnsi="Angsana New"/>
          <w:sz w:val="26"/>
          <w:szCs w:val="26"/>
        </w:rPr>
        <w:t xml:space="preserve">6.70 </w:t>
      </w:r>
      <w:r w:rsidRPr="009D37DC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z w:val="26"/>
          <w:szCs w:val="26"/>
        </w:rPr>
        <w:t>14,062,500</w:t>
      </w:r>
      <w:r w:rsidRPr="009D37DC">
        <w:rPr>
          <w:rFonts w:ascii="Angsana New" w:hAnsi="Angsana New" w:hint="cs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z w:val="26"/>
          <w:szCs w:val="26"/>
        </w:rPr>
        <w:t>94</w:t>
      </w:r>
      <w:r w:rsidR="00A84FA7" w:rsidRPr="009D37DC">
        <w:rPr>
          <w:rFonts w:ascii="Angsana New" w:hAnsi="Angsana New"/>
          <w:sz w:val="26"/>
          <w:szCs w:val="26"/>
        </w:rPr>
        <w:t>.</w:t>
      </w:r>
      <w:r w:rsidRPr="009D37DC">
        <w:rPr>
          <w:rFonts w:ascii="Angsana New" w:hAnsi="Angsana New"/>
          <w:sz w:val="26"/>
          <w:szCs w:val="26"/>
        </w:rPr>
        <w:t>2</w:t>
      </w:r>
      <w:r w:rsidR="00A84FA7" w:rsidRPr="009D37DC">
        <w:rPr>
          <w:rFonts w:ascii="Angsana New" w:hAnsi="Angsana New"/>
          <w:sz w:val="26"/>
          <w:szCs w:val="26"/>
        </w:rPr>
        <w:t>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A84FA7" w:rsidRPr="009D37DC">
        <w:rPr>
          <w:rFonts w:ascii="Angsana New" w:hAnsi="Angsana New" w:hint="cs"/>
          <w:sz w:val="26"/>
          <w:szCs w:val="26"/>
          <w:cs/>
        </w:rPr>
        <w:t>ล้าน</w:t>
      </w:r>
      <w:r w:rsidRPr="009D37DC">
        <w:rPr>
          <w:rFonts w:ascii="Angsana New" w:hAnsi="Angsana New" w:hint="cs"/>
          <w:sz w:val="26"/>
          <w:szCs w:val="26"/>
          <w:cs/>
        </w:rPr>
        <w:t>บาท เงินปันผลดังกล่าวจ่ายให้แก่ผู้ถือหุ้นของบริษัทแล้ว</w:t>
      </w:r>
      <w:r w:rsidR="00DF7701" w:rsidRPr="009D37DC">
        <w:rPr>
          <w:rFonts w:ascii="Angsana New" w:hAnsi="Angsana New" w:hint="cs"/>
          <w:sz w:val="26"/>
          <w:szCs w:val="26"/>
          <w:cs/>
        </w:rPr>
        <w:t xml:space="preserve">ในเดือนกันยายน </w:t>
      </w:r>
      <w:r w:rsidR="00DF7701" w:rsidRPr="009D37DC">
        <w:rPr>
          <w:rFonts w:ascii="Angsana New" w:hAnsi="Angsana New"/>
          <w:sz w:val="26"/>
          <w:szCs w:val="26"/>
        </w:rPr>
        <w:t>2561</w:t>
      </w:r>
    </w:p>
    <w:p w14:paraId="043E4E49" w14:textId="77777777" w:rsidR="00A84FA7" w:rsidRPr="009D37DC" w:rsidRDefault="00A84FA7" w:rsidP="00A84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4DF6FF" w14:textId="77777777" w:rsidR="00A84FA7" w:rsidRPr="009D37DC" w:rsidRDefault="00A84FA7" w:rsidP="00A84FA7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9D37DC">
        <w:rPr>
          <w:rFonts w:ascii="Angsana New" w:hAnsi="Angsana New"/>
          <w:sz w:val="26"/>
          <w:szCs w:val="26"/>
        </w:rPr>
        <w:t xml:space="preserve">21 </w:t>
      </w:r>
      <w:r w:rsidRPr="009D37DC">
        <w:rPr>
          <w:rFonts w:ascii="Angsana New" w:hAnsi="Angsana New"/>
          <w:sz w:val="26"/>
          <w:szCs w:val="26"/>
          <w:cs/>
        </w:rPr>
        <w:t xml:space="preserve">มกราคม </w:t>
      </w:r>
      <w:r w:rsidRPr="009D37DC">
        <w:rPr>
          <w:rFonts w:ascii="Angsana New" w:hAnsi="Angsana New"/>
          <w:sz w:val="26"/>
          <w:szCs w:val="26"/>
        </w:rPr>
        <w:t xml:space="preserve">2562 </w:t>
      </w:r>
      <w:r w:rsidRPr="009D37DC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การจ่ายเงินปันผลระหว่างกาลของบริษัทในอัตราหุ้นละ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0.45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9D37DC">
        <w:rPr>
          <w:rFonts w:ascii="Angsana New" w:hAnsi="Angsana New"/>
          <w:spacing w:val="-4"/>
          <w:sz w:val="26"/>
          <w:szCs w:val="26"/>
        </w:rPr>
        <w:t>225,000,000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101.25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 ให้กับผู้ถือหุ้นที่มีรายชื่อปรากฏอยู่ใน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              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สมุดทะเบียนผู้ถือหุ้นของบริษัท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29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เงินปันผลระหว่างกาลได้จ่ายให้แก่ผู้ถือหุ้นของบริษัทแล้วในเดือนมกราคมและเดือนกุมภาพันธ์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</w:p>
    <w:p w14:paraId="7B09827A" w14:textId="77777777" w:rsidR="00A84FA7" w:rsidRPr="009D37DC" w:rsidRDefault="00A84FA7" w:rsidP="00A84FA7">
      <w:pPr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6DF8D77" w14:textId="77777777" w:rsidR="00A84FA7" w:rsidRPr="009D37DC" w:rsidRDefault="00A84FA7" w:rsidP="00A84FA7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/>
          <w:spacing w:val="-4"/>
          <w:sz w:val="26"/>
          <w:szCs w:val="26"/>
          <w:cs/>
        </w:rPr>
        <w:t>มติอนุมัติการจ่ายเงินปันผลระหว่างกาลดังกล่าวได้รับทราบโดยที่ประชุมผู้ถือหุ้นสามัญประจำปี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2562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เมื่อวันที่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29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เมษายน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2562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แล้ว</w:t>
      </w:r>
    </w:p>
    <w:p w14:paraId="338D80CA" w14:textId="77777777" w:rsidR="00A84FA7" w:rsidRPr="009D37DC" w:rsidRDefault="00A84FA7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DD5E2D9" w14:textId="77777777" w:rsidR="0034270F" w:rsidRPr="009D37DC" w:rsidRDefault="00BC78D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2E41AD" w:rsidRPr="009D37DC">
        <w:rPr>
          <w:rFonts w:ascii="Angsana New" w:hAnsi="Angsana New"/>
          <w:b/>
          <w:bCs/>
          <w:sz w:val="26"/>
          <w:szCs w:val="26"/>
        </w:rPr>
        <w:t>2</w:t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9D37DC">
        <w:rPr>
          <w:rFonts w:ascii="Angsana New" w:hAnsi="Angsana New"/>
          <w:b/>
          <w:bCs/>
          <w:sz w:val="26"/>
          <w:szCs w:val="26"/>
        </w:rPr>
        <w:tab/>
      </w:r>
      <w:r w:rsidR="0034270F" w:rsidRPr="009D37DC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316C57DB" w14:textId="77777777" w:rsidR="0034270F" w:rsidRPr="009D37DC" w:rsidRDefault="003427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47328CE" w14:textId="77777777" w:rsidR="0034270F" w:rsidRPr="009D37DC" w:rsidRDefault="0029748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34270F" w:rsidRPr="009D37DC">
        <w:rPr>
          <w:rFonts w:ascii="Angsana New" w:hAnsi="Angsana New"/>
          <w:sz w:val="26"/>
          <w:szCs w:val="26"/>
        </w:rPr>
        <w:t>2530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 และเข้าเป็นกองทุน</w:t>
      </w:r>
      <w:r w:rsidR="00D259B4" w:rsidRPr="009D37DC">
        <w:rPr>
          <w:rFonts w:ascii="Angsana New" w:hAnsi="Angsana New"/>
          <w:sz w:val="26"/>
          <w:szCs w:val="26"/>
        </w:rPr>
        <w:t xml:space="preserve">         </w:t>
      </w:r>
      <w:r w:rsidR="0034270F" w:rsidRPr="009D37DC">
        <w:rPr>
          <w:rFonts w:ascii="Angsana New" w:hAnsi="Angsana New"/>
          <w:sz w:val="26"/>
          <w:szCs w:val="26"/>
          <w:cs/>
        </w:rPr>
        <w:t>จดทะเบียนโดยได้รับอนุมัติจากกระทรวงการคลัง</w:t>
      </w:r>
      <w:r w:rsidR="0034270F" w:rsidRPr="009D37DC">
        <w:rPr>
          <w:rFonts w:ascii="Angsana New" w:hAnsi="Angsana New"/>
          <w:sz w:val="26"/>
          <w:szCs w:val="26"/>
        </w:rPr>
        <w:t xml:space="preserve"> </w:t>
      </w:r>
      <w:r w:rsidR="00A07156" w:rsidRPr="009D37DC">
        <w:rPr>
          <w:rFonts w:ascii="Angsana New" w:hAnsi="Angsana New"/>
          <w:sz w:val="26"/>
          <w:szCs w:val="26"/>
        </w:rPr>
        <w:t xml:space="preserve"> </w:t>
      </w:r>
      <w:r w:rsidR="0034270F" w:rsidRPr="009D37DC">
        <w:rPr>
          <w:rFonts w:ascii="Angsana New" w:hAnsi="Angsana New"/>
          <w:sz w:val="26"/>
          <w:szCs w:val="26"/>
          <w:cs/>
        </w:rPr>
        <w:t>ตามระเบียบกองทุนสมาชิกต้องจ่ายเงินสะสมและ</w:t>
      </w:r>
      <w:r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ต้องจ่ายสมทบเข้ากองทุนในอัตราร้อยละ </w:t>
      </w:r>
      <w:r w:rsidR="0034270F" w:rsidRPr="009D37DC">
        <w:rPr>
          <w:rFonts w:ascii="Angsana New" w:hAnsi="Angsana New"/>
          <w:sz w:val="26"/>
          <w:szCs w:val="26"/>
        </w:rPr>
        <w:t xml:space="preserve">3 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หรือ </w:t>
      </w:r>
      <w:r w:rsidR="0034270F" w:rsidRPr="009D37DC">
        <w:rPr>
          <w:rFonts w:ascii="Angsana New" w:hAnsi="Angsana New"/>
          <w:sz w:val="26"/>
          <w:szCs w:val="26"/>
        </w:rPr>
        <w:t>5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 ของเงินเดือนพนักงาน  </w:t>
      </w:r>
      <w:r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34270F" w:rsidRPr="009D37DC">
        <w:rPr>
          <w:rFonts w:ascii="Angsana New" w:hAnsi="Angsana New"/>
          <w:sz w:val="26"/>
          <w:szCs w:val="26"/>
        </w:rPr>
        <w:t xml:space="preserve">2 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(พ.ศ. </w:t>
      </w:r>
      <w:r w:rsidR="0034270F" w:rsidRPr="009D37DC">
        <w:rPr>
          <w:rFonts w:ascii="Angsana New" w:hAnsi="Angsana New"/>
          <w:sz w:val="26"/>
          <w:szCs w:val="26"/>
        </w:rPr>
        <w:t>2532</w:t>
      </w:r>
      <w:r w:rsidR="0034270F" w:rsidRPr="009D37DC">
        <w:rPr>
          <w:rFonts w:ascii="Angsana New" w:hAnsi="Angsana New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="0034270F" w:rsidRPr="009D37DC">
        <w:rPr>
          <w:rFonts w:ascii="Angsana New" w:hAnsi="Angsana New"/>
          <w:sz w:val="26"/>
          <w:szCs w:val="26"/>
        </w:rPr>
        <w:t>2530</w:t>
      </w:r>
    </w:p>
    <w:p w14:paraId="70F11BCF" w14:textId="77777777" w:rsidR="00050122" w:rsidRPr="009D37DC" w:rsidRDefault="0005012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CC4BE25" w14:textId="729D322C" w:rsidR="009452B4" w:rsidRPr="009D37DC" w:rsidRDefault="00586120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="009452B4" w:rsidRPr="009D37DC">
        <w:rPr>
          <w:rFonts w:ascii="Angsana New" w:hAnsi="Angsana New"/>
          <w:sz w:val="26"/>
          <w:szCs w:val="26"/>
          <w:cs/>
        </w:rPr>
        <w:t xml:space="preserve">จ่ายสมทบเข้ากองทุนดังกล่าวข้างต้นเป็นเงินรวมประมาณ </w:t>
      </w:r>
      <w:r w:rsidR="009E3646" w:rsidRPr="009D37DC">
        <w:rPr>
          <w:rFonts w:ascii="Angsana New" w:hAnsi="Angsana New"/>
          <w:sz w:val="26"/>
          <w:szCs w:val="26"/>
        </w:rPr>
        <w:t>12.4</w:t>
      </w:r>
      <w:r w:rsidR="009452B4" w:rsidRPr="009D37DC">
        <w:rPr>
          <w:rFonts w:ascii="Angsana New" w:hAnsi="Angsana New"/>
          <w:sz w:val="26"/>
          <w:szCs w:val="26"/>
        </w:rPr>
        <w:t xml:space="preserve"> </w:t>
      </w:r>
      <w:r w:rsidR="009452B4" w:rsidRPr="009D37DC">
        <w:rPr>
          <w:rFonts w:ascii="Angsana New" w:hAnsi="Angsana New"/>
          <w:sz w:val="26"/>
          <w:szCs w:val="26"/>
          <w:cs/>
        </w:rPr>
        <w:t>ล้านบาท</w:t>
      </w:r>
      <w:r w:rsidR="00891F09" w:rsidRPr="009D37DC">
        <w:rPr>
          <w:rFonts w:ascii="Angsana New" w:hAnsi="Angsana New"/>
          <w:sz w:val="26"/>
          <w:szCs w:val="26"/>
          <w:cs/>
        </w:rPr>
        <w:t xml:space="preserve"> </w:t>
      </w:r>
      <w:r w:rsidR="009C1D48" w:rsidRPr="009D37DC">
        <w:rPr>
          <w:rFonts w:ascii="Angsana New" w:hAnsi="Angsana New"/>
          <w:sz w:val="26"/>
          <w:szCs w:val="26"/>
          <w:cs/>
        </w:rPr>
        <w:t xml:space="preserve">และ </w:t>
      </w:r>
      <w:r w:rsidR="009E3646" w:rsidRPr="009D37DC">
        <w:rPr>
          <w:rFonts w:ascii="Angsana New" w:hAnsi="Angsana New"/>
          <w:sz w:val="26"/>
          <w:szCs w:val="26"/>
        </w:rPr>
        <w:t>6</w:t>
      </w:r>
      <w:r w:rsidR="002E41AD" w:rsidRPr="009D37DC">
        <w:rPr>
          <w:rFonts w:ascii="Angsana New" w:hAnsi="Angsana New"/>
          <w:sz w:val="26"/>
          <w:szCs w:val="26"/>
          <w:cs/>
        </w:rPr>
        <w:t>.</w:t>
      </w:r>
      <w:r w:rsidR="002E41AD" w:rsidRPr="009D37DC">
        <w:rPr>
          <w:rFonts w:ascii="Angsana New" w:hAnsi="Angsana New"/>
          <w:sz w:val="26"/>
          <w:szCs w:val="26"/>
        </w:rPr>
        <w:t>6</w:t>
      </w:r>
      <w:r w:rsidR="009C1D48" w:rsidRPr="009D37DC">
        <w:rPr>
          <w:rFonts w:ascii="Angsana New" w:hAnsi="Angsana New"/>
          <w:sz w:val="26"/>
          <w:szCs w:val="26"/>
        </w:rPr>
        <w:t xml:space="preserve"> </w:t>
      </w:r>
      <w:r w:rsidR="009C1D48" w:rsidRPr="009D37DC">
        <w:rPr>
          <w:rFonts w:ascii="Angsana New" w:hAnsi="Angsana New"/>
          <w:sz w:val="26"/>
          <w:szCs w:val="26"/>
          <w:cs/>
        </w:rPr>
        <w:t>ล้านบาท</w:t>
      </w:r>
      <w:r w:rsidR="009452B4" w:rsidRPr="009D37DC">
        <w:rPr>
          <w:rFonts w:ascii="Angsana New" w:hAnsi="Angsana New"/>
          <w:sz w:val="26"/>
          <w:szCs w:val="26"/>
          <w:cs/>
        </w:rPr>
        <w:t xml:space="preserve">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="009C1D48" w:rsidRPr="009D37DC">
        <w:rPr>
          <w:rFonts w:ascii="Angsana New" w:hAnsi="Angsana New"/>
          <w:sz w:val="26"/>
          <w:szCs w:val="26"/>
          <w:cs/>
        </w:rPr>
        <w:t>ตามลำดับ</w:t>
      </w:r>
      <w:r w:rsidR="009452B4" w:rsidRPr="009D37DC">
        <w:rPr>
          <w:rFonts w:ascii="Angsana New" w:hAnsi="Angsana New"/>
          <w:sz w:val="26"/>
          <w:szCs w:val="26"/>
          <w:cs/>
        </w:rPr>
        <w:t xml:space="preserve"> (ของบริษัทจำนวนเงินประมาณ</w:t>
      </w:r>
      <w:r w:rsidR="008F1BD8" w:rsidRPr="009D37DC">
        <w:rPr>
          <w:rFonts w:ascii="Angsana New" w:hAnsi="Angsana New"/>
          <w:sz w:val="26"/>
          <w:szCs w:val="26"/>
        </w:rPr>
        <w:t xml:space="preserve"> </w:t>
      </w:r>
      <w:r w:rsidR="009E3646" w:rsidRPr="009D37DC">
        <w:rPr>
          <w:rFonts w:ascii="Angsana New" w:hAnsi="Angsana New"/>
          <w:sz w:val="26"/>
          <w:szCs w:val="26"/>
        </w:rPr>
        <w:t>4</w:t>
      </w:r>
      <w:r w:rsidR="00D259B4" w:rsidRPr="009D37DC">
        <w:rPr>
          <w:rFonts w:ascii="Angsana New" w:hAnsi="Angsana New"/>
          <w:sz w:val="26"/>
          <w:szCs w:val="26"/>
        </w:rPr>
        <w:t>.8</w:t>
      </w:r>
      <w:r w:rsidR="008F1BD8" w:rsidRPr="009D37DC">
        <w:rPr>
          <w:rFonts w:ascii="Angsana New" w:hAnsi="Angsana New"/>
          <w:sz w:val="26"/>
          <w:szCs w:val="26"/>
        </w:rPr>
        <w:t xml:space="preserve"> </w:t>
      </w:r>
      <w:r w:rsidR="008F1BD8" w:rsidRPr="009D37DC">
        <w:rPr>
          <w:rFonts w:ascii="Angsana New" w:hAnsi="Angsana New"/>
          <w:sz w:val="26"/>
          <w:szCs w:val="26"/>
          <w:cs/>
        </w:rPr>
        <w:t>ล้านบาท และ</w:t>
      </w:r>
      <w:r w:rsidR="009452B4" w:rsidRPr="009D37DC">
        <w:rPr>
          <w:rFonts w:ascii="Angsana New" w:hAnsi="Angsana New"/>
          <w:sz w:val="26"/>
          <w:szCs w:val="26"/>
          <w:cs/>
        </w:rPr>
        <w:t xml:space="preserve"> </w:t>
      </w:r>
      <w:r w:rsidR="009E3646" w:rsidRPr="009D37DC">
        <w:rPr>
          <w:rFonts w:ascii="Angsana New" w:hAnsi="Angsana New"/>
          <w:sz w:val="26"/>
          <w:szCs w:val="26"/>
        </w:rPr>
        <w:t>2.8</w:t>
      </w:r>
      <w:r w:rsidR="009452B4" w:rsidRPr="009D37DC">
        <w:rPr>
          <w:rFonts w:ascii="Angsana New" w:hAnsi="Angsana New"/>
          <w:sz w:val="26"/>
          <w:szCs w:val="26"/>
        </w:rPr>
        <w:t xml:space="preserve"> </w:t>
      </w:r>
      <w:r w:rsidR="009452B4" w:rsidRPr="009D37DC">
        <w:rPr>
          <w:rFonts w:ascii="Angsana New" w:hAnsi="Angsana New"/>
          <w:sz w:val="26"/>
          <w:szCs w:val="26"/>
          <w:cs/>
        </w:rPr>
        <w:t xml:space="preserve">ล้านบาท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8F1BD8" w:rsidRPr="009D37DC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25389C" w:rsidRPr="009D37DC">
        <w:rPr>
          <w:rFonts w:ascii="Angsana New" w:hAnsi="Angsana New"/>
          <w:sz w:val="26"/>
          <w:szCs w:val="26"/>
          <w:cs/>
        </w:rPr>
        <w:t>)</w:t>
      </w:r>
    </w:p>
    <w:p w14:paraId="52BF8BA6" w14:textId="77777777" w:rsidR="00F53583" w:rsidRPr="009D37DC" w:rsidRDefault="00F53583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15DA61A" w14:textId="77777777" w:rsidR="00A84FA7" w:rsidRPr="009D37DC" w:rsidRDefault="00A84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195D4309" w14:textId="56929B53" w:rsidR="009042A5" w:rsidRPr="009D37DC" w:rsidRDefault="009042A5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23.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รายได้จากสัญญาที่ทำกับลูกค้า</w:t>
      </w:r>
    </w:p>
    <w:p w14:paraId="29E1810B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4B20557E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รายได้ส่วนใหญ่ของ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บริษัทมาจากรายได้จากการขายอาหารและเครื่องดื่ม รายได้ค่าบริการ</w:t>
      </w:r>
      <w:r w:rsidRPr="009D37DC">
        <w:rPr>
          <w:rFonts w:ascii="Angsana New" w:hAnsi="Angsana New" w:hint="cs"/>
          <w:sz w:val="26"/>
          <w:szCs w:val="26"/>
          <w:cs/>
        </w:rPr>
        <w:t>และ</w:t>
      </w:r>
      <w:r w:rsidRPr="009D37DC">
        <w:rPr>
          <w:rFonts w:ascii="Angsana New" w:hAnsi="Angsana New"/>
          <w:sz w:val="26"/>
          <w:szCs w:val="26"/>
          <w:cs/>
        </w:rPr>
        <w:t>รายได้</w:t>
      </w:r>
      <w:r w:rsidRPr="009D37DC">
        <w:rPr>
          <w:rFonts w:ascii="Angsana New" w:hAnsi="Angsana New" w:hint="cs"/>
          <w:sz w:val="26"/>
          <w:szCs w:val="26"/>
          <w:cs/>
        </w:rPr>
        <w:t>จากการให้สิทธิ</w:t>
      </w:r>
      <w:r w:rsidRPr="009D37DC">
        <w:rPr>
          <w:rFonts w:ascii="Angsana New" w:hAnsi="Angsana New"/>
          <w:sz w:val="26"/>
          <w:szCs w:val="26"/>
          <w:cs/>
        </w:rPr>
        <w:t>ค่าแฟรนไชส์</w:t>
      </w:r>
    </w:p>
    <w:p w14:paraId="327C9C17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5E746FB1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</w:rPr>
        <w:t>การจำแนกรายได้จากสัญญาที่ทำกับลูกค้า</w:t>
      </w:r>
    </w:p>
    <w:p w14:paraId="33EDD216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350"/>
        <w:gridCol w:w="270"/>
        <w:gridCol w:w="1350"/>
        <w:gridCol w:w="270"/>
        <w:gridCol w:w="1260"/>
      </w:tblGrid>
      <w:tr w:rsidR="005C180C" w:rsidRPr="009D37DC" w14:paraId="6F9AB49B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46FFB1" w14:textId="77777777" w:rsidR="005C180C" w:rsidRPr="009D37DC" w:rsidRDefault="005C180C" w:rsidP="005C180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C2455" w14:textId="62996BB3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042A5" w:rsidRPr="009D37DC" w14:paraId="368F3F0C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A16857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C9CFB" w14:textId="77777777" w:rsidR="009042A5" w:rsidRPr="009D37DC" w:rsidRDefault="009042A5" w:rsidP="009042A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042A5" w:rsidRPr="009D37DC" w14:paraId="21638824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727E7C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6B2DB2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4C68E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01F499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18892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B10D9A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42A5" w:rsidRPr="009D37DC" w14:paraId="63D7155B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6A9397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CB869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B6298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258E0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88CBA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B7F14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83465" w:rsidRPr="009D37DC" w14:paraId="0069A5B5" w14:textId="77777777" w:rsidTr="00D237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EA052B" w14:textId="77777777" w:rsidR="00D83465" w:rsidRPr="009D37DC" w:rsidRDefault="00D83465" w:rsidP="00D8346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D4F247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5559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5A2315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0097E6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D02008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7F3" w:rsidRPr="009D37DC" w14:paraId="2D385F88" w14:textId="77777777" w:rsidTr="00D237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4FEA0B" w14:textId="7156777B" w:rsidR="00D237F3" w:rsidRPr="009D37DC" w:rsidRDefault="00D237F3" w:rsidP="006E750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="006E7500" w:rsidRPr="009D37DC">
              <w:rPr>
                <w:rFonts w:ascii="Angsana New" w:hAnsi="Angsana New" w:hint="cs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2697C" w14:textId="1C49AF2D" w:rsidR="00D237F3" w:rsidRPr="009D37DC" w:rsidRDefault="002C5350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3,019.5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8A72" w14:textId="77777777" w:rsidR="00D237F3" w:rsidRPr="009D37DC" w:rsidRDefault="00D237F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3D0D6F" w14:textId="3C1F6A9C" w:rsidR="00D237F3" w:rsidRPr="009D37DC" w:rsidRDefault="002C5350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922E2" w14:textId="77777777" w:rsidR="00D237F3" w:rsidRPr="009D37DC" w:rsidRDefault="00D237F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FBFD7D" w14:textId="5017806C" w:rsidR="00D237F3" w:rsidRPr="009D37DC" w:rsidRDefault="002C5350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3,026.6</w:t>
            </w:r>
          </w:p>
        </w:tc>
      </w:tr>
      <w:tr w:rsidR="002C5350" w:rsidRPr="009D37DC" w14:paraId="376E1643" w14:textId="77777777" w:rsidTr="00D237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128F65" w14:textId="1D0B8954" w:rsidR="002C5350" w:rsidRPr="009D37DC" w:rsidRDefault="002C5350" w:rsidP="002C535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รายได้จากการให้สิทธิแฟรนไชส์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13E5A3" w14:textId="39B05943" w:rsidR="002C5350" w:rsidRPr="009D37DC" w:rsidRDefault="002C5350" w:rsidP="002C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D9727" w14:textId="77777777" w:rsidR="002C5350" w:rsidRPr="009D37DC" w:rsidRDefault="002C5350" w:rsidP="002C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7C6D16" w14:textId="6895EA08" w:rsidR="002C5350" w:rsidRPr="009D37DC" w:rsidRDefault="002C5350" w:rsidP="002C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1CE7F" w14:textId="77777777" w:rsidR="002C5350" w:rsidRPr="009D37DC" w:rsidRDefault="002C5350" w:rsidP="002C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0B8805" w14:textId="7F4756AF" w:rsidR="002C5350" w:rsidRPr="009D37DC" w:rsidRDefault="002C5350" w:rsidP="002C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75.9</w:t>
            </w:r>
          </w:p>
        </w:tc>
      </w:tr>
      <w:tr w:rsidR="00C32634" w:rsidRPr="009D37DC" w14:paraId="2A9DE110" w14:textId="77777777" w:rsidTr="00D237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E70F67" w14:textId="0B85E6BB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รายได้ค่าธรรมเนียมสมาชิก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46CF84" w14:textId="381B1064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3C06A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496498" w14:textId="49F1F30E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4FD00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AC46A" w14:textId="2CFDFAF5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18.9</w:t>
            </w:r>
          </w:p>
        </w:tc>
      </w:tr>
      <w:tr w:rsidR="00C32634" w:rsidRPr="009D37DC" w14:paraId="57F5C12A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9B2DB9" w14:textId="77777777" w:rsidR="00C32634" w:rsidRPr="009D37DC" w:rsidRDefault="00C32634" w:rsidP="00C32634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5F989" w14:textId="124D0C0D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3,107.5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C2C0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6329E" w14:textId="0A140239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13.9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09C68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D26C9" w14:textId="29B7DD64" w:rsidR="00C32634" w:rsidRPr="009D37DC" w:rsidRDefault="003C02F7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3,121.4</w:t>
            </w:r>
          </w:p>
        </w:tc>
      </w:tr>
      <w:tr w:rsidR="00C32634" w:rsidRPr="009D37DC" w14:paraId="4BA48396" w14:textId="77777777" w:rsidTr="00D237F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9CE766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614A2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903A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D3C0D5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99B52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880DE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634" w:rsidRPr="009D37DC" w14:paraId="60BB8B6E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901C8F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47E93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8CB6E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C128BB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46BD2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E9219E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634" w:rsidRPr="009D37DC" w14:paraId="3081B207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E0DD6B" w14:textId="77777777" w:rsidR="00C32634" w:rsidRPr="009D37DC" w:rsidRDefault="00C32634" w:rsidP="00C32634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9B1F45" w14:textId="6167EA4B" w:rsidR="00C32634" w:rsidRPr="009D37DC" w:rsidRDefault="00C32634" w:rsidP="0011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3,01</w:t>
            </w:r>
            <w:r w:rsidR="00111DB8" w:rsidRPr="009D37DC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8C42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1092EC" w14:textId="617D1E62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1447F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0D9107" w14:textId="29753C46" w:rsidR="00C32634" w:rsidRPr="009D37DC" w:rsidRDefault="00C32634" w:rsidP="0011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</w:t>
            </w:r>
            <w:r w:rsidR="00111DB8" w:rsidRPr="009D37DC">
              <w:rPr>
                <w:rFonts w:ascii="Angsana New" w:hAnsi="Angsana New"/>
                <w:sz w:val="26"/>
                <w:szCs w:val="26"/>
              </w:rPr>
              <w:t>,026.6</w:t>
            </w:r>
          </w:p>
        </w:tc>
      </w:tr>
      <w:tr w:rsidR="00C32634" w:rsidRPr="009D37DC" w14:paraId="2D5976BC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979360" w14:textId="77777777" w:rsidR="00C32634" w:rsidRPr="009D37DC" w:rsidRDefault="00C32634" w:rsidP="00C32634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DCC1A" w14:textId="2584AA8A" w:rsidR="00C32634" w:rsidRPr="009D37DC" w:rsidRDefault="00111DB8" w:rsidP="00E6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88.0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CF98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7E55E" w14:textId="290FEBCF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71740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3AC66" w14:textId="1A27E1AF" w:rsidR="00C32634" w:rsidRPr="009D37DC" w:rsidRDefault="003C02F7" w:rsidP="0011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</w:t>
            </w:r>
            <w:r w:rsidR="00111DB8" w:rsidRPr="009D37DC">
              <w:rPr>
                <w:rFonts w:ascii="Angsana New" w:hAnsi="Angsana New"/>
                <w:sz w:val="26"/>
                <w:szCs w:val="26"/>
              </w:rPr>
              <w:t>4</w:t>
            </w:r>
            <w:r w:rsidRPr="009D37DC">
              <w:rPr>
                <w:rFonts w:ascii="Angsana New" w:hAnsi="Angsana New"/>
                <w:sz w:val="26"/>
                <w:szCs w:val="26"/>
              </w:rPr>
              <w:t>.</w:t>
            </w:r>
            <w:r w:rsidR="00111DB8" w:rsidRPr="009D37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C02F7" w:rsidRPr="009D37DC" w14:paraId="3100D269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2CCE2E" w14:textId="77777777" w:rsidR="003C02F7" w:rsidRPr="009D37DC" w:rsidRDefault="003C02F7" w:rsidP="003C02F7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EAA48" w14:textId="261F8B8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3,107.5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5165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A3CE0" w14:textId="3360D366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13.9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E2528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449D2" w14:textId="3F7209BD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3,121.4</w:t>
            </w:r>
          </w:p>
        </w:tc>
      </w:tr>
    </w:tbl>
    <w:p w14:paraId="0794C6D0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350"/>
        <w:gridCol w:w="270"/>
        <w:gridCol w:w="1350"/>
        <w:gridCol w:w="270"/>
        <w:gridCol w:w="1260"/>
      </w:tblGrid>
      <w:tr w:rsidR="005C180C" w:rsidRPr="009D37DC" w14:paraId="35BD2906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A50E81" w14:textId="77777777" w:rsidR="005C180C" w:rsidRPr="009D37DC" w:rsidRDefault="005C180C" w:rsidP="005C180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A3EEE" w14:textId="2552ADDC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042A5" w:rsidRPr="009D37DC" w14:paraId="639D3777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9BC3AB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E7A78" w14:textId="77777777" w:rsidR="009042A5" w:rsidRPr="009D37DC" w:rsidRDefault="009042A5" w:rsidP="009042A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042A5" w:rsidRPr="009D37DC" w14:paraId="1A3BCBFE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65C366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05DA7F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C2E0C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9F827D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DC044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A5B5CA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42A5" w:rsidRPr="009D37DC" w14:paraId="0286F619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0D9F4D" w14:textId="77777777" w:rsidR="009042A5" w:rsidRPr="009D37DC" w:rsidRDefault="009042A5" w:rsidP="009042A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50026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038DF9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A3D9C" w14:textId="77777777" w:rsidR="009042A5" w:rsidRPr="009D37DC" w:rsidRDefault="009042A5" w:rsidP="0090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CA4D56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5908B" w14:textId="77777777" w:rsidR="009042A5" w:rsidRPr="009D37DC" w:rsidRDefault="009042A5" w:rsidP="009042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30139" w:rsidRPr="009D37DC" w14:paraId="7A0A77DC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0256B3" w14:textId="77777777" w:rsidR="00A30139" w:rsidRPr="009D37DC" w:rsidRDefault="00A30139" w:rsidP="0054032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4BE5C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A523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17281F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B2992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686B3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139" w:rsidRPr="009D37DC" w14:paraId="26441238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A5366B" w14:textId="0F0DA5BC" w:rsidR="00A30139" w:rsidRPr="009D37DC" w:rsidRDefault="00A30139" w:rsidP="0054032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="006E7500" w:rsidRPr="009D37DC">
              <w:rPr>
                <w:rFonts w:ascii="Angsana New" w:hAnsi="Angsana New" w:hint="cs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259EAF" w14:textId="2E93E5C6" w:rsidR="00A30139" w:rsidRPr="009D37DC" w:rsidRDefault="00F75668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2,846.1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6421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F4DEA" w14:textId="1DB26F4C" w:rsidR="00A30139" w:rsidRPr="009D37DC" w:rsidRDefault="00F75668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CAA4E" w14:textId="77777777" w:rsidR="00A30139" w:rsidRPr="009D37DC" w:rsidRDefault="00A30139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1E30D4" w14:textId="40962123" w:rsidR="00A30139" w:rsidRPr="009D37DC" w:rsidRDefault="002C5350" w:rsidP="0054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2,852.6</w:t>
            </w:r>
          </w:p>
        </w:tc>
      </w:tr>
      <w:tr w:rsidR="00C32634" w:rsidRPr="009D37DC" w14:paraId="48D2A23D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7BB767" w14:textId="77777777" w:rsidR="00C32634" w:rsidRPr="009D37DC" w:rsidRDefault="00C32634" w:rsidP="00C3263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รายได้จากการให้สิทธิแฟรนไชส์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7A1B7" w14:textId="70BDBE18" w:rsidR="00C32634" w:rsidRPr="009D37DC" w:rsidRDefault="003C02F7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61.8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3C544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3AF19" w14:textId="1A12F80F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913369" w14:textId="77777777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6E4179" w14:textId="5A820B2D" w:rsidR="00C32634" w:rsidRPr="009D37DC" w:rsidRDefault="00C32634" w:rsidP="00C3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69.6</w:t>
            </w:r>
          </w:p>
        </w:tc>
      </w:tr>
      <w:tr w:rsidR="003C02F7" w:rsidRPr="009D37DC" w14:paraId="5414C673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A6CB7C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รายได้ค่าธรรมเนียมสมาชิก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D93F45" w14:textId="156221F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1122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6721BD" w14:textId="16896901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862814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C47A0" w14:textId="0D5273F3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9.3</w:t>
            </w:r>
          </w:p>
        </w:tc>
      </w:tr>
      <w:tr w:rsidR="003C02F7" w:rsidRPr="009D37DC" w14:paraId="09013EEE" w14:textId="77777777" w:rsidTr="0054032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0E1740" w14:textId="77777777" w:rsidR="003C02F7" w:rsidRPr="009D37DC" w:rsidRDefault="003C02F7" w:rsidP="003C02F7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EB431" w14:textId="3A3295DB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2,917.2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6947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AD2D0" w14:textId="3775FB5C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63F85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F8F81" w14:textId="58118E7C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2,931.5</w:t>
            </w:r>
          </w:p>
        </w:tc>
      </w:tr>
      <w:tr w:rsidR="003C02F7" w:rsidRPr="009D37DC" w14:paraId="69EE6570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85E572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00B5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05BB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0B8F0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3BF81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469C7F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C02F7" w:rsidRPr="009D37DC" w14:paraId="6874AB18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9B66775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BE851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C4C29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02877B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43134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B08896" w14:textId="77777777" w:rsidR="003C02F7" w:rsidRPr="009D37DC" w:rsidRDefault="003C02F7" w:rsidP="003C02F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2F7" w:rsidRPr="009D37DC" w14:paraId="490C7F11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D4B84B" w14:textId="77777777" w:rsidR="003C02F7" w:rsidRPr="009D37DC" w:rsidRDefault="003C02F7" w:rsidP="003C02F7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AF09C3" w14:textId="424A3510" w:rsidR="003C02F7" w:rsidRPr="009D37DC" w:rsidRDefault="00111DB8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2,846.1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642A0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06C43A" w14:textId="667A0650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29F37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C2D906" w14:textId="70A6AF54" w:rsidR="003C02F7" w:rsidRPr="009D37DC" w:rsidRDefault="003C02F7" w:rsidP="0011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</w:t>
            </w:r>
            <w:r w:rsidR="00111DB8" w:rsidRPr="009D37DC">
              <w:rPr>
                <w:rFonts w:ascii="Angsana New" w:hAnsi="Angsana New"/>
                <w:sz w:val="26"/>
                <w:szCs w:val="26"/>
              </w:rPr>
              <w:t>52.6</w:t>
            </w:r>
          </w:p>
        </w:tc>
      </w:tr>
      <w:tr w:rsidR="003C02F7" w:rsidRPr="009D37DC" w14:paraId="20840759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737861" w14:textId="77777777" w:rsidR="003C02F7" w:rsidRPr="009D37DC" w:rsidRDefault="003C02F7" w:rsidP="003C02F7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E0CD7" w14:textId="680AE8FD" w:rsidR="003C02F7" w:rsidRPr="009D37DC" w:rsidRDefault="00111DB8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71.1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F4149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87BAA" w14:textId="6F6948B2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D030B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AB87B" w14:textId="61E83F95" w:rsidR="003C02F7" w:rsidRPr="009D37DC" w:rsidRDefault="00111DB8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78.9</w:t>
            </w:r>
          </w:p>
        </w:tc>
      </w:tr>
      <w:tr w:rsidR="003C02F7" w:rsidRPr="009D37DC" w14:paraId="6D83A620" w14:textId="77777777" w:rsidTr="009042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1AB1CF" w14:textId="77777777" w:rsidR="003C02F7" w:rsidRPr="009D37DC" w:rsidRDefault="003C02F7" w:rsidP="003C02F7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08D3" w14:textId="36ED30A9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2,917.2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34A16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E1A1E" w14:textId="2C5CB75F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6CA893" w14:textId="777777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BC14E" w14:textId="3CA5DB77" w:rsidR="003C02F7" w:rsidRPr="009D37DC" w:rsidRDefault="003C02F7" w:rsidP="003C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2,931.5</w:t>
            </w:r>
          </w:p>
        </w:tc>
      </w:tr>
    </w:tbl>
    <w:p w14:paraId="6E88FCD4" w14:textId="77777777" w:rsidR="009042A5" w:rsidRPr="009D37DC" w:rsidRDefault="009042A5" w:rsidP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14:paraId="6D574339" w14:textId="77777777" w:rsidR="005C180C" w:rsidRPr="009D37DC" w:rsidRDefault="005C180C">
      <w:r w:rsidRPr="009D37DC"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350"/>
        <w:gridCol w:w="270"/>
        <w:gridCol w:w="1350"/>
        <w:gridCol w:w="270"/>
        <w:gridCol w:w="1260"/>
      </w:tblGrid>
      <w:tr w:rsidR="005C180C" w:rsidRPr="009D37DC" w14:paraId="6C63CF2B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541765" w14:textId="539745A2" w:rsidR="005C180C" w:rsidRPr="009D37DC" w:rsidRDefault="005C180C" w:rsidP="005C180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26970" w14:textId="3E41696F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80C" w:rsidRPr="009D37DC" w14:paraId="00AE8DEC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0F8A86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211B9" w14:textId="77777777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C180C" w:rsidRPr="009D37DC" w14:paraId="15B3744B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87548D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C37972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CFA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28E6D9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D00FB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B511B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0C" w:rsidRPr="009D37DC" w14:paraId="07A579A6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8121E9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EB81F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A33E3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54EE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0B9AC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FFD0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C180C" w:rsidRPr="009D37DC" w14:paraId="32C5D15F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3899C9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70B4FA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7F28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AA2568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69E02C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C9C63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0C" w:rsidRPr="009D37DC" w14:paraId="5661AA70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90CEE7" w14:textId="7D575118" w:rsidR="005C180C" w:rsidRPr="009D37DC" w:rsidRDefault="005C180C" w:rsidP="005C180C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5E3853" w14:textId="355E58C4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C223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5B8778" w14:textId="31FEC44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8B665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2A3C8D" w14:textId="7CEA51DD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</w:tr>
      <w:tr w:rsidR="005C180C" w:rsidRPr="009D37DC" w14:paraId="39A05777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D473E2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A635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AF188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40C3AE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9272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20E03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180C" w:rsidRPr="009D37DC" w14:paraId="27CE377A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4849EB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48A679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72B39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B21D8B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2456CE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22F99A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60CF" w:rsidRPr="009D37DC" w14:paraId="6A75E16A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331571" w14:textId="77777777" w:rsidR="003160CF" w:rsidRPr="009D37DC" w:rsidRDefault="003160CF" w:rsidP="003160CF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A6CE4" w14:textId="01566433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1C54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0B9084" w14:textId="5AE71A32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3F529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12499" w14:textId="63FBC7D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3160CF" w:rsidRPr="009D37DC" w14:paraId="597DF501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55858F" w14:textId="40ADD1D7" w:rsidR="003160CF" w:rsidRPr="009D37DC" w:rsidRDefault="003160CF" w:rsidP="003160CF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1A7ED" w14:textId="1F91081F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F4EE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83364" w14:textId="10B5D322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85095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82205" w14:textId="114BC6F2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</w:tr>
      <w:tr w:rsidR="003160CF" w:rsidRPr="009D37DC" w14:paraId="00D694B3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D0360" w14:textId="77777777" w:rsidR="003160CF" w:rsidRPr="009D37DC" w:rsidRDefault="003160CF" w:rsidP="003160CF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755CF" w14:textId="00951AFF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E187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FF77F" w14:textId="78988CD6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69BEE" w14:textId="77777777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8B64D" w14:textId="6EBC68B6" w:rsidR="003160CF" w:rsidRPr="009D37DC" w:rsidRDefault="003160CF" w:rsidP="003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242.8</w:t>
            </w:r>
          </w:p>
        </w:tc>
      </w:tr>
    </w:tbl>
    <w:p w14:paraId="431339A5" w14:textId="77777777" w:rsidR="005C180C" w:rsidRPr="009D37DC" w:rsidRDefault="005C180C" w:rsidP="005C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350"/>
        <w:gridCol w:w="270"/>
        <w:gridCol w:w="1350"/>
        <w:gridCol w:w="270"/>
        <w:gridCol w:w="1260"/>
      </w:tblGrid>
      <w:tr w:rsidR="005C180C" w:rsidRPr="009D37DC" w14:paraId="648E2FBE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26987F" w14:textId="77777777" w:rsidR="005C180C" w:rsidRPr="009D37DC" w:rsidRDefault="005C180C" w:rsidP="005C180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4EA53" w14:textId="77777777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80C" w:rsidRPr="009D37DC" w14:paraId="274B0B1F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CA71B4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8CC87" w14:textId="24A0CC14" w:rsidR="005C180C" w:rsidRPr="009D37DC" w:rsidRDefault="005C180C" w:rsidP="005C180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C180C" w:rsidRPr="009D37DC" w14:paraId="23547CB4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F660F5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F24F6C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DD9D2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FA233C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67564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722078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0C" w:rsidRPr="009D37DC" w14:paraId="501994FE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40C873" w14:textId="77777777" w:rsidR="005C180C" w:rsidRPr="009D37DC" w:rsidRDefault="005C180C" w:rsidP="005C180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6D36B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9A29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31EE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B3E57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3895D" w14:textId="77777777" w:rsidR="005C180C" w:rsidRPr="009D37DC" w:rsidRDefault="005C180C" w:rsidP="005C180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C180C" w:rsidRPr="009D37DC" w14:paraId="23DC9A05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75B6CF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F2D135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A5F7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FBAD27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2E8263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4D0C4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0C" w:rsidRPr="009D37DC" w14:paraId="463D69DA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0D7B52" w14:textId="77777777" w:rsidR="005C180C" w:rsidRPr="009D37DC" w:rsidRDefault="005C180C" w:rsidP="005C180C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40D9E5" w14:textId="513CD7FD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0F9E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07E9AD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C846A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90A602" w14:textId="5BBB3633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</w:tr>
      <w:tr w:rsidR="005C180C" w:rsidRPr="009D37DC" w14:paraId="27B4C42B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12A2D7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DF95C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FD70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2E824F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9FBA0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6E464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180C" w:rsidRPr="009D37DC" w14:paraId="6F91A007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D6786A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66FB3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7DCCC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2E75D9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C381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37CBC8" w14:textId="77777777" w:rsidR="005C180C" w:rsidRPr="009D37DC" w:rsidRDefault="005C180C" w:rsidP="005C180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0C" w:rsidRPr="009D37DC" w14:paraId="0460D720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B52DB8" w14:textId="77777777" w:rsidR="005C180C" w:rsidRPr="009D37DC" w:rsidRDefault="005C180C" w:rsidP="005C180C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A7CB62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126B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F965F8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9AAEF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F47C2" w14:textId="6757FA5F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3160CF" w:rsidRPr="009D37DC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D37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180C" w:rsidRPr="009D37DC" w14:paraId="29E513D5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29A92A" w14:textId="77777777" w:rsidR="005C180C" w:rsidRPr="009D37DC" w:rsidRDefault="005C180C" w:rsidP="005C180C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B6F1F" w14:textId="48A7D11B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E14F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A86DE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4AD18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13F44" w14:textId="0A1FC675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</w:tr>
      <w:tr w:rsidR="005C180C" w:rsidRPr="009D37DC" w14:paraId="41F93AD3" w14:textId="77777777" w:rsidTr="005C18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369D3B" w14:textId="77777777" w:rsidR="005C180C" w:rsidRPr="009D37DC" w:rsidRDefault="005C180C" w:rsidP="005C180C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ACBE1" w14:textId="5148C822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62B6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3B024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92E9F" w14:textId="77777777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E3F90" w14:textId="16D0942C" w:rsidR="005C180C" w:rsidRPr="009D37DC" w:rsidRDefault="005C180C" w:rsidP="005C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253.6</w:t>
            </w:r>
          </w:p>
        </w:tc>
      </w:tr>
    </w:tbl>
    <w:p w14:paraId="5F8B82D2" w14:textId="77777777" w:rsidR="005C180C" w:rsidRPr="009D37DC" w:rsidRDefault="005C180C" w:rsidP="005C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8583DBD" w14:textId="77777777" w:rsidR="009042A5" w:rsidRPr="009D37DC" w:rsidRDefault="0090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</w:rPr>
        <w:br w:type="page"/>
      </w:r>
    </w:p>
    <w:p w14:paraId="0C4544B8" w14:textId="77777777" w:rsidR="009042A5" w:rsidRPr="009D37DC" w:rsidRDefault="009042A5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จำนวนเงินรวมของราคาของรายการที่ได้ปันส่วนให้กับภาระที่ต้องปฏิบัติที่ยังไม่เสร็จสิ้นลง หรือบางส่วนที่ยังไม่เสร็จสิ้น ณ 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9D37DC">
        <w:rPr>
          <w:rFonts w:ascii="Angsana New" w:hAnsi="Angsana New"/>
          <w:sz w:val="26"/>
          <w:szCs w:val="26"/>
        </w:rPr>
        <w:t>25</w:t>
      </w:r>
      <w:r w:rsidR="00FD77D0" w:rsidRPr="009D37DC">
        <w:rPr>
          <w:rFonts w:ascii="Angsana New" w:hAnsi="Angsana New"/>
          <w:sz w:val="26"/>
          <w:szCs w:val="26"/>
        </w:rPr>
        <w:t>6</w:t>
      </w:r>
      <w:r w:rsidRPr="009D37DC">
        <w:rPr>
          <w:rFonts w:ascii="Angsana New" w:hAnsi="Angsana New"/>
          <w:sz w:val="26"/>
          <w:szCs w:val="26"/>
        </w:rPr>
        <w:t xml:space="preserve">2 </w:t>
      </w:r>
      <w:r w:rsidRPr="009D37DC">
        <w:rPr>
          <w:rFonts w:ascii="Angsana New" w:hAnsi="Angsana New"/>
          <w:sz w:val="26"/>
          <w:szCs w:val="26"/>
          <w:cs/>
        </w:rPr>
        <w:t>มีดังนี้</w:t>
      </w:r>
    </w:p>
    <w:p w14:paraId="5869FE24" w14:textId="77777777" w:rsidR="00D83465" w:rsidRPr="009D37DC" w:rsidRDefault="00D83465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270"/>
        <w:gridCol w:w="1800"/>
      </w:tblGrid>
      <w:tr w:rsidR="00D83465" w:rsidRPr="009D37DC" w14:paraId="2D99298B" w14:textId="77777777" w:rsidTr="00D83465">
        <w:tc>
          <w:tcPr>
            <w:tcW w:w="6030" w:type="dxa"/>
          </w:tcPr>
          <w:p w14:paraId="754786DD" w14:textId="77777777" w:rsidR="00D83465" w:rsidRPr="009D37DC" w:rsidRDefault="00D83465" w:rsidP="00D83465">
            <w:pPr>
              <w:tabs>
                <w:tab w:val="left" w:pos="535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000000"/>
            </w:tcBorders>
          </w:tcPr>
          <w:p w14:paraId="540DB9AE" w14:textId="77777777" w:rsidR="00D83465" w:rsidRPr="009D37DC" w:rsidRDefault="00D83465" w:rsidP="00D83465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83465" w:rsidRPr="009D37DC" w14:paraId="42EA29AF" w14:textId="77777777" w:rsidTr="00D83465">
        <w:tc>
          <w:tcPr>
            <w:tcW w:w="6030" w:type="dxa"/>
          </w:tcPr>
          <w:p w14:paraId="67DB9176" w14:textId="77777777" w:rsidR="00D83465" w:rsidRPr="009D37DC" w:rsidRDefault="00D83465" w:rsidP="00D83465">
            <w:pPr>
              <w:tabs>
                <w:tab w:val="left" w:pos="535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6D683F25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34B6221" w14:textId="77777777" w:rsidR="00D83465" w:rsidRPr="009D37DC" w:rsidRDefault="00D83465" w:rsidP="00D83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0E007737" w14:textId="77777777" w:rsidR="00D83465" w:rsidRPr="009D37DC" w:rsidRDefault="00D83465" w:rsidP="00D83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3465" w:rsidRPr="009D37DC" w14:paraId="3E8B5DC8" w14:textId="77777777" w:rsidTr="00D83465">
        <w:tc>
          <w:tcPr>
            <w:tcW w:w="6030" w:type="dxa"/>
          </w:tcPr>
          <w:p w14:paraId="2C4DFAF6" w14:textId="77777777" w:rsidR="00D83465" w:rsidRPr="009D37DC" w:rsidRDefault="00D83465" w:rsidP="00D8346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รายได้ที่คาดว่าจะรับรู้ในปี</w:t>
            </w:r>
          </w:p>
        </w:tc>
        <w:tc>
          <w:tcPr>
            <w:tcW w:w="1710" w:type="dxa"/>
          </w:tcPr>
          <w:p w14:paraId="46A187C8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E2EA62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5468C91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7922" w:rsidRPr="009D37DC" w14:paraId="74EEB898" w14:textId="77777777" w:rsidTr="00D237F3">
        <w:tc>
          <w:tcPr>
            <w:tcW w:w="6030" w:type="dxa"/>
          </w:tcPr>
          <w:p w14:paraId="0399A9F6" w14:textId="77777777" w:rsidR="00907922" w:rsidRPr="009D37DC" w:rsidRDefault="00907922" w:rsidP="00907922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3919EFD9" w14:textId="3C5DA427" w:rsidR="00907922" w:rsidRPr="009D37DC" w:rsidRDefault="00907922" w:rsidP="0090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31,738 </w:t>
            </w:r>
          </w:p>
        </w:tc>
        <w:tc>
          <w:tcPr>
            <w:tcW w:w="270" w:type="dxa"/>
          </w:tcPr>
          <w:p w14:paraId="33133B7D" w14:textId="77777777" w:rsidR="00907922" w:rsidRPr="009D37DC" w:rsidRDefault="00907922" w:rsidP="0090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3DDF438" w14:textId="639D7C15" w:rsidR="00907922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452921A5" w14:textId="77777777" w:rsidTr="00D237F3">
        <w:tc>
          <w:tcPr>
            <w:tcW w:w="6030" w:type="dxa"/>
          </w:tcPr>
          <w:p w14:paraId="052C9E87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1BCA4589" w14:textId="6F6F3632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13,555 </w:t>
            </w:r>
          </w:p>
        </w:tc>
        <w:tc>
          <w:tcPr>
            <w:tcW w:w="270" w:type="dxa"/>
          </w:tcPr>
          <w:p w14:paraId="39DA5DDB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94F602C" w14:textId="145324F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14439C82" w14:textId="77777777" w:rsidTr="00D237F3">
        <w:tc>
          <w:tcPr>
            <w:tcW w:w="6030" w:type="dxa"/>
          </w:tcPr>
          <w:p w14:paraId="55FC907B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553F9AD8" w14:textId="187F07B0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7,340 </w:t>
            </w:r>
          </w:p>
        </w:tc>
        <w:tc>
          <w:tcPr>
            <w:tcW w:w="270" w:type="dxa"/>
          </w:tcPr>
          <w:p w14:paraId="04243A59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CDF0EB1" w14:textId="0FFE63DE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6FEEF7C0" w14:textId="77777777" w:rsidTr="00D237F3">
        <w:tc>
          <w:tcPr>
            <w:tcW w:w="6030" w:type="dxa"/>
          </w:tcPr>
          <w:p w14:paraId="00D7D29D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72B78B07" w14:textId="5C56B796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6,330 </w:t>
            </w:r>
          </w:p>
        </w:tc>
        <w:tc>
          <w:tcPr>
            <w:tcW w:w="270" w:type="dxa"/>
          </w:tcPr>
          <w:p w14:paraId="065D7C04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6B56D5" w14:textId="0BD9E899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2A3D635E" w14:textId="77777777" w:rsidTr="00D237F3">
        <w:tc>
          <w:tcPr>
            <w:tcW w:w="6030" w:type="dxa"/>
          </w:tcPr>
          <w:p w14:paraId="3DA380CE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10" w:type="dxa"/>
            <w:vAlign w:val="bottom"/>
          </w:tcPr>
          <w:p w14:paraId="449122A5" w14:textId="05CDEEBB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4,826 </w:t>
            </w:r>
          </w:p>
        </w:tc>
        <w:tc>
          <w:tcPr>
            <w:tcW w:w="270" w:type="dxa"/>
          </w:tcPr>
          <w:p w14:paraId="0EEAFC8B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7E729D9" w14:textId="0754157A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41A678AA" w14:textId="77777777" w:rsidTr="00D237F3">
        <w:tc>
          <w:tcPr>
            <w:tcW w:w="6030" w:type="dxa"/>
          </w:tcPr>
          <w:p w14:paraId="1019D874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vAlign w:val="bottom"/>
          </w:tcPr>
          <w:p w14:paraId="4A91A2AC" w14:textId="484C2B5D" w:rsidR="009239FB" w:rsidRPr="009D37DC" w:rsidRDefault="009239FB" w:rsidP="0085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393 </w:t>
            </w:r>
          </w:p>
        </w:tc>
        <w:tc>
          <w:tcPr>
            <w:tcW w:w="270" w:type="dxa"/>
          </w:tcPr>
          <w:p w14:paraId="501A73BB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21D69F35" w14:textId="10CC11E9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39FB" w:rsidRPr="009D37DC" w14:paraId="3EF861FB" w14:textId="77777777" w:rsidTr="00D237F3">
        <w:tc>
          <w:tcPr>
            <w:tcW w:w="6030" w:type="dxa"/>
          </w:tcPr>
          <w:p w14:paraId="2A6FE561" w14:textId="77777777" w:rsidR="009239FB" w:rsidRPr="009D37DC" w:rsidRDefault="009239FB" w:rsidP="009239F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21BF88FD" w14:textId="2D2867CD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64,182 </w:t>
            </w:r>
          </w:p>
        </w:tc>
        <w:tc>
          <w:tcPr>
            <w:tcW w:w="270" w:type="dxa"/>
          </w:tcPr>
          <w:p w14:paraId="4BF72814" w14:textId="77777777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auto"/>
            </w:tcBorders>
          </w:tcPr>
          <w:p w14:paraId="63C95CC2" w14:textId="15980A6D" w:rsidR="009239FB" w:rsidRPr="009D37DC" w:rsidRDefault="009239FB" w:rsidP="00923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59D3BC6A" w14:textId="77777777" w:rsidR="00D83465" w:rsidRPr="009D37DC" w:rsidRDefault="00D83465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14:paraId="2AF00D5E" w14:textId="77777777" w:rsidR="009042A5" w:rsidRPr="009D37DC" w:rsidRDefault="00FD77D0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</w:t>
      </w:r>
      <w:r w:rsidR="009042A5" w:rsidRPr="009D37DC">
        <w:rPr>
          <w:rFonts w:ascii="Angsana New" w:hAnsi="Angsana New"/>
          <w:sz w:val="26"/>
          <w:szCs w:val="26"/>
          <w:cs/>
        </w:rPr>
        <w:t>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="009042A5" w:rsidRPr="009D37DC">
        <w:rPr>
          <w:rFonts w:ascii="Angsana New" w:hAnsi="Angsana New"/>
          <w:sz w:val="26"/>
          <w:szCs w:val="26"/>
        </w:rPr>
        <w:t xml:space="preserve"> </w:t>
      </w:r>
      <w:r w:rsidR="009042A5"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D37DC">
        <w:rPr>
          <w:rFonts w:ascii="Angsana New" w:hAnsi="Angsana New"/>
          <w:sz w:val="26"/>
          <w:szCs w:val="26"/>
          <w:cs/>
        </w:rPr>
        <w:t xml:space="preserve">        </w:t>
      </w:r>
      <w:r w:rsidR="009042A5" w:rsidRPr="009D37DC">
        <w:rPr>
          <w:rFonts w:ascii="Angsana New" w:hAnsi="Angsana New"/>
          <w:sz w:val="26"/>
          <w:szCs w:val="26"/>
        </w:rPr>
        <w:t xml:space="preserve">31 </w:t>
      </w:r>
      <w:r w:rsidR="009042A5" w:rsidRPr="009D37DC">
        <w:rPr>
          <w:rFonts w:ascii="Angsana New" w:hAnsi="Angsana New"/>
          <w:sz w:val="26"/>
          <w:szCs w:val="26"/>
          <w:cs/>
        </w:rPr>
        <w:t xml:space="preserve">ธันวาคม </w:t>
      </w:r>
      <w:r w:rsidR="009042A5" w:rsidRPr="009D37DC">
        <w:rPr>
          <w:rFonts w:ascii="Angsana New" w:hAnsi="Angsana New"/>
          <w:sz w:val="26"/>
          <w:szCs w:val="26"/>
        </w:rPr>
        <w:t>25</w:t>
      </w:r>
      <w:r w:rsidRPr="009D37DC">
        <w:rPr>
          <w:rFonts w:ascii="Angsana New" w:hAnsi="Angsana New"/>
          <w:sz w:val="26"/>
          <w:szCs w:val="26"/>
        </w:rPr>
        <w:t>6</w:t>
      </w:r>
      <w:r w:rsidR="009042A5" w:rsidRPr="009D37DC">
        <w:rPr>
          <w:rFonts w:ascii="Angsana New" w:hAnsi="Angsana New"/>
          <w:sz w:val="26"/>
          <w:szCs w:val="26"/>
        </w:rPr>
        <w:t>2</w:t>
      </w:r>
      <w:r w:rsidR="009042A5" w:rsidRPr="009D37DC">
        <w:rPr>
          <w:rFonts w:ascii="Angsana New" w:hAnsi="Angsana New"/>
          <w:sz w:val="26"/>
          <w:szCs w:val="26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="009042A5" w:rsidRPr="009D37DC">
        <w:rPr>
          <w:rFonts w:ascii="Angsana New" w:hAnsi="Angsana New"/>
          <w:sz w:val="26"/>
          <w:szCs w:val="26"/>
        </w:rPr>
        <w:t xml:space="preserve"> </w:t>
      </w:r>
      <w:r w:rsidR="008819D8" w:rsidRPr="009D37DC">
        <w:rPr>
          <w:rFonts w:ascii="Angsana New" w:hAnsi="Angsana New" w:hint="cs"/>
          <w:sz w:val="26"/>
          <w:szCs w:val="26"/>
          <w:cs/>
        </w:rPr>
        <w:t>กลุ่ม</w:t>
      </w:r>
      <w:r w:rsidR="009042A5" w:rsidRPr="009D37DC">
        <w:rPr>
          <w:rFonts w:ascii="Angsana New" w:hAnsi="Angsana New"/>
          <w:sz w:val="26"/>
          <w:szCs w:val="26"/>
          <w:cs/>
        </w:rPr>
        <w:t>บริษัทรับรู้รายได้ในจำนวนเงินซึ่งสอดคล้องโดยตรงกับ</w:t>
      </w:r>
      <w:r w:rsidRPr="009D37DC">
        <w:rPr>
          <w:rFonts w:ascii="Angsana New" w:hAnsi="Angsana New"/>
          <w:sz w:val="26"/>
          <w:szCs w:val="26"/>
        </w:rPr>
        <w:t xml:space="preserve">         </w:t>
      </w:r>
      <w:r w:rsidR="009042A5" w:rsidRPr="009D37DC">
        <w:rPr>
          <w:rFonts w:ascii="Angsana New" w:hAnsi="Angsana New"/>
          <w:sz w:val="26"/>
          <w:szCs w:val="26"/>
          <w:cs/>
        </w:rPr>
        <w:t>มูลค่าที่ให้กับลูกค้า ณ วันที่ปฏิบัติตามภาระที่ระบุไว้ในสัญญาเสร็จสิ้น</w:t>
      </w:r>
    </w:p>
    <w:p w14:paraId="563DA757" w14:textId="77777777" w:rsidR="00D83465" w:rsidRPr="009D37DC" w:rsidRDefault="00D83465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649866E" w14:textId="77777777" w:rsidR="00D83465" w:rsidRPr="009D37DC" w:rsidRDefault="00D83465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shd w:val="clear" w:color="auto" w:fill="D9D9D9"/>
          <w:cs/>
        </w:rPr>
      </w:pPr>
      <w:r w:rsidRPr="009D37DC">
        <w:rPr>
          <w:rFonts w:asciiTheme="majorBidi" w:hAnsiTheme="majorBidi" w:cstheme="majorBidi"/>
          <w:sz w:val="26"/>
          <w:szCs w:val="26"/>
          <w:cs/>
        </w:rPr>
        <w:t>การเปลี่ยนแปลงที่สำคัญของสินทรัพย์ที่เกิดจากสัญญาและหนี้สินที่เกิดจากสัญญาในระหว่างปีมีดังนี้</w:t>
      </w:r>
    </w:p>
    <w:p w14:paraId="1DB6EAED" w14:textId="77777777" w:rsidR="007E2C98" w:rsidRPr="009D37DC" w:rsidRDefault="007E2C98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D83465" w:rsidRPr="009D37DC" w14:paraId="5CB77349" w14:textId="77777777" w:rsidTr="00D83465">
        <w:trPr>
          <w:cantSplit/>
        </w:trPr>
        <w:tc>
          <w:tcPr>
            <w:tcW w:w="4251" w:type="dxa"/>
          </w:tcPr>
          <w:p w14:paraId="0D5F4C16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1BF68E22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83465" w:rsidRPr="009D37DC" w14:paraId="16241B79" w14:textId="77777777" w:rsidTr="00D83465">
        <w:trPr>
          <w:cantSplit/>
        </w:trPr>
        <w:tc>
          <w:tcPr>
            <w:tcW w:w="4251" w:type="dxa"/>
          </w:tcPr>
          <w:p w14:paraId="04CE958F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044C40DB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7C60C3FB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74B7DC1" w14:textId="77777777" w:rsidR="00D83465" w:rsidRPr="009D37DC" w:rsidRDefault="00D8346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E2C98" w:rsidRPr="009D37DC" w14:paraId="708CB27C" w14:textId="77777777" w:rsidTr="00D83465">
        <w:tc>
          <w:tcPr>
            <w:tcW w:w="4251" w:type="dxa"/>
          </w:tcPr>
          <w:p w14:paraId="023EB9F1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B7002E1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สินทรัพย์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br/>
              <w:t>ที่เกิดจากสัญญา</w:t>
            </w:r>
          </w:p>
        </w:tc>
        <w:tc>
          <w:tcPr>
            <w:tcW w:w="272" w:type="dxa"/>
          </w:tcPr>
          <w:p w14:paraId="532B51A6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FE82AF7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46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D37D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หนี้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br/>
              <w:t>ที่เกิดจากสัญญา</w:t>
            </w:r>
          </w:p>
        </w:tc>
        <w:tc>
          <w:tcPr>
            <w:tcW w:w="268" w:type="dxa"/>
          </w:tcPr>
          <w:p w14:paraId="48C52184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DA3B259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สินทรัพย์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br/>
              <w:t>ที่เกิดจากสัญญา</w:t>
            </w:r>
          </w:p>
        </w:tc>
        <w:tc>
          <w:tcPr>
            <w:tcW w:w="266" w:type="dxa"/>
          </w:tcPr>
          <w:p w14:paraId="1BFDE1AB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5C70EB8" w14:textId="77777777" w:rsidR="007E2C98" w:rsidRPr="009D37DC" w:rsidRDefault="007E2C98" w:rsidP="007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46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D37D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หนี้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br/>
              <w:t>ที่เกิดจากสัญญา</w:t>
            </w:r>
          </w:p>
        </w:tc>
      </w:tr>
      <w:tr w:rsidR="007E2C98" w:rsidRPr="009D37DC" w14:paraId="5791A00C" w14:textId="77777777" w:rsidTr="00D8346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60A832CF" w14:textId="77777777" w:rsidR="007E2C98" w:rsidRPr="009D37DC" w:rsidRDefault="007E2C98" w:rsidP="007E2C9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2FB22177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FBAAC25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76AE016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A235AE5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962F828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24D6DED7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622F9C72" w14:textId="77777777" w:rsidR="007E2C98" w:rsidRPr="009D37DC" w:rsidRDefault="007E2C98" w:rsidP="007E2C9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75F1" w:rsidRPr="009D37DC" w14:paraId="65C2E422" w14:textId="77777777" w:rsidTr="00D834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8B5D603" w14:textId="77777777" w:rsidR="007275F1" w:rsidRPr="009D37DC" w:rsidRDefault="007275F1" w:rsidP="007275F1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 วันที่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1 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D37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201" w:type="dxa"/>
          </w:tcPr>
          <w:p w14:paraId="42DFE8E9" w14:textId="731BFEAF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14:paraId="22F718D9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C810D60" w14:textId="316AB415" w:rsidR="007275F1" w:rsidRPr="009D37DC" w:rsidRDefault="00A84FA7" w:rsidP="00A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</w:t>
            </w:r>
            <w:r w:rsidR="007275F1" w:rsidRPr="009D37DC">
              <w:rPr>
                <w:rFonts w:ascii="Angsana New" w:hAnsi="Angsana New"/>
                <w:sz w:val="26"/>
                <w:szCs w:val="26"/>
              </w:rPr>
              <w:t>27,979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7DEB2630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1250BA1" w14:textId="287F3308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14:paraId="453BF3A2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7FE6705" w14:textId="29C28A26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275F1" w:rsidRPr="009D37DC" w14:paraId="7E8FB1A3" w14:textId="77777777" w:rsidTr="00D834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0B6EAD6" w14:textId="77777777" w:rsidR="007275F1" w:rsidRPr="009D37DC" w:rsidRDefault="007275F1" w:rsidP="007275F1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201" w:type="dxa"/>
          </w:tcPr>
          <w:p w14:paraId="045BB83C" w14:textId="7AA7BEEA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58,521</w:t>
            </w:r>
          </w:p>
        </w:tc>
        <w:tc>
          <w:tcPr>
            <w:tcW w:w="272" w:type="dxa"/>
          </w:tcPr>
          <w:p w14:paraId="4DB79AE2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7BDA136" w14:textId="4B3881DF" w:rsidR="007275F1" w:rsidRPr="009D37DC" w:rsidRDefault="007275F1" w:rsidP="009F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39,</w:t>
            </w:r>
            <w:r w:rsidR="009F2072" w:rsidRPr="009D37DC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268" w:type="dxa"/>
          </w:tcPr>
          <w:p w14:paraId="60DE4552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A16372D" w14:textId="7BA4C68F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242,772</w:t>
            </w:r>
          </w:p>
        </w:tc>
        <w:tc>
          <w:tcPr>
            <w:tcW w:w="266" w:type="dxa"/>
          </w:tcPr>
          <w:p w14:paraId="514F91C3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497CC90" w14:textId="5C4A2F6E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275F1" w:rsidRPr="009D37DC" w14:paraId="3D721885" w14:textId="77777777" w:rsidTr="00D834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99EA7D5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D37D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เงินรับล่วงหน้า</w:t>
            </w:r>
          </w:p>
        </w:tc>
        <w:tc>
          <w:tcPr>
            <w:tcW w:w="1201" w:type="dxa"/>
          </w:tcPr>
          <w:p w14:paraId="06998CB2" w14:textId="101568F1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14:paraId="4BB734DF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E742F4B" w14:textId="232F4884" w:rsidR="007275F1" w:rsidRPr="009D37DC" w:rsidRDefault="00A84FA7" w:rsidP="009F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</w:t>
            </w:r>
            <w:r w:rsidR="007275F1" w:rsidRPr="009D37DC">
              <w:rPr>
                <w:rFonts w:ascii="Angsana New" w:hAnsi="Angsana New"/>
                <w:sz w:val="26"/>
                <w:szCs w:val="26"/>
              </w:rPr>
              <w:t>69,</w:t>
            </w:r>
            <w:r w:rsidR="009F2072" w:rsidRPr="009D37DC">
              <w:rPr>
                <w:rFonts w:ascii="Angsana New" w:hAnsi="Angsana New"/>
                <w:sz w:val="26"/>
                <w:szCs w:val="26"/>
              </w:rPr>
              <w:t>689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5A4739BE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97F24A2" w14:textId="44E86CCE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14:paraId="1DAD494C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BE1B88F" w14:textId="250A8413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275F1" w:rsidRPr="009D37DC" w14:paraId="22F24DC1" w14:textId="77777777" w:rsidTr="00D834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D238699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1201" w:type="dxa"/>
          </w:tcPr>
          <w:p w14:paraId="36EF8515" w14:textId="0B099405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(58,521)</w:t>
            </w:r>
          </w:p>
        </w:tc>
        <w:tc>
          <w:tcPr>
            <w:tcW w:w="272" w:type="dxa"/>
          </w:tcPr>
          <w:p w14:paraId="1DD146E1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098EDD3" w14:textId="305D0565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8" w:type="dxa"/>
          </w:tcPr>
          <w:p w14:paraId="05E86117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EE173FE" w14:textId="20F4F3BC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(242,772)</w:t>
            </w:r>
          </w:p>
        </w:tc>
        <w:tc>
          <w:tcPr>
            <w:tcW w:w="266" w:type="dxa"/>
          </w:tcPr>
          <w:p w14:paraId="6A2BA4EE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7632E41" w14:textId="1F79A312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275F1" w:rsidRPr="009D37DC" w14:paraId="712BA88C" w14:textId="77777777" w:rsidTr="00D834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8C11659" w14:textId="77777777" w:rsidR="007275F1" w:rsidRPr="009D37DC" w:rsidRDefault="007275F1" w:rsidP="007275F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ธันวาคม</w:t>
            </w:r>
            <w:r w:rsidRPr="009D37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2562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628320FB" w14:textId="61063864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</w:tcPr>
          <w:p w14:paraId="5B95366B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06557CAB" w14:textId="4929FD17" w:rsidR="007275F1" w:rsidRPr="009D37DC" w:rsidRDefault="00A84FA7" w:rsidP="00A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</w:t>
            </w:r>
            <w:r w:rsidR="007275F1" w:rsidRPr="009D37DC">
              <w:rPr>
                <w:rFonts w:ascii="Angsana New" w:hAnsi="Angsana New"/>
                <w:sz w:val="26"/>
                <w:szCs w:val="26"/>
              </w:rPr>
              <w:t>57,793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89C5EC6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41ECA3AD" w14:textId="0773086A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14:paraId="2E500435" w14:textId="77777777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4EBE2F5B" w14:textId="1871BF09" w:rsidR="007275F1" w:rsidRPr="009D37DC" w:rsidRDefault="007275F1" w:rsidP="0072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32EDF1AE" w14:textId="77777777" w:rsidR="00D83465" w:rsidRPr="009D37DC" w:rsidRDefault="00D83465" w:rsidP="00D834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6"/>
          <w:szCs w:val="26"/>
          <w:shd w:val="clear" w:color="auto" w:fill="D9D9D9"/>
        </w:rPr>
      </w:pPr>
    </w:p>
    <w:p w14:paraId="6D5D6C8F" w14:textId="77777777" w:rsidR="007E2C98" w:rsidRPr="009D37DC" w:rsidRDefault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341AADAD" w14:textId="77777777" w:rsidR="003714F2" w:rsidRPr="009D37DC" w:rsidRDefault="00BC78DD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887FDF" w:rsidRPr="009D37DC">
        <w:rPr>
          <w:rFonts w:ascii="Angsana New" w:hAnsi="Angsana New"/>
          <w:b/>
          <w:bCs/>
          <w:sz w:val="26"/>
          <w:szCs w:val="26"/>
        </w:rPr>
        <w:t>4</w:t>
      </w:r>
      <w:r w:rsidR="003714F2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3714F2" w:rsidRPr="009D37DC">
        <w:rPr>
          <w:rFonts w:ascii="Angsana New" w:hAnsi="Angsana New"/>
          <w:b/>
          <w:bCs/>
          <w:sz w:val="26"/>
          <w:szCs w:val="26"/>
        </w:rPr>
        <w:tab/>
      </w:r>
      <w:r w:rsidR="003714F2" w:rsidRPr="009D37DC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7E8585E8" w14:textId="77777777" w:rsidR="003714F2" w:rsidRPr="009D37DC" w:rsidRDefault="003714F2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14:paraId="636F2118" w14:textId="77777777" w:rsidR="003714F2" w:rsidRPr="009D37DC" w:rsidRDefault="003714F2" w:rsidP="00D8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รายการค่าใช้จ่ายตามลักษณะที่สำคัญ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95593D3" w14:textId="77777777" w:rsidR="002A48AE" w:rsidRPr="009D37DC" w:rsidRDefault="002A48AE" w:rsidP="00D83465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E41AD" w:rsidRPr="009D37DC" w14:paraId="1724C389" w14:textId="77777777" w:rsidTr="00F4436E">
        <w:trPr>
          <w:cantSplit/>
        </w:trPr>
        <w:tc>
          <w:tcPr>
            <w:tcW w:w="4251" w:type="dxa"/>
          </w:tcPr>
          <w:p w14:paraId="2314D408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7116EA3B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E41AD" w:rsidRPr="009D37DC" w14:paraId="18CCDF4A" w14:textId="77777777" w:rsidTr="00F4436E">
        <w:trPr>
          <w:cantSplit/>
        </w:trPr>
        <w:tc>
          <w:tcPr>
            <w:tcW w:w="4251" w:type="dxa"/>
          </w:tcPr>
          <w:p w14:paraId="786E1A09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2E9BF1C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4C55681E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38823AA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41AD" w:rsidRPr="009D37DC" w14:paraId="1137861E" w14:textId="77777777" w:rsidTr="00F4436E">
        <w:tc>
          <w:tcPr>
            <w:tcW w:w="4251" w:type="dxa"/>
          </w:tcPr>
          <w:p w14:paraId="069EEC02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9D0BF34" w14:textId="77777777" w:rsidR="002E41AD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7843E363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F774154" w14:textId="77777777" w:rsidR="002E41AD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7D1210CC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91B67C8" w14:textId="77777777" w:rsidR="002E41AD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6B693F4B" w14:textId="77777777" w:rsidR="002E41AD" w:rsidRPr="009D37DC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FADFFB5" w14:textId="77777777" w:rsidR="002E41AD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E41AD" w:rsidRPr="009D37DC" w14:paraId="20D543A5" w14:textId="77777777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1A20EBB1" w14:textId="77777777" w:rsidR="002E41AD" w:rsidRPr="009D37DC" w:rsidRDefault="002E41AD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7BFEA104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2740DBC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93FEC17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45125DD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826849F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08BAB2D7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7D6B84DE" w14:textId="77777777" w:rsidR="002E41AD" w:rsidRPr="009D37DC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7599" w:rsidRPr="009D37DC" w14:paraId="3626C195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090C252" w14:textId="77777777" w:rsidR="00E07599" w:rsidRPr="009D37DC" w:rsidRDefault="00E07599" w:rsidP="00E075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ต้นทุนวัตถุดิบ</w:t>
            </w:r>
          </w:p>
        </w:tc>
        <w:tc>
          <w:tcPr>
            <w:tcW w:w="1201" w:type="dxa"/>
          </w:tcPr>
          <w:p w14:paraId="3C7B922A" w14:textId="42713044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1,112,087</w:t>
            </w:r>
          </w:p>
        </w:tc>
        <w:tc>
          <w:tcPr>
            <w:tcW w:w="272" w:type="dxa"/>
          </w:tcPr>
          <w:p w14:paraId="6BA32EF2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E4CE403" w14:textId="6811A643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1,034,351</w:t>
            </w:r>
          </w:p>
        </w:tc>
        <w:tc>
          <w:tcPr>
            <w:tcW w:w="268" w:type="dxa"/>
          </w:tcPr>
          <w:p w14:paraId="16D428B9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42B0EC2" w14:textId="73A81236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</w:tcPr>
          <w:p w14:paraId="62E2023D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37CCF3B" w14:textId="3494FF15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E07599" w:rsidRPr="009D37DC" w14:paraId="75A08ABD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7DD3EFC" w14:textId="77777777" w:rsidR="00E07599" w:rsidRPr="009D37DC" w:rsidRDefault="00E07599" w:rsidP="00E075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01" w:type="dxa"/>
          </w:tcPr>
          <w:p w14:paraId="4DC5F275" w14:textId="182452F9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878,108</w:t>
            </w:r>
          </w:p>
        </w:tc>
        <w:tc>
          <w:tcPr>
            <w:tcW w:w="272" w:type="dxa"/>
          </w:tcPr>
          <w:p w14:paraId="3DF35316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AC75200" w14:textId="5F8251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811,756</w:t>
            </w:r>
          </w:p>
        </w:tc>
        <w:tc>
          <w:tcPr>
            <w:tcW w:w="268" w:type="dxa"/>
          </w:tcPr>
          <w:p w14:paraId="0BA1B021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4EEAB91" w14:textId="25BDCB2B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177,587</w:t>
            </w:r>
          </w:p>
        </w:tc>
        <w:tc>
          <w:tcPr>
            <w:tcW w:w="266" w:type="dxa"/>
          </w:tcPr>
          <w:p w14:paraId="6338C1C0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36DC80E" w14:textId="02FE0FDD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179,117</w:t>
            </w:r>
          </w:p>
        </w:tc>
      </w:tr>
      <w:tr w:rsidR="00E07599" w:rsidRPr="009D37DC" w14:paraId="7DED0B5E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AF763B5" w14:textId="77777777" w:rsidR="00E07599" w:rsidRPr="009D37DC" w:rsidRDefault="00E07599" w:rsidP="00E07599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1201" w:type="dxa"/>
          </w:tcPr>
          <w:p w14:paraId="6FB8D1B8" w14:textId="63B23AE4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571,145</w:t>
            </w:r>
          </w:p>
        </w:tc>
        <w:tc>
          <w:tcPr>
            <w:tcW w:w="272" w:type="dxa"/>
          </w:tcPr>
          <w:p w14:paraId="20527E2D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7BF416B" w14:textId="1AEA2963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492,107</w:t>
            </w:r>
          </w:p>
        </w:tc>
        <w:tc>
          <w:tcPr>
            <w:tcW w:w="268" w:type="dxa"/>
          </w:tcPr>
          <w:p w14:paraId="1F3D5AC6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FD01A8D" w14:textId="240F512A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25,150</w:t>
            </w:r>
          </w:p>
        </w:tc>
        <w:tc>
          <w:tcPr>
            <w:tcW w:w="266" w:type="dxa"/>
          </w:tcPr>
          <w:p w14:paraId="3D9744AD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F327630" w14:textId="52B62486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10,013</w:t>
            </w:r>
          </w:p>
        </w:tc>
      </w:tr>
      <w:tr w:rsidR="00E07599" w:rsidRPr="009D37DC" w14:paraId="570D4940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9D9FFC6" w14:textId="77777777" w:rsidR="00E07599" w:rsidRPr="009D37DC" w:rsidRDefault="00E07599" w:rsidP="00E075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01" w:type="dxa"/>
          </w:tcPr>
          <w:p w14:paraId="0B3614B1" w14:textId="22F54C78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188,791</w:t>
            </w:r>
          </w:p>
        </w:tc>
        <w:tc>
          <w:tcPr>
            <w:tcW w:w="272" w:type="dxa"/>
          </w:tcPr>
          <w:p w14:paraId="34C481E6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1B825D9" w14:textId="43E67792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  <w:tc>
          <w:tcPr>
            <w:tcW w:w="268" w:type="dxa"/>
          </w:tcPr>
          <w:p w14:paraId="4090F91B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4B163A4" w14:textId="5F0DF533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12,856</w:t>
            </w:r>
          </w:p>
        </w:tc>
        <w:tc>
          <w:tcPr>
            <w:tcW w:w="266" w:type="dxa"/>
          </w:tcPr>
          <w:p w14:paraId="74485474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5DCEA18" w14:textId="393EF1FE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12,295</w:t>
            </w:r>
          </w:p>
        </w:tc>
      </w:tr>
      <w:tr w:rsidR="00E07599" w:rsidRPr="009D37DC" w14:paraId="7B067BB6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3BFEE5F" w14:textId="77777777" w:rsidR="00E07599" w:rsidRPr="009D37DC" w:rsidRDefault="00E07599" w:rsidP="00E0759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01" w:type="dxa"/>
          </w:tcPr>
          <w:p w14:paraId="65288F59" w14:textId="40FB4F5E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262,759</w:t>
            </w:r>
          </w:p>
        </w:tc>
        <w:tc>
          <w:tcPr>
            <w:tcW w:w="272" w:type="dxa"/>
          </w:tcPr>
          <w:p w14:paraId="60102531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66FBD2A" w14:textId="73251510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259,023</w:t>
            </w:r>
          </w:p>
        </w:tc>
        <w:tc>
          <w:tcPr>
            <w:tcW w:w="268" w:type="dxa"/>
          </w:tcPr>
          <w:p w14:paraId="67B8D177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848C0EF" w14:textId="29DE536E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37,826</w:t>
            </w:r>
          </w:p>
        </w:tc>
        <w:tc>
          <w:tcPr>
            <w:tcW w:w="266" w:type="dxa"/>
          </w:tcPr>
          <w:p w14:paraId="5A1E7095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5CD1E336" w14:textId="3C1CFA9D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31,869</w:t>
            </w:r>
          </w:p>
        </w:tc>
      </w:tr>
      <w:tr w:rsidR="00E07599" w:rsidRPr="009D37DC" w14:paraId="3AC980A6" w14:textId="77777777" w:rsidTr="006300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2C4E0F0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15F63FB7" w14:textId="7C957A6C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3,012,890</w:t>
            </w:r>
          </w:p>
        </w:tc>
        <w:tc>
          <w:tcPr>
            <w:tcW w:w="272" w:type="dxa"/>
          </w:tcPr>
          <w:p w14:paraId="22F711DE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7B7548F0" w14:textId="795D573F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2,767,477</w:t>
            </w:r>
          </w:p>
        </w:tc>
        <w:tc>
          <w:tcPr>
            <w:tcW w:w="268" w:type="dxa"/>
          </w:tcPr>
          <w:p w14:paraId="5D7C107A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7B910ABC" w14:textId="612E9ACC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253,419</w:t>
            </w:r>
          </w:p>
        </w:tc>
        <w:tc>
          <w:tcPr>
            <w:tcW w:w="266" w:type="dxa"/>
          </w:tcPr>
          <w:p w14:paraId="0655B627" w14:textId="77777777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2139A05B" w14:textId="086C9615" w:rsidR="00E07599" w:rsidRPr="009D37DC" w:rsidRDefault="00E07599" w:rsidP="00E0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233,294</w:t>
            </w:r>
          </w:p>
        </w:tc>
      </w:tr>
    </w:tbl>
    <w:p w14:paraId="5F5945FB" w14:textId="77777777" w:rsidR="002E41AD" w:rsidRPr="009D37DC" w:rsidRDefault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EDE9AAD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D201A3" w:rsidRPr="009D37DC">
        <w:rPr>
          <w:rFonts w:ascii="Angsana New" w:hAnsi="Angsana New"/>
          <w:b/>
          <w:bCs/>
          <w:sz w:val="26"/>
          <w:szCs w:val="26"/>
        </w:rPr>
        <w:t>5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6D1D05" w:rsidRPr="009D37DC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14:paraId="3CE0DFA6" w14:textId="77777777" w:rsidR="005D10D3" w:rsidRPr="009D37DC" w:rsidRDefault="005D10D3" w:rsidP="00E624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 w:firstLine="709"/>
        <w:jc w:val="thaiDistribute"/>
        <w:rPr>
          <w:rFonts w:ascii="Angsana New" w:hAnsi="Angsana New"/>
          <w:sz w:val="26"/>
          <w:szCs w:val="26"/>
          <w:cs/>
        </w:rPr>
      </w:pPr>
    </w:p>
    <w:p w14:paraId="19F0C670" w14:textId="77777777" w:rsidR="005201AB" w:rsidRPr="009D37DC" w:rsidRDefault="005D10D3" w:rsidP="00E6242F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6E2808" w:rsidRPr="009D37DC">
        <w:rPr>
          <w:rFonts w:ascii="Angsana New" w:hAnsi="Angsana New"/>
          <w:sz w:val="26"/>
          <w:szCs w:val="26"/>
          <w:cs/>
        </w:rPr>
        <w:t>ผู้ถือหุ้น</w:t>
      </w:r>
      <w:r w:rsidRPr="009D37DC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9C6893" w:rsidRPr="009D37DC">
        <w:rPr>
          <w:rFonts w:ascii="Angsana New" w:hAnsi="Angsana New"/>
          <w:sz w:val="26"/>
          <w:szCs w:val="26"/>
          <w:cs/>
        </w:rPr>
        <w:t>สุทธิส่วนที่เป็นของบริษัทใหญ่</w:t>
      </w:r>
      <w:r w:rsidRPr="009D37DC">
        <w:rPr>
          <w:rFonts w:ascii="Angsana New" w:hAnsi="Angsana New"/>
          <w:sz w:val="26"/>
          <w:szCs w:val="26"/>
          <w:cs/>
        </w:rPr>
        <w:t>สำหรับแต่ละปีด้วยจำนวนหุ้นสามัญถัวเฉลี่ยถ่วงน้ำหนักที่ออกในระหว่างปี</w:t>
      </w:r>
    </w:p>
    <w:p w14:paraId="44F97614" w14:textId="77777777" w:rsidR="002C3D9D" w:rsidRPr="009D37DC" w:rsidRDefault="002C3D9D" w:rsidP="00E6242F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133AA5E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0E3913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61BAE78" w14:textId="77777777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7200"/>
        <w:gridCol w:w="1170"/>
        <w:gridCol w:w="270"/>
        <w:gridCol w:w="1170"/>
      </w:tblGrid>
      <w:tr w:rsidR="00752106" w:rsidRPr="009D37DC" w14:paraId="2C49A403" w14:textId="77777777" w:rsidTr="00752106">
        <w:tc>
          <w:tcPr>
            <w:tcW w:w="7200" w:type="dxa"/>
          </w:tcPr>
          <w:p w14:paraId="0F00EEAA" w14:textId="77777777" w:rsidR="00752106" w:rsidRPr="009D37DC" w:rsidRDefault="00752106" w:rsidP="00F4436E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1D0A4A9" w14:textId="77777777" w:rsidR="00752106" w:rsidRPr="009D37DC" w:rsidRDefault="00752106" w:rsidP="00F4436E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52106" w:rsidRPr="009D37DC" w14:paraId="4E89FC0A" w14:textId="77777777" w:rsidTr="00752106">
        <w:tc>
          <w:tcPr>
            <w:tcW w:w="7200" w:type="dxa"/>
          </w:tcPr>
          <w:p w14:paraId="2025DEE8" w14:textId="77777777" w:rsidR="00752106" w:rsidRPr="009D37DC" w:rsidRDefault="00752106" w:rsidP="00F4436E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3F9F" w14:textId="77777777" w:rsidR="00752106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0C6B2B1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1AC6" w14:textId="77777777" w:rsidR="00752106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52106" w:rsidRPr="009D37DC" w14:paraId="70B5E80C" w14:textId="77777777" w:rsidTr="00752106">
        <w:tc>
          <w:tcPr>
            <w:tcW w:w="7200" w:type="dxa"/>
          </w:tcPr>
          <w:p w14:paraId="1E96EADE" w14:textId="77777777" w:rsidR="00752106" w:rsidRPr="009D37DC" w:rsidRDefault="00752106" w:rsidP="00F4436E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D1B52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CDD601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E97CD91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48CE" w:rsidRPr="009D37DC" w14:paraId="3A695B65" w14:textId="77777777" w:rsidTr="00752106">
        <w:tc>
          <w:tcPr>
            <w:tcW w:w="7200" w:type="dxa"/>
          </w:tcPr>
          <w:p w14:paraId="0D94134B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</w:tcPr>
          <w:p w14:paraId="04B4CC56" w14:textId="5F938F26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225.0</w:t>
            </w:r>
          </w:p>
        </w:tc>
        <w:tc>
          <w:tcPr>
            <w:tcW w:w="270" w:type="dxa"/>
          </w:tcPr>
          <w:p w14:paraId="270FB98A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4DA2C0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14.1</w:t>
            </w:r>
          </w:p>
        </w:tc>
      </w:tr>
      <w:tr w:rsidR="00D148CE" w:rsidRPr="009D37DC" w14:paraId="457FEA6F" w14:textId="77777777" w:rsidTr="00752106">
        <w:tc>
          <w:tcPr>
            <w:tcW w:w="7200" w:type="dxa"/>
          </w:tcPr>
          <w:p w14:paraId="76E3FBA5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เปลี่ยนแปลงมูลค่าหุ้นที่ตราไว้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9D37DC">
              <w:rPr>
                <w:rFonts w:ascii="Angsana New" w:hAnsi="Angsana New"/>
                <w:sz w:val="26"/>
                <w:szCs w:val="26"/>
              </w:rPr>
              <w:t>9</w:t>
            </w:r>
            <w:r w:rsidRPr="009D37DC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</w:tcPr>
          <w:p w14:paraId="2339CD7F" w14:textId="6022D865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B8D51FB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78F0A02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126.5</w:t>
            </w:r>
          </w:p>
        </w:tc>
      </w:tr>
      <w:tr w:rsidR="00D148CE" w:rsidRPr="009D37DC" w14:paraId="0AB2F833" w14:textId="77777777" w:rsidTr="00752106">
        <w:tc>
          <w:tcPr>
            <w:tcW w:w="7200" w:type="dxa"/>
          </w:tcPr>
          <w:p w14:paraId="575179F7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6BC0EA2B" w14:textId="78C3B45C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66.4</w:t>
            </w:r>
          </w:p>
        </w:tc>
        <w:tc>
          <w:tcPr>
            <w:tcW w:w="270" w:type="dxa"/>
          </w:tcPr>
          <w:p w14:paraId="62E473F9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141F723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22.4</w:t>
            </w:r>
          </w:p>
        </w:tc>
      </w:tr>
      <w:tr w:rsidR="00D148CE" w:rsidRPr="009D37DC" w14:paraId="3C1FE4B7" w14:textId="77777777" w:rsidTr="00752106">
        <w:tc>
          <w:tcPr>
            <w:tcW w:w="7200" w:type="dxa"/>
          </w:tcPr>
          <w:p w14:paraId="0EE86105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DEC1E7" w14:textId="05B856AB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291.4</w:t>
            </w:r>
          </w:p>
        </w:tc>
        <w:tc>
          <w:tcPr>
            <w:tcW w:w="270" w:type="dxa"/>
          </w:tcPr>
          <w:p w14:paraId="13C18088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C8B12" w14:textId="77777777" w:rsidR="00D148CE" w:rsidRPr="009D37DC" w:rsidRDefault="00D148CE" w:rsidP="00D1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163.0</w:t>
            </w:r>
          </w:p>
        </w:tc>
      </w:tr>
    </w:tbl>
    <w:p w14:paraId="2E961CA5" w14:textId="77777777" w:rsidR="00E954A3" w:rsidRPr="009D37DC" w:rsidRDefault="00E954A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FD5B4EA" w14:textId="77777777" w:rsidR="00232C57" w:rsidRPr="009D37DC" w:rsidRDefault="00232C57" w:rsidP="0023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Pr="009D37DC">
        <w:rPr>
          <w:rFonts w:ascii="Angsana New" w:hAnsi="Angsana New" w:hint="cs"/>
          <w:sz w:val="26"/>
          <w:szCs w:val="26"/>
          <w:cs/>
        </w:rPr>
        <w:t>หุ้นสามัญ</w:t>
      </w:r>
      <w:r w:rsidRPr="009D37DC">
        <w:rPr>
          <w:rFonts w:ascii="Angsana New" w:hAnsi="Angsana New"/>
          <w:sz w:val="26"/>
          <w:szCs w:val="26"/>
          <w:cs/>
        </w:rPr>
        <w:t>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 w:rsidRPr="009D37DC">
        <w:rPr>
          <w:rFonts w:ascii="Angsana New" w:hAnsi="Angsana New" w:hint="cs"/>
          <w:sz w:val="26"/>
          <w:szCs w:val="26"/>
          <w:cs/>
        </w:rPr>
        <w:t>ปี</w:t>
      </w:r>
      <w:r w:rsidRPr="009D37D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D37DC">
        <w:rPr>
          <w:rFonts w:ascii="Angsana New" w:hAnsi="Angsana New"/>
          <w:sz w:val="26"/>
          <w:szCs w:val="26"/>
        </w:rPr>
        <w:t xml:space="preserve">31 </w:t>
      </w:r>
      <w:r w:rsidRPr="009D37D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D37DC">
        <w:rPr>
          <w:rFonts w:ascii="Angsana New" w:hAnsi="Angsana New"/>
          <w:sz w:val="26"/>
          <w:szCs w:val="26"/>
        </w:rPr>
        <w:t xml:space="preserve">2561 </w:t>
      </w:r>
      <w:r w:rsidRPr="009D37DC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548A6014" w14:textId="77777777" w:rsidR="00232C57" w:rsidRPr="009D37DC" w:rsidRDefault="00232C57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94CEC2" w14:textId="77777777" w:rsidR="007E2C98" w:rsidRPr="009D37DC" w:rsidRDefault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76CCCD1A" w14:textId="09E050B6" w:rsidR="00165E47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D201A3" w:rsidRPr="009D37DC">
        <w:rPr>
          <w:rFonts w:ascii="Angsana New" w:hAnsi="Angsana New"/>
          <w:b/>
          <w:bCs/>
          <w:sz w:val="26"/>
          <w:szCs w:val="26"/>
        </w:rPr>
        <w:t>6</w:t>
      </w:r>
      <w:r w:rsidR="00FD1899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FD1899" w:rsidRPr="009D37DC">
        <w:rPr>
          <w:rFonts w:ascii="Angsana New" w:hAnsi="Angsana New"/>
          <w:b/>
          <w:bCs/>
          <w:sz w:val="26"/>
          <w:szCs w:val="26"/>
        </w:rPr>
        <w:tab/>
      </w:r>
      <w:r w:rsidR="00165E47" w:rsidRPr="009D37DC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9D37DC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14:paraId="29E55C7A" w14:textId="77777777" w:rsidR="00FD1899" w:rsidRPr="009D37DC" w:rsidRDefault="00FD1899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5F197BE0" w14:textId="3EB326CA" w:rsidR="00C01BDD" w:rsidRPr="009D37DC" w:rsidRDefault="000E3913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10031A" w:rsidRPr="009D37DC">
        <w:rPr>
          <w:rFonts w:ascii="Angsana New" w:hAnsi="Angsana New"/>
          <w:sz w:val="26"/>
          <w:szCs w:val="26"/>
          <w:cs/>
        </w:rPr>
        <w:t>กลุ่มบริษัทมีสัญญาเช่าดำเนินงาน</w:t>
      </w:r>
      <w:r w:rsidR="005719AB" w:rsidRPr="009D37DC">
        <w:rPr>
          <w:rFonts w:ascii="Angsana New" w:hAnsi="Angsana New" w:hint="cs"/>
          <w:sz w:val="26"/>
          <w:szCs w:val="26"/>
          <w:cs/>
        </w:rPr>
        <w:t>และบริการ</w:t>
      </w:r>
      <w:r w:rsidR="0010031A" w:rsidRPr="009D37DC">
        <w:rPr>
          <w:rFonts w:ascii="Angsana New" w:hAnsi="Angsana New"/>
          <w:sz w:val="26"/>
          <w:szCs w:val="26"/>
          <w:cs/>
        </w:rPr>
        <w:t>หลายฉบับเพื่อเช่าที่ทำกา</w:t>
      </w:r>
      <w:r w:rsidR="00FD77D0" w:rsidRPr="009D37DC">
        <w:rPr>
          <w:rFonts w:ascii="Angsana New" w:hAnsi="Angsana New"/>
          <w:sz w:val="26"/>
          <w:szCs w:val="26"/>
          <w:cs/>
        </w:rPr>
        <w:t xml:space="preserve">รกลุ่มบริษัท </w:t>
      </w:r>
      <w:r w:rsidR="0010031A" w:rsidRPr="009D37DC">
        <w:rPr>
          <w:rFonts w:ascii="Angsana New" w:hAnsi="Angsana New"/>
          <w:sz w:val="26"/>
          <w:szCs w:val="26"/>
          <w:cs/>
        </w:rPr>
        <w:t>พื้นที่ร้านอาหารและอุปกรณ์ภายใต้สัญญาดังกล่าว ซึ่งแสดงไว้เป็นส่วนหนึ่งของ</w:t>
      </w:r>
      <w:r w:rsidR="00A94C9E" w:rsidRPr="009D37DC">
        <w:rPr>
          <w:rFonts w:ascii="Angsana New" w:hAnsi="Angsana New"/>
          <w:sz w:val="26"/>
          <w:szCs w:val="26"/>
          <w:cs/>
        </w:rPr>
        <w:t xml:space="preserve"> “</w:t>
      </w:r>
      <w:r w:rsidR="0010031A" w:rsidRPr="009D37DC">
        <w:rPr>
          <w:rFonts w:ascii="Angsana New" w:hAnsi="Angsana New"/>
          <w:sz w:val="26"/>
          <w:szCs w:val="26"/>
          <w:cs/>
        </w:rPr>
        <w:t xml:space="preserve">เงินมัดจำ” ในงบแสดงฐานะการเงินรวม จำนวนเงินรวม </w:t>
      </w:r>
      <w:r w:rsidR="0073698F" w:rsidRPr="009D37DC">
        <w:rPr>
          <w:rFonts w:ascii="Angsana New" w:hAnsi="Angsana New"/>
          <w:sz w:val="26"/>
          <w:szCs w:val="26"/>
        </w:rPr>
        <w:t>19</w:t>
      </w:r>
      <w:r w:rsidR="00A95581" w:rsidRPr="009D37DC">
        <w:rPr>
          <w:rFonts w:ascii="Angsana New" w:hAnsi="Angsana New"/>
          <w:sz w:val="26"/>
          <w:szCs w:val="26"/>
        </w:rPr>
        <w:t>6.6</w:t>
      </w:r>
      <w:r w:rsidR="0073698F" w:rsidRPr="009D37DC">
        <w:rPr>
          <w:rFonts w:ascii="Angsana New" w:hAnsi="Angsana New"/>
          <w:sz w:val="26"/>
          <w:szCs w:val="26"/>
        </w:rPr>
        <w:t xml:space="preserve"> </w:t>
      </w:r>
      <w:r w:rsidR="0010031A" w:rsidRPr="009D37DC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80B3A" w:rsidRPr="009D37DC">
        <w:rPr>
          <w:rFonts w:ascii="Angsana New" w:hAnsi="Angsana New"/>
          <w:sz w:val="26"/>
          <w:szCs w:val="26"/>
        </w:rPr>
        <w:t>162.1</w:t>
      </w:r>
      <w:r w:rsidR="00DD1246"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10031A" w:rsidRPr="009D37DC">
        <w:rPr>
          <w:rFonts w:ascii="Angsana New" w:hAnsi="Angsana New"/>
          <w:sz w:val="26"/>
          <w:szCs w:val="26"/>
          <w:cs/>
        </w:rPr>
        <w:t xml:space="preserve">ล้านบาท ตามลำดับ และในงบแสดงฐานะการเงินเฉพาะกิจการ จำนวนเงินรวม </w:t>
      </w:r>
      <w:r w:rsidR="0073698F" w:rsidRPr="009D37DC">
        <w:rPr>
          <w:rFonts w:ascii="Angsana New" w:hAnsi="Angsana New"/>
          <w:sz w:val="26"/>
          <w:szCs w:val="26"/>
        </w:rPr>
        <w:t>6.4</w:t>
      </w:r>
      <w:r w:rsidR="0010031A" w:rsidRPr="009D37DC">
        <w:rPr>
          <w:rFonts w:ascii="Angsana New" w:hAnsi="Angsana New"/>
          <w:sz w:val="26"/>
          <w:szCs w:val="26"/>
        </w:rPr>
        <w:t xml:space="preserve"> </w:t>
      </w:r>
      <w:r w:rsidR="0010031A" w:rsidRPr="009D37DC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80B3A" w:rsidRPr="009D37DC">
        <w:rPr>
          <w:rFonts w:ascii="Angsana New" w:hAnsi="Angsana New"/>
          <w:sz w:val="26"/>
          <w:szCs w:val="26"/>
        </w:rPr>
        <w:t>1.3</w:t>
      </w:r>
      <w:r w:rsidR="0010031A" w:rsidRPr="009D37DC">
        <w:rPr>
          <w:rFonts w:ascii="Angsana New" w:hAnsi="Angsana New"/>
          <w:sz w:val="26"/>
          <w:szCs w:val="26"/>
        </w:rPr>
        <w:t xml:space="preserve"> </w:t>
      </w:r>
      <w:r w:rsidR="0010031A" w:rsidRPr="009D37DC">
        <w:rPr>
          <w:rFonts w:ascii="Angsana New" w:hAnsi="Angsana New"/>
          <w:sz w:val="26"/>
          <w:szCs w:val="26"/>
          <w:cs/>
        </w:rPr>
        <w:t>ล้านบาท ตามลำดับ</w:t>
      </w:r>
      <w:r w:rsidR="00725BE4" w:rsidRPr="009D37DC">
        <w:rPr>
          <w:rFonts w:ascii="Angsana New" w:hAnsi="Angsana New"/>
          <w:sz w:val="26"/>
          <w:szCs w:val="26"/>
          <w:cs/>
        </w:rPr>
        <w:t xml:space="preserve"> </w:t>
      </w:r>
    </w:p>
    <w:p w14:paraId="6FB22C1F" w14:textId="77777777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215382BF" w14:textId="77777777" w:rsidR="003863FD" w:rsidRPr="009D37DC" w:rsidRDefault="003863FD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จำนวนเงินขั้นต่ำที่</w:t>
      </w:r>
      <w:r w:rsidR="0005571E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ต้องจ่ายในอนาคตทั้งสิ้นภายใต้สัญญาเช่าดำเนินงานที่บอกเลิกไม่ได้มีดังนี้</w:t>
      </w:r>
    </w:p>
    <w:p w14:paraId="1BCB9901" w14:textId="77777777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752106" w:rsidRPr="009D37DC" w14:paraId="73A564D6" w14:textId="77777777" w:rsidTr="00F4436E">
        <w:trPr>
          <w:cantSplit/>
        </w:trPr>
        <w:tc>
          <w:tcPr>
            <w:tcW w:w="4251" w:type="dxa"/>
          </w:tcPr>
          <w:p w14:paraId="6CB97701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21751AF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52106" w:rsidRPr="009D37DC" w14:paraId="1D86220D" w14:textId="77777777" w:rsidTr="00F4436E">
        <w:trPr>
          <w:cantSplit/>
        </w:trPr>
        <w:tc>
          <w:tcPr>
            <w:tcW w:w="4251" w:type="dxa"/>
          </w:tcPr>
          <w:p w14:paraId="2B1A63C6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2E726A7D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766C02CA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8B4073B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52106" w:rsidRPr="009D37DC" w14:paraId="27798448" w14:textId="77777777" w:rsidTr="00F4436E">
        <w:tc>
          <w:tcPr>
            <w:tcW w:w="4251" w:type="dxa"/>
          </w:tcPr>
          <w:p w14:paraId="3DD5085E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0AEC81B" w14:textId="77777777" w:rsidR="00752106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3C3F7200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9053AB2" w14:textId="77777777" w:rsidR="00752106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08A9B08F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E71505" w14:textId="77777777" w:rsidR="00752106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6C1E4E0F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1A58F5B" w14:textId="77777777" w:rsidR="00752106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52106" w:rsidRPr="009D37DC" w14:paraId="14DA8973" w14:textId="77777777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7BD4790C" w14:textId="77777777" w:rsidR="00752106" w:rsidRPr="009D37DC" w:rsidRDefault="00752106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2134B8B9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E9F5251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125E7B6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6636F560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65704FEB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20B6E7BA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23E49FFE" w14:textId="77777777" w:rsidR="00752106" w:rsidRPr="009D37DC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698F" w:rsidRPr="009D37DC" w14:paraId="489DB8E9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ED7C0C5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</w:tcPr>
          <w:p w14:paraId="560AFDB0" w14:textId="45DBAD0F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382,510</w:t>
            </w:r>
          </w:p>
        </w:tc>
        <w:tc>
          <w:tcPr>
            <w:tcW w:w="272" w:type="dxa"/>
          </w:tcPr>
          <w:p w14:paraId="7EB324A5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991DABB" w14:textId="4A63AA56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331,619</w:t>
            </w:r>
          </w:p>
        </w:tc>
        <w:tc>
          <w:tcPr>
            <w:tcW w:w="268" w:type="dxa"/>
          </w:tcPr>
          <w:p w14:paraId="2B811D77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354166E" w14:textId="6C8A7AF5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23,209</w:t>
            </w:r>
          </w:p>
        </w:tc>
        <w:tc>
          <w:tcPr>
            <w:tcW w:w="266" w:type="dxa"/>
            <w:vAlign w:val="bottom"/>
          </w:tcPr>
          <w:p w14:paraId="1BED3648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6482419" w14:textId="56EF1573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73698F" w:rsidRPr="009D37DC" w14:paraId="6EAB75A4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5CB96C9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</w:tcPr>
          <w:p w14:paraId="4E649C8C" w14:textId="2D16C3BB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376,810</w:t>
            </w:r>
          </w:p>
        </w:tc>
        <w:tc>
          <w:tcPr>
            <w:tcW w:w="272" w:type="dxa"/>
          </w:tcPr>
          <w:p w14:paraId="04D6868C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4F45A9D" w14:textId="3980F7CC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349,060</w:t>
            </w:r>
          </w:p>
        </w:tc>
        <w:tc>
          <w:tcPr>
            <w:tcW w:w="268" w:type="dxa"/>
          </w:tcPr>
          <w:p w14:paraId="1D4503E4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BB306E9" w14:textId="23AF102C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104,424</w:t>
            </w:r>
          </w:p>
        </w:tc>
        <w:tc>
          <w:tcPr>
            <w:tcW w:w="266" w:type="dxa"/>
            <w:vAlign w:val="bottom"/>
          </w:tcPr>
          <w:p w14:paraId="1E1D049E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5A46F17F" w14:textId="04CAC9E9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73698F" w:rsidRPr="009D37DC" w14:paraId="6E7577B8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2CD12FB" w14:textId="77777777" w:rsidR="0073698F" w:rsidRPr="009D37DC" w:rsidRDefault="0073698F" w:rsidP="0073698F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9D37DC">
              <w:rPr>
                <w:rFonts w:ascii="Angsana New" w:hAnsi="Angsana New"/>
                <w:sz w:val="26"/>
                <w:szCs w:val="26"/>
              </w:rPr>
              <w:t>5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1" w:type="dxa"/>
          </w:tcPr>
          <w:p w14:paraId="505E1182" w14:textId="72B098B4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116,849</w:t>
            </w:r>
          </w:p>
        </w:tc>
        <w:tc>
          <w:tcPr>
            <w:tcW w:w="272" w:type="dxa"/>
          </w:tcPr>
          <w:p w14:paraId="43D27866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C61C887" w14:textId="39D8047D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68" w:type="dxa"/>
          </w:tcPr>
          <w:p w14:paraId="4E56DD53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575A3C6" w14:textId="2F30F6F8" w:rsidR="0073698F" w:rsidRPr="009D37DC" w:rsidRDefault="0073698F" w:rsidP="00C0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106,883</w:t>
            </w:r>
          </w:p>
        </w:tc>
        <w:tc>
          <w:tcPr>
            <w:tcW w:w="266" w:type="dxa"/>
            <w:vAlign w:val="bottom"/>
          </w:tcPr>
          <w:p w14:paraId="3D18CEFA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BC923F5" w14:textId="22CC22CE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73698F" w:rsidRPr="009D37DC" w14:paraId="4DBF9C74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B7EC8A7" w14:textId="77777777" w:rsidR="0073698F" w:rsidRPr="009D37DC" w:rsidRDefault="0073698F" w:rsidP="0073698F">
            <w:pPr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9E47D6B" w14:textId="0C5FF861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876,169</w:t>
            </w:r>
          </w:p>
        </w:tc>
        <w:tc>
          <w:tcPr>
            <w:tcW w:w="272" w:type="dxa"/>
          </w:tcPr>
          <w:p w14:paraId="0DAC480B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5547D21" w14:textId="1894C016" w:rsidR="0073698F" w:rsidRPr="009D37DC" w:rsidRDefault="0073698F" w:rsidP="0073698F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691,458</w:t>
            </w:r>
          </w:p>
        </w:tc>
        <w:tc>
          <w:tcPr>
            <w:tcW w:w="268" w:type="dxa"/>
          </w:tcPr>
          <w:p w14:paraId="35511821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03178C39" w14:textId="1D99C9CF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234,516</w:t>
            </w:r>
          </w:p>
        </w:tc>
        <w:tc>
          <w:tcPr>
            <w:tcW w:w="266" w:type="dxa"/>
            <w:vAlign w:val="bottom"/>
          </w:tcPr>
          <w:p w14:paraId="396B1F34" w14:textId="77777777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5D98E615" w14:textId="3A648F01" w:rsidR="0073698F" w:rsidRPr="009D37DC" w:rsidRDefault="0073698F" w:rsidP="0073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</w:tbl>
    <w:p w14:paraId="4AE1EC66" w14:textId="77777777" w:rsidR="00752106" w:rsidRPr="009D37DC" w:rsidRDefault="00752106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5836F239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D201A3" w:rsidRPr="009D37DC">
        <w:rPr>
          <w:rFonts w:ascii="Angsana New" w:hAnsi="Angsana New"/>
          <w:b/>
          <w:bCs/>
          <w:sz w:val="26"/>
          <w:szCs w:val="26"/>
        </w:rPr>
        <w:t>7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4EF7677F" w14:textId="77777777" w:rsidR="005D10D3" w:rsidRPr="009D37DC" w:rsidRDefault="005D10D3" w:rsidP="007E2C98">
      <w:pPr>
        <w:rPr>
          <w:rFonts w:ascii="Angsana New" w:hAnsi="Angsana New"/>
          <w:sz w:val="26"/>
          <w:szCs w:val="26"/>
          <w:cs/>
        </w:rPr>
      </w:pPr>
    </w:p>
    <w:p w14:paraId="044A5778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</w:t>
      </w:r>
      <w:r w:rsidR="00E84521" w:rsidRPr="009D37DC">
        <w:rPr>
          <w:rFonts w:ascii="Angsana New" w:hAnsi="Angsana New"/>
          <w:sz w:val="26"/>
          <w:szCs w:val="26"/>
          <w:cs/>
          <w:lang w:val="th-TH"/>
        </w:rPr>
        <w:t>งบแสดงฐานะการเงิน</w:t>
      </w:r>
      <w:r w:rsidR="004814F7" w:rsidRPr="009D37DC">
        <w:rPr>
          <w:rFonts w:ascii="Angsana New" w:hAnsi="Angsana New"/>
          <w:sz w:val="26"/>
          <w:szCs w:val="26"/>
          <w:cs/>
        </w:rPr>
        <w:t>รวม</w:t>
      </w:r>
      <w:r w:rsidR="00E84521" w:rsidRPr="009D37DC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</w:t>
      </w:r>
      <w:r w:rsidR="004814F7" w:rsidRPr="009D37DC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9D37DC">
        <w:rPr>
          <w:rFonts w:ascii="Angsana New" w:hAnsi="Angsana New"/>
          <w:sz w:val="26"/>
          <w:szCs w:val="26"/>
          <w:cs/>
        </w:rPr>
        <w:t>ได้รวม</w:t>
      </w:r>
      <w:r w:rsidR="00E84521" w:rsidRPr="009D37DC">
        <w:rPr>
          <w:rFonts w:ascii="Angsana New" w:hAnsi="Angsana New"/>
          <w:sz w:val="26"/>
          <w:szCs w:val="26"/>
          <w:cs/>
        </w:rPr>
        <w:t>เงินสดและ</w:t>
      </w:r>
      <w:r w:rsidRPr="009D37DC">
        <w:rPr>
          <w:rFonts w:ascii="Angsana New" w:hAnsi="Angsana New"/>
          <w:sz w:val="26"/>
          <w:szCs w:val="26"/>
          <w:cs/>
        </w:rPr>
        <w:t>รายการเทียบเท่าเงินสด ลูกหนี้การค้าและลูกหนี้</w:t>
      </w:r>
      <w:r w:rsidR="00CE29FF" w:rsidRPr="009D37DC">
        <w:rPr>
          <w:rFonts w:ascii="Angsana New" w:hAnsi="Angsana New"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sz w:val="26"/>
          <w:szCs w:val="26"/>
          <w:cs/>
        </w:rPr>
        <w:t xml:space="preserve">อื่น  </w:t>
      </w:r>
      <w:r w:rsidR="00E84521" w:rsidRPr="009D37DC">
        <w:rPr>
          <w:rFonts w:ascii="Angsana New" w:hAnsi="Angsana New"/>
          <w:sz w:val="26"/>
          <w:szCs w:val="26"/>
          <w:cs/>
        </w:rPr>
        <w:t>เงินให้กู้ยืม</w:t>
      </w:r>
      <w:r w:rsidR="00DF3E97" w:rsidRPr="009D37DC">
        <w:rPr>
          <w:rFonts w:ascii="Angsana New" w:hAnsi="Angsana New"/>
          <w:sz w:val="26"/>
          <w:szCs w:val="26"/>
          <w:cs/>
        </w:rPr>
        <w:t>ระยะสั้น</w:t>
      </w:r>
      <w:r w:rsidR="00E84521" w:rsidRPr="009D37DC">
        <w:rPr>
          <w:rFonts w:ascii="Angsana New" w:hAnsi="Angsana New"/>
          <w:sz w:val="26"/>
          <w:szCs w:val="26"/>
          <w:cs/>
        </w:rPr>
        <w:t>แก่บริษัทย่อย</w:t>
      </w:r>
      <w:r w:rsidR="005170AF" w:rsidRPr="009D37DC">
        <w:rPr>
          <w:rFonts w:ascii="Angsana New" w:hAnsi="Angsana New" w:hint="cs"/>
          <w:sz w:val="26"/>
          <w:szCs w:val="26"/>
          <w:cs/>
        </w:rPr>
        <w:t xml:space="preserve"> เงินมัดจำ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B20574" w:rsidRPr="009D37DC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  </w:t>
      </w:r>
      <w:r w:rsidRPr="009D37DC">
        <w:rPr>
          <w:rFonts w:ascii="Angsana New" w:hAnsi="Angsana New"/>
          <w:sz w:val="26"/>
          <w:szCs w:val="26"/>
          <w:cs/>
        </w:rPr>
        <w:t>เจ้าหนี้การค้าและเจ้าหนี้</w:t>
      </w:r>
      <w:r w:rsidR="00CE29FF" w:rsidRPr="009D37DC">
        <w:rPr>
          <w:rFonts w:ascii="Angsana New" w:hAnsi="Angsana New"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sz w:val="26"/>
          <w:szCs w:val="26"/>
          <w:cs/>
        </w:rPr>
        <w:t>อื่น เงินกู้ยืม</w:t>
      </w:r>
      <w:r w:rsidR="00DF3E97" w:rsidRPr="009D37DC">
        <w:rPr>
          <w:rFonts w:ascii="Angsana New" w:hAnsi="Angsana New"/>
          <w:sz w:val="26"/>
          <w:szCs w:val="26"/>
          <w:cs/>
        </w:rPr>
        <w:t>ระยะสั้น</w:t>
      </w:r>
      <w:r w:rsidRPr="009D37DC">
        <w:rPr>
          <w:rFonts w:ascii="Angsana New" w:hAnsi="Angsana New"/>
          <w:sz w:val="26"/>
          <w:szCs w:val="26"/>
          <w:cs/>
        </w:rPr>
        <w:t>จากบริษัท</w:t>
      </w:r>
      <w:r w:rsidR="00DF3E97" w:rsidRPr="009D37DC">
        <w:rPr>
          <w:rFonts w:ascii="Angsana New" w:hAnsi="Angsana New"/>
          <w:sz w:val="26"/>
          <w:szCs w:val="26"/>
          <w:cs/>
        </w:rPr>
        <w:t>ย่อย</w:t>
      </w:r>
      <w:r w:rsidRPr="009D37DC">
        <w:rPr>
          <w:rFonts w:ascii="Angsana New" w:hAnsi="Angsana New"/>
          <w:sz w:val="26"/>
          <w:szCs w:val="26"/>
          <w:cs/>
        </w:rPr>
        <w:t xml:space="preserve">  เจ้าหนี้เงินประกันผลงาน  </w:t>
      </w:r>
      <w:r w:rsidR="001D25EF" w:rsidRPr="009D37DC">
        <w:rPr>
          <w:rFonts w:ascii="Angsana New" w:hAnsi="Angsana New"/>
          <w:sz w:val="26"/>
          <w:szCs w:val="26"/>
          <w:cs/>
        </w:rPr>
        <w:t>และ</w:t>
      </w:r>
      <w:r w:rsidRPr="009D37DC">
        <w:rPr>
          <w:rFonts w:ascii="Angsana New" w:hAnsi="Angsana New"/>
          <w:sz w:val="26"/>
          <w:szCs w:val="26"/>
          <w:cs/>
        </w:rPr>
        <w:t>หนี้สินตามสัญญาเช่าการเงิน</w:t>
      </w:r>
      <w:r w:rsidR="00DF3E97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9D37DC">
        <w:rPr>
          <w:rFonts w:ascii="Angsana New" w:hAnsi="Angsana New"/>
          <w:sz w:val="26"/>
          <w:szCs w:val="26"/>
        </w:rPr>
        <w:t>3</w:t>
      </w:r>
    </w:p>
    <w:p w14:paraId="330A5263" w14:textId="77777777" w:rsidR="00176AD2" w:rsidRPr="009D37DC" w:rsidRDefault="00176AD2" w:rsidP="007E2C98">
      <w:pPr>
        <w:rPr>
          <w:rFonts w:ascii="Angsana New" w:hAnsi="Angsana New"/>
          <w:sz w:val="26"/>
          <w:szCs w:val="26"/>
          <w:cs/>
        </w:rPr>
      </w:pPr>
    </w:p>
    <w:p w14:paraId="2E0777DB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6F8DE8DE" w14:textId="77777777" w:rsidR="005D10D3" w:rsidRPr="009D37DC" w:rsidRDefault="005D10D3" w:rsidP="007E2C98">
      <w:pPr>
        <w:rPr>
          <w:rFonts w:ascii="Angsana New" w:hAnsi="Angsana New"/>
          <w:sz w:val="26"/>
          <w:szCs w:val="26"/>
          <w:cs/>
        </w:rPr>
      </w:pPr>
    </w:p>
    <w:p w14:paraId="322B8476" w14:textId="77777777" w:rsidR="00CE29FF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 ข้อมูลเหล่านี้ชี้ให้เห็นว่า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</w:p>
    <w:p w14:paraId="4A85676D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 xml:space="preserve"> </w:t>
      </w:r>
    </w:p>
    <w:p w14:paraId="7ADDA227" w14:textId="77777777" w:rsidR="007E2C98" w:rsidRPr="009D37DC" w:rsidRDefault="007E2C98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3A29F0A" w14:textId="77777777" w:rsidR="001F6F45" w:rsidRPr="009D37DC" w:rsidRDefault="001F6F45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30BC19A0" w14:textId="77777777" w:rsidR="00B33D6E" w:rsidRPr="009D37DC" w:rsidRDefault="00B33D6E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B2FE48B" w14:textId="77777777" w:rsidR="00B33D6E" w:rsidRPr="009D37DC" w:rsidRDefault="00B33D6E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ซึ่งเกิดจากการซื้อหรือขายสินค้าและบริการที่เป็นเงินตราต่างประเทศ  อย่างไรก็ตาม ณ วันที่</w:t>
      </w:r>
      <w:r w:rsidR="00E74BC2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31</w:t>
      </w:r>
      <w:r w:rsidR="00E74BC2"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="008819D8"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บริษัทไม่มีความเสี่ยงจาก</w:t>
      </w:r>
      <w:r w:rsidR="00300517" w:rsidRPr="009D37DC">
        <w:rPr>
          <w:rFonts w:ascii="Angsana New" w:hAnsi="Angsana New"/>
          <w:sz w:val="26"/>
          <w:szCs w:val="26"/>
          <w:cs/>
        </w:rPr>
        <w:t>อัตราแลกเปลี่ยน</w:t>
      </w:r>
      <w:r w:rsidRPr="009D37DC">
        <w:rPr>
          <w:rFonts w:ascii="Angsana New" w:hAnsi="Angsana New"/>
          <w:sz w:val="26"/>
          <w:szCs w:val="26"/>
          <w:cs/>
        </w:rPr>
        <w:t>เงินตราต่างประเทศที่เป็นสาระสําคัญ</w:t>
      </w:r>
    </w:p>
    <w:p w14:paraId="375F8509" w14:textId="77777777" w:rsidR="001A3C09" w:rsidRPr="009D37DC" w:rsidRDefault="001A3C09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67F6A42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411C4476" w14:textId="77777777" w:rsidR="006D4C51" w:rsidRPr="009D37DC" w:rsidRDefault="006D4C51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47B3E94" w14:textId="77777777" w:rsidR="00B20574" w:rsidRPr="009D37DC" w:rsidRDefault="00F44B22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ความเสี่ยงทางด้าน</w:t>
      </w:r>
      <w:r w:rsidR="005220EC" w:rsidRPr="009D37DC">
        <w:rPr>
          <w:rFonts w:ascii="Angsana New" w:hAnsi="Angsana New"/>
          <w:sz w:val="26"/>
          <w:szCs w:val="26"/>
          <w:cs/>
        </w:rPr>
        <w:t>การให้</w:t>
      </w:r>
      <w:r w:rsidRPr="009D37DC">
        <w:rPr>
          <w:rFonts w:ascii="Angsana New" w:hAnsi="Angsana New"/>
          <w:sz w:val="26"/>
          <w:szCs w:val="26"/>
          <w:cs/>
        </w:rPr>
        <w:t xml:space="preserve">สินเชื่อ คือความเสี่ยงที่ลูกค้าหรือคู่สัญญาไม่สามารถชำระหนี้ให้แก่กลุ่มบริษัทตามเงื่อนไขที่ตกลงไว้เมื่อครบกำหนด  </w:t>
      </w:r>
      <w:r w:rsidR="002B2F72" w:rsidRPr="009D37DC">
        <w:rPr>
          <w:rFonts w:ascii="Angsana New" w:hAnsi="Angsana New"/>
          <w:sz w:val="26"/>
          <w:szCs w:val="26"/>
          <w:cs/>
        </w:rPr>
        <w:t>ฝ่ายบริหารได้ควบคุมความเสี่ยงนี้</w:t>
      </w:r>
      <w:r w:rsidRPr="009D37DC">
        <w:rPr>
          <w:rFonts w:ascii="Angsana New" w:hAnsi="Angsana New"/>
          <w:sz w:val="26"/>
          <w:szCs w:val="26"/>
          <w:cs/>
        </w:rPr>
        <w:t>โดยการกำหนดให้มีนโยบายการให้สินเชื่อและวิธีการควบคุมสินเชื่อที่เหมาะสม นอกจากนี้การให้สินเชื่อไม่มีการกระจุกตัว เนื่องจากกลุ่มบริษัทมีฐานลูกค้าที่หลากหลายและมีอยู่จำนวนมากราย ณ วันที่รายงานไม่พบว่ามีความเสี่ยงจากสินเชื่อที่เป็นนัยสำคัญจากการการเก็บหนี้ไม่ได้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371C9A32" w14:textId="77777777" w:rsidR="00CE29FF" w:rsidRPr="009D37DC" w:rsidRDefault="00CE29FF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F542F54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BA88813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4B792395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ทั้งในปัจจุบันและอนาคต 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มีความเสี่ยงจากอัตราดอกเบี้ยอันเกี่ยว</w:t>
      </w:r>
      <w:r w:rsidR="005170AF" w:rsidRPr="009D37DC">
        <w:rPr>
          <w:rFonts w:ascii="Angsana New" w:hAnsi="Angsana New"/>
          <w:sz w:val="26"/>
          <w:szCs w:val="26"/>
          <w:cs/>
        </w:rPr>
        <w:t xml:space="preserve">เนื่องกับเงินฝากสถาบันการเงิน </w:t>
      </w:r>
      <w:r w:rsidRPr="009D37DC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เงินกู้ยืมระยะสั้นจากสถาบันการเงินและหนี้สินตามสัญญาเช่าการเงิน </w:t>
      </w:r>
    </w:p>
    <w:p w14:paraId="0156ED70" w14:textId="77777777" w:rsidR="00F22F16" w:rsidRPr="009D37DC" w:rsidRDefault="00F22F16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DFA126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14:paraId="6436293D" w14:textId="77777777" w:rsidR="005D10D3" w:rsidRPr="009D37DC" w:rsidRDefault="005D10D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CD8E6E6" w14:textId="77777777" w:rsidR="007E2C98" w:rsidRPr="009D37DC" w:rsidRDefault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br w:type="page"/>
      </w:r>
    </w:p>
    <w:p w14:paraId="781EC1F2" w14:textId="77777777" w:rsidR="00B90937" w:rsidRPr="009D37DC" w:rsidRDefault="000E391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bookmarkStart w:id="3" w:name="_Hlk504303280"/>
      <w:r w:rsidR="00135DEF"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5D10D3" w:rsidRPr="009D37DC">
        <w:rPr>
          <w:rFonts w:ascii="Angsana New" w:hAnsi="Angsana New"/>
          <w:sz w:val="26"/>
          <w:szCs w:val="26"/>
          <w:cs/>
        </w:rPr>
        <w:t xml:space="preserve"> </w:t>
      </w:r>
      <w:bookmarkEnd w:id="3"/>
      <w:r w:rsidR="005D10D3" w:rsidRPr="009D37DC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034A30" w14:textId="77777777" w:rsidR="00D201A3" w:rsidRPr="009D37DC" w:rsidRDefault="00D201A3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72" w:type="dxa"/>
        <w:tblLook w:val="00A0" w:firstRow="1" w:lastRow="0" w:firstColumn="1" w:lastColumn="0" w:noHBand="0" w:noVBand="0"/>
      </w:tblPr>
      <w:tblGrid>
        <w:gridCol w:w="2970"/>
        <w:gridCol w:w="1080"/>
        <w:gridCol w:w="990"/>
        <w:gridCol w:w="990"/>
        <w:gridCol w:w="957"/>
        <w:gridCol w:w="967"/>
        <w:gridCol w:w="1046"/>
        <w:gridCol w:w="1170"/>
      </w:tblGrid>
      <w:tr w:rsidR="00D201A3" w:rsidRPr="009D37DC" w14:paraId="17F48B7C" w14:textId="77777777" w:rsidTr="00D83465">
        <w:tc>
          <w:tcPr>
            <w:tcW w:w="2970" w:type="dxa"/>
          </w:tcPr>
          <w:p w14:paraId="4C41F538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14:paraId="196940C2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75E61D07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1A3" w:rsidRPr="009D37DC" w14:paraId="1127C77D" w14:textId="77777777" w:rsidTr="00D83465">
        <w:tc>
          <w:tcPr>
            <w:tcW w:w="2970" w:type="dxa"/>
          </w:tcPr>
          <w:p w14:paraId="1B97C3E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14:paraId="28443790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2562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14:paraId="5C144855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1A3" w:rsidRPr="009D37DC" w14:paraId="2B83F2B5" w14:textId="77777777" w:rsidTr="00D83465">
        <w:tc>
          <w:tcPr>
            <w:tcW w:w="2970" w:type="dxa"/>
          </w:tcPr>
          <w:p w14:paraId="3E1CBB63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D888C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C7C5CEC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A05792B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5F061945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04642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201A3" w:rsidRPr="009D37DC" w14:paraId="62FEC2F3" w14:textId="77777777" w:rsidTr="00D83465">
        <w:tc>
          <w:tcPr>
            <w:tcW w:w="2970" w:type="dxa"/>
          </w:tcPr>
          <w:p w14:paraId="0002D3DD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866B0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C59A2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B8B0D3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5D644E6A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212873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19ABDA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26E2AF93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61766B06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16F4B01B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4414B701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46" w:type="dxa"/>
          </w:tcPr>
          <w:p w14:paraId="69BD67D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246ACE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820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14:paraId="0C64F4EA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18146F4E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D201A3" w:rsidRPr="009D37DC" w14:paraId="2756E726" w14:textId="77777777" w:rsidTr="00D83465">
        <w:tc>
          <w:tcPr>
            <w:tcW w:w="2970" w:type="dxa"/>
          </w:tcPr>
          <w:p w14:paraId="6289C648" w14:textId="77777777" w:rsidR="00D201A3" w:rsidRPr="009D37DC" w:rsidRDefault="00D201A3" w:rsidP="00D83465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A88A879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40E83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9D8849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73824A68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686D7B94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B2ACA16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97885B" w14:textId="77777777" w:rsidR="00D201A3" w:rsidRPr="009D37DC" w:rsidRDefault="00D201A3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28E3" w:rsidRPr="009D37DC" w14:paraId="67989F51" w14:textId="77777777" w:rsidTr="00D83465">
        <w:tc>
          <w:tcPr>
            <w:tcW w:w="2970" w:type="dxa"/>
          </w:tcPr>
          <w:p w14:paraId="4BEE5959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11E67C2F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36CA2D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1AF6F58B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14:paraId="0F369D21" w14:textId="1E3D0E50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312,897</w:t>
            </w:r>
          </w:p>
        </w:tc>
        <w:tc>
          <w:tcPr>
            <w:tcW w:w="967" w:type="dxa"/>
            <w:shd w:val="clear" w:color="auto" w:fill="auto"/>
          </w:tcPr>
          <w:p w14:paraId="3D36C757" w14:textId="275ADAEC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50,414</w:t>
            </w:r>
          </w:p>
        </w:tc>
        <w:tc>
          <w:tcPr>
            <w:tcW w:w="1046" w:type="dxa"/>
            <w:shd w:val="clear" w:color="auto" w:fill="auto"/>
          </w:tcPr>
          <w:p w14:paraId="798A31F7" w14:textId="638D4AA0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363,311</w:t>
            </w:r>
          </w:p>
        </w:tc>
        <w:tc>
          <w:tcPr>
            <w:tcW w:w="1170" w:type="dxa"/>
            <w:shd w:val="clear" w:color="auto" w:fill="auto"/>
          </w:tcPr>
          <w:p w14:paraId="45ABB702" w14:textId="5E4D41D9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0.30 - 1.10</w:t>
            </w:r>
          </w:p>
        </w:tc>
      </w:tr>
      <w:tr w:rsidR="00F128E3" w:rsidRPr="009D37DC" w14:paraId="1A3ED284" w14:textId="77777777" w:rsidTr="00630092">
        <w:tc>
          <w:tcPr>
            <w:tcW w:w="2970" w:type="dxa"/>
          </w:tcPr>
          <w:p w14:paraId="6524CD3A" w14:textId="77777777" w:rsidR="00F128E3" w:rsidRPr="009D37DC" w:rsidRDefault="00F128E3" w:rsidP="00F128E3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FE20C00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2DF3455A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68B85001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1E22D0E" w14:textId="22E22373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14:paraId="5CE71AC5" w14:textId="5876BFBA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106,500</w:t>
            </w:r>
          </w:p>
        </w:tc>
        <w:tc>
          <w:tcPr>
            <w:tcW w:w="1046" w:type="dxa"/>
            <w:shd w:val="clear" w:color="auto" w:fill="auto"/>
          </w:tcPr>
          <w:p w14:paraId="28FAE99D" w14:textId="5EA63150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106,500</w:t>
            </w:r>
          </w:p>
        </w:tc>
        <w:tc>
          <w:tcPr>
            <w:tcW w:w="1170" w:type="dxa"/>
            <w:shd w:val="clear" w:color="auto" w:fill="auto"/>
          </w:tcPr>
          <w:p w14:paraId="3CE0E1AF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128E3" w:rsidRPr="009D37DC" w14:paraId="5822288C" w14:textId="77777777" w:rsidTr="00630092">
        <w:tc>
          <w:tcPr>
            <w:tcW w:w="2970" w:type="dxa"/>
          </w:tcPr>
          <w:p w14:paraId="771EC08E" w14:textId="77777777" w:rsidR="00F128E3" w:rsidRPr="009D37DC" w:rsidRDefault="00F128E3" w:rsidP="00F128E3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080" w:type="dxa"/>
            <w:shd w:val="clear" w:color="auto" w:fill="auto"/>
          </w:tcPr>
          <w:p w14:paraId="71CE0709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07F0E36D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3F518984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6155A48" w14:textId="374EC7D0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14:paraId="6C354103" w14:textId="64543A39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197,426</w:t>
            </w:r>
          </w:p>
        </w:tc>
        <w:tc>
          <w:tcPr>
            <w:tcW w:w="1046" w:type="dxa"/>
            <w:shd w:val="clear" w:color="auto" w:fill="auto"/>
          </w:tcPr>
          <w:p w14:paraId="520C0D85" w14:textId="0E4A7760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197,426</w:t>
            </w:r>
          </w:p>
        </w:tc>
        <w:tc>
          <w:tcPr>
            <w:tcW w:w="1170" w:type="dxa"/>
            <w:shd w:val="clear" w:color="auto" w:fill="auto"/>
          </w:tcPr>
          <w:p w14:paraId="336F83DB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128E3" w:rsidRPr="009D37DC" w14:paraId="1B3D10AB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6158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48AE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21A3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4FAA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2AB7" w14:textId="734B8997" w:rsidR="00F128E3" w:rsidRPr="009D37DC" w:rsidRDefault="00F128E3" w:rsidP="00F128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312,897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56EFF" w14:textId="33EA5E91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354,340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EF2D" w14:textId="413AAC21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667,237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5036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28E3" w:rsidRPr="009D37DC" w14:paraId="57DA872F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3CED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F0A8B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440C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5A21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4853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49C06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8664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A00B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28E3" w:rsidRPr="009D37DC" w14:paraId="7A63EAA9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F0F6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8F3DE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07811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1E16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DF9C6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FB38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6876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5DE4" w14:textId="77777777" w:rsidR="00F128E3" w:rsidRPr="009D37DC" w:rsidRDefault="00F128E3" w:rsidP="00F128E3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28E3" w:rsidRPr="009D37DC" w14:paraId="5CE61214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2E58BE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F5AE6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F648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01FF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86550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116" w14:textId="69EF4113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295,079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7D95" w14:textId="1AA05A89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295,079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E88E2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128E3" w:rsidRPr="009D37DC" w14:paraId="05EA1213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506A27" w14:textId="77777777" w:rsidR="00F128E3" w:rsidRPr="009D37DC" w:rsidRDefault="00F128E3" w:rsidP="00F128E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0854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2DCC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2C1AF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3791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9A7DF" w14:textId="14BDEB13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18,710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C299" w14:textId="54EFFF4F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18,710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1DFB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128E3" w:rsidRPr="009D37DC" w14:paraId="712CE20A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C41CD1" w14:textId="77777777" w:rsidR="00F128E3" w:rsidRPr="009D37DC" w:rsidRDefault="00F128E3" w:rsidP="00F128E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8DCA" w14:textId="7C6BA412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 602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4EA2" w14:textId="5224E3E1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 281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64EF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F4A0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62C2" w14:textId="3E83FFF3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9501" w14:textId="68FEF26E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883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209C0" w14:textId="54E3FA2C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F128E3" w:rsidRPr="009D37DC" w14:paraId="3855320F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E88AEC" w14:textId="77777777" w:rsidR="00F128E3" w:rsidRPr="009D37DC" w:rsidRDefault="00F128E3" w:rsidP="00F128E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7227" w14:textId="48824E3C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     602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03A8" w14:textId="6C470A86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     281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146E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795FB" w14:textId="26B61B6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-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85BD" w14:textId="17A7480B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313,789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8F67" w14:textId="07839EEC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314,672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6A6B" w14:textId="77777777" w:rsidR="00F128E3" w:rsidRPr="009D37DC" w:rsidRDefault="00F128E3" w:rsidP="00F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76E4337" w14:textId="77777777" w:rsidR="00DE76AE" w:rsidRPr="009D37DC" w:rsidRDefault="00DE76AE" w:rsidP="00E6242F">
      <w:pPr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72" w:type="dxa"/>
        <w:tblLook w:val="00A0" w:firstRow="1" w:lastRow="0" w:firstColumn="1" w:lastColumn="0" w:noHBand="0" w:noVBand="0"/>
      </w:tblPr>
      <w:tblGrid>
        <w:gridCol w:w="2970"/>
        <w:gridCol w:w="1080"/>
        <w:gridCol w:w="990"/>
        <w:gridCol w:w="990"/>
        <w:gridCol w:w="957"/>
        <w:gridCol w:w="967"/>
        <w:gridCol w:w="1046"/>
        <w:gridCol w:w="1170"/>
      </w:tblGrid>
      <w:tr w:rsidR="00474D0D" w:rsidRPr="009D37DC" w14:paraId="2EA71BC4" w14:textId="77777777" w:rsidTr="0083511F">
        <w:tc>
          <w:tcPr>
            <w:tcW w:w="2970" w:type="dxa"/>
          </w:tcPr>
          <w:p w14:paraId="1C156B27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14:paraId="7CBC664B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62AD551D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9D37DC" w14:paraId="71E4F966" w14:textId="77777777" w:rsidTr="0083511F">
        <w:tc>
          <w:tcPr>
            <w:tcW w:w="2970" w:type="dxa"/>
          </w:tcPr>
          <w:p w14:paraId="5BE10D10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14:paraId="63BEF700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25</w:t>
            </w:r>
            <w:r w:rsidR="00752106" w:rsidRPr="009D37DC">
              <w:rPr>
                <w:rFonts w:ascii="Angsana New" w:hAnsi="Angsana New"/>
                <w:sz w:val="22"/>
                <w:szCs w:val="22"/>
              </w:rPr>
              <w:t>61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14:paraId="3016B330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9D37DC" w14:paraId="23F7B0F2" w14:textId="77777777" w:rsidTr="0083511F">
        <w:tc>
          <w:tcPr>
            <w:tcW w:w="2970" w:type="dxa"/>
          </w:tcPr>
          <w:p w14:paraId="7840AA66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5FE11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380CB7D" w14:textId="77777777" w:rsidR="00474D0D" w:rsidRPr="009D37DC" w:rsidRDefault="005170AF" w:rsidP="0051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F0B30CF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B5C4A19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934CD6" w14:textId="77777777" w:rsidR="00474D0D" w:rsidRPr="009D37DC" w:rsidRDefault="00517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474D0D" w:rsidRPr="009D37DC" w14:paraId="51E3E2BE" w14:textId="77777777" w:rsidTr="0083511F">
        <w:tc>
          <w:tcPr>
            <w:tcW w:w="2970" w:type="dxa"/>
          </w:tcPr>
          <w:p w14:paraId="704BE97C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493561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91A37B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3965FA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6D09D573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4E8E5F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9B89413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79157444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471A4CF7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570767BC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223867D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46" w:type="dxa"/>
          </w:tcPr>
          <w:p w14:paraId="37EB5888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AB01B31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820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14:paraId="31101313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50B8856F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474D0D" w:rsidRPr="009D37DC" w14:paraId="4DBE7B1A" w14:textId="77777777" w:rsidTr="0083511F">
        <w:tc>
          <w:tcPr>
            <w:tcW w:w="2970" w:type="dxa"/>
          </w:tcPr>
          <w:p w14:paraId="2E7E70AF" w14:textId="77777777" w:rsidR="00474D0D" w:rsidRPr="009D37DC" w:rsidRDefault="00474D0D" w:rsidP="00E6242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3B5C55D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6147D2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0CFE42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078301F2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47EE5DD5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1E9281B5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86C19C" w14:textId="77777777" w:rsidR="00474D0D" w:rsidRPr="009D37DC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9D37DC" w14:paraId="74C05955" w14:textId="77777777" w:rsidTr="0083511F">
        <w:tc>
          <w:tcPr>
            <w:tcW w:w="2970" w:type="dxa"/>
          </w:tcPr>
          <w:p w14:paraId="1F8570FC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D4C3389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61ED41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7AD7B252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14:paraId="3FE10094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114,726</w:t>
            </w:r>
          </w:p>
        </w:tc>
        <w:tc>
          <w:tcPr>
            <w:tcW w:w="967" w:type="dxa"/>
            <w:shd w:val="clear" w:color="auto" w:fill="auto"/>
          </w:tcPr>
          <w:p w14:paraId="35E0134B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27,875</w:t>
            </w:r>
          </w:p>
        </w:tc>
        <w:tc>
          <w:tcPr>
            <w:tcW w:w="1046" w:type="dxa"/>
            <w:shd w:val="clear" w:color="auto" w:fill="auto"/>
          </w:tcPr>
          <w:p w14:paraId="705102C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142,601</w:t>
            </w:r>
          </w:p>
        </w:tc>
        <w:tc>
          <w:tcPr>
            <w:tcW w:w="1170" w:type="dxa"/>
            <w:shd w:val="clear" w:color="auto" w:fill="auto"/>
          </w:tcPr>
          <w:p w14:paraId="6EE57B84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0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EC6C94" w:rsidRPr="009D37DC" w14:paraId="6D8B5A9A" w14:textId="77777777" w:rsidTr="0083511F">
        <w:tc>
          <w:tcPr>
            <w:tcW w:w="2970" w:type="dxa"/>
          </w:tcPr>
          <w:p w14:paraId="122FFEC1" w14:textId="77777777" w:rsidR="00EC6C94" w:rsidRPr="009D37DC" w:rsidRDefault="00EC6C94" w:rsidP="00EC6C94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64CE2B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5EA36871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3DEA9396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14:paraId="6B2CC7D8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14:paraId="2FFB87F4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44,308</w:t>
            </w:r>
          </w:p>
        </w:tc>
        <w:tc>
          <w:tcPr>
            <w:tcW w:w="1046" w:type="dxa"/>
            <w:shd w:val="clear" w:color="auto" w:fill="auto"/>
          </w:tcPr>
          <w:p w14:paraId="5F9B776D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44,308</w:t>
            </w:r>
          </w:p>
        </w:tc>
        <w:tc>
          <w:tcPr>
            <w:tcW w:w="1170" w:type="dxa"/>
            <w:shd w:val="clear" w:color="auto" w:fill="auto"/>
          </w:tcPr>
          <w:p w14:paraId="6A417DF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9D37DC" w14:paraId="601D1276" w14:textId="77777777" w:rsidTr="0083511F">
        <w:tc>
          <w:tcPr>
            <w:tcW w:w="2970" w:type="dxa"/>
          </w:tcPr>
          <w:p w14:paraId="161FC447" w14:textId="77777777" w:rsidR="00EC6C94" w:rsidRPr="009D37DC" w:rsidRDefault="00EC6C94" w:rsidP="00EC6C94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080" w:type="dxa"/>
            <w:shd w:val="clear" w:color="auto" w:fill="auto"/>
          </w:tcPr>
          <w:p w14:paraId="5BB994DC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7990972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3B04C90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14:paraId="41A1F5FA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14:paraId="7D665421" w14:textId="77777777" w:rsidR="00EC6C94" w:rsidRPr="009D37DC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163,508</w:t>
            </w:r>
          </w:p>
        </w:tc>
        <w:tc>
          <w:tcPr>
            <w:tcW w:w="1046" w:type="dxa"/>
            <w:shd w:val="clear" w:color="auto" w:fill="auto"/>
          </w:tcPr>
          <w:p w14:paraId="59B66DCC" w14:textId="77777777" w:rsidR="00EC6C94" w:rsidRPr="009D37DC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163,508</w:t>
            </w:r>
          </w:p>
        </w:tc>
        <w:tc>
          <w:tcPr>
            <w:tcW w:w="1170" w:type="dxa"/>
            <w:shd w:val="clear" w:color="auto" w:fill="auto"/>
          </w:tcPr>
          <w:p w14:paraId="469F1608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9D37DC" w14:paraId="549520C6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25BD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9A93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EE38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394A4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1732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114,726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94CE" w14:textId="77777777" w:rsidR="00EC6C94" w:rsidRPr="009D37DC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235,691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9327" w14:textId="77777777" w:rsidR="00EC6C94" w:rsidRPr="009D37DC" w:rsidRDefault="005B198D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3</w:t>
            </w:r>
            <w:r w:rsidR="00EC6C94" w:rsidRPr="009D37DC">
              <w:rPr>
                <w:rFonts w:ascii="Angsana New" w:hAnsi="Angsana New"/>
                <w:sz w:val="22"/>
                <w:szCs w:val="22"/>
                <w:u w:val="double"/>
              </w:rPr>
              <w:t>5</w:t>
            </w:r>
            <w:r w:rsidR="00294BE7" w:rsidRPr="009D37DC">
              <w:rPr>
                <w:rFonts w:ascii="Angsana New" w:hAnsi="Angsana New"/>
                <w:sz w:val="22"/>
                <w:szCs w:val="22"/>
                <w:u w:val="double"/>
              </w:rPr>
              <w:t>0,</w:t>
            </w:r>
            <w:r w:rsidR="00EC6C94" w:rsidRPr="009D37DC">
              <w:rPr>
                <w:rFonts w:ascii="Angsana New" w:hAnsi="Angsana New"/>
                <w:sz w:val="22"/>
                <w:szCs w:val="22"/>
                <w:u w:val="double"/>
              </w:rPr>
              <w:t>4</w:t>
            </w:r>
            <w:r w:rsidR="00294BE7" w:rsidRPr="009D37DC">
              <w:rPr>
                <w:rFonts w:ascii="Angsana New" w:hAnsi="Angsana New"/>
                <w:sz w:val="22"/>
                <w:szCs w:val="22"/>
                <w:u w:val="double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723CD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9D37DC" w14:paraId="497E6369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39B2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65D7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AC77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D3663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2FAE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1D7E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E7192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7BF30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9D37DC" w14:paraId="1422846A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9E38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937A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6D95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EB28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4B4D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A6C9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3061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ADE63" w14:textId="77777777" w:rsidR="00EC6C94" w:rsidRPr="009D37DC" w:rsidRDefault="00EC6C94" w:rsidP="00EC6C94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9D37DC" w14:paraId="55952313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3E8125" w14:textId="77777777" w:rsidR="00EC6C94" w:rsidRPr="009D37DC" w:rsidRDefault="00EC6C94" w:rsidP="00EC6C9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="005170AF" w:rsidRPr="009D37DC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5170AF" w:rsidRPr="009D37DC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297A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20A2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D5AB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F3C3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5663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BF92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394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3.3</w:t>
            </w:r>
            <w:r w:rsidR="005170AF" w:rsidRPr="009D37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</w:rPr>
              <w:t>-</w:t>
            </w:r>
            <w:r w:rsidR="005170AF" w:rsidRPr="009D37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</w:rPr>
              <w:t>3.8</w:t>
            </w:r>
          </w:p>
        </w:tc>
      </w:tr>
      <w:tr w:rsidR="008D3037" w:rsidRPr="009D37DC" w14:paraId="2FA9D7AB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6F8384" w14:textId="77777777" w:rsidR="008D3037" w:rsidRPr="009D37DC" w:rsidRDefault="008D3037" w:rsidP="008D3037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4335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2370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8211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7BC1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49B8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236,845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F0F0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236,845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F08A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D3037" w:rsidRPr="009D37DC" w14:paraId="4CDADE5B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C3866D" w14:textId="77777777" w:rsidR="008D3037" w:rsidRPr="009D37DC" w:rsidRDefault="008D3037" w:rsidP="008D3037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CC20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E13C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C8D12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AFF4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D0E6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"/>
                <w:tab w:val="right" w:pos="679"/>
              </w:tabs>
              <w:ind w:left="-270" w:right="72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  <w:t>18,032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D64F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18,032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4480" w14:textId="77777777" w:rsidR="008D3037" w:rsidRPr="009D37DC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9D37DC" w14:paraId="454CBBB2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912CA4" w14:textId="77777777" w:rsidR="00EC6C94" w:rsidRPr="009D37DC" w:rsidRDefault="00EC6C94" w:rsidP="00EC6C9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5269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="00E43744" w:rsidRPr="009D37DC">
              <w:rPr>
                <w:rFonts w:ascii="Angsana New" w:hAnsi="Angsana New"/>
                <w:sz w:val="22"/>
                <w:szCs w:val="22"/>
                <w:u w:val="single"/>
              </w:rPr>
              <w:t>1,30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8873F" w14:textId="77777777" w:rsidR="00EC6C94" w:rsidRPr="009D37DC" w:rsidRDefault="00E4374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1,28</w:t>
            </w:r>
            <w:r w:rsidR="00EC6C94" w:rsidRPr="009D37DC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5488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9450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8FAA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E34FD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2,584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ABA5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5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>19,</w:t>
            </w:r>
            <w:r w:rsidR="005170AF" w:rsidRPr="009D37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EC6C94" w:rsidRPr="009D37DC" w14:paraId="4EE2AFD0" w14:textId="77777777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C984F1" w14:textId="77777777" w:rsidR="00EC6C94" w:rsidRPr="009D37DC" w:rsidRDefault="00EC6C94" w:rsidP="00EC6C9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CCE4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</w:t>
            </w:r>
            <w:r w:rsidR="00E43744" w:rsidRPr="009D37DC">
              <w:rPr>
                <w:rFonts w:ascii="Angsana New" w:hAnsi="Angsana New"/>
                <w:sz w:val="22"/>
                <w:szCs w:val="22"/>
                <w:u w:val="double"/>
              </w:rPr>
              <w:t>1,30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41A2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 </w:t>
            </w:r>
            <w:r w:rsidR="00E43744" w:rsidRPr="009D37DC">
              <w:rPr>
                <w:rFonts w:ascii="Angsana New" w:hAnsi="Angsana New"/>
                <w:sz w:val="22"/>
                <w:szCs w:val="22"/>
                <w:u w:val="double"/>
              </w:rPr>
              <w:t>1,28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D8F7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51E6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629,817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6BA0D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="00294BE7" w:rsidRPr="009D37DC">
              <w:rPr>
                <w:rFonts w:ascii="Angsana New" w:hAnsi="Angsana New"/>
                <w:sz w:val="22"/>
                <w:szCs w:val="22"/>
                <w:u w:val="double"/>
              </w:rPr>
              <w:t>254,877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41DE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="007214FB" w:rsidRPr="009D37DC">
              <w:rPr>
                <w:rFonts w:ascii="Angsana New" w:hAnsi="Angsana New"/>
                <w:sz w:val="22"/>
                <w:szCs w:val="22"/>
                <w:u w:val="double"/>
              </w:rPr>
              <w:t>88</w:t>
            </w:r>
            <w:r w:rsidR="00294BE7" w:rsidRPr="009D37DC">
              <w:rPr>
                <w:rFonts w:ascii="Angsana New" w:hAnsi="Angsana New"/>
                <w:sz w:val="22"/>
                <w:szCs w:val="22"/>
                <w:u w:val="double"/>
              </w:rPr>
              <w:t>7,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  <w:r w:rsidR="00294BE7" w:rsidRPr="009D37DC">
              <w:rPr>
                <w:rFonts w:ascii="Angsana New" w:hAnsi="Angsana New"/>
                <w:sz w:val="22"/>
                <w:szCs w:val="22"/>
                <w:u w:val="double"/>
              </w:rPr>
              <w:t>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9D83" w14:textId="77777777" w:rsidR="00EC6C94" w:rsidRPr="009D37DC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97F96E7" w14:textId="77777777" w:rsidR="00F70EA2" w:rsidRPr="009D37DC" w:rsidRDefault="00F70EA2" w:rsidP="00E6242F">
      <w:pPr>
        <w:rPr>
          <w:rFonts w:ascii="Angsana New" w:hAnsi="Angsana New"/>
          <w:sz w:val="26"/>
          <w:szCs w:val="26"/>
        </w:rPr>
      </w:pPr>
    </w:p>
    <w:p w14:paraId="5ECCFBAD" w14:textId="77777777" w:rsidR="00752106" w:rsidRPr="009D37DC" w:rsidRDefault="00752106">
      <w:r w:rsidRPr="009D37DC">
        <w:br w:type="page"/>
      </w:r>
    </w:p>
    <w:tbl>
      <w:tblPr>
        <w:tblW w:w="9939" w:type="dxa"/>
        <w:tblInd w:w="-81" w:type="dxa"/>
        <w:tblLook w:val="00A0" w:firstRow="1" w:lastRow="0" w:firstColumn="1" w:lastColumn="0" w:noHBand="0" w:noVBand="0"/>
      </w:tblPr>
      <w:tblGrid>
        <w:gridCol w:w="2970"/>
        <w:gridCol w:w="900"/>
        <w:gridCol w:w="999"/>
        <w:gridCol w:w="972"/>
        <w:gridCol w:w="954"/>
        <w:gridCol w:w="1026"/>
        <w:gridCol w:w="1029"/>
        <w:gridCol w:w="1089"/>
      </w:tblGrid>
      <w:tr w:rsidR="004169A1" w:rsidRPr="009D37DC" w14:paraId="516C763B" w14:textId="77777777" w:rsidTr="00CE29FF">
        <w:tc>
          <w:tcPr>
            <w:tcW w:w="2970" w:type="dxa"/>
          </w:tcPr>
          <w:p w14:paraId="78DFFAEE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14:paraId="43AA698E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14:paraId="7BA05868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9D37DC" w14:paraId="76028DDD" w14:textId="77777777" w:rsidTr="00CE29FF">
        <w:tc>
          <w:tcPr>
            <w:tcW w:w="2970" w:type="dxa"/>
          </w:tcPr>
          <w:p w14:paraId="4900975D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BBB423" w14:textId="77777777" w:rsidR="004169A1" w:rsidRPr="009D37DC" w:rsidRDefault="004169A1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25</w:t>
            </w:r>
            <w:r w:rsidR="00135DEF" w:rsidRPr="009D37DC">
              <w:rPr>
                <w:rFonts w:ascii="Angsana New" w:hAnsi="Angsana New"/>
                <w:sz w:val="22"/>
                <w:szCs w:val="22"/>
              </w:rPr>
              <w:t>6</w:t>
            </w:r>
            <w:r w:rsidR="004A08B5" w:rsidRPr="009D37DC">
              <w:rPr>
                <w:rFonts w:ascii="Angsana New" w:hAnsi="Angsana New"/>
                <w:sz w:val="22"/>
                <w:szCs w:val="22"/>
              </w:rPr>
              <w:t>2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14:paraId="59FA6506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9D37DC" w14:paraId="437D501E" w14:textId="77777777" w:rsidTr="00CE29FF">
        <w:tc>
          <w:tcPr>
            <w:tcW w:w="2970" w:type="dxa"/>
          </w:tcPr>
          <w:p w14:paraId="5B094CB2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D03AC8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56BD6A2" w14:textId="77777777" w:rsidR="004169A1" w:rsidRPr="009D37DC" w:rsidRDefault="0022588E" w:rsidP="002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515E5BB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641B31D0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14:paraId="0252F493" w14:textId="77777777" w:rsidR="004169A1" w:rsidRPr="009D37DC" w:rsidRDefault="0022588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CE29FF" w:rsidRPr="009D37DC" w14:paraId="14615A3F" w14:textId="77777777" w:rsidTr="00CE29FF">
        <w:tc>
          <w:tcPr>
            <w:tcW w:w="2970" w:type="dxa"/>
          </w:tcPr>
          <w:p w14:paraId="397768E4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FFC314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EB9E59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4268C22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45DAB8FC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2F78412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C928F4B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4" w:type="dxa"/>
          </w:tcPr>
          <w:p w14:paraId="3D8FE153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53C40604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14:paraId="2227B1A1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67D62FB9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14:paraId="1EF1BBED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AC34645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14:paraId="706B905E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14:paraId="698E550A" w14:textId="77777777" w:rsidR="00CE29FF" w:rsidRPr="009D37DC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169A1" w:rsidRPr="009D37DC" w14:paraId="66EEF76A" w14:textId="77777777" w:rsidTr="00CE29FF">
        <w:tc>
          <w:tcPr>
            <w:tcW w:w="2970" w:type="dxa"/>
          </w:tcPr>
          <w:p w14:paraId="75CFCECB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3D2C85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05E1BE04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40434ECF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1332D3E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35B9FC1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D0C8F3E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5E03F72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69A1" w:rsidRPr="009D37DC" w14:paraId="650D825F" w14:textId="77777777" w:rsidTr="00CE29FF">
        <w:tc>
          <w:tcPr>
            <w:tcW w:w="2970" w:type="dxa"/>
          </w:tcPr>
          <w:p w14:paraId="78969923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47DC8AE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8888385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182A43A9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287262AB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73FFD68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CE95CF6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FA055EF" w14:textId="77777777" w:rsidR="004169A1" w:rsidRPr="009D37DC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2197" w:rsidRPr="009D37DC" w14:paraId="4BFF6BBB" w14:textId="77777777" w:rsidTr="00630092">
        <w:tc>
          <w:tcPr>
            <w:tcW w:w="2970" w:type="dxa"/>
          </w:tcPr>
          <w:p w14:paraId="524F5A77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94E6CE8" w14:textId="36771DC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0B4ECC7" w14:textId="3A61C0B0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17EC68BC" w14:textId="089484A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14:paraId="637AB0FD" w14:textId="4F18AB9A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201,181</w:t>
            </w:r>
          </w:p>
        </w:tc>
        <w:tc>
          <w:tcPr>
            <w:tcW w:w="1026" w:type="dxa"/>
            <w:shd w:val="clear" w:color="auto" w:fill="auto"/>
          </w:tcPr>
          <w:p w14:paraId="74E4B8B1" w14:textId="007C178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20,261</w:t>
            </w:r>
          </w:p>
        </w:tc>
        <w:tc>
          <w:tcPr>
            <w:tcW w:w="1029" w:type="dxa"/>
          </w:tcPr>
          <w:p w14:paraId="058E55E4" w14:textId="339E5A33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221,442</w:t>
            </w:r>
          </w:p>
        </w:tc>
        <w:tc>
          <w:tcPr>
            <w:tcW w:w="1089" w:type="dxa"/>
            <w:shd w:val="clear" w:color="auto" w:fill="auto"/>
          </w:tcPr>
          <w:p w14:paraId="4081BB68" w14:textId="490149B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0.30 - 1.10</w:t>
            </w:r>
          </w:p>
        </w:tc>
      </w:tr>
      <w:tr w:rsidR="00B52197" w:rsidRPr="009D37DC" w14:paraId="4DE6719A" w14:textId="77777777" w:rsidTr="00630092">
        <w:tc>
          <w:tcPr>
            <w:tcW w:w="2970" w:type="dxa"/>
          </w:tcPr>
          <w:p w14:paraId="20D4D4CE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FF49D95" w14:textId="1965AFF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064E2032" w14:textId="63E3FFD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7E35C114" w14:textId="4843C3B9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vAlign w:val="bottom"/>
          </w:tcPr>
          <w:p w14:paraId="6F3D0ED4" w14:textId="72E2CC2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14:paraId="146ED0E1" w14:textId="01BF734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28,745</w:t>
            </w:r>
          </w:p>
        </w:tc>
        <w:tc>
          <w:tcPr>
            <w:tcW w:w="1029" w:type="dxa"/>
          </w:tcPr>
          <w:p w14:paraId="7A5016EF" w14:textId="28B7172F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28,745</w:t>
            </w:r>
          </w:p>
        </w:tc>
        <w:tc>
          <w:tcPr>
            <w:tcW w:w="1089" w:type="dxa"/>
            <w:shd w:val="clear" w:color="auto" w:fill="auto"/>
          </w:tcPr>
          <w:p w14:paraId="6D8CCECD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52197" w:rsidRPr="009D37DC" w14:paraId="605F8844" w14:textId="77777777" w:rsidTr="00630092">
        <w:tc>
          <w:tcPr>
            <w:tcW w:w="2970" w:type="dxa"/>
          </w:tcPr>
          <w:p w14:paraId="1CA106C6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</w:tcPr>
          <w:p w14:paraId="688DADFF" w14:textId="3D847A28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1E590833" w14:textId="5C4D64E0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589C49F8" w14:textId="176E270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14:paraId="7ECE86D5" w14:textId="527B71B3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271,169</w:t>
            </w:r>
          </w:p>
        </w:tc>
        <w:tc>
          <w:tcPr>
            <w:tcW w:w="1026" w:type="dxa"/>
          </w:tcPr>
          <w:p w14:paraId="54178E1E" w14:textId="0DAED218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14:paraId="26B3EEBD" w14:textId="63E5653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271,169</w:t>
            </w:r>
          </w:p>
        </w:tc>
        <w:tc>
          <w:tcPr>
            <w:tcW w:w="1089" w:type="dxa"/>
            <w:shd w:val="clear" w:color="auto" w:fill="auto"/>
          </w:tcPr>
          <w:p w14:paraId="5FDA9A55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4.15</w:t>
            </w:r>
          </w:p>
        </w:tc>
      </w:tr>
      <w:tr w:rsidR="00B52197" w:rsidRPr="009D37DC" w14:paraId="00B84B6A" w14:textId="77777777" w:rsidTr="00630092">
        <w:tc>
          <w:tcPr>
            <w:tcW w:w="2970" w:type="dxa"/>
          </w:tcPr>
          <w:p w14:paraId="4BFB8D4B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4201" w14:textId="3B6C21ED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C5FB" w14:textId="413BA43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E8B4" w14:textId="597C416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vAlign w:val="bottom"/>
          </w:tcPr>
          <w:p w14:paraId="30DF15E9" w14:textId="36FB2246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14:paraId="79586149" w14:textId="574B3DB3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6,393</w:t>
            </w:r>
          </w:p>
        </w:tc>
        <w:tc>
          <w:tcPr>
            <w:tcW w:w="1029" w:type="dxa"/>
            <w:shd w:val="clear" w:color="auto" w:fill="auto"/>
          </w:tcPr>
          <w:p w14:paraId="4E991EF6" w14:textId="7C8ADCD5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6,393</w:t>
            </w:r>
          </w:p>
        </w:tc>
        <w:tc>
          <w:tcPr>
            <w:tcW w:w="1089" w:type="dxa"/>
            <w:shd w:val="clear" w:color="auto" w:fill="auto"/>
          </w:tcPr>
          <w:p w14:paraId="63459D81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52197" w:rsidRPr="009D37DC" w14:paraId="039A7E7C" w14:textId="77777777" w:rsidTr="00630092">
        <w:tc>
          <w:tcPr>
            <w:tcW w:w="2970" w:type="dxa"/>
          </w:tcPr>
          <w:p w14:paraId="3931C40D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53AF673" w14:textId="24CAC322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020D62E9" w14:textId="2A258BB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569842E9" w14:textId="61BFA3B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</w:tcPr>
          <w:p w14:paraId="2A4BBC51" w14:textId="6C850EE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472,350</w:t>
            </w:r>
          </w:p>
        </w:tc>
        <w:tc>
          <w:tcPr>
            <w:tcW w:w="1026" w:type="dxa"/>
            <w:shd w:val="clear" w:color="auto" w:fill="auto"/>
          </w:tcPr>
          <w:p w14:paraId="36842779" w14:textId="2D7D7D3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55,399</w:t>
            </w:r>
          </w:p>
        </w:tc>
        <w:tc>
          <w:tcPr>
            <w:tcW w:w="1029" w:type="dxa"/>
          </w:tcPr>
          <w:p w14:paraId="06EB21B4" w14:textId="423897A5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527,749</w:t>
            </w:r>
          </w:p>
        </w:tc>
        <w:tc>
          <w:tcPr>
            <w:tcW w:w="1089" w:type="dxa"/>
          </w:tcPr>
          <w:p w14:paraId="0578BA94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B52197" w:rsidRPr="009D37DC" w14:paraId="6F4E5F7A" w14:textId="77777777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F30FCC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1DA26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50AEA39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EC887D0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E0F211D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5761466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DF9761A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634B69C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2197" w:rsidRPr="009D37DC" w14:paraId="3087C84E" w14:textId="77777777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B1BF3C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023AA3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29050E4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57BEDDA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E60B8CA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F9DD9D9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5BB4A12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D15987D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2197" w:rsidRPr="009D37DC" w14:paraId="4560D58C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1C2A75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5A758" w14:textId="2251D9D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3419078" w14:textId="15613CA6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5501997" w14:textId="22CCFA2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CF2B96F" w14:textId="10A6048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6C0894E" w14:textId="333A2B0D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8,158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602EBB" w14:textId="599269E9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8,158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BED9B04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52197" w:rsidRPr="009D37DC" w14:paraId="2267D543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ED47AF" w14:textId="77777777" w:rsidR="00B52197" w:rsidRPr="009D37DC" w:rsidRDefault="00B52197" w:rsidP="00B52197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E3C6A9" w14:textId="5997375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150,690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049232D" w14:textId="61D172A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0D750C2" w14:textId="41F7234F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F421364" w14:textId="1E799C0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4EED944" w14:textId="37F0634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A11DBF1" w14:textId="1CC29A82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150,690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A2FAF60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</w:tr>
      <w:tr w:rsidR="00B52197" w:rsidRPr="009D37DC" w14:paraId="70C98436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6D2796" w14:textId="77777777" w:rsidR="00B52197" w:rsidRPr="009D37DC" w:rsidRDefault="00B52197" w:rsidP="00B5219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5A77" w14:textId="63A50580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5F712E" w14:textId="7382823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085C567" w14:textId="7A152B0F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6F2FC81" w14:textId="72BAC37F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2CD8C8C" w14:textId="74688F16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295ACBB" w14:textId="6A4631E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3103B8E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52197" w:rsidRPr="009D37DC" w14:paraId="1C7D8794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E1EC59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34FF5A" w14:textId="21F669E1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602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F3504A1" w14:textId="05489E3B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281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FFF3B4C" w14:textId="449270F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D641" w14:textId="6F357E40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815D" w14:textId="2151D169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D998919" w14:textId="48E51F52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  883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62D8CC1" w14:textId="0FA626B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B52197" w:rsidRPr="009D37DC" w14:paraId="050FCCA0" w14:textId="77777777" w:rsidTr="0063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C70CD7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443FF0" w14:textId="18EF5B9E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151,292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E55BDFD" w14:textId="319A732C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   281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A669103" w14:textId="66B50BD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BD614E6" w14:textId="54EB2D60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EECC293" w14:textId="5211C8CF" w:rsidR="00B52197" w:rsidRPr="009D37DC" w:rsidRDefault="00B52197" w:rsidP="00B521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8,996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F16788" w14:textId="0F518744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160,569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1D95FD" w14:textId="77777777" w:rsidR="00B52197" w:rsidRPr="009D37DC" w:rsidRDefault="00B52197" w:rsidP="00B5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A29D511" w14:textId="77777777" w:rsidR="00F1351C" w:rsidRPr="009D37DC" w:rsidRDefault="00F1351C" w:rsidP="00E6242F">
      <w:pPr>
        <w:rPr>
          <w:rFonts w:ascii="Angsana New" w:hAnsi="Angsana New"/>
          <w:sz w:val="26"/>
          <w:szCs w:val="26"/>
        </w:rPr>
      </w:pPr>
    </w:p>
    <w:tbl>
      <w:tblPr>
        <w:tblW w:w="9939" w:type="dxa"/>
        <w:tblInd w:w="-81" w:type="dxa"/>
        <w:tblLook w:val="00A0" w:firstRow="1" w:lastRow="0" w:firstColumn="1" w:lastColumn="0" w:noHBand="0" w:noVBand="0"/>
      </w:tblPr>
      <w:tblGrid>
        <w:gridCol w:w="2970"/>
        <w:gridCol w:w="900"/>
        <w:gridCol w:w="999"/>
        <w:gridCol w:w="972"/>
        <w:gridCol w:w="954"/>
        <w:gridCol w:w="1026"/>
        <w:gridCol w:w="1029"/>
        <w:gridCol w:w="1089"/>
      </w:tblGrid>
      <w:tr w:rsidR="004A08B5" w:rsidRPr="009D37DC" w14:paraId="62EF92E1" w14:textId="77777777" w:rsidTr="00D83465">
        <w:tc>
          <w:tcPr>
            <w:tcW w:w="2970" w:type="dxa"/>
          </w:tcPr>
          <w:p w14:paraId="41DFB6D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14:paraId="3E75D20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14:paraId="49086AA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A08B5" w:rsidRPr="009D37DC" w14:paraId="207BD559" w14:textId="77777777" w:rsidTr="00D83465">
        <w:tc>
          <w:tcPr>
            <w:tcW w:w="2970" w:type="dxa"/>
          </w:tcPr>
          <w:p w14:paraId="1BE2AD4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1DAFE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2561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14:paraId="27F2964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A08B5" w:rsidRPr="009D37DC" w14:paraId="3578A3FD" w14:textId="77777777" w:rsidTr="00D83465">
        <w:tc>
          <w:tcPr>
            <w:tcW w:w="2970" w:type="dxa"/>
          </w:tcPr>
          <w:p w14:paraId="49B4699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45AF1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E619E2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1FD066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22EB54C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14:paraId="3920AC2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4A08B5" w:rsidRPr="009D37DC" w14:paraId="343CD79C" w14:textId="77777777" w:rsidTr="00D83465">
        <w:tc>
          <w:tcPr>
            <w:tcW w:w="2970" w:type="dxa"/>
          </w:tcPr>
          <w:p w14:paraId="7038029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C93BD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6099C3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BAE68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222A051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111DA2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EA2C9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4" w:type="dxa"/>
          </w:tcPr>
          <w:p w14:paraId="06BD2EF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22C0781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14:paraId="4CCC4F4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509CB0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14:paraId="73BEB7E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6A1725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14:paraId="2AABEBE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14:paraId="2085488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A08B5" w:rsidRPr="009D37DC" w14:paraId="4CE0A0C0" w14:textId="77777777" w:rsidTr="00D83465">
        <w:tc>
          <w:tcPr>
            <w:tcW w:w="2970" w:type="dxa"/>
          </w:tcPr>
          <w:p w14:paraId="1D2850B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AD5C8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BC3EEB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36AA322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3A53FC0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2F8994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61CC82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937631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8B5" w:rsidRPr="009D37DC" w14:paraId="353C2D67" w14:textId="77777777" w:rsidTr="00D83465">
        <w:tc>
          <w:tcPr>
            <w:tcW w:w="2970" w:type="dxa"/>
          </w:tcPr>
          <w:p w14:paraId="6083BF3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94B762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1F0163F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14:paraId="1365608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3335452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1DA9E94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A66AD3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0101D2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8B5" w:rsidRPr="009D37DC" w14:paraId="35F3207A" w14:textId="77777777" w:rsidTr="00D83465">
        <w:tc>
          <w:tcPr>
            <w:tcW w:w="2970" w:type="dxa"/>
          </w:tcPr>
          <w:p w14:paraId="60A68B2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7036377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AFB465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44C7788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14:paraId="336716E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64,849</w:t>
            </w:r>
          </w:p>
        </w:tc>
        <w:tc>
          <w:tcPr>
            <w:tcW w:w="1026" w:type="dxa"/>
            <w:shd w:val="clear" w:color="auto" w:fill="auto"/>
          </w:tcPr>
          <w:p w14:paraId="14E56EB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1,222</w:t>
            </w:r>
          </w:p>
        </w:tc>
        <w:tc>
          <w:tcPr>
            <w:tcW w:w="1029" w:type="dxa"/>
          </w:tcPr>
          <w:p w14:paraId="40D40B3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66,071</w:t>
            </w:r>
          </w:p>
        </w:tc>
        <w:tc>
          <w:tcPr>
            <w:tcW w:w="1089" w:type="dxa"/>
            <w:shd w:val="clear" w:color="auto" w:fill="auto"/>
          </w:tcPr>
          <w:p w14:paraId="21BEF61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0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A08B5" w:rsidRPr="009D37DC" w14:paraId="56BBCD07" w14:textId="77777777" w:rsidTr="00D83465">
        <w:tc>
          <w:tcPr>
            <w:tcW w:w="2970" w:type="dxa"/>
          </w:tcPr>
          <w:p w14:paraId="4B31BF8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E8DD51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3234C9E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2E32174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14:paraId="52B4DF41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14:paraId="7FE5AB3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24,842</w:t>
            </w:r>
          </w:p>
        </w:tc>
        <w:tc>
          <w:tcPr>
            <w:tcW w:w="1029" w:type="dxa"/>
          </w:tcPr>
          <w:p w14:paraId="28E708D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24,842</w:t>
            </w:r>
          </w:p>
        </w:tc>
        <w:tc>
          <w:tcPr>
            <w:tcW w:w="1089" w:type="dxa"/>
            <w:shd w:val="clear" w:color="auto" w:fill="auto"/>
          </w:tcPr>
          <w:p w14:paraId="424B1D9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A08B5" w:rsidRPr="009D37DC" w14:paraId="01CE0406" w14:textId="77777777" w:rsidTr="00D83465">
        <w:tc>
          <w:tcPr>
            <w:tcW w:w="2970" w:type="dxa"/>
          </w:tcPr>
          <w:p w14:paraId="7DB559D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</w:tcPr>
          <w:p w14:paraId="31444DD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246B2EE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3EF3798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14:paraId="1D895A6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170,240</w:t>
            </w:r>
          </w:p>
        </w:tc>
        <w:tc>
          <w:tcPr>
            <w:tcW w:w="1026" w:type="dxa"/>
          </w:tcPr>
          <w:p w14:paraId="395DE3A8" w14:textId="641EE240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="00B52197" w:rsidRPr="009D37DC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14:paraId="61F36D6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Pr="009D37DC">
              <w:rPr>
                <w:rFonts w:ascii="Angsana New" w:hAnsi="Angsana New"/>
                <w:sz w:val="22"/>
                <w:szCs w:val="22"/>
              </w:rPr>
              <w:t>170,240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89" w:type="dxa"/>
            <w:shd w:val="clear" w:color="auto" w:fill="auto"/>
          </w:tcPr>
          <w:p w14:paraId="52B8422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4.15</w:t>
            </w:r>
          </w:p>
        </w:tc>
      </w:tr>
      <w:tr w:rsidR="004A08B5" w:rsidRPr="009D37DC" w14:paraId="7513721B" w14:textId="77777777" w:rsidTr="00D83465">
        <w:tc>
          <w:tcPr>
            <w:tcW w:w="2970" w:type="dxa"/>
          </w:tcPr>
          <w:p w14:paraId="577CFC5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B59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D80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D96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</w:tcPr>
          <w:p w14:paraId="6A3C92E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14:paraId="30DD324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1,800</w:t>
            </w:r>
          </w:p>
        </w:tc>
        <w:tc>
          <w:tcPr>
            <w:tcW w:w="1029" w:type="dxa"/>
            <w:shd w:val="clear" w:color="auto" w:fill="auto"/>
          </w:tcPr>
          <w:p w14:paraId="30DF107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1,800</w:t>
            </w:r>
          </w:p>
        </w:tc>
        <w:tc>
          <w:tcPr>
            <w:tcW w:w="1089" w:type="dxa"/>
            <w:shd w:val="clear" w:color="auto" w:fill="auto"/>
          </w:tcPr>
          <w:p w14:paraId="78872E9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A08B5" w:rsidRPr="009D37DC" w14:paraId="1028C3A0" w14:textId="77777777" w:rsidTr="00D83465">
        <w:tc>
          <w:tcPr>
            <w:tcW w:w="2970" w:type="dxa"/>
          </w:tcPr>
          <w:p w14:paraId="060D5D7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9C64D41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14:paraId="578E9FF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159B890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</w:tcPr>
          <w:p w14:paraId="0AE53B5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235,089</w:t>
            </w:r>
          </w:p>
        </w:tc>
        <w:tc>
          <w:tcPr>
            <w:tcW w:w="1026" w:type="dxa"/>
            <w:shd w:val="clear" w:color="auto" w:fill="auto"/>
          </w:tcPr>
          <w:p w14:paraId="172187D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27,864</w:t>
            </w:r>
          </w:p>
        </w:tc>
        <w:tc>
          <w:tcPr>
            <w:tcW w:w="1029" w:type="dxa"/>
          </w:tcPr>
          <w:p w14:paraId="7C650EC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262,953</w:t>
            </w:r>
          </w:p>
        </w:tc>
        <w:tc>
          <w:tcPr>
            <w:tcW w:w="1089" w:type="dxa"/>
          </w:tcPr>
          <w:p w14:paraId="4BF4FA0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4A08B5" w:rsidRPr="009D37DC" w14:paraId="0F0C2FA5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E585E1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DB76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68263E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340760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FDD3C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6B220D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AA35EC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878D83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8B5" w:rsidRPr="009D37DC" w14:paraId="780CF043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8C891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37D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74CB8A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6B15B3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D04AD3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775C9D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CCDBD3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BE0949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1B2164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08B5" w:rsidRPr="009D37DC" w14:paraId="76BD5819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6A381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D37DC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5DC96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F1C3C5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944756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258E46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73F4A83" w14:textId="0FDAAEE8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="00B52197" w:rsidRPr="009D37DC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1A708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B5C15C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A08B5" w:rsidRPr="009D37DC" w14:paraId="1108BD17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E9B63C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00FF1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6466F9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733DF1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C01D95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DFB6E4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3,613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C1FF1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3,613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A65089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A08B5" w:rsidRPr="009D37DC" w14:paraId="05748B03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4AE29D" w14:textId="77777777" w:rsidR="004A08B5" w:rsidRPr="009D37DC" w:rsidRDefault="004A08B5" w:rsidP="00D83465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470E9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78,291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CCC664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87B634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09CF70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0BCDB7F" w14:textId="5374C535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="00B52197" w:rsidRPr="009D37DC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83D73D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78,291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891339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</w:tr>
      <w:tr w:rsidR="004A08B5" w:rsidRPr="009D37DC" w14:paraId="6B66A78A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05A830" w14:textId="77777777" w:rsidR="004A08B5" w:rsidRPr="009D37DC" w:rsidRDefault="004A08B5" w:rsidP="00D8346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1218D2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04F12E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494B68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82B42F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B5DDF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1148D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C23259B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A08B5" w:rsidRPr="009D37DC" w14:paraId="503EFEF6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36394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FC15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>1,302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3E90610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 1,282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D9A7D63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AC9162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F64CD09" w14:textId="41BE74AB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</w:t>
            </w:r>
            <w:r w:rsidR="00B52197"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  <w:cs/>
              </w:rPr>
              <w:t>-</w:t>
            </w: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91AA271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single"/>
              </w:rPr>
              <w:t xml:space="preserve">     2,584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DD6B087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</w:rPr>
              <w:t>5</w:t>
            </w:r>
            <w:r w:rsidRPr="009D37D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37DC">
              <w:rPr>
                <w:rFonts w:ascii="Angsana New" w:hAnsi="Angsana New"/>
                <w:sz w:val="22"/>
                <w:szCs w:val="22"/>
              </w:rPr>
              <w:t>19,</w:t>
            </w:r>
            <w:r w:rsidRPr="009D37D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4A08B5" w:rsidRPr="009D37DC" w14:paraId="682BCD78" w14:textId="77777777" w:rsidTr="00D83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C80DF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9D37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D8EF4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79,593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CF223F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>1,282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05BC30E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B56CC9F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629,817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BF4D61D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     3,756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AC6F505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9D37DC">
              <w:rPr>
                <w:rFonts w:ascii="Angsana New" w:hAnsi="Angsana New"/>
                <w:sz w:val="22"/>
                <w:szCs w:val="22"/>
                <w:u w:val="double"/>
              </w:rPr>
              <w:t xml:space="preserve"> 714,448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DB29C88" w14:textId="77777777" w:rsidR="004A08B5" w:rsidRPr="009D37DC" w:rsidRDefault="004A08B5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3765A0B" w14:textId="77777777" w:rsidR="0022588E" w:rsidRPr="009D37DC" w:rsidRDefault="002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1E6955F4" w14:textId="77777777" w:rsidR="005D10D3" w:rsidRPr="009D37DC" w:rsidRDefault="005D10D3" w:rsidP="00E6242F">
      <w:pPr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A133227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5D77EB11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 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>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5C81D067" w14:textId="77777777" w:rsidR="00733B80" w:rsidRPr="009D37DC" w:rsidRDefault="00733B80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B24E877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เงินสดและรายการเทียบเท่าเงินสด</w:t>
      </w:r>
      <w:r w:rsidRPr="009D37DC">
        <w:rPr>
          <w:rFonts w:ascii="Angsana New" w:hAnsi="Angsana New"/>
          <w:sz w:val="26"/>
          <w:szCs w:val="26"/>
          <w:cs/>
        </w:rPr>
        <w:t xml:space="preserve"> ลูกหนี้การค้าและลูกหนี้</w:t>
      </w:r>
      <w:r w:rsidR="007046B1" w:rsidRPr="009D37DC">
        <w:rPr>
          <w:rFonts w:ascii="Angsana New" w:hAnsi="Angsana New"/>
          <w:sz w:val="26"/>
          <w:szCs w:val="26"/>
          <w:cs/>
        </w:rPr>
        <w:t>หมุนเวียน</w:t>
      </w:r>
      <w:r w:rsidRPr="009D37DC">
        <w:rPr>
          <w:rFonts w:ascii="Angsana New" w:hAnsi="Angsana New"/>
          <w:sz w:val="26"/>
          <w:szCs w:val="26"/>
          <w:cs/>
        </w:rPr>
        <w:t>อื่น</w:t>
      </w:r>
      <w:r w:rsidR="00502305" w:rsidRPr="009D37DC">
        <w:rPr>
          <w:rFonts w:ascii="Angsana New" w:hAnsi="Angsana New"/>
          <w:sz w:val="26"/>
          <w:szCs w:val="26"/>
          <w:cs/>
        </w:rPr>
        <w:t xml:space="preserve"> และเงินให้กู้ยืม</w:t>
      </w:r>
      <w:r w:rsidR="006B6C1E" w:rsidRPr="009D37DC">
        <w:rPr>
          <w:rFonts w:ascii="Angsana New" w:hAnsi="Angsana New"/>
          <w:sz w:val="26"/>
          <w:szCs w:val="26"/>
          <w:cs/>
        </w:rPr>
        <w:t>ระยะสั้น</w:t>
      </w:r>
      <w:r w:rsidR="00502305" w:rsidRPr="009D37DC">
        <w:rPr>
          <w:rFonts w:ascii="Angsana New" w:hAnsi="Angsana New"/>
          <w:sz w:val="26"/>
          <w:szCs w:val="26"/>
          <w:cs/>
        </w:rPr>
        <w:t xml:space="preserve">แก่บริษัทย่อย </w:t>
      </w:r>
      <w:r w:rsidRPr="009D37DC">
        <w:rPr>
          <w:rFonts w:ascii="Angsana New" w:hAnsi="Angsana New"/>
          <w:sz w:val="26"/>
          <w:szCs w:val="26"/>
          <w:cs/>
        </w:rPr>
        <w:t xml:space="preserve">: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51F71065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E3CD394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เงินกู้ยืมระยะสั้นจากสถาบันการเงิน  </w:t>
      </w:r>
      <w:r w:rsidR="00502305" w:rsidRPr="009D37DC">
        <w:rPr>
          <w:rFonts w:ascii="Angsana New" w:hAnsi="Angsana New"/>
          <w:sz w:val="26"/>
          <w:szCs w:val="26"/>
          <w:cs/>
          <w:lang w:val="th-TH"/>
        </w:rPr>
        <w:t>เจ้าหนี้การค้าและเจ้าหนี้</w:t>
      </w:r>
      <w:r w:rsidR="007046B1" w:rsidRPr="009D37DC">
        <w:rPr>
          <w:rFonts w:ascii="Angsana New" w:hAnsi="Angsana New"/>
          <w:sz w:val="26"/>
          <w:szCs w:val="26"/>
          <w:cs/>
          <w:lang w:val="th-TH"/>
        </w:rPr>
        <w:t>หมุนเวียน</w:t>
      </w:r>
      <w:r w:rsidR="00502305" w:rsidRPr="009D37DC">
        <w:rPr>
          <w:rFonts w:ascii="Angsana New" w:hAnsi="Angsana New"/>
          <w:sz w:val="26"/>
          <w:szCs w:val="26"/>
          <w:cs/>
          <w:lang w:val="th-TH"/>
        </w:rPr>
        <w:t xml:space="preserve">อื่น  </w:t>
      </w:r>
      <w:r w:rsidR="000C2814" w:rsidRPr="009D37DC">
        <w:rPr>
          <w:rFonts w:ascii="Angsana New" w:hAnsi="Angsana New"/>
          <w:sz w:val="26"/>
          <w:szCs w:val="26"/>
          <w:cs/>
          <w:lang w:val="th-TH"/>
        </w:rPr>
        <w:t>และ</w:t>
      </w:r>
      <w:r w:rsidRPr="009D37DC">
        <w:rPr>
          <w:rFonts w:ascii="Angsana New" w:hAnsi="Angsana New"/>
          <w:sz w:val="26"/>
          <w:szCs w:val="26"/>
          <w:cs/>
          <w:lang w:val="th-TH"/>
        </w:rPr>
        <w:t>เงินกู้ยืม</w:t>
      </w:r>
      <w:r w:rsidR="006B6C1E" w:rsidRPr="009D37DC">
        <w:rPr>
          <w:rFonts w:ascii="Angsana New" w:hAnsi="Angsana New"/>
          <w:sz w:val="26"/>
          <w:szCs w:val="26"/>
          <w:cs/>
          <w:lang w:val="th-TH"/>
        </w:rPr>
        <w:t>ระยะสั้น</w:t>
      </w:r>
      <w:r w:rsidRPr="009D37DC">
        <w:rPr>
          <w:rFonts w:ascii="Angsana New" w:hAnsi="Angsana New"/>
          <w:sz w:val="26"/>
          <w:szCs w:val="26"/>
          <w:cs/>
          <w:lang w:val="th-TH"/>
        </w:rPr>
        <w:t>จากบริษัท</w:t>
      </w:r>
      <w:r w:rsidR="006B6C1E" w:rsidRPr="009D37DC">
        <w:rPr>
          <w:rFonts w:ascii="Angsana New" w:hAnsi="Angsana New"/>
          <w:sz w:val="26"/>
          <w:szCs w:val="26"/>
          <w:cs/>
          <w:lang w:val="th-TH"/>
        </w:rPr>
        <w:t xml:space="preserve">ย่อย </w:t>
      </w:r>
      <w:r w:rsidRPr="009D37DC">
        <w:rPr>
          <w:rFonts w:ascii="Angsana New" w:hAnsi="Angsana New"/>
          <w:sz w:val="26"/>
          <w:szCs w:val="26"/>
          <w:cs/>
          <w:lang w:val="th-TH"/>
        </w:rPr>
        <w:t>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14:paraId="4E8D82EC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5E46D61" w14:textId="77777777" w:rsidR="00502305" w:rsidRPr="009D37DC" w:rsidRDefault="0022588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 w:hint="cs"/>
          <w:sz w:val="26"/>
          <w:szCs w:val="26"/>
          <w:cs/>
          <w:lang w:val="th-TH"/>
        </w:rPr>
        <w:t>เงินมัดจำและ</w:t>
      </w:r>
      <w:r w:rsidR="00502305" w:rsidRPr="009D37DC">
        <w:rPr>
          <w:rFonts w:ascii="Angsana New" w:hAnsi="Angsana New"/>
          <w:sz w:val="26"/>
          <w:szCs w:val="26"/>
          <w:cs/>
          <w:lang w:val="th-TH"/>
        </w:rPr>
        <w:t xml:space="preserve">เจ้าหนี้เงินประกันผลงาน </w:t>
      </w:r>
      <w:r w:rsidR="00502305" w:rsidRPr="009D37DC">
        <w:rPr>
          <w:rFonts w:ascii="Angsana New" w:hAnsi="Angsana New"/>
          <w:sz w:val="26"/>
          <w:szCs w:val="26"/>
          <w:cs/>
        </w:rPr>
        <w:t>: ไม่สามารถคำนวนมูลค่ายุติธรรมได้เนื่องจากไม่สามารถกำหนดอัตราดอกเบี้ยที่เหมาะสมได้</w:t>
      </w:r>
    </w:p>
    <w:p w14:paraId="4744ED51" w14:textId="77777777" w:rsidR="00502305" w:rsidRPr="009D37DC" w:rsidRDefault="0050230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3A51166A" w14:textId="77777777" w:rsidR="005D10D3" w:rsidRPr="009D37DC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หนี้สินตามสัญญาเช่าการเงินซึ่งมีอัตราดอกเบี้ยคงที่ มีราคาตามบัญชีไม่แตกต่างจากราคายุติธรรมอย่างเป็นสาระสำคัญ   เนื่องจากมีอัตราดอกเบี้ยคงที่ซึ่งใกล้เคียงกับอัตราดอกเบี้ยตามท้องตลาด</w:t>
      </w:r>
    </w:p>
    <w:p w14:paraId="53D5C01E" w14:textId="77777777" w:rsidR="0022588E" w:rsidRPr="009D37DC" w:rsidRDefault="002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br w:type="page"/>
      </w:r>
    </w:p>
    <w:p w14:paraId="4A38100C" w14:textId="77777777" w:rsidR="00814137" w:rsidRPr="009D37DC" w:rsidRDefault="00845923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DE2AA7" w:rsidRPr="009D37DC">
        <w:rPr>
          <w:rFonts w:ascii="Angsana New" w:hAnsi="Angsana New"/>
          <w:b/>
          <w:bCs/>
          <w:sz w:val="26"/>
          <w:szCs w:val="26"/>
        </w:rPr>
        <w:t>8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="00963733" w:rsidRPr="009D37DC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63CC6B55" w14:textId="77777777" w:rsidR="00845923" w:rsidRPr="009D37DC" w:rsidRDefault="00845923" w:rsidP="00E6242F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343E86F4" w14:textId="77777777" w:rsidR="005F3446" w:rsidRPr="009D37DC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ส่วนงานธุรกิจ</w:t>
      </w:r>
    </w:p>
    <w:p w14:paraId="5DCC07C5" w14:textId="77777777" w:rsidR="00973FE1" w:rsidRPr="009D37DC" w:rsidRDefault="00973FE1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7752F531" w14:textId="77777777" w:rsidR="005F3446" w:rsidRPr="009D37DC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กลุ่มบริษัทดำเนินธุรกิจหลักคือธุรกิจอาหาร ดังนั้นฝ่ายบริหารจึงพิจารณาว่า กลุ่มบริษัทมีส่วนงานเพียงส่วนงานเดียว</w:t>
      </w:r>
    </w:p>
    <w:p w14:paraId="449556D5" w14:textId="77777777" w:rsidR="005F3446" w:rsidRPr="009D37DC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3030F0F0" w14:textId="77777777" w:rsidR="00C52322" w:rsidRPr="009D37DC" w:rsidRDefault="00C52322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ส่วนงานภูมิศาสตร์</w:t>
      </w:r>
    </w:p>
    <w:p w14:paraId="6097EC92" w14:textId="77777777" w:rsidR="00973FE1" w:rsidRPr="009D37DC" w:rsidRDefault="00973FE1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3F5B7E85" w14:textId="77777777" w:rsidR="00C52322" w:rsidRPr="009D37DC" w:rsidRDefault="00C52322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รายละเอียดข้อมูลทางการเงินจำแนกตามส่วนงานภูมิศาสตร์ของกลุ่มบริษัทในงบการเงินรวมสำหรับปีสิ้นสุดวันที่ </w:t>
      </w:r>
      <w:r w:rsidR="005B198D" w:rsidRPr="009D37DC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135DEF" w:rsidRPr="009D37DC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3C4EC3" w:rsidRPr="009D37DC"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="00135DEF" w:rsidRPr="009D37DC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582E4E" w:rsidRPr="009D37DC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135DEF" w:rsidRPr="009D37D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8355E2" w:rsidRPr="009D37DC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  </w:t>
      </w:r>
    </w:p>
    <w:p w14:paraId="34119A38" w14:textId="77777777" w:rsidR="00DE2AA7" w:rsidRPr="009D37DC" w:rsidRDefault="00DE2AA7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818"/>
        <w:gridCol w:w="270"/>
        <w:gridCol w:w="1530"/>
        <w:gridCol w:w="270"/>
        <w:gridCol w:w="1530"/>
      </w:tblGrid>
      <w:tr w:rsidR="00DE2AA7" w:rsidRPr="009D37DC" w14:paraId="2F8AB307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563162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14AAD" w14:textId="77777777" w:rsidR="00DE2AA7" w:rsidRPr="009D37DC" w:rsidRDefault="00DE2AA7" w:rsidP="00D8346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DE2AA7" w:rsidRPr="009D37DC" w14:paraId="0F72629B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02E7C2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203F9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F4319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DCF2E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DAED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866F4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AA7" w:rsidRPr="009D37DC" w14:paraId="56D3EEC8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3D8995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DD3F896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47C11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486F79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91986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4F5BC" w14:textId="77777777" w:rsidR="00DE2AA7" w:rsidRPr="009D37DC" w:rsidRDefault="00DE2AA7" w:rsidP="00D8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E2AA7" w:rsidRPr="009D37DC" w14:paraId="49220845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7C656C" w14:textId="77777777" w:rsidR="00DE2AA7" w:rsidRPr="009D37DC" w:rsidRDefault="00DE2AA7" w:rsidP="00402638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B8FE4" w14:textId="77777777" w:rsidR="00DE2AA7" w:rsidRPr="009D37DC" w:rsidRDefault="00DE2AA7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BE563" w14:textId="77777777" w:rsidR="00DE2AA7" w:rsidRPr="009D37DC" w:rsidRDefault="00DE2AA7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BCC5A" w14:textId="77777777" w:rsidR="00DE2AA7" w:rsidRPr="009D37DC" w:rsidRDefault="00DE2AA7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B53D0" w14:textId="77777777" w:rsidR="00DE2AA7" w:rsidRPr="009D37DC" w:rsidRDefault="00DE2AA7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B3877" w14:textId="77777777" w:rsidR="00DE2AA7" w:rsidRPr="009D37DC" w:rsidRDefault="00DE2AA7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3F15" w:rsidRPr="009D37DC" w14:paraId="75E41EB9" w14:textId="77777777" w:rsidTr="00AB2F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A40D24" w14:textId="00ECCC49" w:rsidR="00BC3F15" w:rsidRPr="009D37DC" w:rsidRDefault="00BC3F15" w:rsidP="00BC3F15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="002E687F" w:rsidRPr="009D37DC">
              <w:rPr>
                <w:rFonts w:ascii="Angsana New" w:hAnsi="Angsan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5990241" w14:textId="6B37D89F" w:rsidR="00BC3F15" w:rsidRPr="009D37DC" w:rsidRDefault="00BC3F15" w:rsidP="00F1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3,019.</w:t>
            </w:r>
            <w:r w:rsidR="00F16404" w:rsidRPr="009D37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7232" w14:textId="77777777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41C84D" w14:textId="602CDF55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7.</w:t>
            </w:r>
            <w:r w:rsidR="00F16404"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DE72B" w14:textId="77777777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8A5B7A" w14:textId="2C6A2859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3,026.6</w:t>
            </w:r>
          </w:p>
        </w:tc>
      </w:tr>
      <w:tr w:rsidR="00402638" w:rsidRPr="009D37DC" w14:paraId="5E18B105" w14:textId="77777777" w:rsidTr="00AB2F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0C77BC" w14:textId="10E36F9F" w:rsidR="00402638" w:rsidRPr="009D37DC" w:rsidRDefault="00402638" w:rsidP="002E687F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</w:t>
            </w:r>
            <w:r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ขาย</w:t>
            </w:r>
            <w:r w:rsidR="002E687F"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55A2470" w14:textId="01BF7788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(1,615.9)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4BEEA" w14:textId="77777777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8D1C3B" w14:textId="60019DCE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(5.4)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0DBC6" w14:textId="77777777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C1AB0" w14:textId="2CBF58EF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(1,621.3)</w:t>
            </w:r>
          </w:p>
        </w:tc>
      </w:tr>
      <w:tr w:rsidR="00BC3F15" w:rsidRPr="009D37DC" w14:paraId="274A3F91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0474F2" w14:textId="77777777" w:rsidR="00BC3F15" w:rsidRPr="009D37DC" w:rsidRDefault="00BC3F15" w:rsidP="00BC3F1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730D1" w14:textId="7E6C08F6" w:rsidR="00BC3F15" w:rsidRPr="009D37DC" w:rsidRDefault="00BC3F15" w:rsidP="00F1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1,403.</w:t>
            </w:r>
            <w:r w:rsidR="00F16404" w:rsidRPr="009D37D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8B804" w14:textId="77777777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82F1E" w14:textId="0EC2E9A3" w:rsidR="00BC3F15" w:rsidRPr="009D37DC" w:rsidRDefault="00BC3F15" w:rsidP="00F1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1.</w:t>
            </w:r>
            <w:r w:rsidR="00F16404" w:rsidRPr="009D37D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47E8B" w14:textId="77777777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78306" w14:textId="0745A12D" w:rsidR="00BC3F15" w:rsidRPr="009D37DC" w:rsidRDefault="00BC3F15" w:rsidP="00BC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1,405.3</w:t>
            </w:r>
          </w:p>
        </w:tc>
      </w:tr>
      <w:tr w:rsidR="00AB2FC4" w:rsidRPr="009D37DC" w14:paraId="0D396EE3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574F7" w14:textId="77777777" w:rsidR="00AB2FC4" w:rsidRPr="009D37DC" w:rsidRDefault="00AB2FC4" w:rsidP="00AB2F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5190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DC73C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810A4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462EB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03A764" w14:textId="18F4983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117.5</w:t>
            </w:r>
          </w:p>
        </w:tc>
      </w:tr>
      <w:tr w:rsidR="00AB2FC4" w:rsidRPr="009D37DC" w14:paraId="22B41C9B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FBFD9" w14:textId="24C1A1C3" w:rsidR="00AB2FC4" w:rsidRPr="009D37DC" w:rsidRDefault="007022E1" w:rsidP="00AB2F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C950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AE80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4A9A5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7CC287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3FBFF6" w14:textId="7A803691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(901.9)</w:t>
            </w:r>
          </w:p>
        </w:tc>
      </w:tr>
      <w:tr w:rsidR="00AB2FC4" w:rsidRPr="009D37DC" w14:paraId="4A2F73DE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BA30C9" w14:textId="77777777" w:rsidR="00AB2FC4" w:rsidRPr="009D37DC" w:rsidRDefault="00AB2FC4" w:rsidP="00AB2F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E7DFC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2D33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26D2B9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6ECAD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686676" w14:textId="23BA488C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(489.7)</w:t>
            </w:r>
          </w:p>
        </w:tc>
      </w:tr>
      <w:tr w:rsidR="00AB2FC4" w:rsidRPr="009D37DC" w14:paraId="1084A52D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7CD711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6703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D500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2F44F4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52A52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E551EB" w14:textId="3C7DDDAE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(3.7)</w:t>
            </w:r>
          </w:p>
        </w:tc>
      </w:tr>
      <w:tr w:rsidR="00AB2FC4" w:rsidRPr="009D37DC" w14:paraId="4BAD3201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C16C1D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D7A49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935FC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08DADD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133B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CEBE" w14:textId="43AE263D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(21.3)</w:t>
            </w:r>
          </w:p>
        </w:tc>
      </w:tr>
      <w:tr w:rsidR="00AB2FC4" w:rsidRPr="009D37DC" w14:paraId="1E578361" w14:textId="77777777" w:rsidTr="00D834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64282E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6420D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E8A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A394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4B7ED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FC9B" w14:textId="0AFDDDB0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106.2</w:t>
            </w:r>
          </w:p>
        </w:tc>
      </w:tr>
    </w:tbl>
    <w:p w14:paraId="1E57D524" w14:textId="77777777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818"/>
        <w:gridCol w:w="270"/>
        <w:gridCol w:w="1530"/>
        <w:gridCol w:w="270"/>
        <w:gridCol w:w="1530"/>
      </w:tblGrid>
      <w:tr w:rsidR="00752106" w:rsidRPr="009D37DC" w14:paraId="5DCA4A07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9882B2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BE7B" w14:textId="77777777" w:rsidR="00752106" w:rsidRPr="009D37DC" w:rsidRDefault="00752106" w:rsidP="00F4436E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52106" w:rsidRPr="009D37DC" w14:paraId="095DDAE8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6C41D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50A5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8A80C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3D9F5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D60C0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569EF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106" w:rsidRPr="009D37DC" w14:paraId="16FBBEF9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A3AB1A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1E806D2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A823A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42C00A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E18B9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9749ED" w14:textId="77777777" w:rsidR="00752106" w:rsidRPr="009D37DC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52106" w:rsidRPr="009D37DC" w14:paraId="223DA002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DA20EF" w14:textId="77777777" w:rsidR="00752106" w:rsidRPr="009D37DC" w:rsidRDefault="00752106" w:rsidP="00402638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5FCC" w14:textId="77777777" w:rsidR="00752106" w:rsidRPr="009D37DC" w:rsidRDefault="00752106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DC8F6" w14:textId="77777777" w:rsidR="00752106" w:rsidRPr="009D37DC" w:rsidRDefault="00752106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35385" w14:textId="77777777" w:rsidR="00752106" w:rsidRPr="009D37DC" w:rsidRDefault="00752106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7DA1B" w14:textId="77777777" w:rsidR="00752106" w:rsidRPr="009D37DC" w:rsidRDefault="00752106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6E78A" w14:textId="77777777" w:rsidR="00752106" w:rsidRPr="009D37DC" w:rsidRDefault="00752106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2FC4" w:rsidRPr="009D37DC" w14:paraId="34C2699E" w14:textId="77777777" w:rsidTr="00AB2F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301E68" w14:textId="487FC029" w:rsidR="00AB2FC4" w:rsidRPr="009D37DC" w:rsidRDefault="00AB2FC4" w:rsidP="00AB2FC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 w:rsidR="002E687F" w:rsidRPr="009D37DC">
              <w:rPr>
                <w:rFonts w:ascii="Angsana New" w:hAnsi="Angsan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E0B3FAB" w14:textId="49D6D5A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2,846.</w:t>
            </w:r>
            <w:r w:rsidR="002E687F"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4C54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FAF7C1" w14:textId="14687BC4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F544D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51AF65" w14:textId="335004A9" w:rsidR="00AB2FC4" w:rsidRPr="009D37DC" w:rsidRDefault="00AB2FC4" w:rsidP="002E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2,852.</w:t>
            </w:r>
            <w:r w:rsidR="002E687F" w:rsidRPr="009D37D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02638" w:rsidRPr="009D37DC" w14:paraId="5F0164DF" w14:textId="77777777" w:rsidTr="00AB2FC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405A32" w14:textId="719FFA9D" w:rsidR="00402638" w:rsidRPr="009D37DC" w:rsidRDefault="00402638" w:rsidP="00402638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</w:t>
            </w:r>
            <w:r w:rsidRPr="009D37DC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ขาย</w:t>
            </w:r>
            <w:r w:rsidR="002E687F"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2D11877" w14:textId="0A726B70" w:rsidR="00402638" w:rsidRPr="009D37DC" w:rsidRDefault="002E687F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(1,515.2</w:t>
            </w:r>
            <w:r w:rsidR="00402638"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6113" w14:textId="77777777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2CF98F" w14:textId="2DAF607A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(4.6)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6EACC1" w14:textId="77777777" w:rsidR="00402638" w:rsidRPr="009D37DC" w:rsidRDefault="00402638" w:rsidP="0040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63EBC" w14:textId="77A207FC" w:rsidR="00402638" w:rsidRPr="009D37DC" w:rsidRDefault="00402638" w:rsidP="002E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(1,519.</w:t>
            </w:r>
            <w:r w:rsidR="002E687F" w:rsidRPr="009D37DC">
              <w:rPr>
                <w:rFonts w:ascii="Angsana New" w:hAnsi="Angsana New"/>
                <w:sz w:val="26"/>
                <w:szCs w:val="26"/>
              </w:rPr>
              <w:t>8</w:t>
            </w:r>
            <w:r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2FC4" w:rsidRPr="009D37DC" w14:paraId="6C696D8F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2B9340" w14:textId="77777777" w:rsidR="00AB2FC4" w:rsidRPr="009D37DC" w:rsidRDefault="00AB2FC4" w:rsidP="00AB2F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D0187" w14:textId="7E6C358B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1,330.9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05483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6EF78" w14:textId="2C764BFC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DAC2F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33588" w14:textId="2F2CE041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1,332.8</w:t>
            </w:r>
          </w:p>
        </w:tc>
      </w:tr>
      <w:tr w:rsidR="00AB2FC4" w:rsidRPr="009D37DC" w14:paraId="1B3AF076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9CE7E9" w14:textId="77777777" w:rsidR="00AB2FC4" w:rsidRPr="009D37DC" w:rsidRDefault="00AB2FC4" w:rsidP="00AB2F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8AEB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38D5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8069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1A613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2CEADE" w14:textId="18A0CB95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112.1</w:t>
            </w:r>
          </w:p>
        </w:tc>
      </w:tr>
      <w:tr w:rsidR="00AB2FC4" w:rsidRPr="009D37DC" w14:paraId="17A3290C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279FFB" w14:textId="3C35C661" w:rsidR="00AB2FC4" w:rsidRPr="009D37DC" w:rsidRDefault="007022E1" w:rsidP="00AB2F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1341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B411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10DC4D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02DA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43EB36" w14:textId="2CC385F0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(799.1)</w:t>
            </w:r>
          </w:p>
        </w:tc>
      </w:tr>
      <w:tr w:rsidR="00AB2FC4" w:rsidRPr="009D37DC" w14:paraId="6D749473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6A6E33" w14:textId="77777777" w:rsidR="00AB2FC4" w:rsidRPr="009D37DC" w:rsidRDefault="00AB2FC4" w:rsidP="00AB2F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8740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6B3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AD8D20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0BE48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4B226D" w14:textId="70B8A3ED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(448.6)</w:t>
            </w:r>
          </w:p>
        </w:tc>
      </w:tr>
      <w:tr w:rsidR="00AB2FC4" w:rsidRPr="009D37DC" w14:paraId="43961317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6FEC5A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F3D0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587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6A84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522D38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9D8221" w14:textId="19947948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(24.7)</w:t>
            </w:r>
          </w:p>
        </w:tc>
      </w:tr>
      <w:tr w:rsidR="00AB2FC4" w:rsidRPr="009D37DC" w14:paraId="022351EE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6730CB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DAF9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6CC7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E204D4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0207E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B55B2" w14:textId="683D8CDE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(32.3)</w:t>
            </w:r>
          </w:p>
        </w:tc>
      </w:tr>
      <w:tr w:rsidR="00AB2FC4" w:rsidRPr="009D37DC" w14:paraId="5E8B1649" w14:textId="77777777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0AB6C9" w14:textId="77777777" w:rsidR="00AB2FC4" w:rsidRPr="009D37DC" w:rsidRDefault="00AB2FC4" w:rsidP="00AB2FC4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2EDA6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E5B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00E40A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93ACF" w14:textId="77777777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1F5AF" w14:textId="1361B84A" w:rsidR="00AB2FC4" w:rsidRPr="009D37DC" w:rsidRDefault="00AB2FC4" w:rsidP="00AB2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140.2</w:t>
            </w:r>
          </w:p>
        </w:tc>
      </w:tr>
    </w:tbl>
    <w:p w14:paraId="51102D5E" w14:textId="4B70CCE4" w:rsidR="009D5826" w:rsidRPr="009D37DC" w:rsidRDefault="0029748B" w:rsidP="007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="00DE2AA7" w:rsidRPr="009D37DC">
        <w:rPr>
          <w:rFonts w:ascii="Angsana New" w:hAnsi="Angsana New"/>
          <w:b/>
          <w:bCs/>
          <w:sz w:val="26"/>
          <w:szCs w:val="26"/>
        </w:rPr>
        <w:t>9</w:t>
      </w:r>
      <w:r w:rsidR="00845923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845923" w:rsidRPr="009D37DC">
        <w:rPr>
          <w:rFonts w:ascii="Angsana New" w:hAnsi="Angsana New"/>
          <w:b/>
          <w:bCs/>
          <w:sz w:val="26"/>
          <w:szCs w:val="26"/>
        </w:rPr>
        <w:tab/>
      </w:r>
      <w:r w:rsidR="00A83357" w:rsidRPr="009D37DC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74A946BD" w14:textId="77777777" w:rsidR="00845923" w:rsidRPr="009D37DC" w:rsidRDefault="00845923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D0BA777" w14:textId="77777777" w:rsidR="00845923" w:rsidRPr="009D37DC" w:rsidRDefault="000E3913" w:rsidP="00E6242F">
      <w:pPr>
        <w:tabs>
          <w:tab w:val="left" w:pos="2160"/>
          <w:tab w:val="left" w:pos="2880"/>
        </w:tabs>
        <w:ind w:left="544" w:hanging="544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="00845923" w:rsidRPr="009D37DC">
        <w:rPr>
          <w:rFonts w:ascii="Angsana New" w:hAnsi="Angsana New"/>
          <w:sz w:val="26"/>
          <w:szCs w:val="26"/>
          <w:cs/>
        </w:rPr>
        <w:t xml:space="preserve"> </w:t>
      </w:r>
    </w:p>
    <w:p w14:paraId="63243BCC" w14:textId="77777777" w:rsidR="00845923" w:rsidRPr="009D37DC" w:rsidRDefault="00845923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016EA76" w14:textId="1E2739F6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บริษัทและกลุ่มบริษัทมีภาระผูกพันตามสัญญาการจัดซื้อสินทรัพย์ สินค้าและบริการจำนวนเงินรวม </w:t>
      </w:r>
      <w:r w:rsidR="00DC0610" w:rsidRPr="009D37DC">
        <w:rPr>
          <w:rFonts w:ascii="Angsana New" w:hAnsi="Angsana New"/>
          <w:spacing w:val="-4"/>
          <w:sz w:val="26"/>
          <w:szCs w:val="26"/>
        </w:rPr>
        <w:t>59.3</w:t>
      </w:r>
      <w:r w:rsidR="00BA7DF6"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ล้านบาท และ </w:t>
      </w:r>
      <w:r w:rsidR="00DC0610" w:rsidRPr="009D37DC">
        <w:rPr>
          <w:rFonts w:ascii="Angsana New" w:hAnsi="Angsana New"/>
          <w:spacing w:val="-4"/>
          <w:sz w:val="26"/>
          <w:szCs w:val="26"/>
        </w:rPr>
        <w:t>162.8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Pr="009D37DC">
        <w:rPr>
          <w:rFonts w:ascii="Angsana New" w:hAnsi="Angsana New"/>
          <w:sz w:val="26"/>
          <w:szCs w:val="26"/>
          <w:cs/>
        </w:rPr>
        <w:t xml:space="preserve"> ตามลำดับ (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>:</w:t>
      </w:r>
      <w:r w:rsidRPr="009D37DC">
        <w:rPr>
          <w:rFonts w:ascii="Angsana New" w:hAnsi="Angsana New" w:hint="cs"/>
          <w:sz w:val="26"/>
          <w:szCs w:val="26"/>
          <w:cs/>
        </w:rPr>
        <w:t xml:space="preserve"> </w:t>
      </w:r>
      <w:r w:rsidR="00DE2AA7" w:rsidRPr="009D37DC">
        <w:rPr>
          <w:rFonts w:ascii="Angsana New" w:hAnsi="Angsana New"/>
          <w:spacing w:val="-4"/>
          <w:sz w:val="26"/>
          <w:szCs w:val="26"/>
        </w:rPr>
        <w:t>52.2</w:t>
      </w:r>
      <w:r w:rsidRPr="009D37DC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E2AA7" w:rsidRPr="009D37DC">
        <w:rPr>
          <w:rFonts w:ascii="Angsana New" w:hAnsi="Angsana New"/>
          <w:spacing w:val="-4"/>
          <w:sz w:val="26"/>
          <w:szCs w:val="26"/>
        </w:rPr>
        <w:t>120.8</w:t>
      </w:r>
      <w:r w:rsidRPr="009D37DC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14:paraId="0A2D732F" w14:textId="77777777" w:rsidR="00752106" w:rsidRPr="009D37DC" w:rsidRDefault="00752106" w:rsidP="008641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CA87C0A" w14:textId="4CFB3FE4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9D37DC">
        <w:rPr>
          <w:rFonts w:ascii="Angsana New" w:hAnsi="Angsana New"/>
          <w:spacing w:val="-4"/>
          <w:sz w:val="26"/>
          <w:szCs w:val="26"/>
          <w:cs/>
        </w:rPr>
        <w:t>กลุ่มบริษัทมีหนี้สินที่อาจเกิดขึ้นจากการที่ธนาคารในประเทศแห่งหนึ่งออกหนังสือค้ำประกันต่อบริษัทเอกชนหลายแห่งเป็นจำนวนเงิ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D22EA" w:rsidRPr="009D37DC">
        <w:rPr>
          <w:rFonts w:ascii="Angsana New" w:hAnsi="Angsana New"/>
          <w:spacing w:val="-4"/>
          <w:sz w:val="26"/>
          <w:szCs w:val="26"/>
        </w:rPr>
        <w:t>0.6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>ล้านบาท (</w:t>
      </w:r>
      <w:r w:rsidR="00582E4E" w:rsidRPr="009D37DC">
        <w:rPr>
          <w:rFonts w:ascii="Angsana New" w:hAnsi="Angsana New"/>
          <w:spacing w:val="-4"/>
          <w:sz w:val="26"/>
          <w:szCs w:val="26"/>
        </w:rPr>
        <w:t>2561</w:t>
      </w:r>
      <w:r w:rsidRPr="009D37DC">
        <w:rPr>
          <w:rFonts w:ascii="Angsana New" w:hAnsi="Angsana New"/>
          <w:spacing w:val="-4"/>
          <w:sz w:val="26"/>
          <w:szCs w:val="26"/>
          <w:cs/>
        </w:rPr>
        <w:t>:</w:t>
      </w:r>
      <w:r w:rsidR="00910450"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DE2AA7" w:rsidRPr="009D37DC">
        <w:rPr>
          <w:rFonts w:ascii="Angsana New" w:hAnsi="Angsana New"/>
          <w:spacing w:val="-4"/>
          <w:sz w:val="26"/>
          <w:szCs w:val="26"/>
        </w:rPr>
        <w:t>0.4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ล้านบาท)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36AB41FA" w14:textId="77777777" w:rsidR="00752106" w:rsidRPr="009D37DC" w:rsidRDefault="00752106" w:rsidP="008641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30ED9E5" w14:textId="77777777" w:rsidR="00752106" w:rsidRPr="009D37DC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9D37DC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บริษัทย่อยแห่งหนึ่งเป็นผู้ค้ำประกัน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วงเงินสินเชื่อระยะสั้น</w:t>
      </w:r>
      <w:r w:rsidRPr="009D37DC">
        <w:rPr>
          <w:rFonts w:ascii="Angsana New" w:hAnsi="Angsana New"/>
          <w:spacing w:val="-4"/>
          <w:sz w:val="26"/>
          <w:szCs w:val="26"/>
          <w:cs/>
        </w:rPr>
        <w:t>ของบริษัทจำนวนเงิน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200.0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>ล้านบาท (</w:t>
      </w:r>
      <w:r w:rsidR="00DE2AA7" w:rsidRPr="009D37DC">
        <w:rPr>
          <w:rFonts w:ascii="Angsana New" w:hAnsi="Angsana New"/>
          <w:spacing w:val="-4"/>
          <w:sz w:val="26"/>
          <w:szCs w:val="26"/>
        </w:rPr>
        <w:t>2561: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DE2AA7" w:rsidRPr="009D37DC">
        <w:rPr>
          <w:rFonts w:ascii="Angsana New" w:hAnsi="Angsana New"/>
          <w:spacing w:val="-4"/>
          <w:sz w:val="26"/>
          <w:szCs w:val="26"/>
        </w:rPr>
        <w:t>780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>.</w:t>
      </w:r>
      <w:r w:rsidR="00DE2AA7" w:rsidRPr="009D37DC">
        <w:rPr>
          <w:rFonts w:ascii="Angsana New" w:hAnsi="Angsana New"/>
          <w:spacing w:val="-4"/>
          <w:sz w:val="26"/>
          <w:szCs w:val="26"/>
        </w:rPr>
        <w:t>0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)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ตามที่กล่าวไว้ในหมายเหตุ </w:t>
      </w:r>
      <w:r w:rsidR="0022588E" w:rsidRPr="009D37DC">
        <w:rPr>
          <w:rFonts w:ascii="Angsana New" w:hAnsi="Angsana New"/>
          <w:spacing w:val="-4"/>
          <w:sz w:val="26"/>
          <w:szCs w:val="26"/>
          <w:lang w:val="en-GB"/>
        </w:rPr>
        <w:t>1</w:t>
      </w:r>
      <w:r w:rsidR="0022588E" w:rsidRPr="009D37DC">
        <w:rPr>
          <w:rFonts w:ascii="Angsana New" w:hAnsi="Angsana New"/>
          <w:spacing w:val="-4"/>
          <w:sz w:val="26"/>
          <w:szCs w:val="26"/>
        </w:rPr>
        <w:t>4</w:t>
      </w:r>
    </w:p>
    <w:p w14:paraId="4BCA1828" w14:textId="77777777" w:rsidR="00986B82" w:rsidRPr="009D37DC" w:rsidRDefault="00986B82" w:rsidP="008641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30D9AF0" w14:textId="06A30DD2" w:rsidR="00DE2AA7" w:rsidRPr="009D37DC" w:rsidRDefault="00752106" w:rsidP="00DE2AA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ab/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="00DE2AA7" w:rsidRPr="009D37DC">
        <w:rPr>
          <w:rFonts w:ascii="Angsana New" w:hAnsi="Angsana New"/>
          <w:spacing w:val="-4"/>
          <w:sz w:val="26"/>
          <w:szCs w:val="26"/>
        </w:rPr>
        <w:t>26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="00DE2AA7" w:rsidRPr="009D37DC">
        <w:rPr>
          <w:rFonts w:ascii="Angsana New" w:hAnsi="Angsana New"/>
          <w:spacing w:val="-4"/>
          <w:sz w:val="26"/>
          <w:szCs w:val="26"/>
        </w:rPr>
        <w:t>2561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="00DE2AA7" w:rsidRPr="009D37DC">
        <w:rPr>
          <w:rFonts w:ascii="Angsana New" w:hAnsi="Angsana New"/>
          <w:spacing w:val="-4"/>
          <w:sz w:val="26"/>
          <w:szCs w:val="26"/>
        </w:rPr>
        <w:t>30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="00DE2AA7" w:rsidRPr="009D37DC">
        <w:rPr>
          <w:rFonts w:ascii="Angsana New" w:hAnsi="Angsana New"/>
          <w:spacing w:val="-4"/>
          <w:sz w:val="26"/>
          <w:szCs w:val="26"/>
        </w:rPr>
        <w:t>2562</w:t>
      </w:r>
      <w:r w:rsidR="00DE2AA7" w:rsidRPr="009D37DC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E60D18" w:rsidRPr="009D37DC">
        <w:rPr>
          <w:rFonts w:ascii="Angsana New" w:hAnsi="Angsana New"/>
          <w:spacing w:val="-4"/>
          <w:sz w:val="26"/>
          <w:szCs w:val="26"/>
        </w:rPr>
        <w:t xml:space="preserve">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26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 2562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บริษัทได้ทำสัญญาแก้ไขเพิ่มเติมครั้งที่ 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1 </w:t>
      </w:r>
      <w:r w:rsidR="00E60D18" w:rsidRPr="009D37DC">
        <w:rPr>
          <w:rFonts w:ascii="Angsana New" w:hAnsi="Angsana New"/>
          <w:spacing w:val="-4"/>
          <w:sz w:val="26"/>
          <w:szCs w:val="26"/>
        </w:rPr>
        <w:t xml:space="preserve">     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>เพื่อขยายระยะเวลาความร่วมมือของสัญญาดังกล่าวไปจนถึงวันที่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 31 </w:t>
      </w:r>
      <w:r w:rsidR="00DE2AA7"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="00DE2AA7" w:rsidRPr="009D37DC">
        <w:rPr>
          <w:rFonts w:ascii="Angsana New" w:hAnsi="Angsana New"/>
          <w:spacing w:val="-4"/>
          <w:sz w:val="26"/>
          <w:szCs w:val="26"/>
        </w:rPr>
        <w:t xml:space="preserve">2562  </w:t>
      </w:r>
      <w:r w:rsidR="00E60D18"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ต่อมาเมื่อวันที่ </w:t>
      </w:r>
      <w:r w:rsidR="00E60D18" w:rsidRPr="009D37DC">
        <w:rPr>
          <w:rFonts w:ascii="Angsana New" w:hAnsi="Angsana New"/>
          <w:spacing w:val="-4"/>
          <w:sz w:val="26"/>
          <w:szCs w:val="26"/>
        </w:rPr>
        <w:t xml:space="preserve">25 </w:t>
      </w:r>
      <w:r w:rsidR="00E60D18" w:rsidRPr="009D37DC">
        <w:rPr>
          <w:rFonts w:ascii="Angsana New" w:hAnsi="Angsana New" w:hint="cs"/>
          <w:spacing w:val="-4"/>
          <w:sz w:val="26"/>
          <w:szCs w:val="26"/>
          <w:cs/>
        </w:rPr>
        <w:t>ธันวาคม</w:t>
      </w:r>
      <w:r w:rsidR="00E60D18" w:rsidRPr="009D37DC">
        <w:rPr>
          <w:rFonts w:ascii="Angsana New" w:hAnsi="Angsana New"/>
          <w:spacing w:val="-4"/>
          <w:sz w:val="26"/>
          <w:szCs w:val="26"/>
        </w:rPr>
        <w:t xml:space="preserve"> 2562 </w:t>
      </w:r>
      <w:r w:rsidR="00E60D18" w:rsidRPr="009D37DC">
        <w:rPr>
          <w:rFonts w:ascii="Angsana New" w:hAnsi="Angsana New" w:hint="cs"/>
          <w:spacing w:val="-4"/>
          <w:sz w:val="26"/>
          <w:szCs w:val="26"/>
          <w:cs/>
        </w:rPr>
        <w:t>บริษัทได้ทำหนังสือ</w:t>
      </w:r>
      <w:r w:rsidR="00F86E95" w:rsidRPr="009D37DC">
        <w:rPr>
          <w:rFonts w:ascii="Angsana New" w:hAnsi="Angsana New" w:hint="cs"/>
          <w:spacing w:val="-4"/>
          <w:sz w:val="26"/>
          <w:szCs w:val="26"/>
          <w:cs/>
        </w:rPr>
        <w:t>แจ้งยกเลิก</w:t>
      </w:r>
      <w:r w:rsidR="00E60D18" w:rsidRPr="009D37DC">
        <w:rPr>
          <w:rFonts w:ascii="Angsana New" w:hAnsi="Angsana New" w:hint="cs"/>
          <w:spacing w:val="-4"/>
          <w:sz w:val="26"/>
          <w:szCs w:val="26"/>
          <w:cs/>
        </w:rPr>
        <w:t>สัญญาความร่วมมือทางธุรกิจกับ</w:t>
      </w:r>
      <w:r w:rsidR="00E60D18" w:rsidRPr="009D37DC">
        <w:rPr>
          <w:rFonts w:ascii="Angsana New" w:hAnsi="Angsana New"/>
          <w:spacing w:val="-4"/>
          <w:sz w:val="26"/>
          <w:szCs w:val="26"/>
          <w:cs/>
        </w:rPr>
        <w:t>บริษัทในประเทศ</w:t>
      </w:r>
      <w:r w:rsidR="00F86E95" w:rsidRPr="009D37DC">
        <w:rPr>
          <w:rFonts w:ascii="Angsana New" w:hAnsi="Angsana New" w:hint="cs"/>
          <w:spacing w:val="-4"/>
          <w:sz w:val="26"/>
          <w:szCs w:val="26"/>
          <w:cs/>
        </w:rPr>
        <w:t>ดังกล่าว</w:t>
      </w:r>
    </w:p>
    <w:p w14:paraId="5BFDABF2" w14:textId="77777777" w:rsidR="00DE2AA7" w:rsidRPr="009D37DC" w:rsidRDefault="00DE2AA7" w:rsidP="008641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DBA5D0C" w14:textId="77777777" w:rsidR="00DE2AA7" w:rsidRPr="009D37DC" w:rsidRDefault="00DE2AA7" w:rsidP="00DE2AA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9D37DC">
        <w:rPr>
          <w:rFonts w:ascii="Angsana New" w:hAnsi="Angsana New" w:hint="cs"/>
          <w:spacing w:val="-4"/>
          <w:sz w:val="26"/>
          <w:szCs w:val="26"/>
          <w:cs/>
        </w:rPr>
        <w:t>จ)</w:t>
      </w:r>
      <w:r w:rsidRPr="009D37DC">
        <w:rPr>
          <w:rFonts w:ascii="Angsana New" w:hAnsi="Angsana New"/>
          <w:spacing w:val="-4"/>
          <w:sz w:val="26"/>
          <w:szCs w:val="26"/>
          <w:cs/>
        </w:rPr>
        <w:tab/>
        <w:t>กลุ่มบริษัทมีสัญญา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Pr="009D37DC">
        <w:rPr>
          <w:rFonts w:ascii="Angsana New" w:hAnsi="Angsana New"/>
          <w:spacing w:val="-4"/>
          <w:sz w:val="26"/>
          <w:szCs w:val="26"/>
          <w:cs/>
        </w:rPr>
        <w:t>สนันสนุนทางการ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ตลาด</w:t>
      </w:r>
      <w:r w:rsidRPr="009D37DC">
        <w:rPr>
          <w:rFonts w:ascii="Angsana New" w:hAnsi="Angsana New"/>
          <w:spacing w:val="-4"/>
          <w:sz w:val="26"/>
          <w:szCs w:val="26"/>
          <w:cs/>
        </w:rPr>
        <w:t>กับบริษัทในประเทศ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</w:rPr>
        <w:t xml:space="preserve">2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แห่ง เพื่อ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ส่งเสริมและ</w:t>
      </w:r>
      <w:r w:rsidRPr="009D37DC">
        <w:rPr>
          <w:rFonts w:ascii="Angsana New" w:hAnsi="Angsana New"/>
          <w:spacing w:val="-4"/>
          <w:sz w:val="26"/>
          <w:szCs w:val="26"/>
          <w:cs/>
        </w:rPr>
        <w:t>จัดจำหน่ายผลิตภัณฑ์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บางประเภทของบริษัทดังกล่าว</w:t>
      </w:r>
      <w:r w:rsidRPr="009D37DC">
        <w:rPr>
          <w:rFonts w:ascii="Angsana New" w:hAnsi="Angsana New"/>
          <w:spacing w:val="-4"/>
          <w:sz w:val="26"/>
          <w:szCs w:val="26"/>
          <w:cs/>
        </w:rPr>
        <w:t>ภายในสถานประกอบการของกลุ่มบริษัท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และแฟรนไชส์ซี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โดยมีระยะเวลาตั้งแต่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9D37DC">
        <w:rPr>
          <w:rFonts w:ascii="Angsana New" w:hAnsi="Angsana New"/>
          <w:spacing w:val="-4"/>
          <w:sz w:val="26"/>
          <w:szCs w:val="26"/>
        </w:rPr>
        <w:t>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กรกฎาคม </w:t>
      </w:r>
      <w:r w:rsidRPr="009D37DC">
        <w:rPr>
          <w:rFonts w:ascii="Angsana New" w:hAnsi="Angsana New"/>
          <w:spacing w:val="-4"/>
          <w:sz w:val="26"/>
          <w:szCs w:val="26"/>
        </w:rPr>
        <w:t>2562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Pr="009D37DC">
        <w:rPr>
          <w:rFonts w:ascii="Angsana New" w:hAnsi="Angsana New"/>
          <w:spacing w:val="-4"/>
          <w:sz w:val="26"/>
          <w:szCs w:val="26"/>
        </w:rPr>
        <w:t>31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pacing w:val="-4"/>
          <w:sz w:val="26"/>
          <w:szCs w:val="26"/>
        </w:rPr>
        <w:t>2567</w:t>
      </w:r>
      <w:r w:rsidRPr="009D37DC">
        <w:rPr>
          <w:rFonts w:ascii="Angsana New" w:hAnsi="Angsana New"/>
          <w:spacing w:val="-4"/>
          <w:sz w:val="26"/>
          <w:szCs w:val="26"/>
          <w:cs/>
        </w:rPr>
        <w:t xml:space="preserve">  ในการนี้ 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กลุ่ม</w:t>
      </w:r>
      <w:r w:rsidRPr="009D37DC">
        <w:rPr>
          <w:rFonts w:ascii="Angsana New" w:hAnsi="Angsana New"/>
          <w:spacing w:val="-4"/>
          <w:sz w:val="26"/>
          <w:szCs w:val="26"/>
          <w:cs/>
        </w:rPr>
        <w:t>บริษัทผูกพันที่จะต้อง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>จัดทำกิจกรรมส่งเสริมทางการตลาดและปฎิบัติ</w:t>
      </w:r>
      <w:r w:rsidRPr="009D37DC">
        <w:rPr>
          <w:rFonts w:ascii="Angsana New" w:hAnsi="Angsana New"/>
          <w:spacing w:val="-4"/>
          <w:sz w:val="26"/>
          <w:szCs w:val="26"/>
          <w:cs/>
        </w:rPr>
        <w:t>ตามเงื่อนไขต่าง</w:t>
      </w:r>
      <w:r w:rsidRPr="009D37D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pacing w:val="-4"/>
          <w:sz w:val="26"/>
          <w:szCs w:val="26"/>
          <w:cs/>
        </w:rPr>
        <w:t>ๆ ที่กำหนดไว้ในสัญญา</w:t>
      </w:r>
    </w:p>
    <w:p w14:paraId="6190720B" w14:textId="77777777" w:rsidR="00471A49" w:rsidRPr="009D37DC" w:rsidRDefault="00471A49" w:rsidP="008641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D740448" w14:textId="77777777" w:rsidR="000A2766" w:rsidRPr="009D37DC" w:rsidRDefault="00F70D4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30</w:t>
      </w:r>
      <w:r w:rsidR="000A2766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0A2766" w:rsidRPr="009D37DC">
        <w:rPr>
          <w:rFonts w:ascii="Angsana New" w:hAnsi="Angsana New"/>
          <w:b/>
          <w:bCs/>
          <w:sz w:val="26"/>
          <w:szCs w:val="26"/>
        </w:rPr>
        <w:tab/>
      </w:r>
      <w:r w:rsidR="000A2766" w:rsidRPr="009D37DC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66D53AC3" w14:textId="77777777" w:rsidR="000A2766" w:rsidRPr="009D37DC" w:rsidRDefault="000A276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D3C2761" w14:textId="77777777" w:rsidR="000A2766" w:rsidRPr="009D37DC" w:rsidRDefault="000A276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ผู้บริหารของ</w:t>
      </w:r>
      <w:r w:rsidR="00F22F16" w:rsidRPr="009D37DC">
        <w:rPr>
          <w:rFonts w:ascii="Angsana New" w:hAnsi="Angsana New"/>
          <w:sz w:val="26"/>
          <w:szCs w:val="26"/>
          <w:cs/>
        </w:rPr>
        <w:t>กลุ่มบริษัท</w:t>
      </w:r>
      <w:r w:rsidRPr="009D37DC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27BF743B" w14:textId="77777777" w:rsidR="000A2766" w:rsidRPr="009D37DC" w:rsidRDefault="000A276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6DAB38D" w14:textId="77777777" w:rsidR="000F4ABF" w:rsidRPr="009D37DC" w:rsidRDefault="000E391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C4EC3"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</w:rPr>
        <w:t>2561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="000F4ABF" w:rsidRPr="009D37DC">
        <w:rPr>
          <w:rFonts w:ascii="Angsana New" w:hAnsi="Angsana New"/>
          <w:sz w:val="26"/>
          <w:szCs w:val="26"/>
          <w:cs/>
        </w:rPr>
        <w:t xml:space="preserve"> อัตราส่วนหนี้สินต่อ</w:t>
      </w:r>
      <w:r w:rsidR="0030761C" w:rsidRPr="009D37DC">
        <w:rPr>
          <w:rFonts w:ascii="Angsana New" w:hAnsi="Angsana New"/>
          <w:sz w:val="26"/>
          <w:szCs w:val="26"/>
          <w:cs/>
        </w:rPr>
        <w:t>ทุน</w:t>
      </w:r>
      <w:r w:rsidR="000F4ABF" w:rsidRPr="009D37DC">
        <w:rPr>
          <w:rFonts w:ascii="Angsana New" w:hAnsi="Angsana New"/>
          <w:sz w:val="26"/>
          <w:szCs w:val="26"/>
          <w:cs/>
        </w:rPr>
        <w:t>มีดังนี้</w:t>
      </w:r>
    </w:p>
    <w:p w14:paraId="3F272A4C" w14:textId="77777777" w:rsidR="00471A49" w:rsidRPr="009D37DC" w:rsidRDefault="00471A49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471A49" w:rsidRPr="009D37DC" w14:paraId="4F5EF693" w14:textId="77777777" w:rsidTr="00F4436E">
        <w:trPr>
          <w:cantSplit/>
        </w:trPr>
        <w:tc>
          <w:tcPr>
            <w:tcW w:w="4251" w:type="dxa"/>
          </w:tcPr>
          <w:p w14:paraId="5C8E8C09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639F1AB8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69D102CC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126532EA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71A49" w:rsidRPr="009D37DC" w14:paraId="2620AAA5" w14:textId="77777777" w:rsidTr="00F4436E">
        <w:tc>
          <w:tcPr>
            <w:tcW w:w="4251" w:type="dxa"/>
          </w:tcPr>
          <w:p w14:paraId="09264EC1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DA8046D" w14:textId="77777777" w:rsidR="00471A49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1BE99EC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823C1C9" w14:textId="77777777" w:rsidR="00471A49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2ECE07B3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10A230A" w14:textId="77777777" w:rsidR="00471A49" w:rsidRPr="009D37DC" w:rsidRDefault="003C4EC3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6CEEF545" w14:textId="77777777" w:rsidR="00471A49" w:rsidRPr="009D37DC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6445293" w14:textId="77777777" w:rsidR="00471A49" w:rsidRPr="009D37DC" w:rsidRDefault="00582E4E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71A49" w:rsidRPr="009D37DC" w14:paraId="2B0A5E26" w14:textId="77777777" w:rsidTr="00471A49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4E3F3C3B" w14:textId="77777777" w:rsidR="00471A49" w:rsidRPr="009D37DC" w:rsidRDefault="00471A49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6AF6776D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0C508231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79F535E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064DEE28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6B62010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43F8F41B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40B99809" w14:textId="77777777" w:rsidR="00471A49" w:rsidRPr="009D37DC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7CB3" w:rsidRPr="009D37DC" w14:paraId="5178131A" w14:textId="77777777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7CA9938" w14:textId="77777777" w:rsidR="00937CB3" w:rsidRPr="009D37DC" w:rsidRDefault="00937CB3" w:rsidP="00937CB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9D37DC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1201" w:type="dxa"/>
            <w:tcBorders>
              <w:bottom w:val="double" w:sz="4" w:space="0" w:color="000000"/>
            </w:tcBorders>
            <w:vAlign w:val="bottom"/>
          </w:tcPr>
          <w:p w14:paraId="4264C2C6" w14:textId="3757C52E" w:rsidR="00937CB3" w:rsidRPr="009D37DC" w:rsidRDefault="00937CB3" w:rsidP="00937CB3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0.4 : 1</w:t>
            </w:r>
          </w:p>
        </w:tc>
        <w:tc>
          <w:tcPr>
            <w:tcW w:w="272" w:type="dxa"/>
            <w:vAlign w:val="bottom"/>
          </w:tcPr>
          <w:p w14:paraId="2E910012" w14:textId="77777777" w:rsidR="00937CB3" w:rsidRPr="009D37DC" w:rsidRDefault="00937CB3" w:rsidP="00937C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000000"/>
            </w:tcBorders>
            <w:vAlign w:val="bottom"/>
          </w:tcPr>
          <w:p w14:paraId="0BBC79B9" w14:textId="1955B77C" w:rsidR="00937CB3" w:rsidRPr="009D37DC" w:rsidRDefault="00937CB3" w:rsidP="00937CB3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2.3 : 1</w:t>
            </w:r>
          </w:p>
        </w:tc>
        <w:tc>
          <w:tcPr>
            <w:tcW w:w="268" w:type="dxa"/>
            <w:vAlign w:val="bottom"/>
          </w:tcPr>
          <w:p w14:paraId="5896771C" w14:textId="77777777" w:rsidR="00937CB3" w:rsidRPr="009D37DC" w:rsidRDefault="00937CB3" w:rsidP="00937C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4" w:space="0" w:color="000000"/>
            </w:tcBorders>
            <w:vAlign w:val="bottom"/>
          </w:tcPr>
          <w:p w14:paraId="1F646343" w14:textId="086CDA74" w:rsidR="00937CB3" w:rsidRPr="009D37DC" w:rsidRDefault="00937CB3" w:rsidP="00937CB3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0.1 : 1</w:t>
            </w:r>
          </w:p>
        </w:tc>
        <w:tc>
          <w:tcPr>
            <w:tcW w:w="266" w:type="dxa"/>
            <w:vAlign w:val="bottom"/>
          </w:tcPr>
          <w:p w14:paraId="6940BF01" w14:textId="77777777" w:rsidR="00937CB3" w:rsidRPr="009D37DC" w:rsidRDefault="00937CB3" w:rsidP="00937C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double" w:sz="4" w:space="0" w:color="000000"/>
            </w:tcBorders>
            <w:vAlign w:val="bottom"/>
          </w:tcPr>
          <w:p w14:paraId="73EC7602" w14:textId="77777777" w:rsidR="00937CB3" w:rsidRPr="009D37DC" w:rsidRDefault="00937CB3" w:rsidP="00937CB3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2.2 : 1</w:t>
            </w:r>
          </w:p>
        </w:tc>
      </w:tr>
    </w:tbl>
    <w:p w14:paraId="0681A756" w14:textId="77777777" w:rsidR="00471A49" w:rsidRPr="009D37DC" w:rsidRDefault="00471A49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6FD4E62" w14:textId="3290EDC7" w:rsidR="00494E2B" w:rsidRPr="009D37DC" w:rsidRDefault="00494E2B" w:rsidP="009B0B15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หนี้สิน</w:t>
      </w:r>
      <w:r w:rsidR="00AA4A89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หมายถึง</w:t>
      </w:r>
      <w:r w:rsidR="00AA4A89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หนี้สินรวม</w:t>
      </w:r>
      <w:r w:rsidR="00AA4A89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และทุน</w:t>
      </w:r>
      <w:r w:rsidR="00AA4A89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หมายถึง</w:t>
      </w:r>
      <w:r w:rsidR="00AA4A89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D37DC">
        <w:rPr>
          <w:rFonts w:ascii="Angsana New" w:hAnsi="Angsana New"/>
          <w:sz w:val="26"/>
          <w:szCs w:val="26"/>
          <w:cs/>
          <w:lang w:val="th-TH"/>
        </w:rPr>
        <w:t>ส่วนของผู้ถือหุ้น</w:t>
      </w:r>
      <w:r w:rsidR="006D7C4D" w:rsidRPr="009D37DC">
        <w:rPr>
          <w:rFonts w:ascii="Angsana New" w:hAnsi="Angsana New"/>
          <w:sz w:val="26"/>
          <w:szCs w:val="26"/>
          <w:cs/>
          <w:lang w:val="th-TH"/>
        </w:rPr>
        <w:t>ที่เป็นของบริษัทใหญ่</w:t>
      </w:r>
    </w:p>
    <w:p w14:paraId="2EB4CBA9" w14:textId="77777777" w:rsidR="009F5BED" w:rsidRPr="009D37DC" w:rsidRDefault="009F5BED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8F5E5DD" w14:textId="77777777" w:rsidR="000A2766" w:rsidRPr="009D37DC" w:rsidRDefault="00F22F16" w:rsidP="009B0B15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0A2766" w:rsidRPr="009D37DC">
        <w:rPr>
          <w:rFonts w:ascii="Angsana New" w:hAnsi="Angsana New"/>
          <w:sz w:val="26"/>
          <w:szCs w:val="26"/>
          <w:cs/>
          <w:lang w:val="th-TH"/>
        </w:rPr>
        <w:t>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</w:t>
      </w:r>
      <w:r w:rsidR="009B0B15"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                 </w:t>
      </w:r>
      <w:r w:rsidR="000A2766" w:rsidRPr="009D37DC">
        <w:rPr>
          <w:rFonts w:ascii="Angsana New" w:hAnsi="Angsana New"/>
          <w:sz w:val="26"/>
          <w:szCs w:val="26"/>
          <w:cs/>
          <w:lang w:val="th-TH"/>
        </w:rPr>
        <w:t xml:space="preserve">31 ธันวาคม </w:t>
      </w:r>
      <w:r w:rsidR="003C4EC3" w:rsidRPr="009D37DC">
        <w:rPr>
          <w:rFonts w:ascii="Angsana New" w:hAnsi="Angsana New"/>
          <w:sz w:val="26"/>
          <w:szCs w:val="26"/>
          <w:cs/>
          <w:lang w:val="th-TH"/>
        </w:rPr>
        <w:t>2562</w:t>
      </w:r>
      <w:r w:rsidR="000A2766" w:rsidRPr="009D37DC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582E4E" w:rsidRPr="009D37DC">
        <w:rPr>
          <w:rFonts w:ascii="Angsana New" w:hAnsi="Angsana New"/>
          <w:sz w:val="26"/>
          <w:szCs w:val="26"/>
          <w:cs/>
          <w:lang w:val="th-TH"/>
        </w:rPr>
        <w:t>2561</w:t>
      </w:r>
    </w:p>
    <w:p w14:paraId="3C803676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</w:rPr>
        <w:t>31.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การจัดประเภทรายการใหม่</w:t>
      </w:r>
    </w:p>
    <w:p w14:paraId="1DB62B47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0A71789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รายการในงบการเงินของปี 2</w:t>
      </w:r>
      <w:r w:rsidRPr="009D37DC">
        <w:rPr>
          <w:rFonts w:ascii="Angsana New" w:hAnsi="Angsana New"/>
          <w:sz w:val="26"/>
          <w:szCs w:val="26"/>
        </w:rPr>
        <w:t>561</w:t>
      </w: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 บางรายการได้จัดประเภทใหม่ให้สอดคล้องกับการแสดงรายการในงบการเงินของปี 25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>6</w:t>
      </w:r>
      <w:r w:rsidRPr="009D37DC">
        <w:rPr>
          <w:rFonts w:ascii="Angsana New" w:hAnsi="Angsana New"/>
          <w:sz w:val="26"/>
          <w:szCs w:val="26"/>
          <w:cs/>
          <w:lang w:val="th-TH"/>
        </w:rPr>
        <w:t>2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ดังนี้</w:t>
      </w:r>
    </w:p>
    <w:p w14:paraId="553ECD51" w14:textId="77777777" w:rsidR="00F70D43" w:rsidRPr="009D37DC" w:rsidRDefault="00F70D4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475"/>
        <w:gridCol w:w="270"/>
        <w:gridCol w:w="1475"/>
        <w:gridCol w:w="270"/>
        <w:gridCol w:w="1475"/>
      </w:tblGrid>
      <w:tr w:rsidR="00F70D43" w:rsidRPr="009D37DC" w14:paraId="045B7BA6" w14:textId="77777777" w:rsidTr="00F70D4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55781A7" w14:textId="77777777" w:rsidR="00F70D43" w:rsidRPr="009D37DC" w:rsidRDefault="00F70D43" w:rsidP="00D8346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  <w:r w:rsidRPr="009D37D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5CCB7" w14:textId="77777777" w:rsidR="00F70D43" w:rsidRPr="009D37DC" w:rsidRDefault="00F70D43" w:rsidP="00D8346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70D43" w:rsidRPr="009D37DC" w14:paraId="4E78DC24" w14:textId="77777777" w:rsidTr="00F70D4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A349C0" w14:textId="77777777" w:rsidR="00F70D43" w:rsidRPr="009D37DC" w:rsidRDefault="00F70D43" w:rsidP="00F70D4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1184D" w14:textId="77777777" w:rsidR="00F70D43" w:rsidRPr="009D37DC" w:rsidRDefault="00F70D43" w:rsidP="00F70D43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1BBD" w14:textId="77777777" w:rsidR="00F70D43" w:rsidRPr="009D37DC" w:rsidRDefault="00F70D43" w:rsidP="00F70D43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AEC5D" w14:textId="77777777" w:rsidR="00F70D43" w:rsidRPr="009D37DC" w:rsidRDefault="00F70D43" w:rsidP="00F70D43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894C" w14:textId="77777777" w:rsidR="00F70D43" w:rsidRPr="009D37DC" w:rsidRDefault="00F70D43" w:rsidP="00F70D43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1F676" w14:textId="77777777" w:rsidR="00F70D43" w:rsidRPr="009D37DC" w:rsidRDefault="00F70D43" w:rsidP="00F70D43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F70D43" w:rsidRPr="009D37DC" w14:paraId="18EAB719" w14:textId="77777777" w:rsidTr="00F70D4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A231AA" w14:textId="77777777" w:rsidR="00F70D43" w:rsidRPr="009D37DC" w:rsidRDefault="00F70D43" w:rsidP="00F70D4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="00F92086" w:rsidRPr="009D37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รวม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257FF68" w14:textId="77777777" w:rsidR="00F70D43" w:rsidRPr="009D37DC" w:rsidRDefault="00F70D43" w:rsidP="00F70D4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DF88C" w14:textId="77777777" w:rsidR="00F70D43" w:rsidRPr="009D37DC" w:rsidRDefault="00F70D43" w:rsidP="00F70D4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864DC70" w14:textId="77777777" w:rsidR="00F70D43" w:rsidRPr="009D37DC" w:rsidRDefault="00F70D43" w:rsidP="00F70D43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99CC4" w14:textId="77777777" w:rsidR="00F70D43" w:rsidRPr="009D37DC" w:rsidRDefault="00F70D43" w:rsidP="00F70D4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EAFCA24" w14:textId="77777777" w:rsidR="00F70D43" w:rsidRPr="009D37DC" w:rsidRDefault="00F70D43" w:rsidP="00F70D43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B1D84" w:rsidRPr="009D37DC" w14:paraId="3618AE71" w14:textId="77777777" w:rsidTr="009B1D8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7F02C2" w14:textId="52266D4C" w:rsidR="009B1D84" w:rsidRPr="009D37DC" w:rsidRDefault="009B1D84" w:rsidP="009B1D8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4699D406" w14:textId="45F0B4E9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2,218,548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7B449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37C20A6" w14:textId="02F8A9B7" w:rsidR="009B1D84" w:rsidRPr="009D37DC" w:rsidRDefault="007C0A55" w:rsidP="007C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(2,218,548</w:t>
            </w:r>
            <w:r w:rsidR="009B1D84" w:rsidRPr="009D37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D48C2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EDD2D1D" w14:textId="21E44A30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9B1D84" w:rsidRPr="009D37DC" w14:paraId="7FE86F93" w14:textId="77777777" w:rsidTr="005C18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13CB001" w14:textId="1B08852F" w:rsidR="009B1D84" w:rsidRPr="009D37DC" w:rsidRDefault="009B1D84" w:rsidP="009B1D8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ต้นทุนขายอาหารและเครื่องดื่ม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038C892" w14:textId="0C385F76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30F9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72AC50A" w14:textId="0E148D70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1,519,762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60D8A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4D2392E" w14:textId="192BE6C5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1,519,762</w:t>
            </w:r>
          </w:p>
        </w:tc>
      </w:tr>
      <w:tr w:rsidR="009B1D84" w:rsidRPr="009D37DC" w14:paraId="2DF4CB30" w14:textId="77777777" w:rsidTr="009B1D8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E8F718" w14:textId="250CB56B" w:rsidR="009B1D84" w:rsidRPr="009D37DC" w:rsidRDefault="007022E1" w:rsidP="009B1D8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C4FF3" w14:textId="49D1D519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100,293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FD69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D80B4" w14:textId="3027D729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698,786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CF783E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4D039" w14:textId="62450FCE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799,079</w:t>
            </w:r>
          </w:p>
        </w:tc>
      </w:tr>
      <w:tr w:rsidR="009B1D84" w:rsidRPr="009D37DC" w14:paraId="0EB2936A" w14:textId="77777777" w:rsidTr="0063009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323B7EC" w14:textId="77777777" w:rsidR="009B1D84" w:rsidRPr="009D37DC" w:rsidRDefault="009B1D84" w:rsidP="009B1D8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39727" w14:textId="5210BF0E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2,318,841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7269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3E54F" w14:textId="31D5AB84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0E642" w14:textId="77777777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E54A8" w14:textId="2BE9AC21" w:rsidR="009B1D84" w:rsidRPr="009D37DC" w:rsidRDefault="009B1D84" w:rsidP="009B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2,318,841</w:t>
            </w:r>
          </w:p>
        </w:tc>
      </w:tr>
    </w:tbl>
    <w:p w14:paraId="3BEF4F93" w14:textId="77777777" w:rsidR="00487AC3" w:rsidRPr="009D37DC" w:rsidRDefault="00487AC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D1C2BE" w14:textId="45F7511B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3</w:t>
      </w:r>
      <w:r w:rsidR="00487AC3" w:rsidRPr="009D37DC">
        <w:rPr>
          <w:rFonts w:ascii="Angsana New" w:hAnsi="Angsana New"/>
          <w:b/>
          <w:bCs/>
          <w:sz w:val="26"/>
          <w:szCs w:val="26"/>
        </w:rPr>
        <w:t>2</w:t>
      </w:r>
      <w:r w:rsidRPr="009D37DC">
        <w:rPr>
          <w:rFonts w:ascii="Angsana New" w:hAnsi="Angsana New"/>
          <w:b/>
          <w:bCs/>
          <w:sz w:val="26"/>
          <w:szCs w:val="26"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ที่ยังไม่ได้ใช้</w:t>
      </w:r>
      <w:r w:rsidRPr="009D37DC">
        <w:rPr>
          <w:rFonts w:ascii="Angsana New" w:hAnsi="Angsana New"/>
          <w:b/>
          <w:bCs/>
          <w:sz w:val="26"/>
          <w:szCs w:val="26"/>
        </w:rPr>
        <w:t xml:space="preserve">    </w:t>
      </w:r>
    </w:p>
    <w:p w14:paraId="09289EDC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6631B5C" w14:textId="4A579444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และคาดว่าจะมีผลกระทบที่มีสาระสำคัญต่องบการเงินของ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9D37DC">
        <w:rPr>
          <w:rFonts w:ascii="Angsana New" w:hAnsi="Angsana New"/>
          <w:sz w:val="26"/>
          <w:szCs w:val="26"/>
          <w:cs/>
        </w:rPr>
        <w:t>บริษัท เมื่อนำมาถือปฏิบัติเป็นครั้งแรก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9D37DC">
        <w:rPr>
          <w:rFonts w:ascii="Angsana New" w:hAnsi="Angsana New"/>
          <w:sz w:val="26"/>
          <w:szCs w:val="26"/>
        </w:rPr>
        <w:t>1</w:t>
      </w:r>
      <w:r w:rsidRPr="009D37DC">
        <w:rPr>
          <w:rFonts w:ascii="Angsana New" w:hAnsi="Angsana New"/>
          <w:sz w:val="26"/>
          <w:szCs w:val="26"/>
          <w:cs/>
        </w:rPr>
        <w:t xml:space="preserve"> มกราคม </w:t>
      </w:r>
      <w:r w:rsidRPr="009D37DC">
        <w:rPr>
          <w:rFonts w:ascii="Angsana New" w:hAnsi="Angsana New"/>
          <w:sz w:val="26"/>
          <w:szCs w:val="26"/>
        </w:rPr>
        <w:t xml:space="preserve">2563 </w:t>
      </w:r>
      <w:r w:rsidRPr="009D37DC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531D9686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90" w:type="dxa"/>
        <w:tblLook w:val="01E0" w:firstRow="1" w:lastRow="1" w:firstColumn="1" w:lastColumn="1" w:noHBand="0" w:noVBand="0"/>
      </w:tblPr>
      <w:tblGrid>
        <w:gridCol w:w="4050"/>
        <w:gridCol w:w="4770"/>
        <w:gridCol w:w="1350"/>
      </w:tblGrid>
      <w:tr w:rsidR="00E74BAA" w:rsidRPr="009D37DC" w14:paraId="119B0B32" w14:textId="77777777" w:rsidTr="00E74BAA">
        <w:tc>
          <w:tcPr>
            <w:tcW w:w="4050" w:type="dxa"/>
            <w:shd w:val="clear" w:color="auto" w:fill="auto"/>
          </w:tcPr>
          <w:p w14:paraId="3124877E" w14:textId="77777777" w:rsidR="00F70D43" w:rsidRPr="009D37DC" w:rsidRDefault="00F70D43" w:rsidP="00393D82">
            <w:pPr>
              <w:pStyle w:val="block"/>
              <w:tabs>
                <w:tab w:val="left" w:pos="-108"/>
                <w:tab w:val="left" w:pos="162"/>
                <w:tab w:val="right" w:pos="3744"/>
              </w:tabs>
              <w:spacing w:after="0" w:line="240" w:lineRule="atLeast"/>
              <w:ind w:left="-108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4770" w:type="dxa"/>
            <w:shd w:val="clear" w:color="auto" w:fill="auto"/>
          </w:tcPr>
          <w:p w14:paraId="616ECD6E" w14:textId="77777777" w:rsidR="00F70D43" w:rsidRPr="009D37DC" w:rsidRDefault="00F70D43" w:rsidP="000D35AD">
            <w:pPr>
              <w:pStyle w:val="block"/>
              <w:tabs>
                <w:tab w:val="left" w:pos="0"/>
                <w:tab w:val="left" w:pos="1962"/>
                <w:tab w:val="right" w:pos="463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72CBDAF0" w14:textId="77777777" w:rsidR="00F70D43" w:rsidRPr="009D37DC" w:rsidRDefault="00F70D43" w:rsidP="00D83465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F70D43" w:rsidRPr="009D37DC" w14:paraId="3CF54BB5" w14:textId="77777777" w:rsidTr="00E74BAA">
        <w:tc>
          <w:tcPr>
            <w:tcW w:w="4050" w:type="dxa"/>
            <w:shd w:val="clear" w:color="auto" w:fill="auto"/>
          </w:tcPr>
          <w:p w14:paraId="0409471F" w14:textId="77777777" w:rsidR="00F70D43" w:rsidRPr="009D37DC" w:rsidRDefault="00F70D43" w:rsidP="00393D82">
            <w:pPr>
              <w:pStyle w:val="block"/>
              <w:tabs>
                <w:tab w:val="left" w:pos="-108"/>
                <w:tab w:val="left" w:pos="162"/>
                <w:tab w:val="right" w:pos="3744"/>
              </w:tabs>
              <w:spacing w:after="0" w:line="240" w:lineRule="auto"/>
              <w:ind w:left="-108" w:right="308"/>
              <w:rPr>
                <w:rFonts w:asciiTheme="majorBidi" w:hAnsiTheme="majorBidi" w:cstheme="majorBidi"/>
                <w:sz w:val="12"/>
                <w:szCs w:val="12"/>
                <w:u w:val="single"/>
                <w:cs/>
                <w:lang w:val="en-US" w:bidi="th-TH"/>
              </w:rPr>
            </w:pPr>
          </w:p>
        </w:tc>
        <w:tc>
          <w:tcPr>
            <w:tcW w:w="4770" w:type="dxa"/>
            <w:shd w:val="clear" w:color="auto" w:fill="auto"/>
          </w:tcPr>
          <w:p w14:paraId="72FA2E73" w14:textId="77777777" w:rsidR="00F70D43" w:rsidRPr="009D37DC" w:rsidRDefault="00F70D43" w:rsidP="00F70D43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2"/>
                <w:szCs w:val="12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D4E8D8" w14:textId="77777777" w:rsidR="00F70D43" w:rsidRPr="009D37DC" w:rsidRDefault="00F70D43" w:rsidP="00F70D43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  <w:lang w:bidi="th-TH"/>
              </w:rPr>
            </w:pPr>
          </w:p>
        </w:tc>
      </w:tr>
      <w:tr w:rsidR="00E74BAA" w:rsidRPr="009D37DC" w14:paraId="56243F97" w14:textId="77777777" w:rsidTr="00E74BAA">
        <w:tc>
          <w:tcPr>
            <w:tcW w:w="4050" w:type="dxa"/>
            <w:shd w:val="clear" w:color="auto" w:fill="auto"/>
          </w:tcPr>
          <w:p w14:paraId="29664329" w14:textId="77777777" w:rsidR="00F70D43" w:rsidRPr="009D37DC" w:rsidRDefault="00F70D43" w:rsidP="00393D82">
            <w:pPr>
              <w:pStyle w:val="BodyText"/>
              <w:tabs>
                <w:tab w:val="clear" w:pos="3742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5A3039" w:rsidRPr="009D37D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770" w:type="dxa"/>
            <w:shd w:val="clear" w:color="auto" w:fill="auto"/>
          </w:tcPr>
          <w:p w14:paraId="532B55A8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081FF19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E74BAA" w:rsidRPr="009D37DC" w14:paraId="604E6773" w14:textId="77777777" w:rsidTr="00E74BAA">
        <w:tc>
          <w:tcPr>
            <w:tcW w:w="4050" w:type="dxa"/>
            <w:shd w:val="clear" w:color="auto" w:fill="auto"/>
          </w:tcPr>
          <w:p w14:paraId="47A87812" w14:textId="77777777" w:rsidR="00F70D43" w:rsidRPr="009D37DC" w:rsidRDefault="00F70D43" w:rsidP="00393D82">
            <w:pPr>
              <w:pStyle w:val="BodyText"/>
              <w:tabs>
                <w:tab w:val="clear" w:pos="3742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770" w:type="dxa"/>
            <w:shd w:val="clear" w:color="auto" w:fill="auto"/>
          </w:tcPr>
          <w:p w14:paraId="251319D1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14:paraId="68D22125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E74BAA" w:rsidRPr="009D37DC" w14:paraId="40378FF1" w14:textId="77777777" w:rsidTr="00E74BAA">
        <w:tc>
          <w:tcPr>
            <w:tcW w:w="4050" w:type="dxa"/>
            <w:shd w:val="clear" w:color="auto" w:fill="auto"/>
          </w:tcPr>
          <w:p w14:paraId="3AE38CE8" w14:textId="77777777" w:rsidR="00F70D43" w:rsidRPr="009D37DC" w:rsidRDefault="00F70D43" w:rsidP="00393D82">
            <w:pPr>
              <w:pStyle w:val="BodyText"/>
              <w:tabs>
                <w:tab w:val="clear" w:pos="3742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  <w:tc>
          <w:tcPr>
            <w:tcW w:w="4770" w:type="dxa"/>
            <w:shd w:val="clear" w:color="auto" w:fill="auto"/>
          </w:tcPr>
          <w:p w14:paraId="46A169DC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shd w:val="clear" w:color="auto" w:fill="auto"/>
          </w:tcPr>
          <w:p w14:paraId="396704FF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E74BAA" w:rsidRPr="009D37DC" w14:paraId="165543C2" w14:textId="77777777" w:rsidTr="00E74BAA">
        <w:tc>
          <w:tcPr>
            <w:tcW w:w="4050" w:type="dxa"/>
            <w:shd w:val="clear" w:color="auto" w:fill="auto"/>
          </w:tcPr>
          <w:p w14:paraId="2E99DA35" w14:textId="77777777" w:rsidR="00F70D43" w:rsidRPr="009D37DC" w:rsidRDefault="00F70D43" w:rsidP="00393D82">
            <w:pPr>
              <w:pStyle w:val="BodyText"/>
              <w:tabs>
                <w:tab w:val="clear" w:pos="3742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4770" w:type="dxa"/>
            <w:shd w:val="clear" w:color="auto" w:fill="auto"/>
          </w:tcPr>
          <w:p w14:paraId="5F54EBEF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7EC1101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E74BAA" w:rsidRPr="009D37DC" w14:paraId="0CAB5C39" w14:textId="77777777" w:rsidTr="00E74BAA">
        <w:tc>
          <w:tcPr>
            <w:tcW w:w="4050" w:type="dxa"/>
            <w:shd w:val="clear" w:color="auto" w:fill="auto"/>
          </w:tcPr>
          <w:p w14:paraId="60152EA2" w14:textId="77777777" w:rsidR="00F70D43" w:rsidRPr="009D37DC" w:rsidRDefault="00F70D43" w:rsidP="00E74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770" w:type="dxa"/>
            <w:shd w:val="clear" w:color="auto" w:fill="auto"/>
          </w:tcPr>
          <w:p w14:paraId="27AAEFCB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50" w:type="dxa"/>
            <w:shd w:val="clear" w:color="auto" w:fill="auto"/>
          </w:tcPr>
          <w:p w14:paraId="63BE0AA6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E74BAA" w:rsidRPr="009D37DC" w14:paraId="000E4347" w14:textId="77777777" w:rsidTr="00E74BAA">
        <w:tc>
          <w:tcPr>
            <w:tcW w:w="4050" w:type="dxa"/>
            <w:shd w:val="clear" w:color="auto" w:fill="auto"/>
          </w:tcPr>
          <w:p w14:paraId="24FDA8FC" w14:textId="77777777" w:rsidR="00F70D43" w:rsidRPr="009D37DC" w:rsidRDefault="00F70D43" w:rsidP="00393D82">
            <w:pPr>
              <w:pStyle w:val="BodyText"/>
              <w:tabs>
                <w:tab w:val="clear" w:pos="3742"/>
                <w:tab w:val="left" w:pos="3564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4770" w:type="dxa"/>
            <w:shd w:val="clear" w:color="auto" w:fill="auto"/>
          </w:tcPr>
          <w:p w14:paraId="3248A0D1" w14:textId="77777777" w:rsidR="00F70D43" w:rsidRPr="009D37DC" w:rsidRDefault="00F70D43" w:rsidP="00393D82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50" w:type="dxa"/>
            <w:shd w:val="clear" w:color="auto" w:fill="auto"/>
          </w:tcPr>
          <w:p w14:paraId="274E4087" w14:textId="77777777" w:rsidR="00F70D43" w:rsidRPr="009D37DC" w:rsidRDefault="00F70D43" w:rsidP="00393D8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</w:tbl>
    <w:p w14:paraId="73948362" w14:textId="66CCA147" w:rsidR="00F0511F" w:rsidRPr="009D37DC" w:rsidRDefault="00F05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bookmarkStart w:id="4" w:name="_Hlk15580843"/>
      <w:bookmarkStart w:id="5" w:name="_Hlk15582546"/>
    </w:p>
    <w:p w14:paraId="1869C7FF" w14:textId="5FE1C6CD" w:rsidR="00457BA2" w:rsidRPr="009D37DC" w:rsidRDefault="00F17C74" w:rsidP="00487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เมื่อมาตรฐานการรายงานทางการเงินกลุ่มนี้</w:t>
      </w:r>
      <w:bookmarkEnd w:id="4"/>
      <w:r w:rsidRPr="009D37DC">
        <w:rPr>
          <w:rFonts w:ascii="Angsana New" w:hAnsi="Angsana New"/>
          <w:sz w:val="26"/>
          <w:szCs w:val="26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51093BE9" w14:textId="77777777" w:rsidR="00F17C74" w:rsidRPr="009D37DC" w:rsidRDefault="00F1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0FFDE201" w14:textId="2CF6F034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9D3FE08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4C53F30" w14:textId="48AD30C6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4E15FCD0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6"/>
          <w:szCs w:val="26"/>
        </w:rPr>
      </w:pPr>
    </w:p>
    <w:p w14:paraId="5A04B087" w14:textId="77777777" w:rsidR="00487AC3" w:rsidRPr="009D37DC" w:rsidRDefault="00487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C909273" w14:textId="535409B1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 xml:space="preserve">มาตรฐานการรายงานทางการเงิน ฉบับที่ </w:t>
      </w:r>
      <w:r w:rsidR="0002540E" w:rsidRPr="009D37DC">
        <w:rPr>
          <w:rFonts w:ascii="Angsana New" w:hAnsi="Angsana New"/>
          <w:i/>
          <w:iCs/>
          <w:sz w:val="26"/>
          <w:szCs w:val="26"/>
        </w:rPr>
        <w:t>16</w:t>
      </w:r>
      <w:r w:rsidRPr="009D37DC">
        <w:rPr>
          <w:rFonts w:ascii="Angsana New" w:hAnsi="Angsana New"/>
          <w:i/>
          <w:iCs/>
          <w:sz w:val="26"/>
          <w:szCs w:val="26"/>
          <w:cs/>
        </w:rPr>
        <w:t xml:space="preserve"> เรื่อง สัญญาเช่า</w:t>
      </w:r>
    </w:p>
    <w:p w14:paraId="114F2C48" w14:textId="77777777" w:rsidR="00F70D43" w:rsidRPr="009D37DC" w:rsidRDefault="00F70D43" w:rsidP="00F70D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CC"/>
          <w:sz w:val="26"/>
          <w:szCs w:val="26"/>
          <w:shd w:val="clear" w:color="auto" w:fill="D9D9D9"/>
        </w:rPr>
      </w:pPr>
    </w:p>
    <w:p w14:paraId="25628C37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 ฉบับที่ </w:t>
      </w:r>
      <w:r w:rsidRPr="009D37DC">
        <w:rPr>
          <w:rFonts w:ascii="Angsana New" w:hAnsi="Angsana New"/>
          <w:sz w:val="26"/>
          <w:szCs w:val="26"/>
        </w:rPr>
        <w:t>16</w:t>
      </w:r>
      <w:r w:rsidRPr="009D37DC">
        <w:rPr>
          <w:rFonts w:ascii="Angsana New" w:hAnsi="Angsana New"/>
          <w:sz w:val="26"/>
          <w:szCs w:val="26"/>
          <w:cs/>
        </w:rPr>
        <w:t xml:space="preserve"> ได้นำเสนอวิธีการบัญชีเดียวสำหรับผู้เช่า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</w:t>
      </w:r>
    </w:p>
    <w:p w14:paraId="50A9ED73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073BF5" w14:textId="6A4C2ACA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2562</w:t>
      </w:r>
      <w:r w:rsidRPr="009D37DC">
        <w:rPr>
          <w:rFonts w:ascii="Angsana New" w:hAnsi="Angsana New"/>
          <w:sz w:val="26"/>
          <w:szCs w:val="26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DC0610" w:rsidRPr="009D37DC">
        <w:rPr>
          <w:rFonts w:ascii="Angsana New" w:hAnsi="Angsana New"/>
          <w:sz w:val="26"/>
          <w:szCs w:val="26"/>
        </w:rPr>
        <w:t>568.9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และ </w:t>
      </w:r>
      <w:r w:rsidR="00DC0610" w:rsidRPr="009D37DC">
        <w:rPr>
          <w:rFonts w:ascii="Angsana New" w:hAnsi="Angsana New"/>
          <w:sz w:val="26"/>
          <w:szCs w:val="26"/>
        </w:rPr>
        <w:t>234.5</w:t>
      </w:r>
      <w:r w:rsidR="00C06137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 ตามลำดับ</w:t>
      </w:r>
      <w:r w:rsidRPr="009D37DC">
        <w:rPr>
          <w:rFonts w:ascii="Angsana New" w:hAnsi="Angsana New"/>
          <w:sz w:val="26"/>
          <w:szCs w:val="26"/>
        </w:rPr>
        <w:t xml:space="preserve"> </w:t>
      </w:r>
    </w:p>
    <w:p w14:paraId="0A93DE0E" w14:textId="77777777" w:rsidR="00F70D43" w:rsidRPr="009D37DC" w:rsidRDefault="00F70D43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5BA6D77" w14:textId="0A18B2D0" w:rsidR="00F70D43" w:rsidRPr="009D37DC" w:rsidRDefault="00F17C74" w:rsidP="00F7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 w:hint="cs"/>
          <w:sz w:val="26"/>
          <w:szCs w:val="26"/>
          <w:cs/>
        </w:rPr>
        <w:t xml:space="preserve">ปัจจุบัน </w:t>
      </w:r>
      <w:r w:rsidR="00F70D43" w:rsidRPr="009D37DC">
        <w:rPr>
          <w:rFonts w:ascii="Angsana New" w:hAnsi="Angsana New"/>
          <w:sz w:val="26"/>
          <w:szCs w:val="26"/>
          <w:cs/>
        </w:rPr>
        <w:t>ผู้บริหารอยู่ระหว่างการพิจารณาถึงผลกระทบ</w:t>
      </w:r>
      <w:r w:rsidR="00F70D43" w:rsidRPr="009D37DC">
        <w:rPr>
          <w:rFonts w:ascii="Angsana New" w:hAnsi="Angsana New" w:hint="cs"/>
          <w:sz w:val="26"/>
          <w:szCs w:val="26"/>
          <w:cs/>
        </w:rPr>
        <w:t>ที่</w:t>
      </w:r>
      <w:r w:rsidRPr="009D37DC">
        <w:rPr>
          <w:rFonts w:ascii="Angsana New" w:hAnsi="Angsana New" w:hint="cs"/>
          <w:sz w:val="26"/>
          <w:szCs w:val="26"/>
          <w:cs/>
        </w:rPr>
        <w:t>แท้จริง</w:t>
      </w:r>
      <w:r w:rsidR="00F70D43" w:rsidRPr="009D37DC">
        <w:rPr>
          <w:rFonts w:ascii="Angsana New" w:hAnsi="Angsana New"/>
          <w:sz w:val="26"/>
          <w:szCs w:val="26"/>
          <w:cs/>
        </w:rPr>
        <w:t>จากการใช้</w:t>
      </w:r>
      <w:r w:rsidR="00F70D43" w:rsidRPr="009D37DC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มาตรฐานการรายงานทางการเงินด</w:t>
      </w:r>
      <w:r w:rsidR="0002540E" w:rsidRPr="009D37DC">
        <w:rPr>
          <w:rFonts w:ascii="Angsana New" w:hAnsi="Angsana New" w:hint="cs"/>
          <w:sz w:val="26"/>
          <w:szCs w:val="26"/>
          <w:cs/>
        </w:rPr>
        <w:t>ังกล่าวต่องบการเงินของ</w:t>
      </w:r>
      <w:r w:rsidR="00270110" w:rsidRPr="009D37DC">
        <w:rPr>
          <w:rFonts w:ascii="Angsana New" w:hAnsi="Angsana New"/>
          <w:sz w:val="26"/>
          <w:szCs w:val="26"/>
        </w:rPr>
        <w:t xml:space="preserve">         </w:t>
      </w:r>
      <w:r w:rsidR="00F70D43" w:rsidRPr="009D37DC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9D37DC">
        <w:rPr>
          <w:rFonts w:ascii="Angsana New" w:hAnsi="Angsana New" w:hint="cs"/>
          <w:sz w:val="26"/>
          <w:szCs w:val="26"/>
          <w:cs/>
        </w:rPr>
        <w:t>เมื่อมาตรฐานดังกล่าวมีผลบังคับใช้</w:t>
      </w:r>
    </w:p>
    <w:p w14:paraId="3C0658C7" w14:textId="77777777" w:rsidR="00FD7887" w:rsidRPr="009D37DC" w:rsidRDefault="00FD7887" w:rsidP="0037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A88AF5F" w14:textId="34A8228A" w:rsidR="00887123" w:rsidRPr="009D37DC" w:rsidRDefault="0002540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3</w:t>
      </w:r>
      <w:r w:rsidR="00487AC3" w:rsidRPr="009D37DC">
        <w:rPr>
          <w:rFonts w:ascii="Angsana New" w:hAnsi="Angsana New"/>
          <w:b/>
          <w:bCs/>
          <w:sz w:val="26"/>
          <w:szCs w:val="26"/>
        </w:rPr>
        <w:t>3</w:t>
      </w:r>
      <w:r w:rsidR="00887123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887123" w:rsidRPr="009D37DC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48BCAAA0" w14:textId="77777777" w:rsidR="00887123" w:rsidRPr="009D37DC" w:rsidRDefault="00887123" w:rsidP="0012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8EA912C" w14:textId="74576BE3" w:rsidR="00887123" w:rsidRPr="002932DD" w:rsidRDefault="00887123" w:rsidP="00E6242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กรรมการของบริษัทได้อนุมัติให้ออกงบการเงินนี้แล้วเมื่อวันที่ </w:t>
      </w:r>
      <w:r w:rsidR="00910450" w:rsidRPr="009D37DC">
        <w:rPr>
          <w:rFonts w:ascii="Angsana New" w:hAnsi="Angsana New"/>
          <w:sz w:val="26"/>
          <w:szCs w:val="26"/>
        </w:rPr>
        <w:t>2</w:t>
      </w:r>
      <w:r w:rsidR="00B27387" w:rsidRPr="009D37DC">
        <w:rPr>
          <w:rFonts w:ascii="Angsana New" w:hAnsi="Angsana New"/>
          <w:sz w:val="26"/>
          <w:szCs w:val="26"/>
        </w:rPr>
        <w:t>4</w:t>
      </w:r>
      <w:r w:rsidR="003C4EC3" w:rsidRPr="009D37DC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9D37DC">
        <w:rPr>
          <w:rFonts w:ascii="Angsana New" w:hAnsi="Angsana New"/>
          <w:sz w:val="26"/>
          <w:szCs w:val="26"/>
        </w:rPr>
        <w:t>256</w:t>
      </w:r>
      <w:r w:rsidR="003C4EC3" w:rsidRPr="009D37DC">
        <w:rPr>
          <w:rFonts w:ascii="Angsana New" w:hAnsi="Angsana New"/>
          <w:sz w:val="26"/>
          <w:szCs w:val="26"/>
        </w:rPr>
        <w:t>3</w:t>
      </w:r>
    </w:p>
    <w:sectPr w:rsidR="00887123" w:rsidRPr="002932DD" w:rsidSect="00540325">
      <w:headerReference w:type="first" r:id="rId12"/>
      <w:pgSz w:w="11909" w:h="16834" w:code="9"/>
      <w:pgMar w:top="1152" w:right="1008" w:bottom="576" w:left="1296" w:header="1152" w:footer="47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E3FEE" w14:textId="77777777" w:rsidR="00B40B3F" w:rsidRDefault="00B40B3F">
      <w:r>
        <w:separator/>
      </w:r>
    </w:p>
  </w:endnote>
  <w:endnote w:type="continuationSeparator" w:id="0">
    <w:p w14:paraId="1D3ECED0" w14:textId="77777777" w:rsidR="00B40B3F" w:rsidRDefault="00B4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B6128" w14:textId="77777777" w:rsidR="005C180C" w:rsidRPr="00A11C8A" w:rsidRDefault="005C180C" w:rsidP="00B02EE6">
    <w:pPr>
      <w:pStyle w:val="Footer"/>
      <w:jc w:val="right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9D37DC">
      <w:rPr>
        <w:rFonts w:ascii="Angsana New" w:hAnsi="Angsana New"/>
        <w:noProof/>
        <w:sz w:val="26"/>
        <w:szCs w:val="26"/>
      </w:rPr>
      <w:t>37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C4F58" w14:textId="77777777" w:rsidR="005C180C" w:rsidRPr="00A62600" w:rsidRDefault="005C180C" w:rsidP="00F81A6D">
    <w:pPr>
      <w:pStyle w:val="Footer"/>
      <w:jc w:val="right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9D37DC">
      <w:rPr>
        <w:rFonts w:ascii="Angsana New" w:hAnsi="Angsana New"/>
        <w:noProof/>
        <w:sz w:val="26"/>
        <w:szCs w:val="26"/>
      </w:rPr>
      <w:t>15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E6AFD" w14:textId="77777777" w:rsidR="00B40B3F" w:rsidRDefault="00B40B3F">
      <w:r>
        <w:separator/>
      </w:r>
    </w:p>
  </w:footnote>
  <w:footnote w:type="continuationSeparator" w:id="0">
    <w:p w14:paraId="46274B06" w14:textId="77777777" w:rsidR="00B40B3F" w:rsidRDefault="00B40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2C65F" w14:textId="77777777" w:rsidR="005C180C" w:rsidRDefault="005C180C" w:rsidP="0088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30066">
      <w:rPr>
        <w:rFonts w:ascii="Angsana New" w:hAnsi="Angsana New"/>
        <w:b/>
        <w:bCs/>
        <w:sz w:val="26"/>
        <w:szCs w:val="26"/>
        <w:cs/>
      </w:rPr>
      <w:t xml:space="preserve">และบริษัทย่อย </w:t>
    </w:r>
  </w:p>
  <w:p w14:paraId="5BC109B5" w14:textId="77777777" w:rsidR="005C180C" w:rsidRPr="00530066" w:rsidRDefault="005C180C" w:rsidP="001C0885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 (ต่อ)</w:t>
    </w:r>
  </w:p>
  <w:p w14:paraId="179E4929" w14:textId="77777777" w:rsidR="005C180C" w:rsidRDefault="005C180C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 w:rsidRPr="00A27EAD">
      <w:rPr>
        <w:rFonts w:ascii="Angsana New" w:hAnsi="Angsana New"/>
        <w:b/>
        <w:bCs/>
        <w:sz w:val="26"/>
        <w:szCs w:val="26"/>
      </w:rPr>
      <w:t>25</w:t>
    </w:r>
    <w:r>
      <w:rPr>
        <w:rFonts w:ascii="Angsana New" w:hAnsi="Angsana New"/>
        <w:b/>
        <w:bCs/>
        <w:sz w:val="26"/>
        <w:szCs w:val="26"/>
      </w:rPr>
      <w:t>62</w:t>
    </w:r>
  </w:p>
  <w:p w14:paraId="2E696CA8" w14:textId="77777777" w:rsidR="005C180C" w:rsidRPr="00530066" w:rsidRDefault="005C180C" w:rsidP="00C65945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6187" w14:textId="77777777" w:rsidR="005C180C" w:rsidRDefault="005C180C" w:rsidP="005A21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30066">
      <w:rPr>
        <w:rFonts w:ascii="Angsana New" w:hAnsi="Angsana New"/>
        <w:b/>
        <w:bCs/>
        <w:sz w:val="26"/>
        <w:szCs w:val="26"/>
        <w:cs/>
      </w:rPr>
      <w:t xml:space="preserve">และบริษัทย่อย </w:t>
    </w:r>
  </w:p>
  <w:p w14:paraId="7C887ADD" w14:textId="77777777" w:rsidR="005C180C" w:rsidRPr="005930AF" w:rsidRDefault="005C180C" w:rsidP="001C0885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</w:p>
  <w:p w14:paraId="1ADE762F" w14:textId="77777777" w:rsidR="005C180C" w:rsidRDefault="005C180C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2562</w:t>
    </w:r>
  </w:p>
  <w:p w14:paraId="6368B354" w14:textId="77777777" w:rsidR="005C180C" w:rsidRPr="00A62600" w:rsidRDefault="005C180C" w:rsidP="00C65945">
    <w:pPr>
      <w:rPr>
        <w:rFonts w:ascii="Angsana New" w:hAnsi="Angsan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898FC" w14:textId="77777777" w:rsidR="005C180C" w:rsidRDefault="005C180C" w:rsidP="005A21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30066">
      <w:rPr>
        <w:rFonts w:ascii="Angsana New" w:hAnsi="Angsana New"/>
        <w:b/>
        <w:bCs/>
        <w:sz w:val="26"/>
        <w:szCs w:val="26"/>
        <w:cs/>
      </w:rPr>
      <w:t xml:space="preserve">และบริษัทย่อย </w:t>
    </w:r>
  </w:p>
  <w:p w14:paraId="6671E319" w14:textId="77777777" w:rsidR="005C180C" w:rsidRPr="00EE5920" w:rsidRDefault="005C180C" w:rsidP="001C0885">
    <w:pPr>
      <w:pStyle w:val="Header"/>
      <w:rPr>
        <w:rFonts w:ascii="Angsana New" w:hAnsi="Angsana New"/>
        <w:b/>
        <w:bCs/>
        <w:sz w:val="26"/>
        <w:szCs w:val="26"/>
        <w:cs/>
        <w:lang w:val="en-US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  <w:lang w:val="en-US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3A2210F9" w14:textId="77777777" w:rsidR="005C180C" w:rsidRDefault="005C180C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2562</w:t>
    </w:r>
  </w:p>
  <w:p w14:paraId="47F1E098" w14:textId="77777777" w:rsidR="005C180C" w:rsidRPr="00A62600" w:rsidRDefault="005C180C" w:rsidP="00C65945">
    <w:pPr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6B3FFD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D715C"/>
    <w:multiLevelType w:val="hybridMultilevel"/>
    <w:tmpl w:val="5C5C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85E35CB"/>
    <w:multiLevelType w:val="hybridMultilevel"/>
    <w:tmpl w:val="C1288D0A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24125"/>
    <w:multiLevelType w:val="multilevel"/>
    <w:tmpl w:val="C8FC170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5"/>
  </w:num>
  <w:num w:numId="14">
    <w:abstractNumId w:val="19"/>
  </w:num>
  <w:num w:numId="15">
    <w:abstractNumId w:val="21"/>
  </w:num>
  <w:num w:numId="16">
    <w:abstractNumId w:val="26"/>
  </w:num>
  <w:num w:numId="17">
    <w:abstractNumId w:val="17"/>
  </w:num>
  <w:num w:numId="18">
    <w:abstractNumId w:val="15"/>
  </w:num>
  <w:num w:numId="19">
    <w:abstractNumId w:val="24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22"/>
  </w:num>
  <w:num w:numId="25">
    <w:abstractNumId w:val="12"/>
  </w:num>
  <w:num w:numId="26">
    <w:abstractNumId w:val="14"/>
  </w:num>
  <w:num w:numId="27">
    <w:abstractNumId w:val="10"/>
  </w:num>
  <w:num w:numId="28">
    <w:abstractNumId w:val="27"/>
  </w:num>
  <w:num w:numId="29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247"/>
    <w:rsid w:val="00000D4F"/>
    <w:rsid w:val="000014CF"/>
    <w:rsid w:val="000015CF"/>
    <w:rsid w:val="00001C32"/>
    <w:rsid w:val="00002001"/>
    <w:rsid w:val="00002A76"/>
    <w:rsid w:val="00002B65"/>
    <w:rsid w:val="00002F15"/>
    <w:rsid w:val="0000320C"/>
    <w:rsid w:val="0000323A"/>
    <w:rsid w:val="00003603"/>
    <w:rsid w:val="000038A6"/>
    <w:rsid w:val="00004445"/>
    <w:rsid w:val="00004A31"/>
    <w:rsid w:val="00004F8A"/>
    <w:rsid w:val="0000569A"/>
    <w:rsid w:val="00006CA3"/>
    <w:rsid w:val="0000742C"/>
    <w:rsid w:val="00010155"/>
    <w:rsid w:val="0001022D"/>
    <w:rsid w:val="000105C8"/>
    <w:rsid w:val="00010FDB"/>
    <w:rsid w:val="00011BA5"/>
    <w:rsid w:val="00011D66"/>
    <w:rsid w:val="00012257"/>
    <w:rsid w:val="00012674"/>
    <w:rsid w:val="0001285E"/>
    <w:rsid w:val="000129BA"/>
    <w:rsid w:val="00012CA1"/>
    <w:rsid w:val="00012D3D"/>
    <w:rsid w:val="00013D97"/>
    <w:rsid w:val="00014649"/>
    <w:rsid w:val="00014AE1"/>
    <w:rsid w:val="000157D4"/>
    <w:rsid w:val="00015D33"/>
    <w:rsid w:val="00015E5C"/>
    <w:rsid w:val="000166E4"/>
    <w:rsid w:val="00016C56"/>
    <w:rsid w:val="00016FC9"/>
    <w:rsid w:val="0001746B"/>
    <w:rsid w:val="000176C6"/>
    <w:rsid w:val="000178D9"/>
    <w:rsid w:val="000179EA"/>
    <w:rsid w:val="00017B8E"/>
    <w:rsid w:val="00020749"/>
    <w:rsid w:val="00021241"/>
    <w:rsid w:val="00021676"/>
    <w:rsid w:val="000218FA"/>
    <w:rsid w:val="00021C1D"/>
    <w:rsid w:val="0002219D"/>
    <w:rsid w:val="00022777"/>
    <w:rsid w:val="000228ED"/>
    <w:rsid w:val="00023080"/>
    <w:rsid w:val="0002327E"/>
    <w:rsid w:val="000237DD"/>
    <w:rsid w:val="00023CD7"/>
    <w:rsid w:val="0002409A"/>
    <w:rsid w:val="00024523"/>
    <w:rsid w:val="00024FF3"/>
    <w:rsid w:val="0002540E"/>
    <w:rsid w:val="00025662"/>
    <w:rsid w:val="000258B1"/>
    <w:rsid w:val="00025B6C"/>
    <w:rsid w:val="00025C30"/>
    <w:rsid w:val="0002626B"/>
    <w:rsid w:val="00026462"/>
    <w:rsid w:val="000269C3"/>
    <w:rsid w:val="00027281"/>
    <w:rsid w:val="000275A2"/>
    <w:rsid w:val="000276DC"/>
    <w:rsid w:val="00027890"/>
    <w:rsid w:val="00027B7B"/>
    <w:rsid w:val="00027F53"/>
    <w:rsid w:val="000305FC"/>
    <w:rsid w:val="00030A67"/>
    <w:rsid w:val="00030B29"/>
    <w:rsid w:val="00030FD3"/>
    <w:rsid w:val="0003100C"/>
    <w:rsid w:val="00031B20"/>
    <w:rsid w:val="000322F2"/>
    <w:rsid w:val="00032590"/>
    <w:rsid w:val="000329C3"/>
    <w:rsid w:val="00032B40"/>
    <w:rsid w:val="000335B4"/>
    <w:rsid w:val="000336B2"/>
    <w:rsid w:val="00033A12"/>
    <w:rsid w:val="00033A3E"/>
    <w:rsid w:val="00033D6C"/>
    <w:rsid w:val="00033E83"/>
    <w:rsid w:val="0003476A"/>
    <w:rsid w:val="000349F5"/>
    <w:rsid w:val="00034ADF"/>
    <w:rsid w:val="00034D0E"/>
    <w:rsid w:val="00035C2B"/>
    <w:rsid w:val="00035D89"/>
    <w:rsid w:val="00036047"/>
    <w:rsid w:val="000362A0"/>
    <w:rsid w:val="00036AC3"/>
    <w:rsid w:val="00036AD4"/>
    <w:rsid w:val="00036E5E"/>
    <w:rsid w:val="000375CC"/>
    <w:rsid w:val="00037924"/>
    <w:rsid w:val="0004036F"/>
    <w:rsid w:val="00040B4C"/>
    <w:rsid w:val="000410BC"/>
    <w:rsid w:val="00041609"/>
    <w:rsid w:val="00041610"/>
    <w:rsid w:val="00041860"/>
    <w:rsid w:val="00041C81"/>
    <w:rsid w:val="00041E19"/>
    <w:rsid w:val="00041F5B"/>
    <w:rsid w:val="00041FFB"/>
    <w:rsid w:val="00042395"/>
    <w:rsid w:val="00042B36"/>
    <w:rsid w:val="000430B0"/>
    <w:rsid w:val="0004364A"/>
    <w:rsid w:val="00043929"/>
    <w:rsid w:val="00044AA9"/>
    <w:rsid w:val="00044F41"/>
    <w:rsid w:val="000454AA"/>
    <w:rsid w:val="000459AA"/>
    <w:rsid w:val="00045AFA"/>
    <w:rsid w:val="00045C23"/>
    <w:rsid w:val="00045EEE"/>
    <w:rsid w:val="00045F01"/>
    <w:rsid w:val="00046133"/>
    <w:rsid w:val="00046421"/>
    <w:rsid w:val="00046B6D"/>
    <w:rsid w:val="00047203"/>
    <w:rsid w:val="00047D1A"/>
    <w:rsid w:val="00050122"/>
    <w:rsid w:val="00050B94"/>
    <w:rsid w:val="00050D30"/>
    <w:rsid w:val="00051154"/>
    <w:rsid w:val="00051D68"/>
    <w:rsid w:val="00051E93"/>
    <w:rsid w:val="00052151"/>
    <w:rsid w:val="0005294D"/>
    <w:rsid w:val="00052A66"/>
    <w:rsid w:val="00053869"/>
    <w:rsid w:val="00053A91"/>
    <w:rsid w:val="000541C2"/>
    <w:rsid w:val="00054445"/>
    <w:rsid w:val="00054A57"/>
    <w:rsid w:val="000551F5"/>
    <w:rsid w:val="0005571E"/>
    <w:rsid w:val="00055C35"/>
    <w:rsid w:val="00055D8C"/>
    <w:rsid w:val="00055EF4"/>
    <w:rsid w:val="0005660E"/>
    <w:rsid w:val="00056797"/>
    <w:rsid w:val="00056F1F"/>
    <w:rsid w:val="0005779F"/>
    <w:rsid w:val="00060234"/>
    <w:rsid w:val="0006034D"/>
    <w:rsid w:val="000610A9"/>
    <w:rsid w:val="000611DD"/>
    <w:rsid w:val="00061201"/>
    <w:rsid w:val="0006185E"/>
    <w:rsid w:val="00061908"/>
    <w:rsid w:val="000625A3"/>
    <w:rsid w:val="000639CB"/>
    <w:rsid w:val="00063C65"/>
    <w:rsid w:val="000640E2"/>
    <w:rsid w:val="000641BD"/>
    <w:rsid w:val="000642B4"/>
    <w:rsid w:val="0006433B"/>
    <w:rsid w:val="0006440A"/>
    <w:rsid w:val="0006458F"/>
    <w:rsid w:val="00064647"/>
    <w:rsid w:val="0006475B"/>
    <w:rsid w:val="00064BF3"/>
    <w:rsid w:val="00064D7A"/>
    <w:rsid w:val="00065337"/>
    <w:rsid w:val="000653D6"/>
    <w:rsid w:val="00065935"/>
    <w:rsid w:val="00065A2E"/>
    <w:rsid w:val="00066258"/>
    <w:rsid w:val="00066607"/>
    <w:rsid w:val="000668EF"/>
    <w:rsid w:val="00066E19"/>
    <w:rsid w:val="00067CFF"/>
    <w:rsid w:val="00067EB6"/>
    <w:rsid w:val="00070E75"/>
    <w:rsid w:val="00070EAF"/>
    <w:rsid w:val="00073580"/>
    <w:rsid w:val="00073F35"/>
    <w:rsid w:val="00073FF0"/>
    <w:rsid w:val="00074496"/>
    <w:rsid w:val="0007474E"/>
    <w:rsid w:val="00074F63"/>
    <w:rsid w:val="000753BC"/>
    <w:rsid w:val="0007548B"/>
    <w:rsid w:val="000757AA"/>
    <w:rsid w:val="00076193"/>
    <w:rsid w:val="00076590"/>
    <w:rsid w:val="00076799"/>
    <w:rsid w:val="00076D3C"/>
    <w:rsid w:val="00076F8C"/>
    <w:rsid w:val="00077207"/>
    <w:rsid w:val="00077886"/>
    <w:rsid w:val="00077AA4"/>
    <w:rsid w:val="00077FB5"/>
    <w:rsid w:val="00077FC5"/>
    <w:rsid w:val="0008025E"/>
    <w:rsid w:val="00080314"/>
    <w:rsid w:val="000804A9"/>
    <w:rsid w:val="00080F98"/>
    <w:rsid w:val="00081321"/>
    <w:rsid w:val="000815D5"/>
    <w:rsid w:val="00081BF5"/>
    <w:rsid w:val="00081DB9"/>
    <w:rsid w:val="00082806"/>
    <w:rsid w:val="00082AD5"/>
    <w:rsid w:val="00082E0C"/>
    <w:rsid w:val="00082F81"/>
    <w:rsid w:val="000831E7"/>
    <w:rsid w:val="0008326A"/>
    <w:rsid w:val="00083D57"/>
    <w:rsid w:val="00083DDD"/>
    <w:rsid w:val="00083E1E"/>
    <w:rsid w:val="00084031"/>
    <w:rsid w:val="000843A3"/>
    <w:rsid w:val="0008449A"/>
    <w:rsid w:val="0008511D"/>
    <w:rsid w:val="000852F1"/>
    <w:rsid w:val="00085AE4"/>
    <w:rsid w:val="00085C0A"/>
    <w:rsid w:val="00085C20"/>
    <w:rsid w:val="00085C42"/>
    <w:rsid w:val="0008738E"/>
    <w:rsid w:val="000875A0"/>
    <w:rsid w:val="00087875"/>
    <w:rsid w:val="00087CE9"/>
    <w:rsid w:val="00090152"/>
    <w:rsid w:val="00090D2B"/>
    <w:rsid w:val="00090DC3"/>
    <w:rsid w:val="00090EDD"/>
    <w:rsid w:val="00091026"/>
    <w:rsid w:val="00091322"/>
    <w:rsid w:val="0009160F"/>
    <w:rsid w:val="000917C3"/>
    <w:rsid w:val="00091862"/>
    <w:rsid w:val="000920EC"/>
    <w:rsid w:val="000924AA"/>
    <w:rsid w:val="000925B8"/>
    <w:rsid w:val="0009287F"/>
    <w:rsid w:val="0009321D"/>
    <w:rsid w:val="0009352A"/>
    <w:rsid w:val="00093B8C"/>
    <w:rsid w:val="0009433D"/>
    <w:rsid w:val="00094A22"/>
    <w:rsid w:val="00094D94"/>
    <w:rsid w:val="00095021"/>
    <w:rsid w:val="000955AD"/>
    <w:rsid w:val="00095B49"/>
    <w:rsid w:val="00095C4B"/>
    <w:rsid w:val="00096FF0"/>
    <w:rsid w:val="00097A90"/>
    <w:rsid w:val="000A03E6"/>
    <w:rsid w:val="000A06C9"/>
    <w:rsid w:val="000A08C4"/>
    <w:rsid w:val="000A15DB"/>
    <w:rsid w:val="000A1C4C"/>
    <w:rsid w:val="000A2590"/>
    <w:rsid w:val="000A2766"/>
    <w:rsid w:val="000A28F6"/>
    <w:rsid w:val="000A3063"/>
    <w:rsid w:val="000A30EF"/>
    <w:rsid w:val="000A31ED"/>
    <w:rsid w:val="000A3DA8"/>
    <w:rsid w:val="000A4506"/>
    <w:rsid w:val="000A4CF1"/>
    <w:rsid w:val="000A52E2"/>
    <w:rsid w:val="000A58F2"/>
    <w:rsid w:val="000A6EA8"/>
    <w:rsid w:val="000A7246"/>
    <w:rsid w:val="000A728B"/>
    <w:rsid w:val="000A7363"/>
    <w:rsid w:val="000A7511"/>
    <w:rsid w:val="000A751D"/>
    <w:rsid w:val="000A7C09"/>
    <w:rsid w:val="000A7E1A"/>
    <w:rsid w:val="000A7E46"/>
    <w:rsid w:val="000B0392"/>
    <w:rsid w:val="000B07BD"/>
    <w:rsid w:val="000B0C12"/>
    <w:rsid w:val="000B0F4B"/>
    <w:rsid w:val="000B133A"/>
    <w:rsid w:val="000B1556"/>
    <w:rsid w:val="000B2366"/>
    <w:rsid w:val="000B2A9C"/>
    <w:rsid w:val="000B2B85"/>
    <w:rsid w:val="000B32E1"/>
    <w:rsid w:val="000B333C"/>
    <w:rsid w:val="000B3A92"/>
    <w:rsid w:val="000B3A9B"/>
    <w:rsid w:val="000B3C1D"/>
    <w:rsid w:val="000B3D37"/>
    <w:rsid w:val="000B3E8E"/>
    <w:rsid w:val="000B4C2F"/>
    <w:rsid w:val="000B4D52"/>
    <w:rsid w:val="000B5248"/>
    <w:rsid w:val="000B60E8"/>
    <w:rsid w:val="000B66CA"/>
    <w:rsid w:val="000B695E"/>
    <w:rsid w:val="000B6B2E"/>
    <w:rsid w:val="000B749E"/>
    <w:rsid w:val="000B753E"/>
    <w:rsid w:val="000B756B"/>
    <w:rsid w:val="000B766B"/>
    <w:rsid w:val="000B7744"/>
    <w:rsid w:val="000C0549"/>
    <w:rsid w:val="000C0860"/>
    <w:rsid w:val="000C0B07"/>
    <w:rsid w:val="000C0BCF"/>
    <w:rsid w:val="000C1815"/>
    <w:rsid w:val="000C18E9"/>
    <w:rsid w:val="000C199A"/>
    <w:rsid w:val="000C1F23"/>
    <w:rsid w:val="000C2814"/>
    <w:rsid w:val="000C2A29"/>
    <w:rsid w:val="000C33F1"/>
    <w:rsid w:val="000C3A04"/>
    <w:rsid w:val="000C3EDC"/>
    <w:rsid w:val="000C47FE"/>
    <w:rsid w:val="000C4BB6"/>
    <w:rsid w:val="000C51F9"/>
    <w:rsid w:val="000C5505"/>
    <w:rsid w:val="000C55BD"/>
    <w:rsid w:val="000C569A"/>
    <w:rsid w:val="000C5E9A"/>
    <w:rsid w:val="000C60FE"/>
    <w:rsid w:val="000C6273"/>
    <w:rsid w:val="000C6F79"/>
    <w:rsid w:val="000C741A"/>
    <w:rsid w:val="000C772D"/>
    <w:rsid w:val="000C7798"/>
    <w:rsid w:val="000C77C5"/>
    <w:rsid w:val="000C7845"/>
    <w:rsid w:val="000D0016"/>
    <w:rsid w:val="000D023C"/>
    <w:rsid w:val="000D03EF"/>
    <w:rsid w:val="000D04DD"/>
    <w:rsid w:val="000D09E2"/>
    <w:rsid w:val="000D0BB0"/>
    <w:rsid w:val="000D1113"/>
    <w:rsid w:val="000D11B1"/>
    <w:rsid w:val="000D151A"/>
    <w:rsid w:val="000D1856"/>
    <w:rsid w:val="000D1FAA"/>
    <w:rsid w:val="000D2636"/>
    <w:rsid w:val="000D277B"/>
    <w:rsid w:val="000D2C29"/>
    <w:rsid w:val="000D33DC"/>
    <w:rsid w:val="000D342E"/>
    <w:rsid w:val="000D35AD"/>
    <w:rsid w:val="000D3B97"/>
    <w:rsid w:val="000D3D09"/>
    <w:rsid w:val="000D48F0"/>
    <w:rsid w:val="000D4976"/>
    <w:rsid w:val="000D541E"/>
    <w:rsid w:val="000D5C8F"/>
    <w:rsid w:val="000D5F7C"/>
    <w:rsid w:val="000D6194"/>
    <w:rsid w:val="000D6643"/>
    <w:rsid w:val="000D6FB2"/>
    <w:rsid w:val="000D6FB7"/>
    <w:rsid w:val="000D7C25"/>
    <w:rsid w:val="000E0339"/>
    <w:rsid w:val="000E063E"/>
    <w:rsid w:val="000E0849"/>
    <w:rsid w:val="000E0A6F"/>
    <w:rsid w:val="000E0E97"/>
    <w:rsid w:val="000E106C"/>
    <w:rsid w:val="000E1338"/>
    <w:rsid w:val="000E1A52"/>
    <w:rsid w:val="000E1AAA"/>
    <w:rsid w:val="000E2343"/>
    <w:rsid w:val="000E24DC"/>
    <w:rsid w:val="000E2A05"/>
    <w:rsid w:val="000E2A2A"/>
    <w:rsid w:val="000E33FC"/>
    <w:rsid w:val="000E356B"/>
    <w:rsid w:val="000E3617"/>
    <w:rsid w:val="000E3674"/>
    <w:rsid w:val="000E3913"/>
    <w:rsid w:val="000E39B8"/>
    <w:rsid w:val="000E3A9C"/>
    <w:rsid w:val="000E4239"/>
    <w:rsid w:val="000E4758"/>
    <w:rsid w:val="000E47A1"/>
    <w:rsid w:val="000E4AFD"/>
    <w:rsid w:val="000E4B10"/>
    <w:rsid w:val="000E4D4B"/>
    <w:rsid w:val="000E5152"/>
    <w:rsid w:val="000E5FE1"/>
    <w:rsid w:val="000E60FA"/>
    <w:rsid w:val="000E6320"/>
    <w:rsid w:val="000E6415"/>
    <w:rsid w:val="000E6ABE"/>
    <w:rsid w:val="000E6D3E"/>
    <w:rsid w:val="000E79BC"/>
    <w:rsid w:val="000E7C72"/>
    <w:rsid w:val="000E7EAB"/>
    <w:rsid w:val="000E7FF5"/>
    <w:rsid w:val="000F059B"/>
    <w:rsid w:val="000F0865"/>
    <w:rsid w:val="000F09D1"/>
    <w:rsid w:val="000F0C91"/>
    <w:rsid w:val="000F1E27"/>
    <w:rsid w:val="000F21EA"/>
    <w:rsid w:val="000F2517"/>
    <w:rsid w:val="000F29FB"/>
    <w:rsid w:val="000F2A1F"/>
    <w:rsid w:val="000F36B2"/>
    <w:rsid w:val="000F4ABF"/>
    <w:rsid w:val="000F4D9E"/>
    <w:rsid w:val="000F4E01"/>
    <w:rsid w:val="000F57CB"/>
    <w:rsid w:val="000F58F9"/>
    <w:rsid w:val="000F6719"/>
    <w:rsid w:val="000F73DC"/>
    <w:rsid w:val="000F7DF5"/>
    <w:rsid w:val="0010031A"/>
    <w:rsid w:val="00100546"/>
    <w:rsid w:val="001007A8"/>
    <w:rsid w:val="00100958"/>
    <w:rsid w:val="00101353"/>
    <w:rsid w:val="00101354"/>
    <w:rsid w:val="001015BD"/>
    <w:rsid w:val="00101705"/>
    <w:rsid w:val="001017BC"/>
    <w:rsid w:val="0010191E"/>
    <w:rsid w:val="001019C9"/>
    <w:rsid w:val="00101D8C"/>
    <w:rsid w:val="00102309"/>
    <w:rsid w:val="00102FEA"/>
    <w:rsid w:val="0010305B"/>
    <w:rsid w:val="001037F9"/>
    <w:rsid w:val="00103B08"/>
    <w:rsid w:val="00103B1A"/>
    <w:rsid w:val="00103C27"/>
    <w:rsid w:val="0010460B"/>
    <w:rsid w:val="0010467B"/>
    <w:rsid w:val="00104D5B"/>
    <w:rsid w:val="00105248"/>
    <w:rsid w:val="001060C7"/>
    <w:rsid w:val="00106BA1"/>
    <w:rsid w:val="00107023"/>
    <w:rsid w:val="00107AB7"/>
    <w:rsid w:val="00107DF4"/>
    <w:rsid w:val="00107F06"/>
    <w:rsid w:val="0011001D"/>
    <w:rsid w:val="001102C3"/>
    <w:rsid w:val="001104A1"/>
    <w:rsid w:val="00110AAD"/>
    <w:rsid w:val="00110ED2"/>
    <w:rsid w:val="0011159A"/>
    <w:rsid w:val="00111668"/>
    <w:rsid w:val="00111752"/>
    <w:rsid w:val="00111810"/>
    <w:rsid w:val="00111B85"/>
    <w:rsid w:val="00111DB8"/>
    <w:rsid w:val="001120D6"/>
    <w:rsid w:val="001120EB"/>
    <w:rsid w:val="00112238"/>
    <w:rsid w:val="00112AE6"/>
    <w:rsid w:val="00112C70"/>
    <w:rsid w:val="00112D16"/>
    <w:rsid w:val="0011340B"/>
    <w:rsid w:val="001134B1"/>
    <w:rsid w:val="00113C1A"/>
    <w:rsid w:val="00113C5D"/>
    <w:rsid w:val="00113D33"/>
    <w:rsid w:val="00114BA6"/>
    <w:rsid w:val="001154BE"/>
    <w:rsid w:val="00115CE2"/>
    <w:rsid w:val="001167AA"/>
    <w:rsid w:val="001169C3"/>
    <w:rsid w:val="00116E3E"/>
    <w:rsid w:val="001174C3"/>
    <w:rsid w:val="00117D98"/>
    <w:rsid w:val="00120221"/>
    <w:rsid w:val="00120D4E"/>
    <w:rsid w:val="00122912"/>
    <w:rsid w:val="00122AFD"/>
    <w:rsid w:val="00122ECA"/>
    <w:rsid w:val="0012325F"/>
    <w:rsid w:val="001237BD"/>
    <w:rsid w:val="001238C2"/>
    <w:rsid w:val="00123939"/>
    <w:rsid w:val="0012415B"/>
    <w:rsid w:val="001246DE"/>
    <w:rsid w:val="00125368"/>
    <w:rsid w:val="0012541B"/>
    <w:rsid w:val="00125C28"/>
    <w:rsid w:val="00125DB0"/>
    <w:rsid w:val="00126270"/>
    <w:rsid w:val="00126C6F"/>
    <w:rsid w:val="00126DB0"/>
    <w:rsid w:val="0012744B"/>
    <w:rsid w:val="00127C92"/>
    <w:rsid w:val="00127FB9"/>
    <w:rsid w:val="00130000"/>
    <w:rsid w:val="00130352"/>
    <w:rsid w:val="001307B7"/>
    <w:rsid w:val="00131001"/>
    <w:rsid w:val="001319B6"/>
    <w:rsid w:val="00131BC0"/>
    <w:rsid w:val="0013336D"/>
    <w:rsid w:val="001336A8"/>
    <w:rsid w:val="00134A5F"/>
    <w:rsid w:val="00135DEF"/>
    <w:rsid w:val="00135F16"/>
    <w:rsid w:val="0013638D"/>
    <w:rsid w:val="0013672B"/>
    <w:rsid w:val="001368DC"/>
    <w:rsid w:val="00136DD8"/>
    <w:rsid w:val="001371A9"/>
    <w:rsid w:val="00137AE4"/>
    <w:rsid w:val="00137D25"/>
    <w:rsid w:val="00137DC9"/>
    <w:rsid w:val="001405F0"/>
    <w:rsid w:val="001405F2"/>
    <w:rsid w:val="001409D1"/>
    <w:rsid w:val="00141338"/>
    <w:rsid w:val="0014135B"/>
    <w:rsid w:val="00141617"/>
    <w:rsid w:val="001417B0"/>
    <w:rsid w:val="00141C58"/>
    <w:rsid w:val="00141E63"/>
    <w:rsid w:val="0014221E"/>
    <w:rsid w:val="001426B2"/>
    <w:rsid w:val="0014277B"/>
    <w:rsid w:val="0014293E"/>
    <w:rsid w:val="00143BFB"/>
    <w:rsid w:val="00143F33"/>
    <w:rsid w:val="0014420D"/>
    <w:rsid w:val="001442C8"/>
    <w:rsid w:val="0014516D"/>
    <w:rsid w:val="001451FD"/>
    <w:rsid w:val="0014580F"/>
    <w:rsid w:val="00145BBF"/>
    <w:rsid w:val="00145D47"/>
    <w:rsid w:val="00146251"/>
    <w:rsid w:val="00146512"/>
    <w:rsid w:val="001469B3"/>
    <w:rsid w:val="00147459"/>
    <w:rsid w:val="00147473"/>
    <w:rsid w:val="00147699"/>
    <w:rsid w:val="00147A39"/>
    <w:rsid w:val="00147C09"/>
    <w:rsid w:val="00147C76"/>
    <w:rsid w:val="00150550"/>
    <w:rsid w:val="001505A0"/>
    <w:rsid w:val="00150A9A"/>
    <w:rsid w:val="00151264"/>
    <w:rsid w:val="001513FB"/>
    <w:rsid w:val="00151805"/>
    <w:rsid w:val="00151A51"/>
    <w:rsid w:val="00151BE8"/>
    <w:rsid w:val="00151CF0"/>
    <w:rsid w:val="001521F5"/>
    <w:rsid w:val="00152789"/>
    <w:rsid w:val="001528E7"/>
    <w:rsid w:val="00152924"/>
    <w:rsid w:val="00152BC8"/>
    <w:rsid w:val="00153F56"/>
    <w:rsid w:val="00154483"/>
    <w:rsid w:val="001551A0"/>
    <w:rsid w:val="00155769"/>
    <w:rsid w:val="001557C0"/>
    <w:rsid w:val="00156763"/>
    <w:rsid w:val="00156AFE"/>
    <w:rsid w:val="00157F47"/>
    <w:rsid w:val="00160B39"/>
    <w:rsid w:val="001613C6"/>
    <w:rsid w:val="0016162A"/>
    <w:rsid w:val="00161902"/>
    <w:rsid w:val="00161C7F"/>
    <w:rsid w:val="00162753"/>
    <w:rsid w:val="00162A6E"/>
    <w:rsid w:val="00162C4C"/>
    <w:rsid w:val="001635CE"/>
    <w:rsid w:val="00163A83"/>
    <w:rsid w:val="00164424"/>
    <w:rsid w:val="0016484F"/>
    <w:rsid w:val="0016523E"/>
    <w:rsid w:val="00165B37"/>
    <w:rsid w:val="00165E47"/>
    <w:rsid w:val="00166308"/>
    <w:rsid w:val="0016666C"/>
    <w:rsid w:val="001666F7"/>
    <w:rsid w:val="00167238"/>
    <w:rsid w:val="001674BA"/>
    <w:rsid w:val="0016781F"/>
    <w:rsid w:val="0016790D"/>
    <w:rsid w:val="00167D4F"/>
    <w:rsid w:val="001700A7"/>
    <w:rsid w:val="00170265"/>
    <w:rsid w:val="00170539"/>
    <w:rsid w:val="00170B35"/>
    <w:rsid w:val="00171147"/>
    <w:rsid w:val="001711B1"/>
    <w:rsid w:val="001718FD"/>
    <w:rsid w:val="0017219D"/>
    <w:rsid w:val="0017272D"/>
    <w:rsid w:val="00172BFB"/>
    <w:rsid w:val="00172F78"/>
    <w:rsid w:val="0017300C"/>
    <w:rsid w:val="00173DCD"/>
    <w:rsid w:val="00173F2E"/>
    <w:rsid w:val="00174716"/>
    <w:rsid w:val="001750D2"/>
    <w:rsid w:val="00175523"/>
    <w:rsid w:val="00175989"/>
    <w:rsid w:val="00176023"/>
    <w:rsid w:val="001762A5"/>
    <w:rsid w:val="001763CC"/>
    <w:rsid w:val="001765D7"/>
    <w:rsid w:val="00176779"/>
    <w:rsid w:val="0017684D"/>
    <w:rsid w:val="00176901"/>
    <w:rsid w:val="001769D3"/>
    <w:rsid w:val="00176A07"/>
    <w:rsid w:val="00176AD2"/>
    <w:rsid w:val="00177509"/>
    <w:rsid w:val="0017781C"/>
    <w:rsid w:val="00177D3B"/>
    <w:rsid w:val="00180381"/>
    <w:rsid w:val="00180848"/>
    <w:rsid w:val="00180A36"/>
    <w:rsid w:val="00180C5E"/>
    <w:rsid w:val="001826D6"/>
    <w:rsid w:val="00182EC9"/>
    <w:rsid w:val="001834A4"/>
    <w:rsid w:val="0018366F"/>
    <w:rsid w:val="00183F5B"/>
    <w:rsid w:val="00184221"/>
    <w:rsid w:val="00184EA3"/>
    <w:rsid w:val="00185384"/>
    <w:rsid w:val="0018557C"/>
    <w:rsid w:val="001855CC"/>
    <w:rsid w:val="001858C4"/>
    <w:rsid w:val="001862C7"/>
    <w:rsid w:val="00186931"/>
    <w:rsid w:val="00186D59"/>
    <w:rsid w:val="00187AD4"/>
    <w:rsid w:val="00190F3F"/>
    <w:rsid w:val="00191238"/>
    <w:rsid w:val="00191577"/>
    <w:rsid w:val="00191730"/>
    <w:rsid w:val="00191F4D"/>
    <w:rsid w:val="0019244F"/>
    <w:rsid w:val="001927B4"/>
    <w:rsid w:val="00192AB3"/>
    <w:rsid w:val="001930F4"/>
    <w:rsid w:val="00193C0D"/>
    <w:rsid w:val="00194735"/>
    <w:rsid w:val="001948E6"/>
    <w:rsid w:val="001949F6"/>
    <w:rsid w:val="00194D3D"/>
    <w:rsid w:val="001950AE"/>
    <w:rsid w:val="0019515F"/>
    <w:rsid w:val="00196064"/>
    <w:rsid w:val="0019628F"/>
    <w:rsid w:val="001965D9"/>
    <w:rsid w:val="00197A70"/>
    <w:rsid w:val="00197CCE"/>
    <w:rsid w:val="001A0480"/>
    <w:rsid w:val="001A0B64"/>
    <w:rsid w:val="001A0CC9"/>
    <w:rsid w:val="001A0D42"/>
    <w:rsid w:val="001A1801"/>
    <w:rsid w:val="001A22ED"/>
    <w:rsid w:val="001A28B4"/>
    <w:rsid w:val="001A2DA6"/>
    <w:rsid w:val="001A2DFB"/>
    <w:rsid w:val="001A33F1"/>
    <w:rsid w:val="001A351C"/>
    <w:rsid w:val="001A3C09"/>
    <w:rsid w:val="001A41D2"/>
    <w:rsid w:val="001A4805"/>
    <w:rsid w:val="001A4FCB"/>
    <w:rsid w:val="001A5AA2"/>
    <w:rsid w:val="001A5C9E"/>
    <w:rsid w:val="001A6568"/>
    <w:rsid w:val="001A6933"/>
    <w:rsid w:val="001A6B12"/>
    <w:rsid w:val="001A7476"/>
    <w:rsid w:val="001B0226"/>
    <w:rsid w:val="001B03AA"/>
    <w:rsid w:val="001B059D"/>
    <w:rsid w:val="001B05B8"/>
    <w:rsid w:val="001B09DE"/>
    <w:rsid w:val="001B1654"/>
    <w:rsid w:val="001B21F3"/>
    <w:rsid w:val="001B2496"/>
    <w:rsid w:val="001B3744"/>
    <w:rsid w:val="001B3A81"/>
    <w:rsid w:val="001B4002"/>
    <w:rsid w:val="001B43C0"/>
    <w:rsid w:val="001B43CB"/>
    <w:rsid w:val="001B4975"/>
    <w:rsid w:val="001B49BA"/>
    <w:rsid w:val="001B4B96"/>
    <w:rsid w:val="001B4BE9"/>
    <w:rsid w:val="001B4C9E"/>
    <w:rsid w:val="001B4DE1"/>
    <w:rsid w:val="001B5001"/>
    <w:rsid w:val="001B5194"/>
    <w:rsid w:val="001B541B"/>
    <w:rsid w:val="001B5488"/>
    <w:rsid w:val="001B5691"/>
    <w:rsid w:val="001B597F"/>
    <w:rsid w:val="001B5A16"/>
    <w:rsid w:val="001B5ADC"/>
    <w:rsid w:val="001B5AF4"/>
    <w:rsid w:val="001B5F10"/>
    <w:rsid w:val="001B5FFC"/>
    <w:rsid w:val="001B6568"/>
    <w:rsid w:val="001B6657"/>
    <w:rsid w:val="001B66EB"/>
    <w:rsid w:val="001B687E"/>
    <w:rsid w:val="001B7209"/>
    <w:rsid w:val="001B7330"/>
    <w:rsid w:val="001B75C1"/>
    <w:rsid w:val="001B7A88"/>
    <w:rsid w:val="001B7BA2"/>
    <w:rsid w:val="001B7C16"/>
    <w:rsid w:val="001B7D72"/>
    <w:rsid w:val="001B7EB3"/>
    <w:rsid w:val="001C07D9"/>
    <w:rsid w:val="001C0885"/>
    <w:rsid w:val="001C1D08"/>
    <w:rsid w:val="001C217A"/>
    <w:rsid w:val="001C2ABE"/>
    <w:rsid w:val="001C2ABF"/>
    <w:rsid w:val="001C2CAB"/>
    <w:rsid w:val="001C2FAC"/>
    <w:rsid w:val="001C306F"/>
    <w:rsid w:val="001C43BF"/>
    <w:rsid w:val="001C49FB"/>
    <w:rsid w:val="001C5B66"/>
    <w:rsid w:val="001C5E3A"/>
    <w:rsid w:val="001C5FB6"/>
    <w:rsid w:val="001C6830"/>
    <w:rsid w:val="001C6B41"/>
    <w:rsid w:val="001C7062"/>
    <w:rsid w:val="001C7165"/>
    <w:rsid w:val="001C7D4A"/>
    <w:rsid w:val="001D06F8"/>
    <w:rsid w:val="001D076F"/>
    <w:rsid w:val="001D099F"/>
    <w:rsid w:val="001D1464"/>
    <w:rsid w:val="001D1D5A"/>
    <w:rsid w:val="001D1D71"/>
    <w:rsid w:val="001D1DA1"/>
    <w:rsid w:val="001D2126"/>
    <w:rsid w:val="001D230C"/>
    <w:rsid w:val="001D25EF"/>
    <w:rsid w:val="001D286C"/>
    <w:rsid w:val="001D29FC"/>
    <w:rsid w:val="001D2CFA"/>
    <w:rsid w:val="001D30AF"/>
    <w:rsid w:val="001D3142"/>
    <w:rsid w:val="001D3CB6"/>
    <w:rsid w:val="001D430D"/>
    <w:rsid w:val="001D46EE"/>
    <w:rsid w:val="001D4787"/>
    <w:rsid w:val="001D4A87"/>
    <w:rsid w:val="001D5555"/>
    <w:rsid w:val="001D5AE9"/>
    <w:rsid w:val="001D5E3E"/>
    <w:rsid w:val="001D5E69"/>
    <w:rsid w:val="001D5E88"/>
    <w:rsid w:val="001D647F"/>
    <w:rsid w:val="001D6C18"/>
    <w:rsid w:val="001D6C5A"/>
    <w:rsid w:val="001D6D5D"/>
    <w:rsid w:val="001D6D86"/>
    <w:rsid w:val="001D7247"/>
    <w:rsid w:val="001D72CC"/>
    <w:rsid w:val="001D756F"/>
    <w:rsid w:val="001D76F4"/>
    <w:rsid w:val="001D7D2B"/>
    <w:rsid w:val="001D7FFD"/>
    <w:rsid w:val="001E03B2"/>
    <w:rsid w:val="001E06E8"/>
    <w:rsid w:val="001E0F6E"/>
    <w:rsid w:val="001E1180"/>
    <w:rsid w:val="001E13D1"/>
    <w:rsid w:val="001E174F"/>
    <w:rsid w:val="001E17BE"/>
    <w:rsid w:val="001E1B00"/>
    <w:rsid w:val="001E1F21"/>
    <w:rsid w:val="001E2EC2"/>
    <w:rsid w:val="001E3C85"/>
    <w:rsid w:val="001E4884"/>
    <w:rsid w:val="001E4998"/>
    <w:rsid w:val="001E4EB3"/>
    <w:rsid w:val="001E4FAE"/>
    <w:rsid w:val="001E5430"/>
    <w:rsid w:val="001E545C"/>
    <w:rsid w:val="001E5503"/>
    <w:rsid w:val="001E56E2"/>
    <w:rsid w:val="001E5D29"/>
    <w:rsid w:val="001E5EDE"/>
    <w:rsid w:val="001E6096"/>
    <w:rsid w:val="001E6FB1"/>
    <w:rsid w:val="001E7080"/>
    <w:rsid w:val="001E75E4"/>
    <w:rsid w:val="001E7877"/>
    <w:rsid w:val="001E7E07"/>
    <w:rsid w:val="001F0359"/>
    <w:rsid w:val="001F0448"/>
    <w:rsid w:val="001F0CAC"/>
    <w:rsid w:val="001F125E"/>
    <w:rsid w:val="001F1318"/>
    <w:rsid w:val="001F1C22"/>
    <w:rsid w:val="001F200E"/>
    <w:rsid w:val="001F32CC"/>
    <w:rsid w:val="001F34AF"/>
    <w:rsid w:val="001F3C5F"/>
    <w:rsid w:val="001F48D0"/>
    <w:rsid w:val="001F4CB2"/>
    <w:rsid w:val="001F4D15"/>
    <w:rsid w:val="001F51D3"/>
    <w:rsid w:val="001F59E1"/>
    <w:rsid w:val="001F59E4"/>
    <w:rsid w:val="001F5C8D"/>
    <w:rsid w:val="001F5D1F"/>
    <w:rsid w:val="001F5FA2"/>
    <w:rsid w:val="001F6341"/>
    <w:rsid w:val="001F6370"/>
    <w:rsid w:val="001F656C"/>
    <w:rsid w:val="001F65E6"/>
    <w:rsid w:val="001F6A06"/>
    <w:rsid w:val="001F6DF4"/>
    <w:rsid w:val="001F6EF9"/>
    <w:rsid w:val="001F6F45"/>
    <w:rsid w:val="001F713E"/>
    <w:rsid w:val="001F722E"/>
    <w:rsid w:val="00200651"/>
    <w:rsid w:val="00200C2B"/>
    <w:rsid w:val="00201053"/>
    <w:rsid w:val="00201C3F"/>
    <w:rsid w:val="00201EC5"/>
    <w:rsid w:val="002026A9"/>
    <w:rsid w:val="00205266"/>
    <w:rsid w:val="00206031"/>
    <w:rsid w:val="00206052"/>
    <w:rsid w:val="00206136"/>
    <w:rsid w:val="0020615E"/>
    <w:rsid w:val="002062FC"/>
    <w:rsid w:val="00206E32"/>
    <w:rsid w:val="00210275"/>
    <w:rsid w:val="0021030E"/>
    <w:rsid w:val="0021040C"/>
    <w:rsid w:val="002109CE"/>
    <w:rsid w:val="00212460"/>
    <w:rsid w:val="0021278E"/>
    <w:rsid w:val="0021391D"/>
    <w:rsid w:val="00213C0C"/>
    <w:rsid w:val="00213D92"/>
    <w:rsid w:val="0021470B"/>
    <w:rsid w:val="00214715"/>
    <w:rsid w:val="002149F7"/>
    <w:rsid w:val="00214CF3"/>
    <w:rsid w:val="00215035"/>
    <w:rsid w:val="002151FB"/>
    <w:rsid w:val="00215C5E"/>
    <w:rsid w:val="00216273"/>
    <w:rsid w:val="00216474"/>
    <w:rsid w:val="00216A84"/>
    <w:rsid w:val="002172B6"/>
    <w:rsid w:val="002174F9"/>
    <w:rsid w:val="002176BC"/>
    <w:rsid w:val="002177EF"/>
    <w:rsid w:val="002177F5"/>
    <w:rsid w:val="00217DAE"/>
    <w:rsid w:val="00220335"/>
    <w:rsid w:val="00220D83"/>
    <w:rsid w:val="00221844"/>
    <w:rsid w:val="0022206D"/>
    <w:rsid w:val="002222A5"/>
    <w:rsid w:val="002222D9"/>
    <w:rsid w:val="0022234E"/>
    <w:rsid w:val="00222581"/>
    <w:rsid w:val="002225C0"/>
    <w:rsid w:val="00222A5A"/>
    <w:rsid w:val="00222F4A"/>
    <w:rsid w:val="00223510"/>
    <w:rsid w:val="00223988"/>
    <w:rsid w:val="00223B8F"/>
    <w:rsid w:val="00223F0D"/>
    <w:rsid w:val="002245DA"/>
    <w:rsid w:val="0022467C"/>
    <w:rsid w:val="00225136"/>
    <w:rsid w:val="0022588E"/>
    <w:rsid w:val="00225911"/>
    <w:rsid w:val="0022617B"/>
    <w:rsid w:val="002264C2"/>
    <w:rsid w:val="00226C0D"/>
    <w:rsid w:val="00227755"/>
    <w:rsid w:val="00227BFF"/>
    <w:rsid w:val="002301FA"/>
    <w:rsid w:val="00230231"/>
    <w:rsid w:val="00230730"/>
    <w:rsid w:val="00230A84"/>
    <w:rsid w:val="00230E06"/>
    <w:rsid w:val="00230ED5"/>
    <w:rsid w:val="00231C59"/>
    <w:rsid w:val="00231E2D"/>
    <w:rsid w:val="00231E4F"/>
    <w:rsid w:val="00232BE4"/>
    <w:rsid w:val="00232C57"/>
    <w:rsid w:val="00232DD6"/>
    <w:rsid w:val="00232E2A"/>
    <w:rsid w:val="0023318A"/>
    <w:rsid w:val="00233378"/>
    <w:rsid w:val="002333E1"/>
    <w:rsid w:val="002334A9"/>
    <w:rsid w:val="002339D3"/>
    <w:rsid w:val="00233BA7"/>
    <w:rsid w:val="00233E99"/>
    <w:rsid w:val="00233EFE"/>
    <w:rsid w:val="00234450"/>
    <w:rsid w:val="00234C99"/>
    <w:rsid w:val="00235B8E"/>
    <w:rsid w:val="00235EA6"/>
    <w:rsid w:val="00236677"/>
    <w:rsid w:val="00236F7E"/>
    <w:rsid w:val="00237096"/>
    <w:rsid w:val="00237B2B"/>
    <w:rsid w:val="002404D6"/>
    <w:rsid w:val="00240FCE"/>
    <w:rsid w:val="00240FE8"/>
    <w:rsid w:val="00241242"/>
    <w:rsid w:val="002413EC"/>
    <w:rsid w:val="002419CF"/>
    <w:rsid w:val="0024218B"/>
    <w:rsid w:val="002427E9"/>
    <w:rsid w:val="00242BB3"/>
    <w:rsid w:val="00243EB4"/>
    <w:rsid w:val="002449B9"/>
    <w:rsid w:val="00245171"/>
    <w:rsid w:val="00245653"/>
    <w:rsid w:val="0024607C"/>
    <w:rsid w:val="002465D3"/>
    <w:rsid w:val="00246B9F"/>
    <w:rsid w:val="00247119"/>
    <w:rsid w:val="00247160"/>
    <w:rsid w:val="002473E9"/>
    <w:rsid w:val="002477D6"/>
    <w:rsid w:val="0024781B"/>
    <w:rsid w:val="00247E94"/>
    <w:rsid w:val="00250F2E"/>
    <w:rsid w:val="00250F54"/>
    <w:rsid w:val="00250F59"/>
    <w:rsid w:val="00252943"/>
    <w:rsid w:val="00252EB3"/>
    <w:rsid w:val="002533B3"/>
    <w:rsid w:val="002534B3"/>
    <w:rsid w:val="00253529"/>
    <w:rsid w:val="0025389C"/>
    <w:rsid w:val="00253A75"/>
    <w:rsid w:val="002540D0"/>
    <w:rsid w:val="00254280"/>
    <w:rsid w:val="00254B86"/>
    <w:rsid w:val="00255AEF"/>
    <w:rsid w:val="00255E08"/>
    <w:rsid w:val="00255FE0"/>
    <w:rsid w:val="00256510"/>
    <w:rsid w:val="00256F95"/>
    <w:rsid w:val="002574B8"/>
    <w:rsid w:val="00260146"/>
    <w:rsid w:val="0026073C"/>
    <w:rsid w:val="00260E6A"/>
    <w:rsid w:val="00260F1D"/>
    <w:rsid w:val="002613A3"/>
    <w:rsid w:val="00261748"/>
    <w:rsid w:val="00262A01"/>
    <w:rsid w:val="00262EBF"/>
    <w:rsid w:val="0026323B"/>
    <w:rsid w:val="00263745"/>
    <w:rsid w:val="002639F3"/>
    <w:rsid w:val="0026438A"/>
    <w:rsid w:val="00264449"/>
    <w:rsid w:val="00264955"/>
    <w:rsid w:val="00264CA6"/>
    <w:rsid w:val="0026521E"/>
    <w:rsid w:val="002656BD"/>
    <w:rsid w:val="00265C07"/>
    <w:rsid w:val="00265CCC"/>
    <w:rsid w:val="002668E0"/>
    <w:rsid w:val="00270110"/>
    <w:rsid w:val="00270D0B"/>
    <w:rsid w:val="00270E42"/>
    <w:rsid w:val="00271126"/>
    <w:rsid w:val="00271759"/>
    <w:rsid w:val="00271E21"/>
    <w:rsid w:val="00271F30"/>
    <w:rsid w:val="002722F0"/>
    <w:rsid w:val="00272709"/>
    <w:rsid w:val="002728B1"/>
    <w:rsid w:val="00273E3A"/>
    <w:rsid w:val="00274533"/>
    <w:rsid w:val="00274D48"/>
    <w:rsid w:val="00275A1A"/>
    <w:rsid w:val="00275C7E"/>
    <w:rsid w:val="00276418"/>
    <w:rsid w:val="002767FE"/>
    <w:rsid w:val="00276A86"/>
    <w:rsid w:val="00276C60"/>
    <w:rsid w:val="0027768F"/>
    <w:rsid w:val="00277BAB"/>
    <w:rsid w:val="00277D8B"/>
    <w:rsid w:val="002801FC"/>
    <w:rsid w:val="00280235"/>
    <w:rsid w:val="00280FFF"/>
    <w:rsid w:val="00281733"/>
    <w:rsid w:val="002818FC"/>
    <w:rsid w:val="00281AED"/>
    <w:rsid w:val="00281FE8"/>
    <w:rsid w:val="00282386"/>
    <w:rsid w:val="00282813"/>
    <w:rsid w:val="00282C5E"/>
    <w:rsid w:val="00283285"/>
    <w:rsid w:val="00283356"/>
    <w:rsid w:val="00283385"/>
    <w:rsid w:val="002836DC"/>
    <w:rsid w:val="00283734"/>
    <w:rsid w:val="00283DDB"/>
    <w:rsid w:val="00283FA5"/>
    <w:rsid w:val="00284283"/>
    <w:rsid w:val="002842B3"/>
    <w:rsid w:val="00284A06"/>
    <w:rsid w:val="002856F1"/>
    <w:rsid w:val="0028591A"/>
    <w:rsid w:val="00285A04"/>
    <w:rsid w:val="00285A94"/>
    <w:rsid w:val="00286978"/>
    <w:rsid w:val="00287519"/>
    <w:rsid w:val="00287BFC"/>
    <w:rsid w:val="00287C79"/>
    <w:rsid w:val="0029011E"/>
    <w:rsid w:val="002901F3"/>
    <w:rsid w:val="002901F9"/>
    <w:rsid w:val="00290678"/>
    <w:rsid w:val="00290CB7"/>
    <w:rsid w:val="00290DBF"/>
    <w:rsid w:val="002910F8"/>
    <w:rsid w:val="002912A9"/>
    <w:rsid w:val="002914E5"/>
    <w:rsid w:val="0029151A"/>
    <w:rsid w:val="00291809"/>
    <w:rsid w:val="002923E1"/>
    <w:rsid w:val="0029248E"/>
    <w:rsid w:val="0029274E"/>
    <w:rsid w:val="00292CC6"/>
    <w:rsid w:val="002932DD"/>
    <w:rsid w:val="002936A0"/>
    <w:rsid w:val="00293A29"/>
    <w:rsid w:val="00293D2C"/>
    <w:rsid w:val="00294B6C"/>
    <w:rsid w:val="00294BE7"/>
    <w:rsid w:val="00294CE2"/>
    <w:rsid w:val="00294F09"/>
    <w:rsid w:val="00295311"/>
    <w:rsid w:val="00295633"/>
    <w:rsid w:val="00295712"/>
    <w:rsid w:val="00295F8E"/>
    <w:rsid w:val="00296417"/>
    <w:rsid w:val="0029654F"/>
    <w:rsid w:val="002969AD"/>
    <w:rsid w:val="00296FDB"/>
    <w:rsid w:val="00297305"/>
    <w:rsid w:val="0029748B"/>
    <w:rsid w:val="0029764E"/>
    <w:rsid w:val="002A0064"/>
    <w:rsid w:val="002A01C2"/>
    <w:rsid w:val="002A0A9B"/>
    <w:rsid w:val="002A1A6E"/>
    <w:rsid w:val="002A290A"/>
    <w:rsid w:val="002A2B40"/>
    <w:rsid w:val="002A31C2"/>
    <w:rsid w:val="002A3512"/>
    <w:rsid w:val="002A3A4F"/>
    <w:rsid w:val="002A3C4C"/>
    <w:rsid w:val="002A3DE7"/>
    <w:rsid w:val="002A4207"/>
    <w:rsid w:val="002A44FE"/>
    <w:rsid w:val="002A48AE"/>
    <w:rsid w:val="002A52E6"/>
    <w:rsid w:val="002A52F0"/>
    <w:rsid w:val="002A566A"/>
    <w:rsid w:val="002A5ACA"/>
    <w:rsid w:val="002A68A6"/>
    <w:rsid w:val="002A6F32"/>
    <w:rsid w:val="002A7255"/>
    <w:rsid w:val="002A77F9"/>
    <w:rsid w:val="002A7AD6"/>
    <w:rsid w:val="002B00FF"/>
    <w:rsid w:val="002B0526"/>
    <w:rsid w:val="002B0E96"/>
    <w:rsid w:val="002B126B"/>
    <w:rsid w:val="002B13E3"/>
    <w:rsid w:val="002B1FB2"/>
    <w:rsid w:val="002B282F"/>
    <w:rsid w:val="002B2A35"/>
    <w:rsid w:val="002B2B90"/>
    <w:rsid w:val="002B2F72"/>
    <w:rsid w:val="002B3F8A"/>
    <w:rsid w:val="002B4784"/>
    <w:rsid w:val="002B5A53"/>
    <w:rsid w:val="002B6178"/>
    <w:rsid w:val="002B6BAA"/>
    <w:rsid w:val="002B6E60"/>
    <w:rsid w:val="002B7567"/>
    <w:rsid w:val="002B7589"/>
    <w:rsid w:val="002B75E5"/>
    <w:rsid w:val="002B7879"/>
    <w:rsid w:val="002B7A8E"/>
    <w:rsid w:val="002C0172"/>
    <w:rsid w:val="002C031C"/>
    <w:rsid w:val="002C0643"/>
    <w:rsid w:val="002C0C2C"/>
    <w:rsid w:val="002C1698"/>
    <w:rsid w:val="002C1971"/>
    <w:rsid w:val="002C19B1"/>
    <w:rsid w:val="002C1DDA"/>
    <w:rsid w:val="002C232F"/>
    <w:rsid w:val="002C2A50"/>
    <w:rsid w:val="002C2BD0"/>
    <w:rsid w:val="002C2FCE"/>
    <w:rsid w:val="002C34BA"/>
    <w:rsid w:val="002C3538"/>
    <w:rsid w:val="002C3C6F"/>
    <w:rsid w:val="002C3D9D"/>
    <w:rsid w:val="002C3F37"/>
    <w:rsid w:val="002C40A6"/>
    <w:rsid w:val="002C43A1"/>
    <w:rsid w:val="002C48B4"/>
    <w:rsid w:val="002C4F59"/>
    <w:rsid w:val="002C5350"/>
    <w:rsid w:val="002C5CEC"/>
    <w:rsid w:val="002C5F31"/>
    <w:rsid w:val="002C6294"/>
    <w:rsid w:val="002C63BA"/>
    <w:rsid w:val="002C68C7"/>
    <w:rsid w:val="002C6D15"/>
    <w:rsid w:val="002C72F9"/>
    <w:rsid w:val="002C73D3"/>
    <w:rsid w:val="002C76FF"/>
    <w:rsid w:val="002C7C7A"/>
    <w:rsid w:val="002D04DA"/>
    <w:rsid w:val="002D0C45"/>
    <w:rsid w:val="002D0D23"/>
    <w:rsid w:val="002D0D95"/>
    <w:rsid w:val="002D0F90"/>
    <w:rsid w:val="002D1009"/>
    <w:rsid w:val="002D182B"/>
    <w:rsid w:val="002D18ED"/>
    <w:rsid w:val="002D1AC5"/>
    <w:rsid w:val="002D224B"/>
    <w:rsid w:val="002D30EC"/>
    <w:rsid w:val="002D33AE"/>
    <w:rsid w:val="002D3734"/>
    <w:rsid w:val="002D3C87"/>
    <w:rsid w:val="002D3CD2"/>
    <w:rsid w:val="002D3F70"/>
    <w:rsid w:val="002D4295"/>
    <w:rsid w:val="002D4302"/>
    <w:rsid w:val="002D43DF"/>
    <w:rsid w:val="002D4866"/>
    <w:rsid w:val="002D4942"/>
    <w:rsid w:val="002D4A01"/>
    <w:rsid w:val="002D4B8A"/>
    <w:rsid w:val="002D4C56"/>
    <w:rsid w:val="002D4D5C"/>
    <w:rsid w:val="002D592F"/>
    <w:rsid w:val="002D61A1"/>
    <w:rsid w:val="002D6805"/>
    <w:rsid w:val="002D69A4"/>
    <w:rsid w:val="002D6E96"/>
    <w:rsid w:val="002D72E8"/>
    <w:rsid w:val="002D7B09"/>
    <w:rsid w:val="002E0553"/>
    <w:rsid w:val="002E1773"/>
    <w:rsid w:val="002E1C07"/>
    <w:rsid w:val="002E1F8F"/>
    <w:rsid w:val="002E1FF6"/>
    <w:rsid w:val="002E24D6"/>
    <w:rsid w:val="002E2507"/>
    <w:rsid w:val="002E2A03"/>
    <w:rsid w:val="002E2B61"/>
    <w:rsid w:val="002E2BEF"/>
    <w:rsid w:val="002E2E42"/>
    <w:rsid w:val="002E3427"/>
    <w:rsid w:val="002E389D"/>
    <w:rsid w:val="002E393A"/>
    <w:rsid w:val="002E41AD"/>
    <w:rsid w:val="002E46B3"/>
    <w:rsid w:val="002E5206"/>
    <w:rsid w:val="002E5439"/>
    <w:rsid w:val="002E5536"/>
    <w:rsid w:val="002E5584"/>
    <w:rsid w:val="002E5CA0"/>
    <w:rsid w:val="002E5D66"/>
    <w:rsid w:val="002E5F8A"/>
    <w:rsid w:val="002E6035"/>
    <w:rsid w:val="002E687F"/>
    <w:rsid w:val="002E743D"/>
    <w:rsid w:val="002F0368"/>
    <w:rsid w:val="002F096F"/>
    <w:rsid w:val="002F0990"/>
    <w:rsid w:val="002F10F4"/>
    <w:rsid w:val="002F1526"/>
    <w:rsid w:val="002F17AF"/>
    <w:rsid w:val="002F17F9"/>
    <w:rsid w:val="002F279F"/>
    <w:rsid w:val="002F2B78"/>
    <w:rsid w:val="002F2F63"/>
    <w:rsid w:val="002F3006"/>
    <w:rsid w:val="002F3353"/>
    <w:rsid w:val="002F3989"/>
    <w:rsid w:val="002F3C59"/>
    <w:rsid w:val="002F414D"/>
    <w:rsid w:val="002F4255"/>
    <w:rsid w:val="002F43ED"/>
    <w:rsid w:val="002F54F5"/>
    <w:rsid w:val="002F5769"/>
    <w:rsid w:val="002F5782"/>
    <w:rsid w:val="002F66D1"/>
    <w:rsid w:val="002F6BEA"/>
    <w:rsid w:val="002F7653"/>
    <w:rsid w:val="002F787C"/>
    <w:rsid w:val="00300457"/>
    <w:rsid w:val="00300517"/>
    <w:rsid w:val="00300ABF"/>
    <w:rsid w:val="00300ECF"/>
    <w:rsid w:val="0030148E"/>
    <w:rsid w:val="00301D41"/>
    <w:rsid w:val="00301DBB"/>
    <w:rsid w:val="00302A65"/>
    <w:rsid w:val="00302E85"/>
    <w:rsid w:val="00303013"/>
    <w:rsid w:val="003031D2"/>
    <w:rsid w:val="0030348E"/>
    <w:rsid w:val="00303F6D"/>
    <w:rsid w:val="003040F6"/>
    <w:rsid w:val="003043F0"/>
    <w:rsid w:val="0030553F"/>
    <w:rsid w:val="003058F2"/>
    <w:rsid w:val="00306384"/>
    <w:rsid w:val="00306802"/>
    <w:rsid w:val="00306A86"/>
    <w:rsid w:val="00307249"/>
    <w:rsid w:val="0030739A"/>
    <w:rsid w:val="0030761C"/>
    <w:rsid w:val="003077C0"/>
    <w:rsid w:val="003077D4"/>
    <w:rsid w:val="00307B9B"/>
    <w:rsid w:val="00307FF8"/>
    <w:rsid w:val="00310233"/>
    <w:rsid w:val="003102BB"/>
    <w:rsid w:val="003103DC"/>
    <w:rsid w:val="003104AE"/>
    <w:rsid w:val="003107DE"/>
    <w:rsid w:val="003109EA"/>
    <w:rsid w:val="00310AB0"/>
    <w:rsid w:val="00311965"/>
    <w:rsid w:val="003123CA"/>
    <w:rsid w:val="003123F5"/>
    <w:rsid w:val="00312864"/>
    <w:rsid w:val="00312ADA"/>
    <w:rsid w:val="00312B0D"/>
    <w:rsid w:val="003130B1"/>
    <w:rsid w:val="00313304"/>
    <w:rsid w:val="00313494"/>
    <w:rsid w:val="00313B93"/>
    <w:rsid w:val="00313B99"/>
    <w:rsid w:val="00314171"/>
    <w:rsid w:val="0031436F"/>
    <w:rsid w:val="003148FD"/>
    <w:rsid w:val="00314DDE"/>
    <w:rsid w:val="00314DE5"/>
    <w:rsid w:val="00315C8D"/>
    <w:rsid w:val="0031600D"/>
    <w:rsid w:val="003160CF"/>
    <w:rsid w:val="00316162"/>
    <w:rsid w:val="003161DB"/>
    <w:rsid w:val="00316657"/>
    <w:rsid w:val="00316AF0"/>
    <w:rsid w:val="00317362"/>
    <w:rsid w:val="003175F9"/>
    <w:rsid w:val="00317ABA"/>
    <w:rsid w:val="00320131"/>
    <w:rsid w:val="0032033C"/>
    <w:rsid w:val="00320532"/>
    <w:rsid w:val="003207FE"/>
    <w:rsid w:val="00320AE9"/>
    <w:rsid w:val="00321473"/>
    <w:rsid w:val="00321E92"/>
    <w:rsid w:val="003220B6"/>
    <w:rsid w:val="00322955"/>
    <w:rsid w:val="00323588"/>
    <w:rsid w:val="003237DA"/>
    <w:rsid w:val="00323C43"/>
    <w:rsid w:val="00323DD4"/>
    <w:rsid w:val="00323E74"/>
    <w:rsid w:val="00324638"/>
    <w:rsid w:val="00324AA8"/>
    <w:rsid w:val="00324BAF"/>
    <w:rsid w:val="003252DA"/>
    <w:rsid w:val="00325E63"/>
    <w:rsid w:val="003266A4"/>
    <w:rsid w:val="00326942"/>
    <w:rsid w:val="0032704A"/>
    <w:rsid w:val="00327D2A"/>
    <w:rsid w:val="00327E5A"/>
    <w:rsid w:val="003300ED"/>
    <w:rsid w:val="003306E5"/>
    <w:rsid w:val="00330AEC"/>
    <w:rsid w:val="00331304"/>
    <w:rsid w:val="003313C9"/>
    <w:rsid w:val="003317CE"/>
    <w:rsid w:val="00332DBC"/>
    <w:rsid w:val="00332F97"/>
    <w:rsid w:val="0033348E"/>
    <w:rsid w:val="00333564"/>
    <w:rsid w:val="00333A01"/>
    <w:rsid w:val="003341E9"/>
    <w:rsid w:val="00334275"/>
    <w:rsid w:val="00334843"/>
    <w:rsid w:val="0033487A"/>
    <w:rsid w:val="00335048"/>
    <w:rsid w:val="003358CF"/>
    <w:rsid w:val="00335A5D"/>
    <w:rsid w:val="00335F51"/>
    <w:rsid w:val="00337602"/>
    <w:rsid w:val="00337C3F"/>
    <w:rsid w:val="00337D5A"/>
    <w:rsid w:val="00337F10"/>
    <w:rsid w:val="00340364"/>
    <w:rsid w:val="00340463"/>
    <w:rsid w:val="00340847"/>
    <w:rsid w:val="00341070"/>
    <w:rsid w:val="003415A5"/>
    <w:rsid w:val="003417BB"/>
    <w:rsid w:val="0034242F"/>
    <w:rsid w:val="0034270F"/>
    <w:rsid w:val="00342D61"/>
    <w:rsid w:val="00342F81"/>
    <w:rsid w:val="003435B0"/>
    <w:rsid w:val="003441F3"/>
    <w:rsid w:val="0034420E"/>
    <w:rsid w:val="00344AB7"/>
    <w:rsid w:val="00345294"/>
    <w:rsid w:val="00345386"/>
    <w:rsid w:val="0034568B"/>
    <w:rsid w:val="003457CF"/>
    <w:rsid w:val="00345871"/>
    <w:rsid w:val="00345A9F"/>
    <w:rsid w:val="00346399"/>
    <w:rsid w:val="003465BC"/>
    <w:rsid w:val="003469BE"/>
    <w:rsid w:val="00347BBD"/>
    <w:rsid w:val="00347D05"/>
    <w:rsid w:val="00347D8F"/>
    <w:rsid w:val="00347E07"/>
    <w:rsid w:val="00347EC7"/>
    <w:rsid w:val="00350712"/>
    <w:rsid w:val="00350A81"/>
    <w:rsid w:val="00350E90"/>
    <w:rsid w:val="003514E4"/>
    <w:rsid w:val="003528D3"/>
    <w:rsid w:val="00352A8A"/>
    <w:rsid w:val="00352FCB"/>
    <w:rsid w:val="003530E5"/>
    <w:rsid w:val="00353B43"/>
    <w:rsid w:val="00353D1D"/>
    <w:rsid w:val="00354BFF"/>
    <w:rsid w:val="00354DE1"/>
    <w:rsid w:val="0035500B"/>
    <w:rsid w:val="003550A0"/>
    <w:rsid w:val="003555FF"/>
    <w:rsid w:val="0035565B"/>
    <w:rsid w:val="00355661"/>
    <w:rsid w:val="00355664"/>
    <w:rsid w:val="00355695"/>
    <w:rsid w:val="003557AE"/>
    <w:rsid w:val="0035595B"/>
    <w:rsid w:val="00355F44"/>
    <w:rsid w:val="00355F7C"/>
    <w:rsid w:val="003564E2"/>
    <w:rsid w:val="00357196"/>
    <w:rsid w:val="003605D0"/>
    <w:rsid w:val="003605F1"/>
    <w:rsid w:val="00360864"/>
    <w:rsid w:val="00360A49"/>
    <w:rsid w:val="00360A70"/>
    <w:rsid w:val="00360BDA"/>
    <w:rsid w:val="00360C85"/>
    <w:rsid w:val="00360EF1"/>
    <w:rsid w:val="00360F6C"/>
    <w:rsid w:val="00360FE8"/>
    <w:rsid w:val="00361356"/>
    <w:rsid w:val="00361C7C"/>
    <w:rsid w:val="00361CDD"/>
    <w:rsid w:val="00361D61"/>
    <w:rsid w:val="00361FCF"/>
    <w:rsid w:val="003627FF"/>
    <w:rsid w:val="00362C59"/>
    <w:rsid w:val="003645D0"/>
    <w:rsid w:val="00364DAA"/>
    <w:rsid w:val="00364E05"/>
    <w:rsid w:val="0036507A"/>
    <w:rsid w:val="00365134"/>
    <w:rsid w:val="00365372"/>
    <w:rsid w:val="00365E4C"/>
    <w:rsid w:val="0036612E"/>
    <w:rsid w:val="00366418"/>
    <w:rsid w:val="00366601"/>
    <w:rsid w:val="003668BA"/>
    <w:rsid w:val="00367436"/>
    <w:rsid w:val="00367494"/>
    <w:rsid w:val="00367919"/>
    <w:rsid w:val="00367D9E"/>
    <w:rsid w:val="00367DAE"/>
    <w:rsid w:val="003701E9"/>
    <w:rsid w:val="00370E34"/>
    <w:rsid w:val="003714F2"/>
    <w:rsid w:val="00371605"/>
    <w:rsid w:val="00371E6A"/>
    <w:rsid w:val="00372279"/>
    <w:rsid w:val="00372417"/>
    <w:rsid w:val="00372CD5"/>
    <w:rsid w:val="003731DF"/>
    <w:rsid w:val="00373611"/>
    <w:rsid w:val="00373866"/>
    <w:rsid w:val="00373EF3"/>
    <w:rsid w:val="003743A8"/>
    <w:rsid w:val="00374448"/>
    <w:rsid w:val="003745A1"/>
    <w:rsid w:val="00374940"/>
    <w:rsid w:val="0037496C"/>
    <w:rsid w:val="003749CA"/>
    <w:rsid w:val="0037595B"/>
    <w:rsid w:val="00375CF2"/>
    <w:rsid w:val="0037617D"/>
    <w:rsid w:val="003763FB"/>
    <w:rsid w:val="0037720A"/>
    <w:rsid w:val="00377233"/>
    <w:rsid w:val="00377297"/>
    <w:rsid w:val="003775BA"/>
    <w:rsid w:val="00377E2A"/>
    <w:rsid w:val="00377EEB"/>
    <w:rsid w:val="00377F22"/>
    <w:rsid w:val="003805B7"/>
    <w:rsid w:val="0038081B"/>
    <w:rsid w:val="00380D10"/>
    <w:rsid w:val="00380D7A"/>
    <w:rsid w:val="00380E0C"/>
    <w:rsid w:val="003810A6"/>
    <w:rsid w:val="003812FB"/>
    <w:rsid w:val="003816A0"/>
    <w:rsid w:val="00382CA9"/>
    <w:rsid w:val="00382F19"/>
    <w:rsid w:val="00382FA0"/>
    <w:rsid w:val="003833C3"/>
    <w:rsid w:val="0038406E"/>
    <w:rsid w:val="00384523"/>
    <w:rsid w:val="00384BAE"/>
    <w:rsid w:val="00384E86"/>
    <w:rsid w:val="00384F04"/>
    <w:rsid w:val="0038517F"/>
    <w:rsid w:val="003853CF"/>
    <w:rsid w:val="00385B78"/>
    <w:rsid w:val="0038629E"/>
    <w:rsid w:val="003863FD"/>
    <w:rsid w:val="003868A2"/>
    <w:rsid w:val="00387633"/>
    <w:rsid w:val="00387E9D"/>
    <w:rsid w:val="00390A3F"/>
    <w:rsid w:val="00390AAB"/>
    <w:rsid w:val="00390D52"/>
    <w:rsid w:val="00391A2D"/>
    <w:rsid w:val="00391FCF"/>
    <w:rsid w:val="0039221C"/>
    <w:rsid w:val="00393673"/>
    <w:rsid w:val="003936FB"/>
    <w:rsid w:val="00393D82"/>
    <w:rsid w:val="00395117"/>
    <w:rsid w:val="0039533A"/>
    <w:rsid w:val="00395350"/>
    <w:rsid w:val="0039588B"/>
    <w:rsid w:val="00395C9E"/>
    <w:rsid w:val="00395D6F"/>
    <w:rsid w:val="003963A3"/>
    <w:rsid w:val="00396436"/>
    <w:rsid w:val="0039655B"/>
    <w:rsid w:val="003965B0"/>
    <w:rsid w:val="00396903"/>
    <w:rsid w:val="00396D6E"/>
    <w:rsid w:val="00396FE6"/>
    <w:rsid w:val="00397EE3"/>
    <w:rsid w:val="003A05FD"/>
    <w:rsid w:val="003A0608"/>
    <w:rsid w:val="003A092A"/>
    <w:rsid w:val="003A10DA"/>
    <w:rsid w:val="003A11C3"/>
    <w:rsid w:val="003A1C45"/>
    <w:rsid w:val="003A1FEB"/>
    <w:rsid w:val="003A203F"/>
    <w:rsid w:val="003A287A"/>
    <w:rsid w:val="003A2BB2"/>
    <w:rsid w:val="003A2D75"/>
    <w:rsid w:val="003A3005"/>
    <w:rsid w:val="003A36FC"/>
    <w:rsid w:val="003A379E"/>
    <w:rsid w:val="003A3BFF"/>
    <w:rsid w:val="003A3D84"/>
    <w:rsid w:val="003A57A1"/>
    <w:rsid w:val="003A5D79"/>
    <w:rsid w:val="003A67AA"/>
    <w:rsid w:val="003A685E"/>
    <w:rsid w:val="003A68EE"/>
    <w:rsid w:val="003A69F2"/>
    <w:rsid w:val="003A6B0A"/>
    <w:rsid w:val="003A7350"/>
    <w:rsid w:val="003A7D66"/>
    <w:rsid w:val="003B0AFC"/>
    <w:rsid w:val="003B18E3"/>
    <w:rsid w:val="003B19D5"/>
    <w:rsid w:val="003B24C9"/>
    <w:rsid w:val="003B2A04"/>
    <w:rsid w:val="003B3EE8"/>
    <w:rsid w:val="003B4492"/>
    <w:rsid w:val="003B4E28"/>
    <w:rsid w:val="003B50ED"/>
    <w:rsid w:val="003B51A5"/>
    <w:rsid w:val="003B53D8"/>
    <w:rsid w:val="003B644E"/>
    <w:rsid w:val="003B651A"/>
    <w:rsid w:val="003B799C"/>
    <w:rsid w:val="003B7AC8"/>
    <w:rsid w:val="003C02F7"/>
    <w:rsid w:val="003C0388"/>
    <w:rsid w:val="003C05B0"/>
    <w:rsid w:val="003C060A"/>
    <w:rsid w:val="003C1AA7"/>
    <w:rsid w:val="003C1D2D"/>
    <w:rsid w:val="003C27B5"/>
    <w:rsid w:val="003C2B13"/>
    <w:rsid w:val="003C30F4"/>
    <w:rsid w:val="003C3B19"/>
    <w:rsid w:val="003C3D05"/>
    <w:rsid w:val="003C3FBF"/>
    <w:rsid w:val="003C480A"/>
    <w:rsid w:val="003C4EC3"/>
    <w:rsid w:val="003C5362"/>
    <w:rsid w:val="003C57FA"/>
    <w:rsid w:val="003C62C9"/>
    <w:rsid w:val="003C6444"/>
    <w:rsid w:val="003C6464"/>
    <w:rsid w:val="003C6670"/>
    <w:rsid w:val="003C691D"/>
    <w:rsid w:val="003C7C81"/>
    <w:rsid w:val="003D0010"/>
    <w:rsid w:val="003D0173"/>
    <w:rsid w:val="003D077F"/>
    <w:rsid w:val="003D173A"/>
    <w:rsid w:val="003D1A5B"/>
    <w:rsid w:val="003D1EFD"/>
    <w:rsid w:val="003D26BB"/>
    <w:rsid w:val="003D2E27"/>
    <w:rsid w:val="003D2EA9"/>
    <w:rsid w:val="003D3633"/>
    <w:rsid w:val="003D3C5C"/>
    <w:rsid w:val="003D4279"/>
    <w:rsid w:val="003D4873"/>
    <w:rsid w:val="003D59CE"/>
    <w:rsid w:val="003D62E8"/>
    <w:rsid w:val="003D696F"/>
    <w:rsid w:val="003D72A7"/>
    <w:rsid w:val="003D78EA"/>
    <w:rsid w:val="003D7AD2"/>
    <w:rsid w:val="003D7FE8"/>
    <w:rsid w:val="003E03D0"/>
    <w:rsid w:val="003E088B"/>
    <w:rsid w:val="003E0B86"/>
    <w:rsid w:val="003E12C8"/>
    <w:rsid w:val="003E185E"/>
    <w:rsid w:val="003E1DEC"/>
    <w:rsid w:val="003E1E88"/>
    <w:rsid w:val="003E290C"/>
    <w:rsid w:val="003E2E94"/>
    <w:rsid w:val="003E2F72"/>
    <w:rsid w:val="003E33C1"/>
    <w:rsid w:val="003E3870"/>
    <w:rsid w:val="003E3D23"/>
    <w:rsid w:val="003E3DA8"/>
    <w:rsid w:val="003E4468"/>
    <w:rsid w:val="003E4701"/>
    <w:rsid w:val="003E4B9E"/>
    <w:rsid w:val="003E4F9C"/>
    <w:rsid w:val="003E5762"/>
    <w:rsid w:val="003E58BA"/>
    <w:rsid w:val="003E5E44"/>
    <w:rsid w:val="003E6CC4"/>
    <w:rsid w:val="003E6D6E"/>
    <w:rsid w:val="003F00AF"/>
    <w:rsid w:val="003F0BC8"/>
    <w:rsid w:val="003F19DA"/>
    <w:rsid w:val="003F1A35"/>
    <w:rsid w:val="003F1A4C"/>
    <w:rsid w:val="003F1D56"/>
    <w:rsid w:val="003F278E"/>
    <w:rsid w:val="003F306F"/>
    <w:rsid w:val="003F3446"/>
    <w:rsid w:val="003F4348"/>
    <w:rsid w:val="003F4840"/>
    <w:rsid w:val="003F4AF7"/>
    <w:rsid w:val="003F4BCB"/>
    <w:rsid w:val="003F4DA9"/>
    <w:rsid w:val="003F51EF"/>
    <w:rsid w:val="003F5912"/>
    <w:rsid w:val="003F698B"/>
    <w:rsid w:val="003F715A"/>
    <w:rsid w:val="003F75F5"/>
    <w:rsid w:val="003F7862"/>
    <w:rsid w:val="004005BF"/>
    <w:rsid w:val="0040061F"/>
    <w:rsid w:val="00400AC4"/>
    <w:rsid w:val="00400CF4"/>
    <w:rsid w:val="004010BD"/>
    <w:rsid w:val="00401349"/>
    <w:rsid w:val="00401755"/>
    <w:rsid w:val="0040190C"/>
    <w:rsid w:val="00402222"/>
    <w:rsid w:val="00402638"/>
    <w:rsid w:val="00402A1F"/>
    <w:rsid w:val="004035DE"/>
    <w:rsid w:val="00403754"/>
    <w:rsid w:val="00403977"/>
    <w:rsid w:val="004043B3"/>
    <w:rsid w:val="004047A1"/>
    <w:rsid w:val="00404992"/>
    <w:rsid w:val="00404FCA"/>
    <w:rsid w:val="004050FB"/>
    <w:rsid w:val="00405D3B"/>
    <w:rsid w:val="0040602C"/>
    <w:rsid w:val="004065E5"/>
    <w:rsid w:val="0040699F"/>
    <w:rsid w:val="00407117"/>
    <w:rsid w:val="00407BC6"/>
    <w:rsid w:val="00410CBD"/>
    <w:rsid w:val="00410D14"/>
    <w:rsid w:val="00410D36"/>
    <w:rsid w:val="0041167A"/>
    <w:rsid w:val="00411BC1"/>
    <w:rsid w:val="00412D94"/>
    <w:rsid w:val="00412F3C"/>
    <w:rsid w:val="004131EC"/>
    <w:rsid w:val="004137E8"/>
    <w:rsid w:val="00413B42"/>
    <w:rsid w:val="00413F6A"/>
    <w:rsid w:val="0041402C"/>
    <w:rsid w:val="004140A5"/>
    <w:rsid w:val="004141C6"/>
    <w:rsid w:val="004144B2"/>
    <w:rsid w:val="00414586"/>
    <w:rsid w:val="0041463F"/>
    <w:rsid w:val="0041472F"/>
    <w:rsid w:val="00414A9D"/>
    <w:rsid w:val="00414B0A"/>
    <w:rsid w:val="00414B68"/>
    <w:rsid w:val="00414C1B"/>
    <w:rsid w:val="00414F6C"/>
    <w:rsid w:val="004159B1"/>
    <w:rsid w:val="00415C6B"/>
    <w:rsid w:val="004169A1"/>
    <w:rsid w:val="004169C8"/>
    <w:rsid w:val="00416E77"/>
    <w:rsid w:val="00416F03"/>
    <w:rsid w:val="004172DB"/>
    <w:rsid w:val="00417EE3"/>
    <w:rsid w:val="0042036A"/>
    <w:rsid w:val="00420416"/>
    <w:rsid w:val="004205A6"/>
    <w:rsid w:val="00420F77"/>
    <w:rsid w:val="00421A04"/>
    <w:rsid w:val="00422A62"/>
    <w:rsid w:val="0042319C"/>
    <w:rsid w:val="00423558"/>
    <w:rsid w:val="0042379A"/>
    <w:rsid w:val="004237A2"/>
    <w:rsid w:val="00423FD5"/>
    <w:rsid w:val="004255E5"/>
    <w:rsid w:val="00425DB3"/>
    <w:rsid w:val="0042600A"/>
    <w:rsid w:val="00426BB9"/>
    <w:rsid w:val="0042709B"/>
    <w:rsid w:val="00427190"/>
    <w:rsid w:val="0042727F"/>
    <w:rsid w:val="0042755E"/>
    <w:rsid w:val="0042768E"/>
    <w:rsid w:val="00427EA0"/>
    <w:rsid w:val="00430134"/>
    <w:rsid w:val="0043017B"/>
    <w:rsid w:val="00430A2A"/>
    <w:rsid w:val="00430A89"/>
    <w:rsid w:val="004312F3"/>
    <w:rsid w:val="00431878"/>
    <w:rsid w:val="00431B00"/>
    <w:rsid w:val="00431C73"/>
    <w:rsid w:val="00432283"/>
    <w:rsid w:val="0043260E"/>
    <w:rsid w:val="0043274C"/>
    <w:rsid w:val="0043294D"/>
    <w:rsid w:val="004333A8"/>
    <w:rsid w:val="00433B1F"/>
    <w:rsid w:val="00433E7E"/>
    <w:rsid w:val="00434492"/>
    <w:rsid w:val="00434B82"/>
    <w:rsid w:val="00435094"/>
    <w:rsid w:val="004353E9"/>
    <w:rsid w:val="004359ED"/>
    <w:rsid w:val="00435CD6"/>
    <w:rsid w:val="00435F3B"/>
    <w:rsid w:val="004362A5"/>
    <w:rsid w:val="0043658F"/>
    <w:rsid w:val="00437188"/>
    <w:rsid w:val="004373B9"/>
    <w:rsid w:val="00437567"/>
    <w:rsid w:val="004405CB"/>
    <w:rsid w:val="00440BE7"/>
    <w:rsid w:val="00440FB5"/>
    <w:rsid w:val="004413FE"/>
    <w:rsid w:val="00441C8F"/>
    <w:rsid w:val="004424BB"/>
    <w:rsid w:val="00442A49"/>
    <w:rsid w:val="00442CFE"/>
    <w:rsid w:val="00443359"/>
    <w:rsid w:val="0044344A"/>
    <w:rsid w:val="00443BA1"/>
    <w:rsid w:val="00444960"/>
    <w:rsid w:val="004449C9"/>
    <w:rsid w:val="00444F01"/>
    <w:rsid w:val="004458E9"/>
    <w:rsid w:val="0044590E"/>
    <w:rsid w:val="0044641E"/>
    <w:rsid w:val="0044680A"/>
    <w:rsid w:val="00446B8D"/>
    <w:rsid w:val="0044769A"/>
    <w:rsid w:val="0044783F"/>
    <w:rsid w:val="00447B32"/>
    <w:rsid w:val="00447CCA"/>
    <w:rsid w:val="00447CDE"/>
    <w:rsid w:val="00447F04"/>
    <w:rsid w:val="00450495"/>
    <w:rsid w:val="00450E8D"/>
    <w:rsid w:val="00450FF5"/>
    <w:rsid w:val="004511B8"/>
    <w:rsid w:val="0045175A"/>
    <w:rsid w:val="0045207A"/>
    <w:rsid w:val="00452232"/>
    <w:rsid w:val="004529A6"/>
    <w:rsid w:val="004529B2"/>
    <w:rsid w:val="00452D3E"/>
    <w:rsid w:val="00452D6F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7C0"/>
    <w:rsid w:val="00455BA1"/>
    <w:rsid w:val="00455E04"/>
    <w:rsid w:val="004568E7"/>
    <w:rsid w:val="00456BB3"/>
    <w:rsid w:val="00457038"/>
    <w:rsid w:val="004575FD"/>
    <w:rsid w:val="00457BA2"/>
    <w:rsid w:val="00460676"/>
    <w:rsid w:val="00460802"/>
    <w:rsid w:val="0046096B"/>
    <w:rsid w:val="00461244"/>
    <w:rsid w:val="00461375"/>
    <w:rsid w:val="00461BEE"/>
    <w:rsid w:val="004627A9"/>
    <w:rsid w:val="004629A2"/>
    <w:rsid w:val="00462E74"/>
    <w:rsid w:val="004636C3"/>
    <w:rsid w:val="00463D44"/>
    <w:rsid w:val="00463D56"/>
    <w:rsid w:val="004645C6"/>
    <w:rsid w:val="0046460B"/>
    <w:rsid w:val="00464AFC"/>
    <w:rsid w:val="0046505D"/>
    <w:rsid w:val="0046571A"/>
    <w:rsid w:val="00465919"/>
    <w:rsid w:val="00465BA5"/>
    <w:rsid w:val="0046645F"/>
    <w:rsid w:val="004668F4"/>
    <w:rsid w:val="00466EDE"/>
    <w:rsid w:val="00467520"/>
    <w:rsid w:val="00467861"/>
    <w:rsid w:val="00467D6C"/>
    <w:rsid w:val="0047033E"/>
    <w:rsid w:val="004708CC"/>
    <w:rsid w:val="00470B8F"/>
    <w:rsid w:val="00471776"/>
    <w:rsid w:val="00471A49"/>
    <w:rsid w:val="00471DDA"/>
    <w:rsid w:val="0047209E"/>
    <w:rsid w:val="00472237"/>
    <w:rsid w:val="0047238B"/>
    <w:rsid w:val="004723E9"/>
    <w:rsid w:val="00473014"/>
    <w:rsid w:val="00473AE0"/>
    <w:rsid w:val="0047434D"/>
    <w:rsid w:val="00474D0D"/>
    <w:rsid w:val="00474E0E"/>
    <w:rsid w:val="00474E91"/>
    <w:rsid w:val="00476035"/>
    <w:rsid w:val="00476151"/>
    <w:rsid w:val="00476182"/>
    <w:rsid w:val="004769DA"/>
    <w:rsid w:val="00476A76"/>
    <w:rsid w:val="00477784"/>
    <w:rsid w:val="00477DB8"/>
    <w:rsid w:val="004803C1"/>
    <w:rsid w:val="0048081F"/>
    <w:rsid w:val="0048088D"/>
    <w:rsid w:val="00480A65"/>
    <w:rsid w:val="004810A1"/>
    <w:rsid w:val="004814F7"/>
    <w:rsid w:val="00481D6E"/>
    <w:rsid w:val="00481E18"/>
    <w:rsid w:val="00481F58"/>
    <w:rsid w:val="0048205E"/>
    <w:rsid w:val="004823F5"/>
    <w:rsid w:val="00482B8C"/>
    <w:rsid w:val="00483731"/>
    <w:rsid w:val="00483792"/>
    <w:rsid w:val="00483821"/>
    <w:rsid w:val="00483982"/>
    <w:rsid w:val="00483FC9"/>
    <w:rsid w:val="00483FE9"/>
    <w:rsid w:val="0048405F"/>
    <w:rsid w:val="0048417C"/>
    <w:rsid w:val="00484237"/>
    <w:rsid w:val="004844AD"/>
    <w:rsid w:val="00484BC2"/>
    <w:rsid w:val="00484D98"/>
    <w:rsid w:val="00484F1F"/>
    <w:rsid w:val="00484F5C"/>
    <w:rsid w:val="004852B3"/>
    <w:rsid w:val="00485C3C"/>
    <w:rsid w:val="00485C5F"/>
    <w:rsid w:val="00485DF6"/>
    <w:rsid w:val="004867CA"/>
    <w:rsid w:val="004868DC"/>
    <w:rsid w:val="004869B3"/>
    <w:rsid w:val="00486BCC"/>
    <w:rsid w:val="00486D6C"/>
    <w:rsid w:val="00486FFD"/>
    <w:rsid w:val="00487632"/>
    <w:rsid w:val="004876C9"/>
    <w:rsid w:val="00487767"/>
    <w:rsid w:val="00487AC3"/>
    <w:rsid w:val="00490219"/>
    <w:rsid w:val="00490459"/>
    <w:rsid w:val="004905AD"/>
    <w:rsid w:val="004908FD"/>
    <w:rsid w:val="00491C97"/>
    <w:rsid w:val="004920B7"/>
    <w:rsid w:val="004921A4"/>
    <w:rsid w:val="00492401"/>
    <w:rsid w:val="00492AAA"/>
    <w:rsid w:val="004933ED"/>
    <w:rsid w:val="00493F29"/>
    <w:rsid w:val="00494E2B"/>
    <w:rsid w:val="004956E3"/>
    <w:rsid w:val="00495B92"/>
    <w:rsid w:val="00495C27"/>
    <w:rsid w:val="004960DA"/>
    <w:rsid w:val="00496378"/>
    <w:rsid w:val="00496EBD"/>
    <w:rsid w:val="0049700D"/>
    <w:rsid w:val="00497508"/>
    <w:rsid w:val="00497732"/>
    <w:rsid w:val="00497879"/>
    <w:rsid w:val="00497893"/>
    <w:rsid w:val="00497DCE"/>
    <w:rsid w:val="004A032C"/>
    <w:rsid w:val="004A045C"/>
    <w:rsid w:val="004A0537"/>
    <w:rsid w:val="004A08B5"/>
    <w:rsid w:val="004A0953"/>
    <w:rsid w:val="004A1C3C"/>
    <w:rsid w:val="004A2144"/>
    <w:rsid w:val="004A2CE2"/>
    <w:rsid w:val="004A3066"/>
    <w:rsid w:val="004A3215"/>
    <w:rsid w:val="004A3291"/>
    <w:rsid w:val="004A337D"/>
    <w:rsid w:val="004A3670"/>
    <w:rsid w:val="004A3C85"/>
    <w:rsid w:val="004A428F"/>
    <w:rsid w:val="004A43E2"/>
    <w:rsid w:val="004A4FDB"/>
    <w:rsid w:val="004A53B3"/>
    <w:rsid w:val="004A541E"/>
    <w:rsid w:val="004A5825"/>
    <w:rsid w:val="004A63F0"/>
    <w:rsid w:val="004A665F"/>
    <w:rsid w:val="004A66C5"/>
    <w:rsid w:val="004A6ED2"/>
    <w:rsid w:val="004A7188"/>
    <w:rsid w:val="004A79C7"/>
    <w:rsid w:val="004A7A3D"/>
    <w:rsid w:val="004A7E8A"/>
    <w:rsid w:val="004B060A"/>
    <w:rsid w:val="004B1309"/>
    <w:rsid w:val="004B1428"/>
    <w:rsid w:val="004B1992"/>
    <w:rsid w:val="004B1D77"/>
    <w:rsid w:val="004B2483"/>
    <w:rsid w:val="004B2510"/>
    <w:rsid w:val="004B289C"/>
    <w:rsid w:val="004B3029"/>
    <w:rsid w:val="004B308A"/>
    <w:rsid w:val="004B310E"/>
    <w:rsid w:val="004B3936"/>
    <w:rsid w:val="004B403A"/>
    <w:rsid w:val="004B43C7"/>
    <w:rsid w:val="004B4C1D"/>
    <w:rsid w:val="004B51F2"/>
    <w:rsid w:val="004B52FA"/>
    <w:rsid w:val="004B57BC"/>
    <w:rsid w:val="004B5D26"/>
    <w:rsid w:val="004B5ED1"/>
    <w:rsid w:val="004B68D0"/>
    <w:rsid w:val="004B6D3D"/>
    <w:rsid w:val="004B7608"/>
    <w:rsid w:val="004B765D"/>
    <w:rsid w:val="004C00CD"/>
    <w:rsid w:val="004C022F"/>
    <w:rsid w:val="004C0CBC"/>
    <w:rsid w:val="004C10ED"/>
    <w:rsid w:val="004C145F"/>
    <w:rsid w:val="004C17EC"/>
    <w:rsid w:val="004C1E3B"/>
    <w:rsid w:val="004C226C"/>
    <w:rsid w:val="004C2823"/>
    <w:rsid w:val="004C2CD0"/>
    <w:rsid w:val="004C2E12"/>
    <w:rsid w:val="004C3629"/>
    <w:rsid w:val="004C3663"/>
    <w:rsid w:val="004C3724"/>
    <w:rsid w:val="004C39AA"/>
    <w:rsid w:val="004C3C05"/>
    <w:rsid w:val="004C3E4B"/>
    <w:rsid w:val="004C4250"/>
    <w:rsid w:val="004C485F"/>
    <w:rsid w:val="004C4F25"/>
    <w:rsid w:val="004C4FE4"/>
    <w:rsid w:val="004C53BF"/>
    <w:rsid w:val="004C552E"/>
    <w:rsid w:val="004C5D85"/>
    <w:rsid w:val="004C5E82"/>
    <w:rsid w:val="004C6124"/>
    <w:rsid w:val="004C6343"/>
    <w:rsid w:val="004C6789"/>
    <w:rsid w:val="004C6B72"/>
    <w:rsid w:val="004C6D68"/>
    <w:rsid w:val="004C6E18"/>
    <w:rsid w:val="004C71C9"/>
    <w:rsid w:val="004C72AC"/>
    <w:rsid w:val="004C763D"/>
    <w:rsid w:val="004C796B"/>
    <w:rsid w:val="004C7AE5"/>
    <w:rsid w:val="004C7C09"/>
    <w:rsid w:val="004C7D73"/>
    <w:rsid w:val="004C7FCE"/>
    <w:rsid w:val="004D05DC"/>
    <w:rsid w:val="004D0ED5"/>
    <w:rsid w:val="004D2412"/>
    <w:rsid w:val="004D2A0E"/>
    <w:rsid w:val="004D3475"/>
    <w:rsid w:val="004D3CA3"/>
    <w:rsid w:val="004D3D8E"/>
    <w:rsid w:val="004D42FF"/>
    <w:rsid w:val="004D4ADC"/>
    <w:rsid w:val="004D5136"/>
    <w:rsid w:val="004D529F"/>
    <w:rsid w:val="004D54FF"/>
    <w:rsid w:val="004D5D12"/>
    <w:rsid w:val="004D5D88"/>
    <w:rsid w:val="004D6436"/>
    <w:rsid w:val="004D6C87"/>
    <w:rsid w:val="004D6D79"/>
    <w:rsid w:val="004D7021"/>
    <w:rsid w:val="004D7985"/>
    <w:rsid w:val="004D7AC3"/>
    <w:rsid w:val="004E024E"/>
    <w:rsid w:val="004E0664"/>
    <w:rsid w:val="004E0DBF"/>
    <w:rsid w:val="004E1A5C"/>
    <w:rsid w:val="004E2369"/>
    <w:rsid w:val="004E23EF"/>
    <w:rsid w:val="004E2E69"/>
    <w:rsid w:val="004E2E6A"/>
    <w:rsid w:val="004E33ED"/>
    <w:rsid w:val="004E3738"/>
    <w:rsid w:val="004E4354"/>
    <w:rsid w:val="004E448B"/>
    <w:rsid w:val="004E549B"/>
    <w:rsid w:val="004E5518"/>
    <w:rsid w:val="004E55B6"/>
    <w:rsid w:val="004E58FB"/>
    <w:rsid w:val="004E673C"/>
    <w:rsid w:val="004E690A"/>
    <w:rsid w:val="004E6B1C"/>
    <w:rsid w:val="004E6B9B"/>
    <w:rsid w:val="004E6EC5"/>
    <w:rsid w:val="004F0016"/>
    <w:rsid w:val="004F02DC"/>
    <w:rsid w:val="004F05A7"/>
    <w:rsid w:val="004F0767"/>
    <w:rsid w:val="004F09C5"/>
    <w:rsid w:val="004F1144"/>
    <w:rsid w:val="004F1381"/>
    <w:rsid w:val="004F1AD3"/>
    <w:rsid w:val="004F1C83"/>
    <w:rsid w:val="004F265A"/>
    <w:rsid w:val="004F2A97"/>
    <w:rsid w:val="004F2B4B"/>
    <w:rsid w:val="004F3071"/>
    <w:rsid w:val="004F3448"/>
    <w:rsid w:val="004F39DE"/>
    <w:rsid w:val="004F476E"/>
    <w:rsid w:val="004F4D31"/>
    <w:rsid w:val="004F4FA1"/>
    <w:rsid w:val="004F52D3"/>
    <w:rsid w:val="004F538E"/>
    <w:rsid w:val="004F5B36"/>
    <w:rsid w:val="004F61A7"/>
    <w:rsid w:val="004F6239"/>
    <w:rsid w:val="004F6557"/>
    <w:rsid w:val="004F6941"/>
    <w:rsid w:val="004F6BE1"/>
    <w:rsid w:val="004F6EAD"/>
    <w:rsid w:val="004F6EB9"/>
    <w:rsid w:val="004F6EDF"/>
    <w:rsid w:val="004F745F"/>
    <w:rsid w:val="004F77BA"/>
    <w:rsid w:val="004F7F05"/>
    <w:rsid w:val="0050066C"/>
    <w:rsid w:val="00500A96"/>
    <w:rsid w:val="00500E1A"/>
    <w:rsid w:val="005012B4"/>
    <w:rsid w:val="0050189F"/>
    <w:rsid w:val="0050191F"/>
    <w:rsid w:val="00501CE7"/>
    <w:rsid w:val="00502305"/>
    <w:rsid w:val="00502490"/>
    <w:rsid w:val="00502946"/>
    <w:rsid w:val="00502EAC"/>
    <w:rsid w:val="00503548"/>
    <w:rsid w:val="00503956"/>
    <w:rsid w:val="0050494F"/>
    <w:rsid w:val="00504B83"/>
    <w:rsid w:val="00504F72"/>
    <w:rsid w:val="00504F7F"/>
    <w:rsid w:val="0050542B"/>
    <w:rsid w:val="00505446"/>
    <w:rsid w:val="00506107"/>
    <w:rsid w:val="00506123"/>
    <w:rsid w:val="005065B3"/>
    <w:rsid w:val="00507505"/>
    <w:rsid w:val="00507E8C"/>
    <w:rsid w:val="00507FF0"/>
    <w:rsid w:val="00510C4E"/>
    <w:rsid w:val="00510CFA"/>
    <w:rsid w:val="005117F4"/>
    <w:rsid w:val="00511ACD"/>
    <w:rsid w:val="00511F53"/>
    <w:rsid w:val="00512195"/>
    <w:rsid w:val="00512548"/>
    <w:rsid w:val="0051263A"/>
    <w:rsid w:val="0051288F"/>
    <w:rsid w:val="005129A7"/>
    <w:rsid w:val="00512EB9"/>
    <w:rsid w:val="0051345C"/>
    <w:rsid w:val="00513507"/>
    <w:rsid w:val="00513950"/>
    <w:rsid w:val="00513978"/>
    <w:rsid w:val="00513BCB"/>
    <w:rsid w:val="00513DE2"/>
    <w:rsid w:val="00513EA5"/>
    <w:rsid w:val="00514524"/>
    <w:rsid w:val="005148AE"/>
    <w:rsid w:val="005153BD"/>
    <w:rsid w:val="00515EC4"/>
    <w:rsid w:val="005163B9"/>
    <w:rsid w:val="005166E7"/>
    <w:rsid w:val="005167D1"/>
    <w:rsid w:val="00516973"/>
    <w:rsid w:val="005170AF"/>
    <w:rsid w:val="0051783A"/>
    <w:rsid w:val="00517FEC"/>
    <w:rsid w:val="005201AB"/>
    <w:rsid w:val="005204D5"/>
    <w:rsid w:val="00520615"/>
    <w:rsid w:val="005212A2"/>
    <w:rsid w:val="00521B80"/>
    <w:rsid w:val="00521BF4"/>
    <w:rsid w:val="00521CAD"/>
    <w:rsid w:val="00521FA9"/>
    <w:rsid w:val="005220EC"/>
    <w:rsid w:val="005221F0"/>
    <w:rsid w:val="00522D22"/>
    <w:rsid w:val="005235E4"/>
    <w:rsid w:val="005237C9"/>
    <w:rsid w:val="00523AB3"/>
    <w:rsid w:val="005242A0"/>
    <w:rsid w:val="00524688"/>
    <w:rsid w:val="005246AB"/>
    <w:rsid w:val="005251C9"/>
    <w:rsid w:val="005257A0"/>
    <w:rsid w:val="00525AD9"/>
    <w:rsid w:val="00525E43"/>
    <w:rsid w:val="00526070"/>
    <w:rsid w:val="005263CB"/>
    <w:rsid w:val="0052674C"/>
    <w:rsid w:val="00526CD0"/>
    <w:rsid w:val="00526EEE"/>
    <w:rsid w:val="00526EFE"/>
    <w:rsid w:val="00526FF9"/>
    <w:rsid w:val="00527172"/>
    <w:rsid w:val="00527B43"/>
    <w:rsid w:val="00527BEA"/>
    <w:rsid w:val="00527E45"/>
    <w:rsid w:val="00530066"/>
    <w:rsid w:val="005300F1"/>
    <w:rsid w:val="00530E2A"/>
    <w:rsid w:val="00531825"/>
    <w:rsid w:val="00531B81"/>
    <w:rsid w:val="00531C01"/>
    <w:rsid w:val="005337F5"/>
    <w:rsid w:val="00534072"/>
    <w:rsid w:val="00534113"/>
    <w:rsid w:val="005342C3"/>
    <w:rsid w:val="00535491"/>
    <w:rsid w:val="00535C1B"/>
    <w:rsid w:val="00535D06"/>
    <w:rsid w:val="00535F8A"/>
    <w:rsid w:val="00536697"/>
    <w:rsid w:val="00536A75"/>
    <w:rsid w:val="00536BF5"/>
    <w:rsid w:val="00537830"/>
    <w:rsid w:val="00537943"/>
    <w:rsid w:val="00540325"/>
    <w:rsid w:val="005405BC"/>
    <w:rsid w:val="005414A1"/>
    <w:rsid w:val="00541549"/>
    <w:rsid w:val="00542140"/>
    <w:rsid w:val="005425CF"/>
    <w:rsid w:val="00542772"/>
    <w:rsid w:val="00542790"/>
    <w:rsid w:val="005427CD"/>
    <w:rsid w:val="00543082"/>
    <w:rsid w:val="005432DA"/>
    <w:rsid w:val="00543C21"/>
    <w:rsid w:val="00543FC0"/>
    <w:rsid w:val="0054495F"/>
    <w:rsid w:val="005452FA"/>
    <w:rsid w:val="00545425"/>
    <w:rsid w:val="005456A2"/>
    <w:rsid w:val="005458FA"/>
    <w:rsid w:val="00545A99"/>
    <w:rsid w:val="00545CD1"/>
    <w:rsid w:val="00545CE3"/>
    <w:rsid w:val="00545D9D"/>
    <w:rsid w:val="00545EB7"/>
    <w:rsid w:val="005465B8"/>
    <w:rsid w:val="00546E6E"/>
    <w:rsid w:val="0054733B"/>
    <w:rsid w:val="00547947"/>
    <w:rsid w:val="00547F30"/>
    <w:rsid w:val="005508DE"/>
    <w:rsid w:val="0055187E"/>
    <w:rsid w:val="0055284C"/>
    <w:rsid w:val="00552A83"/>
    <w:rsid w:val="00552B39"/>
    <w:rsid w:val="00552D3A"/>
    <w:rsid w:val="00552E99"/>
    <w:rsid w:val="005532BD"/>
    <w:rsid w:val="005536AB"/>
    <w:rsid w:val="005538A9"/>
    <w:rsid w:val="00553956"/>
    <w:rsid w:val="00553B18"/>
    <w:rsid w:val="00553B2D"/>
    <w:rsid w:val="00554249"/>
    <w:rsid w:val="00554A13"/>
    <w:rsid w:val="00555B75"/>
    <w:rsid w:val="00555E88"/>
    <w:rsid w:val="005566E4"/>
    <w:rsid w:val="00556C83"/>
    <w:rsid w:val="00557412"/>
    <w:rsid w:val="0055776F"/>
    <w:rsid w:val="00557B1D"/>
    <w:rsid w:val="00557EF6"/>
    <w:rsid w:val="005600EA"/>
    <w:rsid w:val="00560807"/>
    <w:rsid w:val="00560B3C"/>
    <w:rsid w:val="0056149E"/>
    <w:rsid w:val="0056230F"/>
    <w:rsid w:val="00562770"/>
    <w:rsid w:val="00562EA4"/>
    <w:rsid w:val="005632F1"/>
    <w:rsid w:val="00563333"/>
    <w:rsid w:val="0056340D"/>
    <w:rsid w:val="005634FD"/>
    <w:rsid w:val="005635CB"/>
    <w:rsid w:val="005637A6"/>
    <w:rsid w:val="00563DBD"/>
    <w:rsid w:val="00564490"/>
    <w:rsid w:val="00564813"/>
    <w:rsid w:val="0056490E"/>
    <w:rsid w:val="00564DD6"/>
    <w:rsid w:val="00564F0B"/>
    <w:rsid w:val="00565447"/>
    <w:rsid w:val="005655E7"/>
    <w:rsid w:val="0056577D"/>
    <w:rsid w:val="0056587E"/>
    <w:rsid w:val="005659D2"/>
    <w:rsid w:val="00565CD6"/>
    <w:rsid w:val="00566AE7"/>
    <w:rsid w:val="00566E9E"/>
    <w:rsid w:val="00567531"/>
    <w:rsid w:val="00567C2C"/>
    <w:rsid w:val="00570295"/>
    <w:rsid w:val="00570376"/>
    <w:rsid w:val="005705F8"/>
    <w:rsid w:val="00570765"/>
    <w:rsid w:val="005719AB"/>
    <w:rsid w:val="00572088"/>
    <w:rsid w:val="0057230E"/>
    <w:rsid w:val="00573A29"/>
    <w:rsid w:val="00573BC6"/>
    <w:rsid w:val="00573D8D"/>
    <w:rsid w:val="00574124"/>
    <w:rsid w:val="005743E3"/>
    <w:rsid w:val="00574705"/>
    <w:rsid w:val="00574AA8"/>
    <w:rsid w:val="00574EE8"/>
    <w:rsid w:val="00575669"/>
    <w:rsid w:val="005757C3"/>
    <w:rsid w:val="0057610E"/>
    <w:rsid w:val="00576AA5"/>
    <w:rsid w:val="00576C84"/>
    <w:rsid w:val="00576F63"/>
    <w:rsid w:val="00577176"/>
    <w:rsid w:val="005779FC"/>
    <w:rsid w:val="00577D6D"/>
    <w:rsid w:val="00580153"/>
    <w:rsid w:val="005803DA"/>
    <w:rsid w:val="00580996"/>
    <w:rsid w:val="00580E6E"/>
    <w:rsid w:val="00580EC0"/>
    <w:rsid w:val="0058188D"/>
    <w:rsid w:val="00581CDB"/>
    <w:rsid w:val="00581DCE"/>
    <w:rsid w:val="00581EF8"/>
    <w:rsid w:val="005820CA"/>
    <w:rsid w:val="005826A0"/>
    <w:rsid w:val="00582E17"/>
    <w:rsid w:val="00582E4E"/>
    <w:rsid w:val="005831C3"/>
    <w:rsid w:val="005832B6"/>
    <w:rsid w:val="005834B2"/>
    <w:rsid w:val="005836FB"/>
    <w:rsid w:val="00583EC4"/>
    <w:rsid w:val="00584311"/>
    <w:rsid w:val="0058474D"/>
    <w:rsid w:val="005847CE"/>
    <w:rsid w:val="00584F2C"/>
    <w:rsid w:val="005851EE"/>
    <w:rsid w:val="00585917"/>
    <w:rsid w:val="00586120"/>
    <w:rsid w:val="00586824"/>
    <w:rsid w:val="00586DAD"/>
    <w:rsid w:val="00586FD7"/>
    <w:rsid w:val="00587070"/>
    <w:rsid w:val="005903AD"/>
    <w:rsid w:val="00590971"/>
    <w:rsid w:val="005910CA"/>
    <w:rsid w:val="00591532"/>
    <w:rsid w:val="0059156F"/>
    <w:rsid w:val="00592A23"/>
    <w:rsid w:val="00592F33"/>
    <w:rsid w:val="005930AF"/>
    <w:rsid w:val="005933F0"/>
    <w:rsid w:val="00593AEE"/>
    <w:rsid w:val="005943E4"/>
    <w:rsid w:val="0059477F"/>
    <w:rsid w:val="00594B5C"/>
    <w:rsid w:val="00594DA7"/>
    <w:rsid w:val="005951FC"/>
    <w:rsid w:val="00595620"/>
    <w:rsid w:val="00596109"/>
    <w:rsid w:val="005963E2"/>
    <w:rsid w:val="0059669B"/>
    <w:rsid w:val="005A00BF"/>
    <w:rsid w:val="005A03AF"/>
    <w:rsid w:val="005A0564"/>
    <w:rsid w:val="005A08AB"/>
    <w:rsid w:val="005A1707"/>
    <w:rsid w:val="005A172C"/>
    <w:rsid w:val="005A195D"/>
    <w:rsid w:val="005A1D79"/>
    <w:rsid w:val="005A1D88"/>
    <w:rsid w:val="005A1E6A"/>
    <w:rsid w:val="005A21BD"/>
    <w:rsid w:val="005A2216"/>
    <w:rsid w:val="005A2933"/>
    <w:rsid w:val="005A3039"/>
    <w:rsid w:val="005A30B9"/>
    <w:rsid w:val="005A33FD"/>
    <w:rsid w:val="005A3459"/>
    <w:rsid w:val="005A349D"/>
    <w:rsid w:val="005A3786"/>
    <w:rsid w:val="005A3840"/>
    <w:rsid w:val="005A3F5A"/>
    <w:rsid w:val="005A4A8D"/>
    <w:rsid w:val="005A5505"/>
    <w:rsid w:val="005A58FB"/>
    <w:rsid w:val="005A59FC"/>
    <w:rsid w:val="005A66C9"/>
    <w:rsid w:val="005A6C15"/>
    <w:rsid w:val="005A6F7A"/>
    <w:rsid w:val="005A7327"/>
    <w:rsid w:val="005A7CC1"/>
    <w:rsid w:val="005B07A2"/>
    <w:rsid w:val="005B0D31"/>
    <w:rsid w:val="005B1509"/>
    <w:rsid w:val="005B15FE"/>
    <w:rsid w:val="005B1671"/>
    <w:rsid w:val="005B1793"/>
    <w:rsid w:val="005B198D"/>
    <w:rsid w:val="005B1A4E"/>
    <w:rsid w:val="005B1B17"/>
    <w:rsid w:val="005B2970"/>
    <w:rsid w:val="005B310A"/>
    <w:rsid w:val="005B3E5C"/>
    <w:rsid w:val="005B3EAD"/>
    <w:rsid w:val="005B46FF"/>
    <w:rsid w:val="005B4768"/>
    <w:rsid w:val="005B5DC2"/>
    <w:rsid w:val="005B5EFE"/>
    <w:rsid w:val="005B6007"/>
    <w:rsid w:val="005B63F1"/>
    <w:rsid w:val="005B6D2C"/>
    <w:rsid w:val="005B7049"/>
    <w:rsid w:val="005B711C"/>
    <w:rsid w:val="005B79BC"/>
    <w:rsid w:val="005C0049"/>
    <w:rsid w:val="005C02CA"/>
    <w:rsid w:val="005C0709"/>
    <w:rsid w:val="005C0CE6"/>
    <w:rsid w:val="005C116E"/>
    <w:rsid w:val="005C162B"/>
    <w:rsid w:val="005C163B"/>
    <w:rsid w:val="005C180C"/>
    <w:rsid w:val="005C18BB"/>
    <w:rsid w:val="005C1E0B"/>
    <w:rsid w:val="005C1ECD"/>
    <w:rsid w:val="005C209D"/>
    <w:rsid w:val="005C21F5"/>
    <w:rsid w:val="005C2ECA"/>
    <w:rsid w:val="005C2F05"/>
    <w:rsid w:val="005C2F2D"/>
    <w:rsid w:val="005C307E"/>
    <w:rsid w:val="005C3BF8"/>
    <w:rsid w:val="005C3F8E"/>
    <w:rsid w:val="005C43CF"/>
    <w:rsid w:val="005C4818"/>
    <w:rsid w:val="005C550E"/>
    <w:rsid w:val="005C59CC"/>
    <w:rsid w:val="005C5F12"/>
    <w:rsid w:val="005C607E"/>
    <w:rsid w:val="005C6225"/>
    <w:rsid w:val="005C6690"/>
    <w:rsid w:val="005C69AB"/>
    <w:rsid w:val="005C707D"/>
    <w:rsid w:val="005C75A8"/>
    <w:rsid w:val="005D03EF"/>
    <w:rsid w:val="005D05F0"/>
    <w:rsid w:val="005D0680"/>
    <w:rsid w:val="005D0727"/>
    <w:rsid w:val="005D076D"/>
    <w:rsid w:val="005D0BF5"/>
    <w:rsid w:val="005D0C13"/>
    <w:rsid w:val="005D0D5C"/>
    <w:rsid w:val="005D10D3"/>
    <w:rsid w:val="005D1707"/>
    <w:rsid w:val="005D205B"/>
    <w:rsid w:val="005D3200"/>
    <w:rsid w:val="005D33FF"/>
    <w:rsid w:val="005D3466"/>
    <w:rsid w:val="005D3B70"/>
    <w:rsid w:val="005D3B78"/>
    <w:rsid w:val="005D3C53"/>
    <w:rsid w:val="005D3CEF"/>
    <w:rsid w:val="005D435F"/>
    <w:rsid w:val="005D447E"/>
    <w:rsid w:val="005D48B0"/>
    <w:rsid w:val="005D5275"/>
    <w:rsid w:val="005D5A2E"/>
    <w:rsid w:val="005D5AA2"/>
    <w:rsid w:val="005D5DAF"/>
    <w:rsid w:val="005D6654"/>
    <w:rsid w:val="005D6E41"/>
    <w:rsid w:val="005D76A0"/>
    <w:rsid w:val="005D7C9F"/>
    <w:rsid w:val="005E00AE"/>
    <w:rsid w:val="005E1010"/>
    <w:rsid w:val="005E1283"/>
    <w:rsid w:val="005E12AB"/>
    <w:rsid w:val="005E1569"/>
    <w:rsid w:val="005E182F"/>
    <w:rsid w:val="005E1AB9"/>
    <w:rsid w:val="005E3030"/>
    <w:rsid w:val="005E31F8"/>
    <w:rsid w:val="005E321E"/>
    <w:rsid w:val="005E38DC"/>
    <w:rsid w:val="005E3F59"/>
    <w:rsid w:val="005E475D"/>
    <w:rsid w:val="005E490B"/>
    <w:rsid w:val="005E497F"/>
    <w:rsid w:val="005E6011"/>
    <w:rsid w:val="005E6214"/>
    <w:rsid w:val="005E674E"/>
    <w:rsid w:val="005E67FD"/>
    <w:rsid w:val="005E691E"/>
    <w:rsid w:val="005E6ADD"/>
    <w:rsid w:val="005E747A"/>
    <w:rsid w:val="005E78BC"/>
    <w:rsid w:val="005F0CFC"/>
    <w:rsid w:val="005F1711"/>
    <w:rsid w:val="005F17D1"/>
    <w:rsid w:val="005F1CDA"/>
    <w:rsid w:val="005F2BF1"/>
    <w:rsid w:val="005F3266"/>
    <w:rsid w:val="005F3446"/>
    <w:rsid w:val="005F3FFA"/>
    <w:rsid w:val="005F44FE"/>
    <w:rsid w:val="005F45AF"/>
    <w:rsid w:val="005F471F"/>
    <w:rsid w:val="005F4C18"/>
    <w:rsid w:val="005F5612"/>
    <w:rsid w:val="005F5F0F"/>
    <w:rsid w:val="005F68DB"/>
    <w:rsid w:val="005F691B"/>
    <w:rsid w:val="005F6982"/>
    <w:rsid w:val="005F698F"/>
    <w:rsid w:val="005F71C3"/>
    <w:rsid w:val="00600024"/>
    <w:rsid w:val="006004F3"/>
    <w:rsid w:val="00600EC1"/>
    <w:rsid w:val="00601351"/>
    <w:rsid w:val="006017AD"/>
    <w:rsid w:val="00601835"/>
    <w:rsid w:val="0060194C"/>
    <w:rsid w:val="00601BD4"/>
    <w:rsid w:val="00601F75"/>
    <w:rsid w:val="006028E4"/>
    <w:rsid w:val="00602CF0"/>
    <w:rsid w:val="006031CE"/>
    <w:rsid w:val="0060373D"/>
    <w:rsid w:val="00603829"/>
    <w:rsid w:val="00603A86"/>
    <w:rsid w:val="00603B03"/>
    <w:rsid w:val="00603BAF"/>
    <w:rsid w:val="00603EBC"/>
    <w:rsid w:val="00603ED8"/>
    <w:rsid w:val="00604148"/>
    <w:rsid w:val="00604EEA"/>
    <w:rsid w:val="006053DD"/>
    <w:rsid w:val="0060545C"/>
    <w:rsid w:val="006059EE"/>
    <w:rsid w:val="00605ADA"/>
    <w:rsid w:val="00605B8C"/>
    <w:rsid w:val="00605E11"/>
    <w:rsid w:val="00606001"/>
    <w:rsid w:val="00606240"/>
    <w:rsid w:val="00606FD3"/>
    <w:rsid w:val="006105E4"/>
    <w:rsid w:val="00610777"/>
    <w:rsid w:val="00610BA5"/>
    <w:rsid w:val="0061165A"/>
    <w:rsid w:val="00612123"/>
    <w:rsid w:val="00612769"/>
    <w:rsid w:val="006129D7"/>
    <w:rsid w:val="00612B05"/>
    <w:rsid w:val="00613712"/>
    <w:rsid w:val="0061382D"/>
    <w:rsid w:val="00614B95"/>
    <w:rsid w:val="00614D54"/>
    <w:rsid w:val="0061505F"/>
    <w:rsid w:val="006150C8"/>
    <w:rsid w:val="006153D3"/>
    <w:rsid w:val="006164F0"/>
    <w:rsid w:val="00616AE3"/>
    <w:rsid w:val="00616DF8"/>
    <w:rsid w:val="00617E97"/>
    <w:rsid w:val="006204D1"/>
    <w:rsid w:val="00620981"/>
    <w:rsid w:val="006213CC"/>
    <w:rsid w:val="00621511"/>
    <w:rsid w:val="00621FF8"/>
    <w:rsid w:val="0062224B"/>
    <w:rsid w:val="006222A4"/>
    <w:rsid w:val="00622760"/>
    <w:rsid w:val="006229D3"/>
    <w:rsid w:val="006229D8"/>
    <w:rsid w:val="00622E19"/>
    <w:rsid w:val="00623D6C"/>
    <w:rsid w:val="00623FDF"/>
    <w:rsid w:val="00624565"/>
    <w:rsid w:val="00624F0D"/>
    <w:rsid w:val="00625154"/>
    <w:rsid w:val="0062554F"/>
    <w:rsid w:val="0062585E"/>
    <w:rsid w:val="00626351"/>
    <w:rsid w:val="00626373"/>
    <w:rsid w:val="00626A1F"/>
    <w:rsid w:val="00626A6C"/>
    <w:rsid w:val="006272E5"/>
    <w:rsid w:val="006273E6"/>
    <w:rsid w:val="00630092"/>
    <w:rsid w:val="006301EF"/>
    <w:rsid w:val="006305EE"/>
    <w:rsid w:val="006307B5"/>
    <w:rsid w:val="00631CA1"/>
    <w:rsid w:val="006325C0"/>
    <w:rsid w:val="0063338E"/>
    <w:rsid w:val="006334DA"/>
    <w:rsid w:val="006338BD"/>
    <w:rsid w:val="0063508F"/>
    <w:rsid w:val="006364A3"/>
    <w:rsid w:val="00637019"/>
    <w:rsid w:val="00637235"/>
    <w:rsid w:val="00637691"/>
    <w:rsid w:val="00637A35"/>
    <w:rsid w:val="006401C6"/>
    <w:rsid w:val="00641AED"/>
    <w:rsid w:val="00641C12"/>
    <w:rsid w:val="00642707"/>
    <w:rsid w:val="00642CE8"/>
    <w:rsid w:val="0064340C"/>
    <w:rsid w:val="006434AB"/>
    <w:rsid w:val="006436FA"/>
    <w:rsid w:val="00643944"/>
    <w:rsid w:val="00643DE5"/>
    <w:rsid w:val="00644D7A"/>
    <w:rsid w:val="00645AB9"/>
    <w:rsid w:val="00645D3C"/>
    <w:rsid w:val="00645F9A"/>
    <w:rsid w:val="006464D8"/>
    <w:rsid w:val="006465EA"/>
    <w:rsid w:val="006467C3"/>
    <w:rsid w:val="00646A75"/>
    <w:rsid w:val="00646B98"/>
    <w:rsid w:val="00646EB1"/>
    <w:rsid w:val="00646EFC"/>
    <w:rsid w:val="00646FA3"/>
    <w:rsid w:val="006471C2"/>
    <w:rsid w:val="00647291"/>
    <w:rsid w:val="0064739D"/>
    <w:rsid w:val="00647530"/>
    <w:rsid w:val="0064789D"/>
    <w:rsid w:val="006478A6"/>
    <w:rsid w:val="00647C93"/>
    <w:rsid w:val="00647E30"/>
    <w:rsid w:val="00647F5A"/>
    <w:rsid w:val="00647FE0"/>
    <w:rsid w:val="00647FF4"/>
    <w:rsid w:val="0065044E"/>
    <w:rsid w:val="006508E9"/>
    <w:rsid w:val="00650988"/>
    <w:rsid w:val="0065149A"/>
    <w:rsid w:val="00651BC1"/>
    <w:rsid w:val="00651E0F"/>
    <w:rsid w:val="006522D1"/>
    <w:rsid w:val="00653750"/>
    <w:rsid w:val="00653F73"/>
    <w:rsid w:val="00654907"/>
    <w:rsid w:val="00654AAF"/>
    <w:rsid w:val="00655BB6"/>
    <w:rsid w:val="00655F77"/>
    <w:rsid w:val="00655FCC"/>
    <w:rsid w:val="00656313"/>
    <w:rsid w:val="0065634D"/>
    <w:rsid w:val="00656C9C"/>
    <w:rsid w:val="006572B1"/>
    <w:rsid w:val="00657664"/>
    <w:rsid w:val="0065776D"/>
    <w:rsid w:val="0066079C"/>
    <w:rsid w:val="00660E78"/>
    <w:rsid w:val="00660E7D"/>
    <w:rsid w:val="00662334"/>
    <w:rsid w:val="0066264F"/>
    <w:rsid w:val="006627EF"/>
    <w:rsid w:val="006637AC"/>
    <w:rsid w:val="00664053"/>
    <w:rsid w:val="006640F7"/>
    <w:rsid w:val="00664607"/>
    <w:rsid w:val="00664612"/>
    <w:rsid w:val="006651A0"/>
    <w:rsid w:val="0066535B"/>
    <w:rsid w:val="006657B1"/>
    <w:rsid w:val="00666603"/>
    <w:rsid w:val="00666899"/>
    <w:rsid w:val="006671B2"/>
    <w:rsid w:val="0066724C"/>
    <w:rsid w:val="006674AB"/>
    <w:rsid w:val="0066758A"/>
    <w:rsid w:val="006677D7"/>
    <w:rsid w:val="00670A9B"/>
    <w:rsid w:val="00670AAA"/>
    <w:rsid w:val="00671BA8"/>
    <w:rsid w:val="00671BD3"/>
    <w:rsid w:val="006730F9"/>
    <w:rsid w:val="00673B78"/>
    <w:rsid w:val="006741CD"/>
    <w:rsid w:val="006741DF"/>
    <w:rsid w:val="00674349"/>
    <w:rsid w:val="00674475"/>
    <w:rsid w:val="006745A4"/>
    <w:rsid w:val="006745D3"/>
    <w:rsid w:val="0067488F"/>
    <w:rsid w:val="00674B32"/>
    <w:rsid w:val="006752E9"/>
    <w:rsid w:val="0067594B"/>
    <w:rsid w:val="00675C1F"/>
    <w:rsid w:val="00675D3C"/>
    <w:rsid w:val="00676011"/>
    <w:rsid w:val="00676DAC"/>
    <w:rsid w:val="006772AB"/>
    <w:rsid w:val="006778FC"/>
    <w:rsid w:val="0067795D"/>
    <w:rsid w:val="00677D26"/>
    <w:rsid w:val="00680220"/>
    <w:rsid w:val="00680494"/>
    <w:rsid w:val="00680697"/>
    <w:rsid w:val="00680DEB"/>
    <w:rsid w:val="0068136A"/>
    <w:rsid w:val="0068192B"/>
    <w:rsid w:val="00681CF4"/>
    <w:rsid w:val="0068266A"/>
    <w:rsid w:val="0068292B"/>
    <w:rsid w:val="00682EB2"/>
    <w:rsid w:val="006831F2"/>
    <w:rsid w:val="00684092"/>
    <w:rsid w:val="006843F1"/>
    <w:rsid w:val="00684401"/>
    <w:rsid w:val="00684D69"/>
    <w:rsid w:val="00685B99"/>
    <w:rsid w:val="0068613F"/>
    <w:rsid w:val="00686958"/>
    <w:rsid w:val="00687428"/>
    <w:rsid w:val="0068798F"/>
    <w:rsid w:val="00690411"/>
    <w:rsid w:val="00690855"/>
    <w:rsid w:val="00690ED1"/>
    <w:rsid w:val="00691977"/>
    <w:rsid w:val="00691B97"/>
    <w:rsid w:val="00691E2F"/>
    <w:rsid w:val="00692442"/>
    <w:rsid w:val="00692965"/>
    <w:rsid w:val="00692F9A"/>
    <w:rsid w:val="00692FB6"/>
    <w:rsid w:val="0069344D"/>
    <w:rsid w:val="006936CF"/>
    <w:rsid w:val="00693B7F"/>
    <w:rsid w:val="006946EA"/>
    <w:rsid w:val="00694830"/>
    <w:rsid w:val="00695BCB"/>
    <w:rsid w:val="00695FA7"/>
    <w:rsid w:val="00696024"/>
    <w:rsid w:val="006968EB"/>
    <w:rsid w:val="00696D81"/>
    <w:rsid w:val="006978C6"/>
    <w:rsid w:val="006A004B"/>
    <w:rsid w:val="006A021F"/>
    <w:rsid w:val="006A03DC"/>
    <w:rsid w:val="006A07B2"/>
    <w:rsid w:val="006A0B69"/>
    <w:rsid w:val="006A15AC"/>
    <w:rsid w:val="006A230A"/>
    <w:rsid w:val="006A2BDE"/>
    <w:rsid w:val="006A2DFB"/>
    <w:rsid w:val="006A2FBC"/>
    <w:rsid w:val="006A33BD"/>
    <w:rsid w:val="006A353F"/>
    <w:rsid w:val="006A3C64"/>
    <w:rsid w:val="006A3E95"/>
    <w:rsid w:val="006A4359"/>
    <w:rsid w:val="006A43D8"/>
    <w:rsid w:val="006A46F1"/>
    <w:rsid w:val="006A47B2"/>
    <w:rsid w:val="006A5304"/>
    <w:rsid w:val="006A553D"/>
    <w:rsid w:val="006A591B"/>
    <w:rsid w:val="006A59D9"/>
    <w:rsid w:val="006A5B5E"/>
    <w:rsid w:val="006A5E59"/>
    <w:rsid w:val="006A5F06"/>
    <w:rsid w:val="006A614A"/>
    <w:rsid w:val="006A6563"/>
    <w:rsid w:val="006A677D"/>
    <w:rsid w:val="006A6F7F"/>
    <w:rsid w:val="006A7015"/>
    <w:rsid w:val="006A720E"/>
    <w:rsid w:val="006A78D5"/>
    <w:rsid w:val="006A7B5A"/>
    <w:rsid w:val="006B015E"/>
    <w:rsid w:val="006B094A"/>
    <w:rsid w:val="006B09EE"/>
    <w:rsid w:val="006B0E4C"/>
    <w:rsid w:val="006B1686"/>
    <w:rsid w:val="006B184E"/>
    <w:rsid w:val="006B265A"/>
    <w:rsid w:val="006B287C"/>
    <w:rsid w:val="006B32E2"/>
    <w:rsid w:val="006B332E"/>
    <w:rsid w:val="006B3792"/>
    <w:rsid w:val="006B4258"/>
    <w:rsid w:val="006B445A"/>
    <w:rsid w:val="006B45D0"/>
    <w:rsid w:val="006B492A"/>
    <w:rsid w:val="006B49DA"/>
    <w:rsid w:val="006B54E0"/>
    <w:rsid w:val="006B5567"/>
    <w:rsid w:val="006B557C"/>
    <w:rsid w:val="006B594F"/>
    <w:rsid w:val="006B605D"/>
    <w:rsid w:val="006B6423"/>
    <w:rsid w:val="006B691E"/>
    <w:rsid w:val="006B692B"/>
    <w:rsid w:val="006B6C1E"/>
    <w:rsid w:val="006B6FEA"/>
    <w:rsid w:val="006B769C"/>
    <w:rsid w:val="006B7D94"/>
    <w:rsid w:val="006C02C3"/>
    <w:rsid w:val="006C0E17"/>
    <w:rsid w:val="006C0F9C"/>
    <w:rsid w:val="006C0FAB"/>
    <w:rsid w:val="006C12D9"/>
    <w:rsid w:val="006C1915"/>
    <w:rsid w:val="006C1A73"/>
    <w:rsid w:val="006C2326"/>
    <w:rsid w:val="006C31B8"/>
    <w:rsid w:val="006C33A7"/>
    <w:rsid w:val="006C3EAC"/>
    <w:rsid w:val="006C43F2"/>
    <w:rsid w:val="006C49A5"/>
    <w:rsid w:val="006C5CC8"/>
    <w:rsid w:val="006C6147"/>
    <w:rsid w:val="006C628D"/>
    <w:rsid w:val="006C6849"/>
    <w:rsid w:val="006C6AC1"/>
    <w:rsid w:val="006C706C"/>
    <w:rsid w:val="006C7340"/>
    <w:rsid w:val="006C7AC4"/>
    <w:rsid w:val="006D00F9"/>
    <w:rsid w:val="006D05F8"/>
    <w:rsid w:val="006D134A"/>
    <w:rsid w:val="006D13B3"/>
    <w:rsid w:val="006D165F"/>
    <w:rsid w:val="006D16D5"/>
    <w:rsid w:val="006D1D05"/>
    <w:rsid w:val="006D2269"/>
    <w:rsid w:val="006D29DC"/>
    <w:rsid w:val="006D2D71"/>
    <w:rsid w:val="006D39B1"/>
    <w:rsid w:val="006D3B01"/>
    <w:rsid w:val="006D3CC5"/>
    <w:rsid w:val="006D3D0B"/>
    <w:rsid w:val="006D3D12"/>
    <w:rsid w:val="006D45F9"/>
    <w:rsid w:val="006D4A94"/>
    <w:rsid w:val="006D4C51"/>
    <w:rsid w:val="006D5682"/>
    <w:rsid w:val="006D59E7"/>
    <w:rsid w:val="006D5AC1"/>
    <w:rsid w:val="006D5DFA"/>
    <w:rsid w:val="006D5F72"/>
    <w:rsid w:val="006D60B6"/>
    <w:rsid w:val="006D6600"/>
    <w:rsid w:val="006D67B8"/>
    <w:rsid w:val="006D6C63"/>
    <w:rsid w:val="006D74A2"/>
    <w:rsid w:val="006D7B5B"/>
    <w:rsid w:val="006D7C4D"/>
    <w:rsid w:val="006E0097"/>
    <w:rsid w:val="006E03C2"/>
    <w:rsid w:val="006E0937"/>
    <w:rsid w:val="006E1235"/>
    <w:rsid w:val="006E1A62"/>
    <w:rsid w:val="006E1A9D"/>
    <w:rsid w:val="006E1ACE"/>
    <w:rsid w:val="006E1CC0"/>
    <w:rsid w:val="006E1E2F"/>
    <w:rsid w:val="006E2554"/>
    <w:rsid w:val="006E2808"/>
    <w:rsid w:val="006E2D25"/>
    <w:rsid w:val="006E2F69"/>
    <w:rsid w:val="006E3526"/>
    <w:rsid w:val="006E3FEA"/>
    <w:rsid w:val="006E4023"/>
    <w:rsid w:val="006E4624"/>
    <w:rsid w:val="006E46D4"/>
    <w:rsid w:val="006E4732"/>
    <w:rsid w:val="006E5875"/>
    <w:rsid w:val="006E58FA"/>
    <w:rsid w:val="006E594A"/>
    <w:rsid w:val="006E5C1C"/>
    <w:rsid w:val="006E5C4A"/>
    <w:rsid w:val="006E60C1"/>
    <w:rsid w:val="006E6108"/>
    <w:rsid w:val="006E614C"/>
    <w:rsid w:val="006E67C8"/>
    <w:rsid w:val="006E68A5"/>
    <w:rsid w:val="006E6BB9"/>
    <w:rsid w:val="006E6D67"/>
    <w:rsid w:val="006E7460"/>
    <w:rsid w:val="006E74EB"/>
    <w:rsid w:val="006E7500"/>
    <w:rsid w:val="006E755E"/>
    <w:rsid w:val="006F11D8"/>
    <w:rsid w:val="006F1B31"/>
    <w:rsid w:val="006F1DA6"/>
    <w:rsid w:val="006F20D8"/>
    <w:rsid w:val="006F26E2"/>
    <w:rsid w:val="006F2AE7"/>
    <w:rsid w:val="006F2F17"/>
    <w:rsid w:val="006F37E7"/>
    <w:rsid w:val="006F39EB"/>
    <w:rsid w:val="006F42B0"/>
    <w:rsid w:val="006F4943"/>
    <w:rsid w:val="006F4ADF"/>
    <w:rsid w:val="006F4B0E"/>
    <w:rsid w:val="006F514E"/>
    <w:rsid w:val="006F53FA"/>
    <w:rsid w:val="006F54B3"/>
    <w:rsid w:val="006F58E8"/>
    <w:rsid w:val="006F5963"/>
    <w:rsid w:val="006F6139"/>
    <w:rsid w:val="006F690A"/>
    <w:rsid w:val="006F6936"/>
    <w:rsid w:val="006F7192"/>
    <w:rsid w:val="006F72FC"/>
    <w:rsid w:val="006F73A1"/>
    <w:rsid w:val="006F792A"/>
    <w:rsid w:val="006F792B"/>
    <w:rsid w:val="006F7CE2"/>
    <w:rsid w:val="006F7D46"/>
    <w:rsid w:val="006F7FA7"/>
    <w:rsid w:val="007001FC"/>
    <w:rsid w:val="00700498"/>
    <w:rsid w:val="007007E5"/>
    <w:rsid w:val="00700BEE"/>
    <w:rsid w:val="00700D71"/>
    <w:rsid w:val="00701182"/>
    <w:rsid w:val="00701A50"/>
    <w:rsid w:val="00702045"/>
    <w:rsid w:val="007022E1"/>
    <w:rsid w:val="00702486"/>
    <w:rsid w:val="007026E8"/>
    <w:rsid w:val="00702A6F"/>
    <w:rsid w:val="00703268"/>
    <w:rsid w:val="0070336D"/>
    <w:rsid w:val="0070373E"/>
    <w:rsid w:val="00703ACB"/>
    <w:rsid w:val="00703DC5"/>
    <w:rsid w:val="0070454C"/>
    <w:rsid w:val="007046B1"/>
    <w:rsid w:val="007047B4"/>
    <w:rsid w:val="0070480F"/>
    <w:rsid w:val="00704A6D"/>
    <w:rsid w:val="007067A0"/>
    <w:rsid w:val="00706D8E"/>
    <w:rsid w:val="00706F95"/>
    <w:rsid w:val="00707AAA"/>
    <w:rsid w:val="007102DA"/>
    <w:rsid w:val="0071069F"/>
    <w:rsid w:val="00711022"/>
    <w:rsid w:val="007111F6"/>
    <w:rsid w:val="007119CF"/>
    <w:rsid w:val="00711E9D"/>
    <w:rsid w:val="00711ECA"/>
    <w:rsid w:val="007125CF"/>
    <w:rsid w:val="00712B0B"/>
    <w:rsid w:val="00712C23"/>
    <w:rsid w:val="00712D3A"/>
    <w:rsid w:val="007136F5"/>
    <w:rsid w:val="0071456D"/>
    <w:rsid w:val="00715C81"/>
    <w:rsid w:val="0071683B"/>
    <w:rsid w:val="00717CEC"/>
    <w:rsid w:val="00717D4B"/>
    <w:rsid w:val="00717DAB"/>
    <w:rsid w:val="00720361"/>
    <w:rsid w:val="00720AFC"/>
    <w:rsid w:val="00720D8A"/>
    <w:rsid w:val="00720E7E"/>
    <w:rsid w:val="007213DE"/>
    <w:rsid w:val="007214D1"/>
    <w:rsid w:val="007214FB"/>
    <w:rsid w:val="007217D2"/>
    <w:rsid w:val="00721F69"/>
    <w:rsid w:val="00722366"/>
    <w:rsid w:val="007225AE"/>
    <w:rsid w:val="00722884"/>
    <w:rsid w:val="00722B09"/>
    <w:rsid w:val="0072309F"/>
    <w:rsid w:val="00723298"/>
    <w:rsid w:val="00723711"/>
    <w:rsid w:val="007238D4"/>
    <w:rsid w:val="00723AAB"/>
    <w:rsid w:val="00723E3E"/>
    <w:rsid w:val="007243BD"/>
    <w:rsid w:val="00724D0F"/>
    <w:rsid w:val="00725BE4"/>
    <w:rsid w:val="00726CB6"/>
    <w:rsid w:val="00727071"/>
    <w:rsid w:val="007273C5"/>
    <w:rsid w:val="007274B5"/>
    <w:rsid w:val="007275F1"/>
    <w:rsid w:val="007278B6"/>
    <w:rsid w:val="00727C5D"/>
    <w:rsid w:val="00727DE5"/>
    <w:rsid w:val="00730331"/>
    <w:rsid w:val="00730AD0"/>
    <w:rsid w:val="007314FD"/>
    <w:rsid w:val="007315D5"/>
    <w:rsid w:val="00731629"/>
    <w:rsid w:val="00731CEE"/>
    <w:rsid w:val="00731F66"/>
    <w:rsid w:val="007326D4"/>
    <w:rsid w:val="00733B80"/>
    <w:rsid w:val="00733C82"/>
    <w:rsid w:val="00733FA4"/>
    <w:rsid w:val="0073500C"/>
    <w:rsid w:val="0073543A"/>
    <w:rsid w:val="00735F0A"/>
    <w:rsid w:val="00735F81"/>
    <w:rsid w:val="0073698F"/>
    <w:rsid w:val="00736BE1"/>
    <w:rsid w:val="00736D82"/>
    <w:rsid w:val="007373B1"/>
    <w:rsid w:val="0074080F"/>
    <w:rsid w:val="0074084C"/>
    <w:rsid w:val="00740D8D"/>
    <w:rsid w:val="00740E3B"/>
    <w:rsid w:val="0074116D"/>
    <w:rsid w:val="00741E94"/>
    <w:rsid w:val="00741F94"/>
    <w:rsid w:val="00742537"/>
    <w:rsid w:val="00742C09"/>
    <w:rsid w:val="007435AD"/>
    <w:rsid w:val="0074375B"/>
    <w:rsid w:val="0074395D"/>
    <w:rsid w:val="00743AC4"/>
    <w:rsid w:val="007441C3"/>
    <w:rsid w:val="007442BE"/>
    <w:rsid w:val="0074486D"/>
    <w:rsid w:val="007449E4"/>
    <w:rsid w:val="00745054"/>
    <w:rsid w:val="00745CCC"/>
    <w:rsid w:val="00746376"/>
    <w:rsid w:val="00746389"/>
    <w:rsid w:val="0074676A"/>
    <w:rsid w:val="007468A7"/>
    <w:rsid w:val="00746BB1"/>
    <w:rsid w:val="00746E12"/>
    <w:rsid w:val="007470B9"/>
    <w:rsid w:val="00750613"/>
    <w:rsid w:val="00751072"/>
    <w:rsid w:val="007511E5"/>
    <w:rsid w:val="007518DD"/>
    <w:rsid w:val="00751A7C"/>
    <w:rsid w:val="00751B0A"/>
    <w:rsid w:val="00751D2B"/>
    <w:rsid w:val="00752106"/>
    <w:rsid w:val="007521BA"/>
    <w:rsid w:val="00752D18"/>
    <w:rsid w:val="00752D92"/>
    <w:rsid w:val="0075310D"/>
    <w:rsid w:val="0075393B"/>
    <w:rsid w:val="00753AE6"/>
    <w:rsid w:val="00753BBA"/>
    <w:rsid w:val="00754A75"/>
    <w:rsid w:val="007556DE"/>
    <w:rsid w:val="00755939"/>
    <w:rsid w:val="00755E2C"/>
    <w:rsid w:val="00756F3E"/>
    <w:rsid w:val="007574B2"/>
    <w:rsid w:val="00760BC7"/>
    <w:rsid w:val="00761AF7"/>
    <w:rsid w:val="00761DCC"/>
    <w:rsid w:val="0076237E"/>
    <w:rsid w:val="00762559"/>
    <w:rsid w:val="00763306"/>
    <w:rsid w:val="007634F0"/>
    <w:rsid w:val="00763C4E"/>
    <w:rsid w:val="00763CC5"/>
    <w:rsid w:val="00763CF2"/>
    <w:rsid w:val="007642B0"/>
    <w:rsid w:val="00764641"/>
    <w:rsid w:val="00764DE1"/>
    <w:rsid w:val="0076512B"/>
    <w:rsid w:val="007655A6"/>
    <w:rsid w:val="00766749"/>
    <w:rsid w:val="0076677A"/>
    <w:rsid w:val="00766A94"/>
    <w:rsid w:val="0076703A"/>
    <w:rsid w:val="00767FB6"/>
    <w:rsid w:val="00770086"/>
    <w:rsid w:val="007707FA"/>
    <w:rsid w:val="0077101B"/>
    <w:rsid w:val="007715B1"/>
    <w:rsid w:val="0077198E"/>
    <w:rsid w:val="00771B9A"/>
    <w:rsid w:val="00771C76"/>
    <w:rsid w:val="00771D9B"/>
    <w:rsid w:val="00771FD5"/>
    <w:rsid w:val="007724D3"/>
    <w:rsid w:val="0077256B"/>
    <w:rsid w:val="00773028"/>
    <w:rsid w:val="00773210"/>
    <w:rsid w:val="007732E1"/>
    <w:rsid w:val="007734C1"/>
    <w:rsid w:val="00773793"/>
    <w:rsid w:val="007737E1"/>
    <w:rsid w:val="00773C4E"/>
    <w:rsid w:val="00773C99"/>
    <w:rsid w:val="00773E11"/>
    <w:rsid w:val="007742B8"/>
    <w:rsid w:val="00774352"/>
    <w:rsid w:val="0077465C"/>
    <w:rsid w:val="00774CEC"/>
    <w:rsid w:val="007750B8"/>
    <w:rsid w:val="0077539A"/>
    <w:rsid w:val="0077540E"/>
    <w:rsid w:val="0077587C"/>
    <w:rsid w:val="00776485"/>
    <w:rsid w:val="007764DE"/>
    <w:rsid w:val="0077655E"/>
    <w:rsid w:val="00776774"/>
    <w:rsid w:val="00776C14"/>
    <w:rsid w:val="007770F0"/>
    <w:rsid w:val="007802AD"/>
    <w:rsid w:val="0078063F"/>
    <w:rsid w:val="0078073A"/>
    <w:rsid w:val="00780B9C"/>
    <w:rsid w:val="007829F1"/>
    <w:rsid w:val="00783632"/>
    <w:rsid w:val="00783BF1"/>
    <w:rsid w:val="00783F02"/>
    <w:rsid w:val="007844EE"/>
    <w:rsid w:val="007846A0"/>
    <w:rsid w:val="00785ABB"/>
    <w:rsid w:val="007863C1"/>
    <w:rsid w:val="00786483"/>
    <w:rsid w:val="0078654F"/>
    <w:rsid w:val="0078662D"/>
    <w:rsid w:val="00787274"/>
    <w:rsid w:val="00787C0A"/>
    <w:rsid w:val="007902CE"/>
    <w:rsid w:val="0079042B"/>
    <w:rsid w:val="00790BEB"/>
    <w:rsid w:val="00791664"/>
    <w:rsid w:val="00791970"/>
    <w:rsid w:val="00791A31"/>
    <w:rsid w:val="00792CB1"/>
    <w:rsid w:val="00792F9C"/>
    <w:rsid w:val="0079338E"/>
    <w:rsid w:val="007938A8"/>
    <w:rsid w:val="00793A4E"/>
    <w:rsid w:val="00793CF3"/>
    <w:rsid w:val="00794099"/>
    <w:rsid w:val="00794505"/>
    <w:rsid w:val="007946F3"/>
    <w:rsid w:val="007954CC"/>
    <w:rsid w:val="0079574F"/>
    <w:rsid w:val="007957E0"/>
    <w:rsid w:val="00795929"/>
    <w:rsid w:val="00795C2E"/>
    <w:rsid w:val="00795F2A"/>
    <w:rsid w:val="00796014"/>
    <w:rsid w:val="00796B70"/>
    <w:rsid w:val="00797DFA"/>
    <w:rsid w:val="00797F34"/>
    <w:rsid w:val="007A0858"/>
    <w:rsid w:val="007A0980"/>
    <w:rsid w:val="007A16A3"/>
    <w:rsid w:val="007A3553"/>
    <w:rsid w:val="007A38A5"/>
    <w:rsid w:val="007A3F00"/>
    <w:rsid w:val="007A4321"/>
    <w:rsid w:val="007A4373"/>
    <w:rsid w:val="007A44CE"/>
    <w:rsid w:val="007A4FA0"/>
    <w:rsid w:val="007A570C"/>
    <w:rsid w:val="007A5E3C"/>
    <w:rsid w:val="007A62F6"/>
    <w:rsid w:val="007A6AF1"/>
    <w:rsid w:val="007A6BFC"/>
    <w:rsid w:val="007A6F25"/>
    <w:rsid w:val="007A7899"/>
    <w:rsid w:val="007A798E"/>
    <w:rsid w:val="007A7BDE"/>
    <w:rsid w:val="007A7E53"/>
    <w:rsid w:val="007A7F09"/>
    <w:rsid w:val="007B05E8"/>
    <w:rsid w:val="007B0645"/>
    <w:rsid w:val="007B084D"/>
    <w:rsid w:val="007B0A48"/>
    <w:rsid w:val="007B0C31"/>
    <w:rsid w:val="007B0F08"/>
    <w:rsid w:val="007B10A9"/>
    <w:rsid w:val="007B16F0"/>
    <w:rsid w:val="007B2041"/>
    <w:rsid w:val="007B238D"/>
    <w:rsid w:val="007B28BB"/>
    <w:rsid w:val="007B319D"/>
    <w:rsid w:val="007B3A0D"/>
    <w:rsid w:val="007B3A95"/>
    <w:rsid w:val="007B3C05"/>
    <w:rsid w:val="007B4431"/>
    <w:rsid w:val="007B46F1"/>
    <w:rsid w:val="007B55DE"/>
    <w:rsid w:val="007B5D11"/>
    <w:rsid w:val="007B6601"/>
    <w:rsid w:val="007B6D58"/>
    <w:rsid w:val="007B7EFA"/>
    <w:rsid w:val="007C0448"/>
    <w:rsid w:val="007C0A55"/>
    <w:rsid w:val="007C0C41"/>
    <w:rsid w:val="007C1288"/>
    <w:rsid w:val="007C1644"/>
    <w:rsid w:val="007C1A40"/>
    <w:rsid w:val="007C1EB6"/>
    <w:rsid w:val="007C2784"/>
    <w:rsid w:val="007C2BB3"/>
    <w:rsid w:val="007C2D08"/>
    <w:rsid w:val="007C2D7B"/>
    <w:rsid w:val="007C2D85"/>
    <w:rsid w:val="007C30B8"/>
    <w:rsid w:val="007C3119"/>
    <w:rsid w:val="007C467B"/>
    <w:rsid w:val="007C4740"/>
    <w:rsid w:val="007C559C"/>
    <w:rsid w:val="007C5BC6"/>
    <w:rsid w:val="007C5DBE"/>
    <w:rsid w:val="007C5DE8"/>
    <w:rsid w:val="007C68A2"/>
    <w:rsid w:val="007C6CB8"/>
    <w:rsid w:val="007C7035"/>
    <w:rsid w:val="007C70E8"/>
    <w:rsid w:val="007C7556"/>
    <w:rsid w:val="007C75E5"/>
    <w:rsid w:val="007C7798"/>
    <w:rsid w:val="007C786D"/>
    <w:rsid w:val="007C7BB1"/>
    <w:rsid w:val="007C7C49"/>
    <w:rsid w:val="007C7DCF"/>
    <w:rsid w:val="007D0749"/>
    <w:rsid w:val="007D07AC"/>
    <w:rsid w:val="007D160D"/>
    <w:rsid w:val="007D1649"/>
    <w:rsid w:val="007D16FA"/>
    <w:rsid w:val="007D2788"/>
    <w:rsid w:val="007D2797"/>
    <w:rsid w:val="007D2F22"/>
    <w:rsid w:val="007D34E2"/>
    <w:rsid w:val="007D39F2"/>
    <w:rsid w:val="007D4411"/>
    <w:rsid w:val="007D4EAD"/>
    <w:rsid w:val="007D566D"/>
    <w:rsid w:val="007D5712"/>
    <w:rsid w:val="007D581C"/>
    <w:rsid w:val="007D61C1"/>
    <w:rsid w:val="007D667F"/>
    <w:rsid w:val="007D6CC7"/>
    <w:rsid w:val="007D6E78"/>
    <w:rsid w:val="007D6FF0"/>
    <w:rsid w:val="007D7F2E"/>
    <w:rsid w:val="007E0254"/>
    <w:rsid w:val="007E026A"/>
    <w:rsid w:val="007E0EBF"/>
    <w:rsid w:val="007E0FA0"/>
    <w:rsid w:val="007E0FA7"/>
    <w:rsid w:val="007E1268"/>
    <w:rsid w:val="007E1320"/>
    <w:rsid w:val="007E17DF"/>
    <w:rsid w:val="007E2037"/>
    <w:rsid w:val="007E2867"/>
    <w:rsid w:val="007E288B"/>
    <w:rsid w:val="007E2C98"/>
    <w:rsid w:val="007E33C3"/>
    <w:rsid w:val="007E3732"/>
    <w:rsid w:val="007E3E0A"/>
    <w:rsid w:val="007E3F77"/>
    <w:rsid w:val="007E42DA"/>
    <w:rsid w:val="007E4DDC"/>
    <w:rsid w:val="007E50DD"/>
    <w:rsid w:val="007E5187"/>
    <w:rsid w:val="007E51C1"/>
    <w:rsid w:val="007E5713"/>
    <w:rsid w:val="007E5732"/>
    <w:rsid w:val="007E66F1"/>
    <w:rsid w:val="007E6C81"/>
    <w:rsid w:val="007E6D09"/>
    <w:rsid w:val="007E70C3"/>
    <w:rsid w:val="007E7324"/>
    <w:rsid w:val="007E73FB"/>
    <w:rsid w:val="007E7624"/>
    <w:rsid w:val="007E7946"/>
    <w:rsid w:val="007F048D"/>
    <w:rsid w:val="007F0B17"/>
    <w:rsid w:val="007F0EE9"/>
    <w:rsid w:val="007F12AF"/>
    <w:rsid w:val="007F14F4"/>
    <w:rsid w:val="007F2050"/>
    <w:rsid w:val="007F2188"/>
    <w:rsid w:val="007F222C"/>
    <w:rsid w:val="007F247A"/>
    <w:rsid w:val="007F293D"/>
    <w:rsid w:val="007F2FAB"/>
    <w:rsid w:val="007F376F"/>
    <w:rsid w:val="007F3837"/>
    <w:rsid w:val="007F3BFA"/>
    <w:rsid w:val="007F3EBF"/>
    <w:rsid w:val="007F40E2"/>
    <w:rsid w:val="007F4155"/>
    <w:rsid w:val="007F42F1"/>
    <w:rsid w:val="007F43AA"/>
    <w:rsid w:val="007F44CE"/>
    <w:rsid w:val="007F4BC3"/>
    <w:rsid w:val="007F5473"/>
    <w:rsid w:val="007F720B"/>
    <w:rsid w:val="008004C0"/>
    <w:rsid w:val="00800B56"/>
    <w:rsid w:val="00800E58"/>
    <w:rsid w:val="008018B9"/>
    <w:rsid w:val="00801F5E"/>
    <w:rsid w:val="00802465"/>
    <w:rsid w:val="00802510"/>
    <w:rsid w:val="00802A1D"/>
    <w:rsid w:val="00802C03"/>
    <w:rsid w:val="0080323A"/>
    <w:rsid w:val="00803328"/>
    <w:rsid w:val="0080344A"/>
    <w:rsid w:val="008035E5"/>
    <w:rsid w:val="008036F0"/>
    <w:rsid w:val="00803914"/>
    <w:rsid w:val="008039A9"/>
    <w:rsid w:val="00803D24"/>
    <w:rsid w:val="00805E6E"/>
    <w:rsid w:val="008063AC"/>
    <w:rsid w:val="00806672"/>
    <w:rsid w:val="00806A60"/>
    <w:rsid w:val="00807086"/>
    <w:rsid w:val="00807233"/>
    <w:rsid w:val="00807FD9"/>
    <w:rsid w:val="00810586"/>
    <w:rsid w:val="00810D81"/>
    <w:rsid w:val="008111DB"/>
    <w:rsid w:val="008112F5"/>
    <w:rsid w:val="008129BB"/>
    <w:rsid w:val="00812A43"/>
    <w:rsid w:val="00812C55"/>
    <w:rsid w:val="00812DF3"/>
    <w:rsid w:val="00813121"/>
    <w:rsid w:val="00813FB8"/>
    <w:rsid w:val="0081409F"/>
    <w:rsid w:val="00814137"/>
    <w:rsid w:val="00814719"/>
    <w:rsid w:val="0081476A"/>
    <w:rsid w:val="008157AA"/>
    <w:rsid w:val="0081587C"/>
    <w:rsid w:val="00816069"/>
    <w:rsid w:val="0081622F"/>
    <w:rsid w:val="00816FD0"/>
    <w:rsid w:val="0081711B"/>
    <w:rsid w:val="008176EB"/>
    <w:rsid w:val="0081784B"/>
    <w:rsid w:val="008178E1"/>
    <w:rsid w:val="00817A69"/>
    <w:rsid w:val="00817BE4"/>
    <w:rsid w:val="00817F7A"/>
    <w:rsid w:val="00820121"/>
    <w:rsid w:val="008202EA"/>
    <w:rsid w:val="008207AB"/>
    <w:rsid w:val="00820E44"/>
    <w:rsid w:val="00821151"/>
    <w:rsid w:val="008219DA"/>
    <w:rsid w:val="00821B45"/>
    <w:rsid w:val="00821FB2"/>
    <w:rsid w:val="00822878"/>
    <w:rsid w:val="00822F12"/>
    <w:rsid w:val="008232E2"/>
    <w:rsid w:val="00823927"/>
    <w:rsid w:val="00823FD6"/>
    <w:rsid w:val="00823FF0"/>
    <w:rsid w:val="0082446F"/>
    <w:rsid w:val="00824583"/>
    <w:rsid w:val="00824CCB"/>
    <w:rsid w:val="008250FF"/>
    <w:rsid w:val="008256B3"/>
    <w:rsid w:val="008262F3"/>
    <w:rsid w:val="008264E1"/>
    <w:rsid w:val="00826762"/>
    <w:rsid w:val="00826E83"/>
    <w:rsid w:val="0082714A"/>
    <w:rsid w:val="00830733"/>
    <w:rsid w:val="00830CB6"/>
    <w:rsid w:val="00830E8D"/>
    <w:rsid w:val="00831025"/>
    <w:rsid w:val="00831322"/>
    <w:rsid w:val="0083142C"/>
    <w:rsid w:val="0083174A"/>
    <w:rsid w:val="00831848"/>
    <w:rsid w:val="00831BAA"/>
    <w:rsid w:val="00831DC2"/>
    <w:rsid w:val="0083225B"/>
    <w:rsid w:val="00832330"/>
    <w:rsid w:val="008327E9"/>
    <w:rsid w:val="00832BA0"/>
    <w:rsid w:val="00832C9A"/>
    <w:rsid w:val="00833023"/>
    <w:rsid w:val="00833198"/>
    <w:rsid w:val="00833872"/>
    <w:rsid w:val="00833899"/>
    <w:rsid w:val="00833AC8"/>
    <w:rsid w:val="00833E42"/>
    <w:rsid w:val="0083450A"/>
    <w:rsid w:val="00834DC8"/>
    <w:rsid w:val="00834F48"/>
    <w:rsid w:val="008350E5"/>
    <w:rsid w:val="0083511F"/>
    <w:rsid w:val="008355E2"/>
    <w:rsid w:val="00835F38"/>
    <w:rsid w:val="0083657E"/>
    <w:rsid w:val="00836656"/>
    <w:rsid w:val="00836ACD"/>
    <w:rsid w:val="00837DB7"/>
    <w:rsid w:val="0084036F"/>
    <w:rsid w:val="008404A3"/>
    <w:rsid w:val="008409A6"/>
    <w:rsid w:val="008412F5"/>
    <w:rsid w:val="008415AC"/>
    <w:rsid w:val="00841686"/>
    <w:rsid w:val="00841A66"/>
    <w:rsid w:val="00841BD6"/>
    <w:rsid w:val="008420D2"/>
    <w:rsid w:val="00842454"/>
    <w:rsid w:val="00842AD3"/>
    <w:rsid w:val="00842CBB"/>
    <w:rsid w:val="00842D0B"/>
    <w:rsid w:val="00843088"/>
    <w:rsid w:val="00843338"/>
    <w:rsid w:val="00843BC4"/>
    <w:rsid w:val="008442E8"/>
    <w:rsid w:val="00844E05"/>
    <w:rsid w:val="008458A0"/>
    <w:rsid w:val="00845923"/>
    <w:rsid w:val="00845D54"/>
    <w:rsid w:val="00846650"/>
    <w:rsid w:val="00846654"/>
    <w:rsid w:val="00846CE2"/>
    <w:rsid w:val="00846EAF"/>
    <w:rsid w:val="00846F2E"/>
    <w:rsid w:val="00847686"/>
    <w:rsid w:val="00847F76"/>
    <w:rsid w:val="008500B3"/>
    <w:rsid w:val="00851A2A"/>
    <w:rsid w:val="00851B23"/>
    <w:rsid w:val="00851D9D"/>
    <w:rsid w:val="008527BD"/>
    <w:rsid w:val="00852949"/>
    <w:rsid w:val="00852B02"/>
    <w:rsid w:val="00852B6A"/>
    <w:rsid w:val="00852D16"/>
    <w:rsid w:val="00852D8E"/>
    <w:rsid w:val="00852FB4"/>
    <w:rsid w:val="008534C5"/>
    <w:rsid w:val="00853503"/>
    <w:rsid w:val="00853622"/>
    <w:rsid w:val="00853797"/>
    <w:rsid w:val="008539F7"/>
    <w:rsid w:val="00853B90"/>
    <w:rsid w:val="00854AB4"/>
    <w:rsid w:val="00854D33"/>
    <w:rsid w:val="00854EF0"/>
    <w:rsid w:val="00855B7D"/>
    <w:rsid w:val="00855E91"/>
    <w:rsid w:val="008561FD"/>
    <w:rsid w:val="00856A65"/>
    <w:rsid w:val="00857033"/>
    <w:rsid w:val="0085755C"/>
    <w:rsid w:val="0086054E"/>
    <w:rsid w:val="00861070"/>
    <w:rsid w:val="0086180D"/>
    <w:rsid w:val="00861A96"/>
    <w:rsid w:val="00861C82"/>
    <w:rsid w:val="008621B8"/>
    <w:rsid w:val="008621E4"/>
    <w:rsid w:val="008625F2"/>
    <w:rsid w:val="00863652"/>
    <w:rsid w:val="00863BFD"/>
    <w:rsid w:val="00863CC5"/>
    <w:rsid w:val="00863EA7"/>
    <w:rsid w:val="008641B4"/>
    <w:rsid w:val="00865064"/>
    <w:rsid w:val="008650B8"/>
    <w:rsid w:val="008650FC"/>
    <w:rsid w:val="0086516C"/>
    <w:rsid w:val="008656DE"/>
    <w:rsid w:val="008658F9"/>
    <w:rsid w:val="00866867"/>
    <w:rsid w:val="00866AD7"/>
    <w:rsid w:val="00866DA6"/>
    <w:rsid w:val="008671E5"/>
    <w:rsid w:val="00867263"/>
    <w:rsid w:val="00867BE3"/>
    <w:rsid w:val="008701E9"/>
    <w:rsid w:val="00870815"/>
    <w:rsid w:val="00870A62"/>
    <w:rsid w:val="00870B9B"/>
    <w:rsid w:val="00870D42"/>
    <w:rsid w:val="00870ED8"/>
    <w:rsid w:val="008710E1"/>
    <w:rsid w:val="00871838"/>
    <w:rsid w:val="00871D2A"/>
    <w:rsid w:val="008720B0"/>
    <w:rsid w:val="0087296B"/>
    <w:rsid w:val="00872F8D"/>
    <w:rsid w:val="00873403"/>
    <w:rsid w:val="0087356B"/>
    <w:rsid w:val="008736E4"/>
    <w:rsid w:val="008743D7"/>
    <w:rsid w:val="00874418"/>
    <w:rsid w:val="00874B8A"/>
    <w:rsid w:val="00875090"/>
    <w:rsid w:val="00875116"/>
    <w:rsid w:val="0087564A"/>
    <w:rsid w:val="00875B0A"/>
    <w:rsid w:val="00875DA9"/>
    <w:rsid w:val="00875E20"/>
    <w:rsid w:val="008761E4"/>
    <w:rsid w:val="0087623E"/>
    <w:rsid w:val="0087667C"/>
    <w:rsid w:val="00877473"/>
    <w:rsid w:val="00877C45"/>
    <w:rsid w:val="00877DD5"/>
    <w:rsid w:val="00880025"/>
    <w:rsid w:val="008800A4"/>
    <w:rsid w:val="0088063A"/>
    <w:rsid w:val="00881470"/>
    <w:rsid w:val="008819D8"/>
    <w:rsid w:val="00881A0F"/>
    <w:rsid w:val="00881AA1"/>
    <w:rsid w:val="00881E23"/>
    <w:rsid w:val="008821EC"/>
    <w:rsid w:val="00882D09"/>
    <w:rsid w:val="00882D40"/>
    <w:rsid w:val="008835FB"/>
    <w:rsid w:val="00883BE3"/>
    <w:rsid w:val="008840C9"/>
    <w:rsid w:val="008842D3"/>
    <w:rsid w:val="008843F7"/>
    <w:rsid w:val="0088558C"/>
    <w:rsid w:val="008856C8"/>
    <w:rsid w:val="0088574B"/>
    <w:rsid w:val="0088596A"/>
    <w:rsid w:val="00885CEE"/>
    <w:rsid w:val="008864D1"/>
    <w:rsid w:val="00886C1E"/>
    <w:rsid w:val="00887123"/>
    <w:rsid w:val="008873BD"/>
    <w:rsid w:val="008876BF"/>
    <w:rsid w:val="008878AB"/>
    <w:rsid w:val="00887F26"/>
    <w:rsid w:val="00887FDF"/>
    <w:rsid w:val="008909B7"/>
    <w:rsid w:val="00891509"/>
    <w:rsid w:val="00891F09"/>
    <w:rsid w:val="00892227"/>
    <w:rsid w:val="0089245B"/>
    <w:rsid w:val="00892EDA"/>
    <w:rsid w:val="00892F68"/>
    <w:rsid w:val="00893378"/>
    <w:rsid w:val="0089408B"/>
    <w:rsid w:val="0089491E"/>
    <w:rsid w:val="00894950"/>
    <w:rsid w:val="00894DC4"/>
    <w:rsid w:val="00895164"/>
    <w:rsid w:val="00895406"/>
    <w:rsid w:val="00895439"/>
    <w:rsid w:val="0089544F"/>
    <w:rsid w:val="00895BA1"/>
    <w:rsid w:val="0089622B"/>
    <w:rsid w:val="00896348"/>
    <w:rsid w:val="0089665A"/>
    <w:rsid w:val="00897069"/>
    <w:rsid w:val="0089715F"/>
    <w:rsid w:val="00897321"/>
    <w:rsid w:val="00897622"/>
    <w:rsid w:val="00897982"/>
    <w:rsid w:val="00897AB8"/>
    <w:rsid w:val="00897FF6"/>
    <w:rsid w:val="008A0152"/>
    <w:rsid w:val="008A021A"/>
    <w:rsid w:val="008A0DEA"/>
    <w:rsid w:val="008A0E2F"/>
    <w:rsid w:val="008A109D"/>
    <w:rsid w:val="008A141B"/>
    <w:rsid w:val="008A16BE"/>
    <w:rsid w:val="008A1CD5"/>
    <w:rsid w:val="008A1E28"/>
    <w:rsid w:val="008A2117"/>
    <w:rsid w:val="008A217B"/>
    <w:rsid w:val="008A23F8"/>
    <w:rsid w:val="008A2EB7"/>
    <w:rsid w:val="008A2F0B"/>
    <w:rsid w:val="008A2FEE"/>
    <w:rsid w:val="008A359F"/>
    <w:rsid w:val="008A35EC"/>
    <w:rsid w:val="008A36F1"/>
    <w:rsid w:val="008A396F"/>
    <w:rsid w:val="008A3B2D"/>
    <w:rsid w:val="008A3EE0"/>
    <w:rsid w:val="008A4850"/>
    <w:rsid w:val="008A4D4A"/>
    <w:rsid w:val="008A4E31"/>
    <w:rsid w:val="008A4F41"/>
    <w:rsid w:val="008A6048"/>
    <w:rsid w:val="008A627E"/>
    <w:rsid w:val="008A656C"/>
    <w:rsid w:val="008A758F"/>
    <w:rsid w:val="008A785A"/>
    <w:rsid w:val="008A796F"/>
    <w:rsid w:val="008A7C22"/>
    <w:rsid w:val="008A7CA3"/>
    <w:rsid w:val="008B0AE5"/>
    <w:rsid w:val="008B0C66"/>
    <w:rsid w:val="008B0EDE"/>
    <w:rsid w:val="008B15D4"/>
    <w:rsid w:val="008B171A"/>
    <w:rsid w:val="008B2218"/>
    <w:rsid w:val="008B252C"/>
    <w:rsid w:val="008B2536"/>
    <w:rsid w:val="008B2693"/>
    <w:rsid w:val="008B2717"/>
    <w:rsid w:val="008B3170"/>
    <w:rsid w:val="008B32FC"/>
    <w:rsid w:val="008B3B00"/>
    <w:rsid w:val="008B43FB"/>
    <w:rsid w:val="008B5696"/>
    <w:rsid w:val="008B5BC4"/>
    <w:rsid w:val="008B5CE0"/>
    <w:rsid w:val="008B5DFC"/>
    <w:rsid w:val="008B61A6"/>
    <w:rsid w:val="008B6373"/>
    <w:rsid w:val="008B6663"/>
    <w:rsid w:val="008B697D"/>
    <w:rsid w:val="008B699E"/>
    <w:rsid w:val="008B6B0A"/>
    <w:rsid w:val="008B73F4"/>
    <w:rsid w:val="008B74A9"/>
    <w:rsid w:val="008B7825"/>
    <w:rsid w:val="008B7A8C"/>
    <w:rsid w:val="008C0987"/>
    <w:rsid w:val="008C0BD9"/>
    <w:rsid w:val="008C0C8D"/>
    <w:rsid w:val="008C0CA5"/>
    <w:rsid w:val="008C0DAA"/>
    <w:rsid w:val="008C0EDE"/>
    <w:rsid w:val="008C11D6"/>
    <w:rsid w:val="008C11F0"/>
    <w:rsid w:val="008C14E5"/>
    <w:rsid w:val="008C2517"/>
    <w:rsid w:val="008C2578"/>
    <w:rsid w:val="008C2E03"/>
    <w:rsid w:val="008C40DB"/>
    <w:rsid w:val="008C4150"/>
    <w:rsid w:val="008C449B"/>
    <w:rsid w:val="008C473D"/>
    <w:rsid w:val="008C4CA0"/>
    <w:rsid w:val="008C5120"/>
    <w:rsid w:val="008C5235"/>
    <w:rsid w:val="008C5FDC"/>
    <w:rsid w:val="008C6E5E"/>
    <w:rsid w:val="008C6FA4"/>
    <w:rsid w:val="008C7016"/>
    <w:rsid w:val="008C703F"/>
    <w:rsid w:val="008C7CE2"/>
    <w:rsid w:val="008C7E41"/>
    <w:rsid w:val="008C7FF7"/>
    <w:rsid w:val="008D058B"/>
    <w:rsid w:val="008D0AA0"/>
    <w:rsid w:val="008D0D10"/>
    <w:rsid w:val="008D0D6B"/>
    <w:rsid w:val="008D14D2"/>
    <w:rsid w:val="008D1720"/>
    <w:rsid w:val="008D1876"/>
    <w:rsid w:val="008D1BDB"/>
    <w:rsid w:val="008D2427"/>
    <w:rsid w:val="008D24AA"/>
    <w:rsid w:val="008D27FF"/>
    <w:rsid w:val="008D2CC6"/>
    <w:rsid w:val="008D2F16"/>
    <w:rsid w:val="008D3037"/>
    <w:rsid w:val="008D361E"/>
    <w:rsid w:val="008D37B8"/>
    <w:rsid w:val="008D3CB9"/>
    <w:rsid w:val="008D41F9"/>
    <w:rsid w:val="008D491A"/>
    <w:rsid w:val="008D4C13"/>
    <w:rsid w:val="008D4D37"/>
    <w:rsid w:val="008D67D5"/>
    <w:rsid w:val="008D67FA"/>
    <w:rsid w:val="008D6982"/>
    <w:rsid w:val="008D7024"/>
    <w:rsid w:val="008D75DE"/>
    <w:rsid w:val="008D7677"/>
    <w:rsid w:val="008D78B9"/>
    <w:rsid w:val="008D7C96"/>
    <w:rsid w:val="008E0038"/>
    <w:rsid w:val="008E0334"/>
    <w:rsid w:val="008E06E4"/>
    <w:rsid w:val="008E0708"/>
    <w:rsid w:val="008E07B2"/>
    <w:rsid w:val="008E0D33"/>
    <w:rsid w:val="008E0EE7"/>
    <w:rsid w:val="008E0EEF"/>
    <w:rsid w:val="008E111B"/>
    <w:rsid w:val="008E1EDB"/>
    <w:rsid w:val="008E2359"/>
    <w:rsid w:val="008E2A08"/>
    <w:rsid w:val="008E2B91"/>
    <w:rsid w:val="008E2BE9"/>
    <w:rsid w:val="008E2E6E"/>
    <w:rsid w:val="008E33A2"/>
    <w:rsid w:val="008E3DE3"/>
    <w:rsid w:val="008E416E"/>
    <w:rsid w:val="008E47AF"/>
    <w:rsid w:val="008E4961"/>
    <w:rsid w:val="008E5B29"/>
    <w:rsid w:val="008E5B4D"/>
    <w:rsid w:val="008E5BDC"/>
    <w:rsid w:val="008E6B51"/>
    <w:rsid w:val="008E7565"/>
    <w:rsid w:val="008E75C5"/>
    <w:rsid w:val="008E7A2E"/>
    <w:rsid w:val="008E7E8D"/>
    <w:rsid w:val="008F0126"/>
    <w:rsid w:val="008F013E"/>
    <w:rsid w:val="008F0279"/>
    <w:rsid w:val="008F032F"/>
    <w:rsid w:val="008F0732"/>
    <w:rsid w:val="008F1544"/>
    <w:rsid w:val="008F15AB"/>
    <w:rsid w:val="008F1704"/>
    <w:rsid w:val="008F17AF"/>
    <w:rsid w:val="008F1BD8"/>
    <w:rsid w:val="008F1C1A"/>
    <w:rsid w:val="008F2636"/>
    <w:rsid w:val="008F2947"/>
    <w:rsid w:val="008F348D"/>
    <w:rsid w:val="008F4689"/>
    <w:rsid w:val="008F4866"/>
    <w:rsid w:val="008F4A1A"/>
    <w:rsid w:val="008F4A3A"/>
    <w:rsid w:val="008F5400"/>
    <w:rsid w:val="008F5D94"/>
    <w:rsid w:val="008F67AD"/>
    <w:rsid w:val="008F7411"/>
    <w:rsid w:val="0090013D"/>
    <w:rsid w:val="00901887"/>
    <w:rsid w:val="00901C77"/>
    <w:rsid w:val="00901E5D"/>
    <w:rsid w:val="00901E6D"/>
    <w:rsid w:val="00902307"/>
    <w:rsid w:val="009028B1"/>
    <w:rsid w:val="00902A65"/>
    <w:rsid w:val="00902EA5"/>
    <w:rsid w:val="00903577"/>
    <w:rsid w:val="009036DA"/>
    <w:rsid w:val="009037CC"/>
    <w:rsid w:val="009038E5"/>
    <w:rsid w:val="00903BF9"/>
    <w:rsid w:val="009042A5"/>
    <w:rsid w:val="009049AE"/>
    <w:rsid w:val="0090561A"/>
    <w:rsid w:val="00905BA8"/>
    <w:rsid w:val="00905CCD"/>
    <w:rsid w:val="00905ED2"/>
    <w:rsid w:val="009065C6"/>
    <w:rsid w:val="009065DF"/>
    <w:rsid w:val="00906CAA"/>
    <w:rsid w:val="00906D16"/>
    <w:rsid w:val="00906DC9"/>
    <w:rsid w:val="00907188"/>
    <w:rsid w:val="009072D4"/>
    <w:rsid w:val="00907781"/>
    <w:rsid w:val="00907922"/>
    <w:rsid w:val="009079CA"/>
    <w:rsid w:val="00907B2A"/>
    <w:rsid w:val="0091035F"/>
    <w:rsid w:val="00910450"/>
    <w:rsid w:val="00910601"/>
    <w:rsid w:val="00910F42"/>
    <w:rsid w:val="00911070"/>
    <w:rsid w:val="009112A1"/>
    <w:rsid w:val="00911317"/>
    <w:rsid w:val="00911CEC"/>
    <w:rsid w:val="00912951"/>
    <w:rsid w:val="00912F5E"/>
    <w:rsid w:val="009133D7"/>
    <w:rsid w:val="009134DB"/>
    <w:rsid w:val="0091354B"/>
    <w:rsid w:val="00913977"/>
    <w:rsid w:val="0091452F"/>
    <w:rsid w:val="009145BD"/>
    <w:rsid w:val="00914980"/>
    <w:rsid w:val="00915640"/>
    <w:rsid w:val="00915A95"/>
    <w:rsid w:val="00915C64"/>
    <w:rsid w:val="00915C76"/>
    <w:rsid w:val="00915EBB"/>
    <w:rsid w:val="00915F11"/>
    <w:rsid w:val="00915F7E"/>
    <w:rsid w:val="0091631B"/>
    <w:rsid w:val="00916F4D"/>
    <w:rsid w:val="00917FAB"/>
    <w:rsid w:val="00917FBE"/>
    <w:rsid w:val="00920733"/>
    <w:rsid w:val="00920D54"/>
    <w:rsid w:val="00921393"/>
    <w:rsid w:val="00922501"/>
    <w:rsid w:val="00922CB0"/>
    <w:rsid w:val="00922E13"/>
    <w:rsid w:val="00922EEF"/>
    <w:rsid w:val="00923333"/>
    <w:rsid w:val="00923514"/>
    <w:rsid w:val="00923884"/>
    <w:rsid w:val="009239FB"/>
    <w:rsid w:val="00923AA4"/>
    <w:rsid w:val="00923EEC"/>
    <w:rsid w:val="009248C1"/>
    <w:rsid w:val="00924E61"/>
    <w:rsid w:val="00924FF4"/>
    <w:rsid w:val="00925A8D"/>
    <w:rsid w:val="00925DF7"/>
    <w:rsid w:val="00925F07"/>
    <w:rsid w:val="009261E6"/>
    <w:rsid w:val="009262CC"/>
    <w:rsid w:val="00926A35"/>
    <w:rsid w:val="00926A77"/>
    <w:rsid w:val="00926A94"/>
    <w:rsid w:val="00926DF4"/>
    <w:rsid w:val="00927571"/>
    <w:rsid w:val="009279CA"/>
    <w:rsid w:val="00927E34"/>
    <w:rsid w:val="00927FDF"/>
    <w:rsid w:val="00930581"/>
    <w:rsid w:val="00931D19"/>
    <w:rsid w:val="009320DB"/>
    <w:rsid w:val="0093215B"/>
    <w:rsid w:val="009321FF"/>
    <w:rsid w:val="00932515"/>
    <w:rsid w:val="00932E66"/>
    <w:rsid w:val="0093353F"/>
    <w:rsid w:val="00933C60"/>
    <w:rsid w:val="00934AAA"/>
    <w:rsid w:val="00934D35"/>
    <w:rsid w:val="00934F24"/>
    <w:rsid w:val="00934FC2"/>
    <w:rsid w:val="009351EB"/>
    <w:rsid w:val="009352A2"/>
    <w:rsid w:val="00935CF9"/>
    <w:rsid w:val="00935D2C"/>
    <w:rsid w:val="009363AE"/>
    <w:rsid w:val="00936421"/>
    <w:rsid w:val="0093666A"/>
    <w:rsid w:val="0093686F"/>
    <w:rsid w:val="009368FF"/>
    <w:rsid w:val="00937164"/>
    <w:rsid w:val="0093750A"/>
    <w:rsid w:val="00937CB3"/>
    <w:rsid w:val="009401FB"/>
    <w:rsid w:val="00940715"/>
    <w:rsid w:val="00940CA9"/>
    <w:rsid w:val="00940CFB"/>
    <w:rsid w:val="0094112D"/>
    <w:rsid w:val="00941412"/>
    <w:rsid w:val="00941564"/>
    <w:rsid w:val="00941F4C"/>
    <w:rsid w:val="00942058"/>
    <w:rsid w:val="00942179"/>
    <w:rsid w:val="00942540"/>
    <w:rsid w:val="009426C5"/>
    <w:rsid w:val="00942C13"/>
    <w:rsid w:val="00942E07"/>
    <w:rsid w:val="00942F1E"/>
    <w:rsid w:val="009431C0"/>
    <w:rsid w:val="00943DF6"/>
    <w:rsid w:val="00944A27"/>
    <w:rsid w:val="00944BBD"/>
    <w:rsid w:val="00944D3B"/>
    <w:rsid w:val="00944E02"/>
    <w:rsid w:val="009452B4"/>
    <w:rsid w:val="00945D2E"/>
    <w:rsid w:val="00945EF9"/>
    <w:rsid w:val="00945F03"/>
    <w:rsid w:val="009468CD"/>
    <w:rsid w:val="00947117"/>
    <w:rsid w:val="009471EF"/>
    <w:rsid w:val="00947EFD"/>
    <w:rsid w:val="00950F61"/>
    <w:rsid w:val="0095145D"/>
    <w:rsid w:val="009519A5"/>
    <w:rsid w:val="00951AC1"/>
    <w:rsid w:val="00951C7A"/>
    <w:rsid w:val="009522E3"/>
    <w:rsid w:val="00953B6D"/>
    <w:rsid w:val="00953D5D"/>
    <w:rsid w:val="0095460F"/>
    <w:rsid w:val="009546C9"/>
    <w:rsid w:val="009549FF"/>
    <w:rsid w:val="00954D40"/>
    <w:rsid w:val="009551CF"/>
    <w:rsid w:val="00955260"/>
    <w:rsid w:val="009555F5"/>
    <w:rsid w:val="00955624"/>
    <w:rsid w:val="00956B1C"/>
    <w:rsid w:val="00957443"/>
    <w:rsid w:val="0095757E"/>
    <w:rsid w:val="009602A8"/>
    <w:rsid w:val="009604E0"/>
    <w:rsid w:val="00960954"/>
    <w:rsid w:val="00960B25"/>
    <w:rsid w:val="00960DAE"/>
    <w:rsid w:val="00961634"/>
    <w:rsid w:val="0096248D"/>
    <w:rsid w:val="0096262A"/>
    <w:rsid w:val="00962771"/>
    <w:rsid w:val="009635F6"/>
    <w:rsid w:val="00963733"/>
    <w:rsid w:val="00963A26"/>
    <w:rsid w:val="00963EAF"/>
    <w:rsid w:val="0096497C"/>
    <w:rsid w:val="00964A26"/>
    <w:rsid w:val="0096505D"/>
    <w:rsid w:val="0096544C"/>
    <w:rsid w:val="00965C13"/>
    <w:rsid w:val="00965C48"/>
    <w:rsid w:val="00965D71"/>
    <w:rsid w:val="00965DF1"/>
    <w:rsid w:val="0096656C"/>
    <w:rsid w:val="009669E5"/>
    <w:rsid w:val="0096702A"/>
    <w:rsid w:val="0096758A"/>
    <w:rsid w:val="009676FA"/>
    <w:rsid w:val="00967B05"/>
    <w:rsid w:val="00967C63"/>
    <w:rsid w:val="009702AF"/>
    <w:rsid w:val="009707FF"/>
    <w:rsid w:val="00970A09"/>
    <w:rsid w:val="00971031"/>
    <w:rsid w:val="00971184"/>
    <w:rsid w:val="00971396"/>
    <w:rsid w:val="00971EA4"/>
    <w:rsid w:val="00971FD3"/>
    <w:rsid w:val="009728E5"/>
    <w:rsid w:val="00972CDD"/>
    <w:rsid w:val="00972DA4"/>
    <w:rsid w:val="009731E8"/>
    <w:rsid w:val="0097393E"/>
    <w:rsid w:val="00973FE1"/>
    <w:rsid w:val="009746A0"/>
    <w:rsid w:val="00974E8E"/>
    <w:rsid w:val="00974EF7"/>
    <w:rsid w:val="00975934"/>
    <w:rsid w:val="00975BC8"/>
    <w:rsid w:val="00976D43"/>
    <w:rsid w:val="00977B22"/>
    <w:rsid w:val="00977C84"/>
    <w:rsid w:val="00977D1A"/>
    <w:rsid w:val="00977D21"/>
    <w:rsid w:val="00977F6C"/>
    <w:rsid w:val="009801F0"/>
    <w:rsid w:val="009806F3"/>
    <w:rsid w:val="00980790"/>
    <w:rsid w:val="00980B0D"/>
    <w:rsid w:val="00982131"/>
    <w:rsid w:val="0098244F"/>
    <w:rsid w:val="00982680"/>
    <w:rsid w:val="00982DA0"/>
    <w:rsid w:val="0098331C"/>
    <w:rsid w:val="009839EE"/>
    <w:rsid w:val="00983D1A"/>
    <w:rsid w:val="00983E9F"/>
    <w:rsid w:val="00984102"/>
    <w:rsid w:val="0098441D"/>
    <w:rsid w:val="009844AC"/>
    <w:rsid w:val="00984664"/>
    <w:rsid w:val="00984873"/>
    <w:rsid w:val="0098560D"/>
    <w:rsid w:val="0098593E"/>
    <w:rsid w:val="00985BE4"/>
    <w:rsid w:val="00985DBD"/>
    <w:rsid w:val="0098625D"/>
    <w:rsid w:val="009868DF"/>
    <w:rsid w:val="00986B82"/>
    <w:rsid w:val="00987144"/>
    <w:rsid w:val="00987182"/>
    <w:rsid w:val="0098748B"/>
    <w:rsid w:val="009874D2"/>
    <w:rsid w:val="00987796"/>
    <w:rsid w:val="009879F7"/>
    <w:rsid w:val="00987AFE"/>
    <w:rsid w:val="00987F3B"/>
    <w:rsid w:val="00987F62"/>
    <w:rsid w:val="00990CE1"/>
    <w:rsid w:val="009911CA"/>
    <w:rsid w:val="00991674"/>
    <w:rsid w:val="009922D9"/>
    <w:rsid w:val="009922F3"/>
    <w:rsid w:val="009923BB"/>
    <w:rsid w:val="00992406"/>
    <w:rsid w:val="00992884"/>
    <w:rsid w:val="0099290D"/>
    <w:rsid w:val="009936AD"/>
    <w:rsid w:val="009939B1"/>
    <w:rsid w:val="00993A85"/>
    <w:rsid w:val="0099408C"/>
    <w:rsid w:val="0099424C"/>
    <w:rsid w:val="00994D5D"/>
    <w:rsid w:val="00995A87"/>
    <w:rsid w:val="00995DC8"/>
    <w:rsid w:val="00996295"/>
    <w:rsid w:val="009962C3"/>
    <w:rsid w:val="009968C2"/>
    <w:rsid w:val="009969C3"/>
    <w:rsid w:val="00996C0A"/>
    <w:rsid w:val="0099726C"/>
    <w:rsid w:val="00997C3C"/>
    <w:rsid w:val="00997DD9"/>
    <w:rsid w:val="00997E07"/>
    <w:rsid w:val="00997FD7"/>
    <w:rsid w:val="009A006B"/>
    <w:rsid w:val="009A0690"/>
    <w:rsid w:val="009A0FC7"/>
    <w:rsid w:val="009A1027"/>
    <w:rsid w:val="009A133E"/>
    <w:rsid w:val="009A15EE"/>
    <w:rsid w:val="009A1C2D"/>
    <w:rsid w:val="009A2198"/>
    <w:rsid w:val="009A2261"/>
    <w:rsid w:val="009A2B91"/>
    <w:rsid w:val="009A2BEF"/>
    <w:rsid w:val="009A3B4A"/>
    <w:rsid w:val="009A3C23"/>
    <w:rsid w:val="009A42F4"/>
    <w:rsid w:val="009A4570"/>
    <w:rsid w:val="009A4BAC"/>
    <w:rsid w:val="009A553C"/>
    <w:rsid w:val="009A5BFB"/>
    <w:rsid w:val="009A5CCC"/>
    <w:rsid w:val="009A5D06"/>
    <w:rsid w:val="009A6199"/>
    <w:rsid w:val="009A61B0"/>
    <w:rsid w:val="009A6B8F"/>
    <w:rsid w:val="009A6BCF"/>
    <w:rsid w:val="009A6E26"/>
    <w:rsid w:val="009A7200"/>
    <w:rsid w:val="009A76D6"/>
    <w:rsid w:val="009A7CD7"/>
    <w:rsid w:val="009A7E4F"/>
    <w:rsid w:val="009B0003"/>
    <w:rsid w:val="009B0273"/>
    <w:rsid w:val="009B0546"/>
    <w:rsid w:val="009B0B15"/>
    <w:rsid w:val="009B0E78"/>
    <w:rsid w:val="009B1053"/>
    <w:rsid w:val="009B174E"/>
    <w:rsid w:val="009B1D84"/>
    <w:rsid w:val="009B2980"/>
    <w:rsid w:val="009B2E1F"/>
    <w:rsid w:val="009B2EED"/>
    <w:rsid w:val="009B3103"/>
    <w:rsid w:val="009B43B6"/>
    <w:rsid w:val="009B47D3"/>
    <w:rsid w:val="009B4855"/>
    <w:rsid w:val="009B48A8"/>
    <w:rsid w:val="009B5328"/>
    <w:rsid w:val="009B597F"/>
    <w:rsid w:val="009B66ED"/>
    <w:rsid w:val="009B7196"/>
    <w:rsid w:val="009B71A3"/>
    <w:rsid w:val="009C0440"/>
    <w:rsid w:val="009C095A"/>
    <w:rsid w:val="009C1337"/>
    <w:rsid w:val="009C150B"/>
    <w:rsid w:val="009C152F"/>
    <w:rsid w:val="009C1755"/>
    <w:rsid w:val="009C1D48"/>
    <w:rsid w:val="009C25FD"/>
    <w:rsid w:val="009C26C5"/>
    <w:rsid w:val="009C29AF"/>
    <w:rsid w:val="009C2CCA"/>
    <w:rsid w:val="009C3B44"/>
    <w:rsid w:val="009C3E0A"/>
    <w:rsid w:val="009C426F"/>
    <w:rsid w:val="009C4271"/>
    <w:rsid w:val="009C434A"/>
    <w:rsid w:val="009C4353"/>
    <w:rsid w:val="009C4430"/>
    <w:rsid w:val="009C4CE1"/>
    <w:rsid w:val="009C4EB9"/>
    <w:rsid w:val="009C5C10"/>
    <w:rsid w:val="009C5DB6"/>
    <w:rsid w:val="009C6108"/>
    <w:rsid w:val="009C639A"/>
    <w:rsid w:val="009C6704"/>
    <w:rsid w:val="009C6893"/>
    <w:rsid w:val="009C7066"/>
    <w:rsid w:val="009D00CC"/>
    <w:rsid w:val="009D0260"/>
    <w:rsid w:val="009D0B0A"/>
    <w:rsid w:val="009D1C9A"/>
    <w:rsid w:val="009D2E96"/>
    <w:rsid w:val="009D3237"/>
    <w:rsid w:val="009D35B5"/>
    <w:rsid w:val="009D37DC"/>
    <w:rsid w:val="009D386F"/>
    <w:rsid w:val="009D3C6D"/>
    <w:rsid w:val="009D417B"/>
    <w:rsid w:val="009D440F"/>
    <w:rsid w:val="009D50BA"/>
    <w:rsid w:val="009D5826"/>
    <w:rsid w:val="009D6093"/>
    <w:rsid w:val="009D6108"/>
    <w:rsid w:val="009D694A"/>
    <w:rsid w:val="009D6C08"/>
    <w:rsid w:val="009D70DB"/>
    <w:rsid w:val="009D7126"/>
    <w:rsid w:val="009D72D4"/>
    <w:rsid w:val="009D7682"/>
    <w:rsid w:val="009D7721"/>
    <w:rsid w:val="009D7860"/>
    <w:rsid w:val="009D7BF3"/>
    <w:rsid w:val="009D7E79"/>
    <w:rsid w:val="009E01F0"/>
    <w:rsid w:val="009E072D"/>
    <w:rsid w:val="009E0893"/>
    <w:rsid w:val="009E0A7A"/>
    <w:rsid w:val="009E1A50"/>
    <w:rsid w:val="009E219A"/>
    <w:rsid w:val="009E2678"/>
    <w:rsid w:val="009E2708"/>
    <w:rsid w:val="009E29F0"/>
    <w:rsid w:val="009E311B"/>
    <w:rsid w:val="009E349B"/>
    <w:rsid w:val="009E3575"/>
    <w:rsid w:val="009E3646"/>
    <w:rsid w:val="009E3A6E"/>
    <w:rsid w:val="009E460D"/>
    <w:rsid w:val="009E50E6"/>
    <w:rsid w:val="009E60EE"/>
    <w:rsid w:val="009E62AB"/>
    <w:rsid w:val="009E6DC6"/>
    <w:rsid w:val="009E7A2B"/>
    <w:rsid w:val="009F0103"/>
    <w:rsid w:val="009F068A"/>
    <w:rsid w:val="009F07F4"/>
    <w:rsid w:val="009F1414"/>
    <w:rsid w:val="009F145B"/>
    <w:rsid w:val="009F1682"/>
    <w:rsid w:val="009F1EB5"/>
    <w:rsid w:val="009F2072"/>
    <w:rsid w:val="009F25A0"/>
    <w:rsid w:val="009F3060"/>
    <w:rsid w:val="009F361B"/>
    <w:rsid w:val="009F39D3"/>
    <w:rsid w:val="009F3E4D"/>
    <w:rsid w:val="009F42F4"/>
    <w:rsid w:val="009F469D"/>
    <w:rsid w:val="009F4AA8"/>
    <w:rsid w:val="009F4C84"/>
    <w:rsid w:val="009F51E3"/>
    <w:rsid w:val="009F5367"/>
    <w:rsid w:val="009F5380"/>
    <w:rsid w:val="009F5BBB"/>
    <w:rsid w:val="009F5BED"/>
    <w:rsid w:val="009F5D29"/>
    <w:rsid w:val="009F636E"/>
    <w:rsid w:val="009F78CE"/>
    <w:rsid w:val="00A00A2C"/>
    <w:rsid w:val="00A01F95"/>
    <w:rsid w:val="00A021E9"/>
    <w:rsid w:val="00A02C56"/>
    <w:rsid w:val="00A03298"/>
    <w:rsid w:val="00A032CA"/>
    <w:rsid w:val="00A03C0C"/>
    <w:rsid w:val="00A03F22"/>
    <w:rsid w:val="00A0489A"/>
    <w:rsid w:val="00A04990"/>
    <w:rsid w:val="00A04EB8"/>
    <w:rsid w:val="00A05370"/>
    <w:rsid w:val="00A054FF"/>
    <w:rsid w:val="00A05E12"/>
    <w:rsid w:val="00A06CD1"/>
    <w:rsid w:val="00A06FD5"/>
    <w:rsid w:val="00A07156"/>
    <w:rsid w:val="00A075E2"/>
    <w:rsid w:val="00A07709"/>
    <w:rsid w:val="00A078CC"/>
    <w:rsid w:val="00A10D4B"/>
    <w:rsid w:val="00A10EAB"/>
    <w:rsid w:val="00A11627"/>
    <w:rsid w:val="00A11857"/>
    <w:rsid w:val="00A11945"/>
    <w:rsid w:val="00A11C8A"/>
    <w:rsid w:val="00A123CC"/>
    <w:rsid w:val="00A13A82"/>
    <w:rsid w:val="00A13C97"/>
    <w:rsid w:val="00A13F41"/>
    <w:rsid w:val="00A13F96"/>
    <w:rsid w:val="00A13FB8"/>
    <w:rsid w:val="00A14372"/>
    <w:rsid w:val="00A143F0"/>
    <w:rsid w:val="00A1460B"/>
    <w:rsid w:val="00A1491E"/>
    <w:rsid w:val="00A14A7F"/>
    <w:rsid w:val="00A14CF1"/>
    <w:rsid w:val="00A153B2"/>
    <w:rsid w:val="00A17456"/>
    <w:rsid w:val="00A1788E"/>
    <w:rsid w:val="00A17A08"/>
    <w:rsid w:val="00A17A4B"/>
    <w:rsid w:val="00A17D6B"/>
    <w:rsid w:val="00A17E46"/>
    <w:rsid w:val="00A17E9B"/>
    <w:rsid w:val="00A20E97"/>
    <w:rsid w:val="00A211D0"/>
    <w:rsid w:val="00A217B2"/>
    <w:rsid w:val="00A21CF2"/>
    <w:rsid w:val="00A22129"/>
    <w:rsid w:val="00A236D9"/>
    <w:rsid w:val="00A238EE"/>
    <w:rsid w:val="00A23ABC"/>
    <w:rsid w:val="00A24B35"/>
    <w:rsid w:val="00A2523D"/>
    <w:rsid w:val="00A256B8"/>
    <w:rsid w:val="00A25B79"/>
    <w:rsid w:val="00A26995"/>
    <w:rsid w:val="00A27E58"/>
    <w:rsid w:val="00A30139"/>
    <w:rsid w:val="00A302CA"/>
    <w:rsid w:val="00A306E6"/>
    <w:rsid w:val="00A30E69"/>
    <w:rsid w:val="00A30F73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872"/>
    <w:rsid w:val="00A33FC4"/>
    <w:rsid w:val="00A34200"/>
    <w:rsid w:val="00A350E8"/>
    <w:rsid w:val="00A35F58"/>
    <w:rsid w:val="00A365BF"/>
    <w:rsid w:val="00A36AA1"/>
    <w:rsid w:val="00A37276"/>
    <w:rsid w:val="00A37B4A"/>
    <w:rsid w:val="00A37E7A"/>
    <w:rsid w:val="00A37FBA"/>
    <w:rsid w:val="00A40666"/>
    <w:rsid w:val="00A410C8"/>
    <w:rsid w:val="00A41809"/>
    <w:rsid w:val="00A41B5F"/>
    <w:rsid w:val="00A41E5C"/>
    <w:rsid w:val="00A423D3"/>
    <w:rsid w:val="00A42403"/>
    <w:rsid w:val="00A42B4D"/>
    <w:rsid w:val="00A42C74"/>
    <w:rsid w:val="00A43665"/>
    <w:rsid w:val="00A44422"/>
    <w:rsid w:val="00A44426"/>
    <w:rsid w:val="00A445F6"/>
    <w:rsid w:val="00A44CE5"/>
    <w:rsid w:val="00A44D4E"/>
    <w:rsid w:val="00A44EEC"/>
    <w:rsid w:val="00A44FB6"/>
    <w:rsid w:val="00A45BF1"/>
    <w:rsid w:val="00A462E1"/>
    <w:rsid w:val="00A465C4"/>
    <w:rsid w:val="00A46A4F"/>
    <w:rsid w:val="00A46DDE"/>
    <w:rsid w:val="00A46E2D"/>
    <w:rsid w:val="00A47012"/>
    <w:rsid w:val="00A47CC4"/>
    <w:rsid w:val="00A508D7"/>
    <w:rsid w:val="00A508FD"/>
    <w:rsid w:val="00A51707"/>
    <w:rsid w:val="00A52624"/>
    <w:rsid w:val="00A527F4"/>
    <w:rsid w:val="00A52B0B"/>
    <w:rsid w:val="00A53994"/>
    <w:rsid w:val="00A5438A"/>
    <w:rsid w:val="00A545AE"/>
    <w:rsid w:val="00A545D0"/>
    <w:rsid w:val="00A547F8"/>
    <w:rsid w:val="00A54A47"/>
    <w:rsid w:val="00A54A52"/>
    <w:rsid w:val="00A54B73"/>
    <w:rsid w:val="00A554C9"/>
    <w:rsid w:val="00A557E0"/>
    <w:rsid w:val="00A55B2B"/>
    <w:rsid w:val="00A55B7C"/>
    <w:rsid w:val="00A55DF9"/>
    <w:rsid w:val="00A566D2"/>
    <w:rsid w:val="00A56721"/>
    <w:rsid w:val="00A568ED"/>
    <w:rsid w:val="00A57A8E"/>
    <w:rsid w:val="00A57A9E"/>
    <w:rsid w:val="00A57FEF"/>
    <w:rsid w:val="00A60059"/>
    <w:rsid w:val="00A60646"/>
    <w:rsid w:val="00A60A62"/>
    <w:rsid w:val="00A61044"/>
    <w:rsid w:val="00A611CD"/>
    <w:rsid w:val="00A61856"/>
    <w:rsid w:val="00A61948"/>
    <w:rsid w:val="00A61A1D"/>
    <w:rsid w:val="00A620E3"/>
    <w:rsid w:val="00A62140"/>
    <w:rsid w:val="00A6231E"/>
    <w:rsid w:val="00A62600"/>
    <w:rsid w:val="00A62855"/>
    <w:rsid w:val="00A633D8"/>
    <w:rsid w:val="00A633FB"/>
    <w:rsid w:val="00A63423"/>
    <w:rsid w:val="00A635C4"/>
    <w:rsid w:val="00A64780"/>
    <w:rsid w:val="00A64B35"/>
    <w:rsid w:val="00A64D69"/>
    <w:rsid w:val="00A64EF1"/>
    <w:rsid w:val="00A65147"/>
    <w:rsid w:val="00A65450"/>
    <w:rsid w:val="00A65DBC"/>
    <w:rsid w:val="00A66245"/>
    <w:rsid w:val="00A66317"/>
    <w:rsid w:val="00A66508"/>
    <w:rsid w:val="00A66529"/>
    <w:rsid w:val="00A66F07"/>
    <w:rsid w:val="00A67192"/>
    <w:rsid w:val="00A67308"/>
    <w:rsid w:val="00A67456"/>
    <w:rsid w:val="00A67499"/>
    <w:rsid w:val="00A70497"/>
    <w:rsid w:val="00A707FD"/>
    <w:rsid w:val="00A70BDD"/>
    <w:rsid w:val="00A71529"/>
    <w:rsid w:val="00A72367"/>
    <w:rsid w:val="00A72960"/>
    <w:rsid w:val="00A72A17"/>
    <w:rsid w:val="00A72AC9"/>
    <w:rsid w:val="00A72AF4"/>
    <w:rsid w:val="00A72E84"/>
    <w:rsid w:val="00A72FBC"/>
    <w:rsid w:val="00A7330C"/>
    <w:rsid w:val="00A73E5F"/>
    <w:rsid w:val="00A73FFC"/>
    <w:rsid w:val="00A74312"/>
    <w:rsid w:val="00A74A6E"/>
    <w:rsid w:val="00A74EE9"/>
    <w:rsid w:val="00A74F62"/>
    <w:rsid w:val="00A752C5"/>
    <w:rsid w:val="00A75AF9"/>
    <w:rsid w:val="00A75D47"/>
    <w:rsid w:val="00A762AF"/>
    <w:rsid w:val="00A763F6"/>
    <w:rsid w:val="00A8062F"/>
    <w:rsid w:val="00A806C8"/>
    <w:rsid w:val="00A80868"/>
    <w:rsid w:val="00A80A54"/>
    <w:rsid w:val="00A80B2A"/>
    <w:rsid w:val="00A80DEF"/>
    <w:rsid w:val="00A8131F"/>
    <w:rsid w:val="00A8268D"/>
    <w:rsid w:val="00A83118"/>
    <w:rsid w:val="00A83357"/>
    <w:rsid w:val="00A83449"/>
    <w:rsid w:val="00A83BF5"/>
    <w:rsid w:val="00A83E1D"/>
    <w:rsid w:val="00A83F26"/>
    <w:rsid w:val="00A84E29"/>
    <w:rsid w:val="00A84E63"/>
    <w:rsid w:val="00A84FA7"/>
    <w:rsid w:val="00A851E2"/>
    <w:rsid w:val="00A8581D"/>
    <w:rsid w:val="00A85A56"/>
    <w:rsid w:val="00A85DA8"/>
    <w:rsid w:val="00A861D5"/>
    <w:rsid w:val="00A86245"/>
    <w:rsid w:val="00A86257"/>
    <w:rsid w:val="00A86839"/>
    <w:rsid w:val="00A86C17"/>
    <w:rsid w:val="00A86D42"/>
    <w:rsid w:val="00A86FE0"/>
    <w:rsid w:val="00A87226"/>
    <w:rsid w:val="00A87254"/>
    <w:rsid w:val="00A87503"/>
    <w:rsid w:val="00A8766A"/>
    <w:rsid w:val="00A87ED1"/>
    <w:rsid w:val="00A9036A"/>
    <w:rsid w:val="00A903ED"/>
    <w:rsid w:val="00A9041C"/>
    <w:rsid w:val="00A90745"/>
    <w:rsid w:val="00A9106D"/>
    <w:rsid w:val="00A914A4"/>
    <w:rsid w:val="00A919F0"/>
    <w:rsid w:val="00A92400"/>
    <w:rsid w:val="00A92870"/>
    <w:rsid w:val="00A928C3"/>
    <w:rsid w:val="00A929E6"/>
    <w:rsid w:val="00A92C4D"/>
    <w:rsid w:val="00A92F90"/>
    <w:rsid w:val="00A93F0A"/>
    <w:rsid w:val="00A94234"/>
    <w:rsid w:val="00A942CB"/>
    <w:rsid w:val="00A94721"/>
    <w:rsid w:val="00A9497E"/>
    <w:rsid w:val="00A94AF2"/>
    <w:rsid w:val="00A94C9E"/>
    <w:rsid w:val="00A94CB6"/>
    <w:rsid w:val="00A9526E"/>
    <w:rsid w:val="00A95581"/>
    <w:rsid w:val="00A95755"/>
    <w:rsid w:val="00A95829"/>
    <w:rsid w:val="00A95A80"/>
    <w:rsid w:val="00A9677C"/>
    <w:rsid w:val="00A972B3"/>
    <w:rsid w:val="00A974C1"/>
    <w:rsid w:val="00A978B8"/>
    <w:rsid w:val="00A979FA"/>
    <w:rsid w:val="00A97C41"/>
    <w:rsid w:val="00A97F81"/>
    <w:rsid w:val="00AA05CE"/>
    <w:rsid w:val="00AA0784"/>
    <w:rsid w:val="00AA0825"/>
    <w:rsid w:val="00AA0A91"/>
    <w:rsid w:val="00AA1DC9"/>
    <w:rsid w:val="00AA211E"/>
    <w:rsid w:val="00AA2D7F"/>
    <w:rsid w:val="00AA343F"/>
    <w:rsid w:val="00AA3476"/>
    <w:rsid w:val="00AA34B8"/>
    <w:rsid w:val="00AA3DE2"/>
    <w:rsid w:val="00AA3E90"/>
    <w:rsid w:val="00AA4A89"/>
    <w:rsid w:val="00AA4B0D"/>
    <w:rsid w:val="00AA5B2D"/>
    <w:rsid w:val="00AA625B"/>
    <w:rsid w:val="00AA6268"/>
    <w:rsid w:val="00AA6398"/>
    <w:rsid w:val="00AA667D"/>
    <w:rsid w:val="00AA6949"/>
    <w:rsid w:val="00AA760A"/>
    <w:rsid w:val="00AA7948"/>
    <w:rsid w:val="00AA79F3"/>
    <w:rsid w:val="00AB018F"/>
    <w:rsid w:val="00AB0198"/>
    <w:rsid w:val="00AB03C5"/>
    <w:rsid w:val="00AB06D3"/>
    <w:rsid w:val="00AB06F8"/>
    <w:rsid w:val="00AB12C0"/>
    <w:rsid w:val="00AB1316"/>
    <w:rsid w:val="00AB1389"/>
    <w:rsid w:val="00AB1BF2"/>
    <w:rsid w:val="00AB290E"/>
    <w:rsid w:val="00AB2ADE"/>
    <w:rsid w:val="00AB2FC4"/>
    <w:rsid w:val="00AB30DF"/>
    <w:rsid w:val="00AB3637"/>
    <w:rsid w:val="00AB39CF"/>
    <w:rsid w:val="00AB3D74"/>
    <w:rsid w:val="00AB4842"/>
    <w:rsid w:val="00AB4C0B"/>
    <w:rsid w:val="00AB4F90"/>
    <w:rsid w:val="00AB5F49"/>
    <w:rsid w:val="00AB60D9"/>
    <w:rsid w:val="00AB7CD7"/>
    <w:rsid w:val="00AC1694"/>
    <w:rsid w:val="00AC18D8"/>
    <w:rsid w:val="00AC1ADB"/>
    <w:rsid w:val="00AC1DAC"/>
    <w:rsid w:val="00AC1DD7"/>
    <w:rsid w:val="00AC1F0F"/>
    <w:rsid w:val="00AC2C47"/>
    <w:rsid w:val="00AC373E"/>
    <w:rsid w:val="00AC3ACF"/>
    <w:rsid w:val="00AC3BC6"/>
    <w:rsid w:val="00AC40D3"/>
    <w:rsid w:val="00AC43EE"/>
    <w:rsid w:val="00AC48D9"/>
    <w:rsid w:val="00AC4D97"/>
    <w:rsid w:val="00AC4FB6"/>
    <w:rsid w:val="00AC52E0"/>
    <w:rsid w:val="00AC546F"/>
    <w:rsid w:val="00AC5602"/>
    <w:rsid w:val="00AC606A"/>
    <w:rsid w:val="00AC6F19"/>
    <w:rsid w:val="00AC7002"/>
    <w:rsid w:val="00AC7C00"/>
    <w:rsid w:val="00AD01D2"/>
    <w:rsid w:val="00AD08C9"/>
    <w:rsid w:val="00AD09E4"/>
    <w:rsid w:val="00AD0A8A"/>
    <w:rsid w:val="00AD0E78"/>
    <w:rsid w:val="00AD0FB6"/>
    <w:rsid w:val="00AD17C7"/>
    <w:rsid w:val="00AD1D67"/>
    <w:rsid w:val="00AD1F70"/>
    <w:rsid w:val="00AD24F1"/>
    <w:rsid w:val="00AD2C2D"/>
    <w:rsid w:val="00AD2EA2"/>
    <w:rsid w:val="00AD4A5F"/>
    <w:rsid w:val="00AD4BCC"/>
    <w:rsid w:val="00AD4C56"/>
    <w:rsid w:val="00AD4FDA"/>
    <w:rsid w:val="00AD5097"/>
    <w:rsid w:val="00AD558C"/>
    <w:rsid w:val="00AD5630"/>
    <w:rsid w:val="00AD59D8"/>
    <w:rsid w:val="00AD5A8A"/>
    <w:rsid w:val="00AD5B4F"/>
    <w:rsid w:val="00AD5F49"/>
    <w:rsid w:val="00AD6111"/>
    <w:rsid w:val="00AD66B4"/>
    <w:rsid w:val="00AD6840"/>
    <w:rsid w:val="00AD729A"/>
    <w:rsid w:val="00AD74D4"/>
    <w:rsid w:val="00AD76C3"/>
    <w:rsid w:val="00AD76C8"/>
    <w:rsid w:val="00AD780F"/>
    <w:rsid w:val="00AD79F2"/>
    <w:rsid w:val="00AD7F0C"/>
    <w:rsid w:val="00AE0042"/>
    <w:rsid w:val="00AE0050"/>
    <w:rsid w:val="00AE06F0"/>
    <w:rsid w:val="00AE1289"/>
    <w:rsid w:val="00AE1A58"/>
    <w:rsid w:val="00AE2F63"/>
    <w:rsid w:val="00AE340B"/>
    <w:rsid w:val="00AE3435"/>
    <w:rsid w:val="00AE360C"/>
    <w:rsid w:val="00AE3CBA"/>
    <w:rsid w:val="00AE4098"/>
    <w:rsid w:val="00AE4659"/>
    <w:rsid w:val="00AE4B38"/>
    <w:rsid w:val="00AE4B5B"/>
    <w:rsid w:val="00AE4CE1"/>
    <w:rsid w:val="00AE51AC"/>
    <w:rsid w:val="00AE58DB"/>
    <w:rsid w:val="00AE641E"/>
    <w:rsid w:val="00AE642D"/>
    <w:rsid w:val="00AE7105"/>
    <w:rsid w:val="00AE7147"/>
    <w:rsid w:val="00AE74C7"/>
    <w:rsid w:val="00AE7649"/>
    <w:rsid w:val="00AF03E3"/>
    <w:rsid w:val="00AF0B99"/>
    <w:rsid w:val="00AF1030"/>
    <w:rsid w:val="00AF179D"/>
    <w:rsid w:val="00AF346F"/>
    <w:rsid w:val="00AF34DB"/>
    <w:rsid w:val="00AF3EC0"/>
    <w:rsid w:val="00AF3F90"/>
    <w:rsid w:val="00AF510D"/>
    <w:rsid w:val="00AF5272"/>
    <w:rsid w:val="00AF567A"/>
    <w:rsid w:val="00AF5A18"/>
    <w:rsid w:val="00AF5B10"/>
    <w:rsid w:val="00AF602F"/>
    <w:rsid w:val="00AF62A5"/>
    <w:rsid w:val="00AF64BA"/>
    <w:rsid w:val="00AF6AF5"/>
    <w:rsid w:val="00AF7131"/>
    <w:rsid w:val="00AF720B"/>
    <w:rsid w:val="00AF72C9"/>
    <w:rsid w:val="00AF757F"/>
    <w:rsid w:val="00AF79A5"/>
    <w:rsid w:val="00AF7C28"/>
    <w:rsid w:val="00B00B2A"/>
    <w:rsid w:val="00B00E40"/>
    <w:rsid w:val="00B02EE6"/>
    <w:rsid w:val="00B03024"/>
    <w:rsid w:val="00B03A34"/>
    <w:rsid w:val="00B03D1A"/>
    <w:rsid w:val="00B04297"/>
    <w:rsid w:val="00B0456E"/>
    <w:rsid w:val="00B0465B"/>
    <w:rsid w:val="00B04B09"/>
    <w:rsid w:val="00B04B78"/>
    <w:rsid w:val="00B04F62"/>
    <w:rsid w:val="00B057E3"/>
    <w:rsid w:val="00B059AD"/>
    <w:rsid w:val="00B05A8A"/>
    <w:rsid w:val="00B05ACD"/>
    <w:rsid w:val="00B05C96"/>
    <w:rsid w:val="00B05E0E"/>
    <w:rsid w:val="00B060EC"/>
    <w:rsid w:val="00B06B9B"/>
    <w:rsid w:val="00B0703B"/>
    <w:rsid w:val="00B07185"/>
    <w:rsid w:val="00B077F7"/>
    <w:rsid w:val="00B07C55"/>
    <w:rsid w:val="00B101A6"/>
    <w:rsid w:val="00B10464"/>
    <w:rsid w:val="00B10A22"/>
    <w:rsid w:val="00B10AC0"/>
    <w:rsid w:val="00B10C4C"/>
    <w:rsid w:val="00B10D7B"/>
    <w:rsid w:val="00B10E0A"/>
    <w:rsid w:val="00B11237"/>
    <w:rsid w:val="00B114E8"/>
    <w:rsid w:val="00B119C5"/>
    <w:rsid w:val="00B11F91"/>
    <w:rsid w:val="00B12236"/>
    <w:rsid w:val="00B12407"/>
    <w:rsid w:val="00B1275F"/>
    <w:rsid w:val="00B1299F"/>
    <w:rsid w:val="00B12AB4"/>
    <w:rsid w:val="00B137EB"/>
    <w:rsid w:val="00B138B6"/>
    <w:rsid w:val="00B13B5E"/>
    <w:rsid w:val="00B13CDF"/>
    <w:rsid w:val="00B13EBD"/>
    <w:rsid w:val="00B13F09"/>
    <w:rsid w:val="00B13FD0"/>
    <w:rsid w:val="00B15062"/>
    <w:rsid w:val="00B15887"/>
    <w:rsid w:val="00B16035"/>
    <w:rsid w:val="00B16571"/>
    <w:rsid w:val="00B16A95"/>
    <w:rsid w:val="00B172DA"/>
    <w:rsid w:val="00B17317"/>
    <w:rsid w:val="00B17842"/>
    <w:rsid w:val="00B17BA0"/>
    <w:rsid w:val="00B201CB"/>
    <w:rsid w:val="00B20574"/>
    <w:rsid w:val="00B206C3"/>
    <w:rsid w:val="00B207B5"/>
    <w:rsid w:val="00B21015"/>
    <w:rsid w:val="00B21240"/>
    <w:rsid w:val="00B21514"/>
    <w:rsid w:val="00B215E2"/>
    <w:rsid w:val="00B2163E"/>
    <w:rsid w:val="00B2183D"/>
    <w:rsid w:val="00B21AE7"/>
    <w:rsid w:val="00B22339"/>
    <w:rsid w:val="00B223CC"/>
    <w:rsid w:val="00B2277E"/>
    <w:rsid w:val="00B227DC"/>
    <w:rsid w:val="00B22E45"/>
    <w:rsid w:val="00B22F11"/>
    <w:rsid w:val="00B22F1E"/>
    <w:rsid w:val="00B23031"/>
    <w:rsid w:val="00B23155"/>
    <w:rsid w:val="00B23231"/>
    <w:rsid w:val="00B2346C"/>
    <w:rsid w:val="00B234CC"/>
    <w:rsid w:val="00B23B51"/>
    <w:rsid w:val="00B23EF1"/>
    <w:rsid w:val="00B24578"/>
    <w:rsid w:val="00B24608"/>
    <w:rsid w:val="00B24762"/>
    <w:rsid w:val="00B24CAC"/>
    <w:rsid w:val="00B24E1E"/>
    <w:rsid w:val="00B250BD"/>
    <w:rsid w:val="00B2558A"/>
    <w:rsid w:val="00B258F0"/>
    <w:rsid w:val="00B261C2"/>
    <w:rsid w:val="00B2641B"/>
    <w:rsid w:val="00B270B0"/>
    <w:rsid w:val="00B27342"/>
    <w:rsid w:val="00B27384"/>
    <w:rsid w:val="00B27387"/>
    <w:rsid w:val="00B274B5"/>
    <w:rsid w:val="00B274E1"/>
    <w:rsid w:val="00B274FD"/>
    <w:rsid w:val="00B27D6D"/>
    <w:rsid w:val="00B27FAC"/>
    <w:rsid w:val="00B30216"/>
    <w:rsid w:val="00B3031D"/>
    <w:rsid w:val="00B30715"/>
    <w:rsid w:val="00B308FE"/>
    <w:rsid w:val="00B30E9B"/>
    <w:rsid w:val="00B30F85"/>
    <w:rsid w:val="00B31412"/>
    <w:rsid w:val="00B3144A"/>
    <w:rsid w:val="00B31EDF"/>
    <w:rsid w:val="00B323A4"/>
    <w:rsid w:val="00B32C0A"/>
    <w:rsid w:val="00B330B3"/>
    <w:rsid w:val="00B334A5"/>
    <w:rsid w:val="00B33B10"/>
    <w:rsid w:val="00B33C2F"/>
    <w:rsid w:val="00B33D6E"/>
    <w:rsid w:val="00B33EB7"/>
    <w:rsid w:val="00B33FFF"/>
    <w:rsid w:val="00B346F4"/>
    <w:rsid w:val="00B34D64"/>
    <w:rsid w:val="00B359AC"/>
    <w:rsid w:val="00B35A5A"/>
    <w:rsid w:val="00B35D9D"/>
    <w:rsid w:val="00B35F9F"/>
    <w:rsid w:val="00B3618B"/>
    <w:rsid w:val="00B36721"/>
    <w:rsid w:val="00B37016"/>
    <w:rsid w:val="00B378ED"/>
    <w:rsid w:val="00B37E2C"/>
    <w:rsid w:val="00B40070"/>
    <w:rsid w:val="00B40B3F"/>
    <w:rsid w:val="00B40CA8"/>
    <w:rsid w:val="00B40E00"/>
    <w:rsid w:val="00B41327"/>
    <w:rsid w:val="00B41898"/>
    <w:rsid w:val="00B41A89"/>
    <w:rsid w:val="00B424D9"/>
    <w:rsid w:val="00B427C0"/>
    <w:rsid w:val="00B42A27"/>
    <w:rsid w:val="00B43069"/>
    <w:rsid w:val="00B4306F"/>
    <w:rsid w:val="00B43139"/>
    <w:rsid w:val="00B43542"/>
    <w:rsid w:val="00B435FB"/>
    <w:rsid w:val="00B43929"/>
    <w:rsid w:val="00B43EED"/>
    <w:rsid w:val="00B44162"/>
    <w:rsid w:val="00B4441E"/>
    <w:rsid w:val="00B444D4"/>
    <w:rsid w:val="00B44B58"/>
    <w:rsid w:val="00B45101"/>
    <w:rsid w:val="00B4518C"/>
    <w:rsid w:val="00B45196"/>
    <w:rsid w:val="00B45264"/>
    <w:rsid w:val="00B454FF"/>
    <w:rsid w:val="00B45524"/>
    <w:rsid w:val="00B45560"/>
    <w:rsid w:val="00B45A03"/>
    <w:rsid w:val="00B45B2C"/>
    <w:rsid w:val="00B45D40"/>
    <w:rsid w:val="00B462C8"/>
    <w:rsid w:val="00B46396"/>
    <w:rsid w:val="00B467A4"/>
    <w:rsid w:val="00B46D98"/>
    <w:rsid w:val="00B46F08"/>
    <w:rsid w:val="00B47B21"/>
    <w:rsid w:val="00B47FA4"/>
    <w:rsid w:val="00B47FFE"/>
    <w:rsid w:val="00B50098"/>
    <w:rsid w:val="00B50211"/>
    <w:rsid w:val="00B5069D"/>
    <w:rsid w:val="00B50A47"/>
    <w:rsid w:val="00B50B0A"/>
    <w:rsid w:val="00B50CB2"/>
    <w:rsid w:val="00B5120B"/>
    <w:rsid w:val="00B5210F"/>
    <w:rsid w:val="00B52197"/>
    <w:rsid w:val="00B52A6D"/>
    <w:rsid w:val="00B52B07"/>
    <w:rsid w:val="00B533D4"/>
    <w:rsid w:val="00B53764"/>
    <w:rsid w:val="00B537F6"/>
    <w:rsid w:val="00B53974"/>
    <w:rsid w:val="00B53C18"/>
    <w:rsid w:val="00B53F88"/>
    <w:rsid w:val="00B54210"/>
    <w:rsid w:val="00B54302"/>
    <w:rsid w:val="00B543B4"/>
    <w:rsid w:val="00B54DA8"/>
    <w:rsid w:val="00B5501D"/>
    <w:rsid w:val="00B5519F"/>
    <w:rsid w:val="00B552C6"/>
    <w:rsid w:val="00B55D65"/>
    <w:rsid w:val="00B56788"/>
    <w:rsid w:val="00B568BE"/>
    <w:rsid w:val="00B56950"/>
    <w:rsid w:val="00B573EE"/>
    <w:rsid w:val="00B579C4"/>
    <w:rsid w:val="00B602E4"/>
    <w:rsid w:val="00B60752"/>
    <w:rsid w:val="00B60C47"/>
    <w:rsid w:val="00B6128F"/>
    <w:rsid w:val="00B61356"/>
    <w:rsid w:val="00B613B4"/>
    <w:rsid w:val="00B61691"/>
    <w:rsid w:val="00B6176B"/>
    <w:rsid w:val="00B617AD"/>
    <w:rsid w:val="00B623BD"/>
    <w:rsid w:val="00B6268F"/>
    <w:rsid w:val="00B636B8"/>
    <w:rsid w:val="00B63D12"/>
    <w:rsid w:val="00B647F5"/>
    <w:rsid w:val="00B65176"/>
    <w:rsid w:val="00B66013"/>
    <w:rsid w:val="00B660A1"/>
    <w:rsid w:val="00B660F7"/>
    <w:rsid w:val="00B6637F"/>
    <w:rsid w:val="00B66710"/>
    <w:rsid w:val="00B66AD0"/>
    <w:rsid w:val="00B66E1E"/>
    <w:rsid w:val="00B6711E"/>
    <w:rsid w:val="00B676F0"/>
    <w:rsid w:val="00B67792"/>
    <w:rsid w:val="00B702CD"/>
    <w:rsid w:val="00B705D4"/>
    <w:rsid w:val="00B7074E"/>
    <w:rsid w:val="00B708A9"/>
    <w:rsid w:val="00B7260F"/>
    <w:rsid w:val="00B727BB"/>
    <w:rsid w:val="00B72C5E"/>
    <w:rsid w:val="00B72CC3"/>
    <w:rsid w:val="00B7304C"/>
    <w:rsid w:val="00B73098"/>
    <w:rsid w:val="00B735B1"/>
    <w:rsid w:val="00B7395D"/>
    <w:rsid w:val="00B73C5C"/>
    <w:rsid w:val="00B73FDA"/>
    <w:rsid w:val="00B740AC"/>
    <w:rsid w:val="00B740B9"/>
    <w:rsid w:val="00B740ED"/>
    <w:rsid w:val="00B745DE"/>
    <w:rsid w:val="00B74ADF"/>
    <w:rsid w:val="00B74F2D"/>
    <w:rsid w:val="00B74F56"/>
    <w:rsid w:val="00B75074"/>
    <w:rsid w:val="00B753E1"/>
    <w:rsid w:val="00B7570B"/>
    <w:rsid w:val="00B75E7E"/>
    <w:rsid w:val="00B75EF6"/>
    <w:rsid w:val="00B7636F"/>
    <w:rsid w:val="00B76884"/>
    <w:rsid w:val="00B76A4B"/>
    <w:rsid w:val="00B76B4E"/>
    <w:rsid w:val="00B770AA"/>
    <w:rsid w:val="00B77AE6"/>
    <w:rsid w:val="00B77D09"/>
    <w:rsid w:val="00B77D1E"/>
    <w:rsid w:val="00B8006E"/>
    <w:rsid w:val="00B80346"/>
    <w:rsid w:val="00B8058E"/>
    <w:rsid w:val="00B805E2"/>
    <w:rsid w:val="00B8067F"/>
    <w:rsid w:val="00B81270"/>
    <w:rsid w:val="00B81CB4"/>
    <w:rsid w:val="00B8214E"/>
    <w:rsid w:val="00B82CDD"/>
    <w:rsid w:val="00B82E2F"/>
    <w:rsid w:val="00B83170"/>
    <w:rsid w:val="00B83655"/>
    <w:rsid w:val="00B841ED"/>
    <w:rsid w:val="00B85159"/>
    <w:rsid w:val="00B851D9"/>
    <w:rsid w:val="00B854E9"/>
    <w:rsid w:val="00B8559E"/>
    <w:rsid w:val="00B855D5"/>
    <w:rsid w:val="00B85B55"/>
    <w:rsid w:val="00B85B80"/>
    <w:rsid w:val="00B864AB"/>
    <w:rsid w:val="00B90937"/>
    <w:rsid w:val="00B90AD4"/>
    <w:rsid w:val="00B90BE2"/>
    <w:rsid w:val="00B90DB6"/>
    <w:rsid w:val="00B91C48"/>
    <w:rsid w:val="00B92486"/>
    <w:rsid w:val="00B927E0"/>
    <w:rsid w:val="00B93A94"/>
    <w:rsid w:val="00B93D08"/>
    <w:rsid w:val="00B93D0A"/>
    <w:rsid w:val="00B943AC"/>
    <w:rsid w:val="00B94431"/>
    <w:rsid w:val="00B944B4"/>
    <w:rsid w:val="00B94B3F"/>
    <w:rsid w:val="00B95481"/>
    <w:rsid w:val="00B957D7"/>
    <w:rsid w:val="00B964ED"/>
    <w:rsid w:val="00B96D8E"/>
    <w:rsid w:val="00B96FC1"/>
    <w:rsid w:val="00B973F9"/>
    <w:rsid w:val="00B9781D"/>
    <w:rsid w:val="00B97990"/>
    <w:rsid w:val="00B97C51"/>
    <w:rsid w:val="00BA019B"/>
    <w:rsid w:val="00BA03D7"/>
    <w:rsid w:val="00BA0952"/>
    <w:rsid w:val="00BA0CA5"/>
    <w:rsid w:val="00BA14E2"/>
    <w:rsid w:val="00BA1C08"/>
    <w:rsid w:val="00BA24D4"/>
    <w:rsid w:val="00BA260E"/>
    <w:rsid w:val="00BA286A"/>
    <w:rsid w:val="00BA28FF"/>
    <w:rsid w:val="00BA2A62"/>
    <w:rsid w:val="00BA2DA6"/>
    <w:rsid w:val="00BA2DB1"/>
    <w:rsid w:val="00BA2DC6"/>
    <w:rsid w:val="00BA30AB"/>
    <w:rsid w:val="00BA326F"/>
    <w:rsid w:val="00BA3644"/>
    <w:rsid w:val="00BA3A76"/>
    <w:rsid w:val="00BA3D4E"/>
    <w:rsid w:val="00BA3E79"/>
    <w:rsid w:val="00BA43F7"/>
    <w:rsid w:val="00BA4617"/>
    <w:rsid w:val="00BA4793"/>
    <w:rsid w:val="00BA4C48"/>
    <w:rsid w:val="00BA4D93"/>
    <w:rsid w:val="00BA4EF9"/>
    <w:rsid w:val="00BA5170"/>
    <w:rsid w:val="00BA51DE"/>
    <w:rsid w:val="00BA54EB"/>
    <w:rsid w:val="00BA5539"/>
    <w:rsid w:val="00BA570B"/>
    <w:rsid w:val="00BA5FF1"/>
    <w:rsid w:val="00BA62C1"/>
    <w:rsid w:val="00BA6591"/>
    <w:rsid w:val="00BA672D"/>
    <w:rsid w:val="00BA71E2"/>
    <w:rsid w:val="00BA7605"/>
    <w:rsid w:val="00BA7D14"/>
    <w:rsid w:val="00BA7DF6"/>
    <w:rsid w:val="00BB016A"/>
    <w:rsid w:val="00BB09BC"/>
    <w:rsid w:val="00BB0F80"/>
    <w:rsid w:val="00BB0F92"/>
    <w:rsid w:val="00BB1AA9"/>
    <w:rsid w:val="00BB2021"/>
    <w:rsid w:val="00BB25D1"/>
    <w:rsid w:val="00BB2D53"/>
    <w:rsid w:val="00BB316E"/>
    <w:rsid w:val="00BB3F80"/>
    <w:rsid w:val="00BB42CA"/>
    <w:rsid w:val="00BB47B0"/>
    <w:rsid w:val="00BB545B"/>
    <w:rsid w:val="00BB5FED"/>
    <w:rsid w:val="00BB6E75"/>
    <w:rsid w:val="00BB7668"/>
    <w:rsid w:val="00BB7673"/>
    <w:rsid w:val="00BB77C9"/>
    <w:rsid w:val="00BB7E48"/>
    <w:rsid w:val="00BB7FDB"/>
    <w:rsid w:val="00BC0F1E"/>
    <w:rsid w:val="00BC1029"/>
    <w:rsid w:val="00BC1095"/>
    <w:rsid w:val="00BC1976"/>
    <w:rsid w:val="00BC1ADB"/>
    <w:rsid w:val="00BC1BF3"/>
    <w:rsid w:val="00BC2187"/>
    <w:rsid w:val="00BC2C6A"/>
    <w:rsid w:val="00BC2CF5"/>
    <w:rsid w:val="00BC31A9"/>
    <w:rsid w:val="00BC34A3"/>
    <w:rsid w:val="00BC3761"/>
    <w:rsid w:val="00BC3DEA"/>
    <w:rsid w:val="00BC3F15"/>
    <w:rsid w:val="00BC4079"/>
    <w:rsid w:val="00BC4922"/>
    <w:rsid w:val="00BC4FD8"/>
    <w:rsid w:val="00BC549E"/>
    <w:rsid w:val="00BC56C1"/>
    <w:rsid w:val="00BC5DD8"/>
    <w:rsid w:val="00BC6471"/>
    <w:rsid w:val="00BC6505"/>
    <w:rsid w:val="00BC6554"/>
    <w:rsid w:val="00BC68DC"/>
    <w:rsid w:val="00BC6B15"/>
    <w:rsid w:val="00BC78DD"/>
    <w:rsid w:val="00BC7AEE"/>
    <w:rsid w:val="00BD00AB"/>
    <w:rsid w:val="00BD028D"/>
    <w:rsid w:val="00BD0385"/>
    <w:rsid w:val="00BD0A06"/>
    <w:rsid w:val="00BD0EE5"/>
    <w:rsid w:val="00BD1186"/>
    <w:rsid w:val="00BD1B48"/>
    <w:rsid w:val="00BD1C90"/>
    <w:rsid w:val="00BD1EAE"/>
    <w:rsid w:val="00BD29DE"/>
    <w:rsid w:val="00BD2AA1"/>
    <w:rsid w:val="00BD2E08"/>
    <w:rsid w:val="00BD3351"/>
    <w:rsid w:val="00BD3EF5"/>
    <w:rsid w:val="00BD449E"/>
    <w:rsid w:val="00BD4C56"/>
    <w:rsid w:val="00BD4D37"/>
    <w:rsid w:val="00BD561E"/>
    <w:rsid w:val="00BD5D53"/>
    <w:rsid w:val="00BD5FBA"/>
    <w:rsid w:val="00BD6652"/>
    <w:rsid w:val="00BD6EB2"/>
    <w:rsid w:val="00BD6FCC"/>
    <w:rsid w:val="00BD7379"/>
    <w:rsid w:val="00BD7461"/>
    <w:rsid w:val="00BD7470"/>
    <w:rsid w:val="00BE0922"/>
    <w:rsid w:val="00BE136B"/>
    <w:rsid w:val="00BE156D"/>
    <w:rsid w:val="00BE1D8C"/>
    <w:rsid w:val="00BE1DAC"/>
    <w:rsid w:val="00BE1DC2"/>
    <w:rsid w:val="00BE2228"/>
    <w:rsid w:val="00BE2873"/>
    <w:rsid w:val="00BE289A"/>
    <w:rsid w:val="00BE3D83"/>
    <w:rsid w:val="00BE4347"/>
    <w:rsid w:val="00BE4883"/>
    <w:rsid w:val="00BE4C0A"/>
    <w:rsid w:val="00BE4F06"/>
    <w:rsid w:val="00BE5CF8"/>
    <w:rsid w:val="00BE5D87"/>
    <w:rsid w:val="00BE5ECA"/>
    <w:rsid w:val="00BE605A"/>
    <w:rsid w:val="00BE6342"/>
    <w:rsid w:val="00BE6B5D"/>
    <w:rsid w:val="00BE7275"/>
    <w:rsid w:val="00BE734F"/>
    <w:rsid w:val="00BE7661"/>
    <w:rsid w:val="00BE770C"/>
    <w:rsid w:val="00BE7A9D"/>
    <w:rsid w:val="00BE7BBC"/>
    <w:rsid w:val="00BE7E0A"/>
    <w:rsid w:val="00BE7EB2"/>
    <w:rsid w:val="00BF02A8"/>
    <w:rsid w:val="00BF0ABA"/>
    <w:rsid w:val="00BF177B"/>
    <w:rsid w:val="00BF21DD"/>
    <w:rsid w:val="00BF2515"/>
    <w:rsid w:val="00BF3027"/>
    <w:rsid w:val="00BF34D9"/>
    <w:rsid w:val="00BF39BB"/>
    <w:rsid w:val="00BF63D8"/>
    <w:rsid w:val="00BF6CAF"/>
    <w:rsid w:val="00BF6CD0"/>
    <w:rsid w:val="00BF6D2A"/>
    <w:rsid w:val="00BF7978"/>
    <w:rsid w:val="00BF7B9C"/>
    <w:rsid w:val="00C01BDD"/>
    <w:rsid w:val="00C02325"/>
    <w:rsid w:val="00C0233B"/>
    <w:rsid w:val="00C0291E"/>
    <w:rsid w:val="00C03092"/>
    <w:rsid w:val="00C031DE"/>
    <w:rsid w:val="00C03946"/>
    <w:rsid w:val="00C03C23"/>
    <w:rsid w:val="00C03E6C"/>
    <w:rsid w:val="00C03F4C"/>
    <w:rsid w:val="00C0402A"/>
    <w:rsid w:val="00C042D8"/>
    <w:rsid w:val="00C045CC"/>
    <w:rsid w:val="00C0490A"/>
    <w:rsid w:val="00C05155"/>
    <w:rsid w:val="00C0585F"/>
    <w:rsid w:val="00C0591C"/>
    <w:rsid w:val="00C05FD6"/>
    <w:rsid w:val="00C06137"/>
    <w:rsid w:val="00C06170"/>
    <w:rsid w:val="00C061EC"/>
    <w:rsid w:val="00C06323"/>
    <w:rsid w:val="00C06957"/>
    <w:rsid w:val="00C06A02"/>
    <w:rsid w:val="00C07243"/>
    <w:rsid w:val="00C07710"/>
    <w:rsid w:val="00C0785C"/>
    <w:rsid w:val="00C07993"/>
    <w:rsid w:val="00C100B1"/>
    <w:rsid w:val="00C1017C"/>
    <w:rsid w:val="00C1031D"/>
    <w:rsid w:val="00C109CD"/>
    <w:rsid w:val="00C10F10"/>
    <w:rsid w:val="00C11635"/>
    <w:rsid w:val="00C1176B"/>
    <w:rsid w:val="00C11D95"/>
    <w:rsid w:val="00C121C9"/>
    <w:rsid w:val="00C1223F"/>
    <w:rsid w:val="00C124DE"/>
    <w:rsid w:val="00C1267E"/>
    <w:rsid w:val="00C128AF"/>
    <w:rsid w:val="00C12A65"/>
    <w:rsid w:val="00C12DCD"/>
    <w:rsid w:val="00C138CC"/>
    <w:rsid w:val="00C13C79"/>
    <w:rsid w:val="00C13E1F"/>
    <w:rsid w:val="00C13F6A"/>
    <w:rsid w:val="00C1421B"/>
    <w:rsid w:val="00C1424A"/>
    <w:rsid w:val="00C14418"/>
    <w:rsid w:val="00C14A04"/>
    <w:rsid w:val="00C14A83"/>
    <w:rsid w:val="00C157FA"/>
    <w:rsid w:val="00C1594F"/>
    <w:rsid w:val="00C15C09"/>
    <w:rsid w:val="00C15C18"/>
    <w:rsid w:val="00C16768"/>
    <w:rsid w:val="00C20103"/>
    <w:rsid w:val="00C20A20"/>
    <w:rsid w:val="00C20FB4"/>
    <w:rsid w:val="00C21138"/>
    <w:rsid w:val="00C211C9"/>
    <w:rsid w:val="00C21A35"/>
    <w:rsid w:val="00C21C7B"/>
    <w:rsid w:val="00C21F13"/>
    <w:rsid w:val="00C2203A"/>
    <w:rsid w:val="00C221D6"/>
    <w:rsid w:val="00C22478"/>
    <w:rsid w:val="00C2279B"/>
    <w:rsid w:val="00C22841"/>
    <w:rsid w:val="00C22927"/>
    <w:rsid w:val="00C22DA3"/>
    <w:rsid w:val="00C23235"/>
    <w:rsid w:val="00C23DF3"/>
    <w:rsid w:val="00C2479B"/>
    <w:rsid w:val="00C24D50"/>
    <w:rsid w:val="00C253A9"/>
    <w:rsid w:val="00C25A51"/>
    <w:rsid w:val="00C25FEC"/>
    <w:rsid w:val="00C26211"/>
    <w:rsid w:val="00C26C0F"/>
    <w:rsid w:val="00C27D38"/>
    <w:rsid w:val="00C30D8D"/>
    <w:rsid w:val="00C3100A"/>
    <w:rsid w:val="00C31C7C"/>
    <w:rsid w:val="00C322E0"/>
    <w:rsid w:val="00C32634"/>
    <w:rsid w:val="00C335E5"/>
    <w:rsid w:val="00C3382B"/>
    <w:rsid w:val="00C33A22"/>
    <w:rsid w:val="00C33DC0"/>
    <w:rsid w:val="00C34527"/>
    <w:rsid w:val="00C34910"/>
    <w:rsid w:val="00C349F4"/>
    <w:rsid w:val="00C34A98"/>
    <w:rsid w:val="00C34E0B"/>
    <w:rsid w:val="00C357CE"/>
    <w:rsid w:val="00C3652A"/>
    <w:rsid w:val="00C36B08"/>
    <w:rsid w:val="00C36DA1"/>
    <w:rsid w:val="00C36EDF"/>
    <w:rsid w:val="00C3725F"/>
    <w:rsid w:val="00C37283"/>
    <w:rsid w:val="00C3751E"/>
    <w:rsid w:val="00C40092"/>
    <w:rsid w:val="00C401C1"/>
    <w:rsid w:val="00C4057A"/>
    <w:rsid w:val="00C40840"/>
    <w:rsid w:val="00C40E4C"/>
    <w:rsid w:val="00C40E79"/>
    <w:rsid w:val="00C41651"/>
    <w:rsid w:val="00C41D77"/>
    <w:rsid w:val="00C4306D"/>
    <w:rsid w:val="00C439E8"/>
    <w:rsid w:val="00C446F6"/>
    <w:rsid w:val="00C44DBE"/>
    <w:rsid w:val="00C44E68"/>
    <w:rsid w:val="00C45C78"/>
    <w:rsid w:val="00C46661"/>
    <w:rsid w:val="00C46DB2"/>
    <w:rsid w:val="00C46ED8"/>
    <w:rsid w:val="00C46F61"/>
    <w:rsid w:val="00C47158"/>
    <w:rsid w:val="00C4725E"/>
    <w:rsid w:val="00C4728D"/>
    <w:rsid w:val="00C47546"/>
    <w:rsid w:val="00C4754C"/>
    <w:rsid w:val="00C47D28"/>
    <w:rsid w:val="00C47DBF"/>
    <w:rsid w:val="00C50813"/>
    <w:rsid w:val="00C50D92"/>
    <w:rsid w:val="00C52146"/>
    <w:rsid w:val="00C5231D"/>
    <w:rsid w:val="00C52322"/>
    <w:rsid w:val="00C5245C"/>
    <w:rsid w:val="00C52516"/>
    <w:rsid w:val="00C52907"/>
    <w:rsid w:val="00C52E2A"/>
    <w:rsid w:val="00C52FF5"/>
    <w:rsid w:val="00C53072"/>
    <w:rsid w:val="00C532C3"/>
    <w:rsid w:val="00C53704"/>
    <w:rsid w:val="00C53C41"/>
    <w:rsid w:val="00C53F6C"/>
    <w:rsid w:val="00C546ED"/>
    <w:rsid w:val="00C55251"/>
    <w:rsid w:val="00C55538"/>
    <w:rsid w:val="00C559B4"/>
    <w:rsid w:val="00C55E05"/>
    <w:rsid w:val="00C55E75"/>
    <w:rsid w:val="00C56D2A"/>
    <w:rsid w:val="00C5725F"/>
    <w:rsid w:val="00C57465"/>
    <w:rsid w:val="00C57531"/>
    <w:rsid w:val="00C57807"/>
    <w:rsid w:val="00C57F7C"/>
    <w:rsid w:val="00C60385"/>
    <w:rsid w:val="00C60C48"/>
    <w:rsid w:val="00C61668"/>
    <w:rsid w:val="00C620EB"/>
    <w:rsid w:val="00C6236F"/>
    <w:rsid w:val="00C6270C"/>
    <w:rsid w:val="00C62CCE"/>
    <w:rsid w:val="00C6356E"/>
    <w:rsid w:val="00C6367C"/>
    <w:rsid w:val="00C63734"/>
    <w:rsid w:val="00C63836"/>
    <w:rsid w:val="00C639BD"/>
    <w:rsid w:val="00C6420A"/>
    <w:rsid w:val="00C64389"/>
    <w:rsid w:val="00C644DE"/>
    <w:rsid w:val="00C648D5"/>
    <w:rsid w:val="00C64BD3"/>
    <w:rsid w:val="00C65945"/>
    <w:rsid w:val="00C65E2F"/>
    <w:rsid w:val="00C663EF"/>
    <w:rsid w:val="00C66943"/>
    <w:rsid w:val="00C670A3"/>
    <w:rsid w:val="00C7042F"/>
    <w:rsid w:val="00C706BB"/>
    <w:rsid w:val="00C70735"/>
    <w:rsid w:val="00C70F44"/>
    <w:rsid w:val="00C71D78"/>
    <w:rsid w:val="00C71E9D"/>
    <w:rsid w:val="00C726D3"/>
    <w:rsid w:val="00C72A35"/>
    <w:rsid w:val="00C72D39"/>
    <w:rsid w:val="00C72DAD"/>
    <w:rsid w:val="00C72FE3"/>
    <w:rsid w:val="00C73071"/>
    <w:rsid w:val="00C73594"/>
    <w:rsid w:val="00C7385A"/>
    <w:rsid w:val="00C73BE5"/>
    <w:rsid w:val="00C763C4"/>
    <w:rsid w:val="00C764BF"/>
    <w:rsid w:val="00C769C0"/>
    <w:rsid w:val="00C76BEC"/>
    <w:rsid w:val="00C76EF4"/>
    <w:rsid w:val="00C772AC"/>
    <w:rsid w:val="00C776E1"/>
    <w:rsid w:val="00C7770D"/>
    <w:rsid w:val="00C778A3"/>
    <w:rsid w:val="00C816CB"/>
    <w:rsid w:val="00C82089"/>
    <w:rsid w:val="00C8218D"/>
    <w:rsid w:val="00C821D4"/>
    <w:rsid w:val="00C822FB"/>
    <w:rsid w:val="00C8281E"/>
    <w:rsid w:val="00C83589"/>
    <w:rsid w:val="00C83AE4"/>
    <w:rsid w:val="00C842C9"/>
    <w:rsid w:val="00C84593"/>
    <w:rsid w:val="00C845FB"/>
    <w:rsid w:val="00C84654"/>
    <w:rsid w:val="00C84727"/>
    <w:rsid w:val="00C84A1D"/>
    <w:rsid w:val="00C84FB7"/>
    <w:rsid w:val="00C85411"/>
    <w:rsid w:val="00C859C1"/>
    <w:rsid w:val="00C85BB2"/>
    <w:rsid w:val="00C85E1B"/>
    <w:rsid w:val="00C85E62"/>
    <w:rsid w:val="00C85EE0"/>
    <w:rsid w:val="00C860AF"/>
    <w:rsid w:val="00C86ACF"/>
    <w:rsid w:val="00C871A7"/>
    <w:rsid w:val="00C90538"/>
    <w:rsid w:val="00C9084D"/>
    <w:rsid w:val="00C909E5"/>
    <w:rsid w:val="00C90E2E"/>
    <w:rsid w:val="00C912FD"/>
    <w:rsid w:val="00C91353"/>
    <w:rsid w:val="00C91E6A"/>
    <w:rsid w:val="00C92026"/>
    <w:rsid w:val="00C92285"/>
    <w:rsid w:val="00C922D0"/>
    <w:rsid w:val="00C92465"/>
    <w:rsid w:val="00C92B2C"/>
    <w:rsid w:val="00C92D2E"/>
    <w:rsid w:val="00C92E64"/>
    <w:rsid w:val="00C9303F"/>
    <w:rsid w:val="00C93419"/>
    <w:rsid w:val="00C93B03"/>
    <w:rsid w:val="00C93B50"/>
    <w:rsid w:val="00C95066"/>
    <w:rsid w:val="00C955EA"/>
    <w:rsid w:val="00C956E0"/>
    <w:rsid w:val="00C958CE"/>
    <w:rsid w:val="00C95D6F"/>
    <w:rsid w:val="00C9641A"/>
    <w:rsid w:val="00C968B0"/>
    <w:rsid w:val="00C96CD3"/>
    <w:rsid w:val="00C970FA"/>
    <w:rsid w:val="00C97332"/>
    <w:rsid w:val="00C97712"/>
    <w:rsid w:val="00C97D7A"/>
    <w:rsid w:val="00C97EAC"/>
    <w:rsid w:val="00CA046C"/>
    <w:rsid w:val="00CA0758"/>
    <w:rsid w:val="00CA233A"/>
    <w:rsid w:val="00CA298E"/>
    <w:rsid w:val="00CA2B51"/>
    <w:rsid w:val="00CA2DDA"/>
    <w:rsid w:val="00CA2E90"/>
    <w:rsid w:val="00CA2F59"/>
    <w:rsid w:val="00CA35DD"/>
    <w:rsid w:val="00CA3CFB"/>
    <w:rsid w:val="00CA3EED"/>
    <w:rsid w:val="00CA400E"/>
    <w:rsid w:val="00CA46A4"/>
    <w:rsid w:val="00CA4981"/>
    <w:rsid w:val="00CA49BA"/>
    <w:rsid w:val="00CA4DAE"/>
    <w:rsid w:val="00CA5159"/>
    <w:rsid w:val="00CA5275"/>
    <w:rsid w:val="00CA57B2"/>
    <w:rsid w:val="00CA6974"/>
    <w:rsid w:val="00CA6FB6"/>
    <w:rsid w:val="00CA7098"/>
    <w:rsid w:val="00CA70A3"/>
    <w:rsid w:val="00CA7146"/>
    <w:rsid w:val="00CA752A"/>
    <w:rsid w:val="00CA756E"/>
    <w:rsid w:val="00CA7BDC"/>
    <w:rsid w:val="00CA7D02"/>
    <w:rsid w:val="00CB077C"/>
    <w:rsid w:val="00CB1BCB"/>
    <w:rsid w:val="00CB2634"/>
    <w:rsid w:val="00CB2FB6"/>
    <w:rsid w:val="00CB335A"/>
    <w:rsid w:val="00CB3806"/>
    <w:rsid w:val="00CB3840"/>
    <w:rsid w:val="00CB3CD8"/>
    <w:rsid w:val="00CB4344"/>
    <w:rsid w:val="00CB4521"/>
    <w:rsid w:val="00CB46F3"/>
    <w:rsid w:val="00CB4978"/>
    <w:rsid w:val="00CB4FB3"/>
    <w:rsid w:val="00CB5752"/>
    <w:rsid w:val="00CB6036"/>
    <w:rsid w:val="00CB6CBD"/>
    <w:rsid w:val="00CB72B3"/>
    <w:rsid w:val="00CB7474"/>
    <w:rsid w:val="00CB7B8F"/>
    <w:rsid w:val="00CC0946"/>
    <w:rsid w:val="00CC0D92"/>
    <w:rsid w:val="00CC0F6D"/>
    <w:rsid w:val="00CC0F7B"/>
    <w:rsid w:val="00CC13A4"/>
    <w:rsid w:val="00CC2989"/>
    <w:rsid w:val="00CC2C68"/>
    <w:rsid w:val="00CC2CC2"/>
    <w:rsid w:val="00CC2CDF"/>
    <w:rsid w:val="00CC3880"/>
    <w:rsid w:val="00CC3B26"/>
    <w:rsid w:val="00CC3B61"/>
    <w:rsid w:val="00CC4A57"/>
    <w:rsid w:val="00CC4C59"/>
    <w:rsid w:val="00CC514A"/>
    <w:rsid w:val="00CC515D"/>
    <w:rsid w:val="00CC54A5"/>
    <w:rsid w:val="00CC5E1B"/>
    <w:rsid w:val="00CC65B3"/>
    <w:rsid w:val="00CC663F"/>
    <w:rsid w:val="00CC68F8"/>
    <w:rsid w:val="00CC6962"/>
    <w:rsid w:val="00CC6B11"/>
    <w:rsid w:val="00CC6CBC"/>
    <w:rsid w:val="00CC707E"/>
    <w:rsid w:val="00CC7213"/>
    <w:rsid w:val="00CC72C7"/>
    <w:rsid w:val="00CC72CA"/>
    <w:rsid w:val="00CC72E0"/>
    <w:rsid w:val="00CC7483"/>
    <w:rsid w:val="00CC75C0"/>
    <w:rsid w:val="00CC7DB2"/>
    <w:rsid w:val="00CC7E10"/>
    <w:rsid w:val="00CC7EE5"/>
    <w:rsid w:val="00CD0027"/>
    <w:rsid w:val="00CD074E"/>
    <w:rsid w:val="00CD08E3"/>
    <w:rsid w:val="00CD0CE7"/>
    <w:rsid w:val="00CD1406"/>
    <w:rsid w:val="00CD186E"/>
    <w:rsid w:val="00CD1A51"/>
    <w:rsid w:val="00CD1F35"/>
    <w:rsid w:val="00CD2B6E"/>
    <w:rsid w:val="00CD2F3A"/>
    <w:rsid w:val="00CD2F6C"/>
    <w:rsid w:val="00CD339D"/>
    <w:rsid w:val="00CD3C86"/>
    <w:rsid w:val="00CD3E2B"/>
    <w:rsid w:val="00CD64D8"/>
    <w:rsid w:val="00CD6AFE"/>
    <w:rsid w:val="00CD6C11"/>
    <w:rsid w:val="00CD6F60"/>
    <w:rsid w:val="00CD7210"/>
    <w:rsid w:val="00CD72F0"/>
    <w:rsid w:val="00CD7666"/>
    <w:rsid w:val="00CD7BFA"/>
    <w:rsid w:val="00CE0414"/>
    <w:rsid w:val="00CE05D8"/>
    <w:rsid w:val="00CE0988"/>
    <w:rsid w:val="00CE0FE2"/>
    <w:rsid w:val="00CE13B5"/>
    <w:rsid w:val="00CE173B"/>
    <w:rsid w:val="00CE1813"/>
    <w:rsid w:val="00CE19C1"/>
    <w:rsid w:val="00CE1FBE"/>
    <w:rsid w:val="00CE2361"/>
    <w:rsid w:val="00CE25F7"/>
    <w:rsid w:val="00CE2655"/>
    <w:rsid w:val="00CE2915"/>
    <w:rsid w:val="00CE29FF"/>
    <w:rsid w:val="00CE2B6A"/>
    <w:rsid w:val="00CE2BE9"/>
    <w:rsid w:val="00CE2EE9"/>
    <w:rsid w:val="00CE2EFE"/>
    <w:rsid w:val="00CE3858"/>
    <w:rsid w:val="00CE3BC9"/>
    <w:rsid w:val="00CE3C4C"/>
    <w:rsid w:val="00CE3E84"/>
    <w:rsid w:val="00CE40A5"/>
    <w:rsid w:val="00CE4614"/>
    <w:rsid w:val="00CE4734"/>
    <w:rsid w:val="00CE4F3A"/>
    <w:rsid w:val="00CE55BA"/>
    <w:rsid w:val="00CE61D5"/>
    <w:rsid w:val="00CE6275"/>
    <w:rsid w:val="00CE644C"/>
    <w:rsid w:val="00CE6555"/>
    <w:rsid w:val="00CE66B4"/>
    <w:rsid w:val="00CE6CC4"/>
    <w:rsid w:val="00CE6D22"/>
    <w:rsid w:val="00CE70A7"/>
    <w:rsid w:val="00CE7D78"/>
    <w:rsid w:val="00CF020D"/>
    <w:rsid w:val="00CF0ADE"/>
    <w:rsid w:val="00CF0D9A"/>
    <w:rsid w:val="00CF156A"/>
    <w:rsid w:val="00CF1AFF"/>
    <w:rsid w:val="00CF2AA4"/>
    <w:rsid w:val="00CF31E6"/>
    <w:rsid w:val="00CF37CE"/>
    <w:rsid w:val="00CF3FE2"/>
    <w:rsid w:val="00CF402D"/>
    <w:rsid w:val="00CF4870"/>
    <w:rsid w:val="00CF4A12"/>
    <w:rsid w:val="00CF4D26"/>
    <w:rsid w:val="00CF4F09"/>
    <w:rsid w:val="00CF55DD"/>
    <w:rsid w:val="00CF63A7"/>
    <w:rsid w:val="00CF65E8"/>
    <w:rsid w:val="00CF6BC0"/>
    <w:rsid w:val="00CF6C5C"/>
    <w:rsid w:val="00CF72E5"/>
    <w:rsid w:val="00CF7862"/>
    <w:rsid w:val="00CF7B03"/>
    <w:rsid w:val="00CF7E72"/>
    <w:rsid w:val="00CF7F6F"/>
    <w:rsid w:val="00D0054D"/>
    <w:rsid w:val="00D0085B"/>
    <w:rsid w:val="00D0099D"/>
    <w:rsid w:val="00D0115D"/>
    <w:rsid w:val="00D0171A"/>
    <w:rsid w:val="00D01A37"/>
    <w:rsid w:val="00D01B5D"/>
    <w:rsid w:val="00D02926"/>
    <w:rsid w:val="00D03174"/>
    <w:rsid w:val="00D032ED"/>
    <w:rsid w:val="00D03553"/>
    <w:rsid w:val="00D038B7"/>
    <w:rsid w:val="00D04EB4"/>
    <w:rsid w:val="00D05267"/>
    <w:rsid w:val="00D053B8"/>
    <w:rsid w:val="00D053E0"/>
    <w:rsid w:val="00D05F5B"/>
    <w:rsid w:val="00D05FEF"/>
    <w:rsid w:val="00D0670E"/>
    <w:rsid w:val="00D06A07"/>
    <w:rsid w:val="00D072C5"/>
    <w:rsid w:val="00D07435"/>
    <w:rsid w:val="00D0785C"/>
    <w:rsid w:val="00D07C01"/>
    <w:rsid w:val="00D07E88"/>
    <w:rsid w:val="00D107F5"/>
    <w:rsid w:val="00D10A05"/>
    <w:rsid w:val="00D10B7D"/>
    <w:rsid w:val="00D10BB1"/>
    <w:rsid w:val="00D10DA6"/>
    <w:rsid w:val="00D10F5F"/>
    <w:rsid w:val="00D1105D"/>
    <w:rsid w:val="00D110FA"/>
    <w:rsid w:val="00D11196"/>
    <w:rsid w:val="00D1196A"/>
    <w:rsid w:val="00D1239E"/>
    <w:rsid w:val="00D12787"/>
    <w:rsid w:val="00D13116"/>
    <w:rsid w:val="00D1339E"/>
    <w:rsid w:val="00D13517"/>
    <w:rsid w:val="00D1373A"/>
    <w:rsid w:val="00D1381B"/>
    <w:rsid w:val="00D142CD"/>
    <w:rsid w:val="00D146CC"/>
    <w:rsid w:val="00D148CE"/>
    <w:rsid w:val="00D1499F"/>
    <w:rsid w:val="00D14E0D"/>
    <w:rsid w:val="00D14F2F"/>
    <w:rsid w:val="00D15130"/>
    <w:rsid w:val="00D15209"/>
    <w:rsid w:val="00D156E0"/>
    <w:rsid w:val="00D15D7D"/>
    <w:rsid w:val="00D15D97"/>
    <w:rsid w:val="00D16105"/>
    <w:rsid w:val="00D1695A"/>
    <w:rsid w:val="00D17360"/>
    <w:rsid w:val="00D17AA3"/>
    <w:rsid w:val="00D17C64"/>
    <w:rsid w:val="00D17DD7"/>
    <w:rsid w:val="00D20169"/>
    <w:rsid w:val="00D201A3"/>
    <w:rsid w:val="00D20696"/>
    <w:rsid w:val="00D20C76"/>
    <w:rsid w:val="00D21229"/>
    <w:rsid w:val="00D2175C"/>
    <w:rsid w:val="00D21824"/>
    <w:rsid w:val="00D22330"/>
    <w:rsid w:val="00D227C2"/>
    <w:rsid w:val="00D22E4F"/>
    <w:rsid w:val="00D2319D"/>
    <w:rsid w:val="00D233D4"/>
    <w:rsid w:val="00D23439"/>
    <w:rsid w:val="00D2356E"/>
    <w:rsid w:val="00D236A9"/>
    <w:rsid w:val="00D237F3"/>
    <w:rsid w:val="00D23887"/>
    <w:rsid w:val="00D23A06"/>
    <w:rsid w:val="00D23B48"/>
    <w:rsid w:val="00D2552A"/>
    <w:rsid w:val="00D259B4"/>
    <w:rsid w:val="00D25AC8"/>
    <w:rsid w:val="00D25B26"/>
    <w:rsid w:val="00D261BE"/>
    <w:rsid w:val="00D2726B"/>
    <w:rsid w:val="00D273B1"/>
    <w:rsid w:val="00D302A2"/>
    <w:rsid w:val="00D309C2"/>
    <w:rsid w:val="00D30DDB"/>
    <w:rsid w:val="00D31C51"/>
    <w:rsid w:val="00D31D75"/>
    <w:rsid w:val="00D31F57"/>
    <w:rsid w:val="00D32685"/>
    <w:rsid w:val="00D326A0"/>
    <w:rsid w:val="00D32E8C"/>
    <w:rsid w:val="00D3343E"/>
    <w:rsid w:val="00D341BA"/>
    <w:rsid w:val="00D3477F"/>
    <w:rsid w:val="00D34FA5"/>
    <w:rsid w:val="00D354A1"/>
    <w:rsid w:val="00D3619A"/>
    <w:rsid w:val="00D361F9"/>
    <w:rsid w:val="00D367B4"/>
    <w:rsid w:val="00D36942"/>
    <w:rsid w:val="00D369F6"/>
    <w:rsid w:val="00D36C20"/>
    <w:rsid w:val="00D36D6F"/>
    <w:rsid w:val="00D372CE"/>
    <w:rsid w:val="00D37350"/>
    <w:rsid w:val="00D408C8"/>
    <w:rsid w:val="00D40940"/>
    <w:rsid w:val="00D40B62"/>
    <w:rsid w:val="00D41074"/>
    <w:rsid w:val="00D415CC"/>
    <w:rsid w:val="00D4195A"/>
    <w:rsid w:val="00D4196C"/>
    <w:rsid w:val="00D420B5"/>
    <w:rsid w:val="00D42CDB"/>
    <w:rsid w:val="00D42DDA"/>
    <w:rsid w:val="00D42FC4"/>
    <w:rsid w:val="00D430DA"/>
    <w:rsid w:val="00D439D8"/>
    <w:rsid w:val="00D43A48"/>
    <w:rsid w:val="00D43F30"/>
    <w:rsid w:val="00D4407C"/>
    <w:rsid w:val="00D443DD"/>
    <w:rsid w:val="00D445F8"/>
    <w:rsid w:val="00D44F3C"/>
    <w:rsid w:val="00D452BF"/>
    <w:rsid w:val="00D46306"/>
    <w:rsid w:val="00D46CD6"/>
    <w:rsid w:val="00D46F82"/>
    <w:rsid w:val="00D47131"/>
    <w:rsid w:val="00D479B2"/>
    <w:rsid w:val="00D47A28"/>
    <w:rsid w:val="00D51AFF"/>
    <w:rsid w:val="00D51C0D"/>
    <w:rsid w:val="00D520A7"/>
    <w:rsid w:val="00D52302"/>
    <w:rsid w:val="00D52C91"/>
    <w:rsid w:val="00D531F9"/>
    <w:rsid w:val="00D53307"/>
    <w:rsid w:val="00D5361A"/>
    <w:rsid w:val="00D539C6"/>
    <w:rsid w:val="00D53CE2"/>
    <w:rsid w:val="00D542CB"/>
    <w:rsid w:val="00D548AA"/>
    <w:rsid w:val="00D54B39"/>
    <w:rsid w:val="00D54C34"/>
    <w:rsid w:val="00D559B8"/>
    <w:rsid w:val="00D55BEE"/>
    <w:rsid w:val="00D57040"/>
    <w:rsid w:val="00D5722A"/>
    <w:rsid w:val="00D5765F"/>
    <w:rsid w:val="00D60DC2"/>
    <w:rsid w:val="00D61A53"/>
    <w:rsid w:val="00D61BC2"/>
    <w:rsid w:val="00D6242D"/>
    <w:rsid w:val="00D6286E"/>
    <w:rsid w:val="00D6294D"/>
    <w:rsid w:val="00D62A4C"/>
    <w:rsid w:val="00D62EF3"/>
    <w:rsid w:val="00D63113"/>
    <w:rsid w:val="00D63733"/>
    <w:rsid w:val="00D63BD5"/>
    <w:rsid w:val="00D63E20"/>
    <w:rsid w:val="00D64251"/>
    <w:rsid w:val="00D64E46"/>
    <w:rsid w:val="00D662D9"/>
    <w:rsid w:val="00D66366"/>
    <w:rsid w:val="00D663A5"/>
    <w:rsid w:val="00D668A1"/>
    <w:rsid w:val="00D66ECA"/>
    <w:rsid w:val="00D66F2A"/>
    <w:rsid w:val="00D670BF"/>
    <w:rsid w:val="00D67F84"/>
    <w:rsid w:val="00D701C8"/>
    <w:rsid w:val="00D7021C"/>
    <w:rsid w:val="00D70A07"/>
    <w:rsid w:val="00D70F2C"/>
    <w:rsid w:val="00D710B6"/>
    <w:rsid w:val="00D72389"/>
    <w:rsid w:val="00D72580"/>
    <w:rsid w:val="00D72814"/>
    <w:rsid w:val="00D72838"/>
    <w:rsid w:val="00D72C66"/>
    <w:rsid w:val="00D72F46"/>
    <w:rsid w:val="00D730E6"/>
    <w:rsid w:val="00D7371C"/>
    <w:rsid w:val="00D742D6"/>
    <w:rsid w:val="00D74B70"/>
    <w:rsid w:val="00D75154"/>
    <w:rsid w:val="00D75378"/>
    <w:rsid w:val="00D75435"/>
    <w:rsid w:val="00D75903"/>
    <w:rsid w:val="00D761C5"/>
    <w:rsid w:val="00D764A5"/>
    <w:rsid w:val="00D76A7B"/>
    <w:rsid w:val="00D76EDF"/>
    <w:rsid w:val="00D77069"/>
    <w:rsid w:val="00D77BBC"/>
    <w:rsid w:val="00D807F7"/>
    <w:rsid w:val="00D80E4A"/>
    <w:rsid w:val="00D81211"/>
    <w:rsid w:val="00D8144C"/>
    <w:rsid w:val="00D82243"/>
    <w:rsid w:val="00D824D6"/>
    <w:rsid w:val="00D82505"/>
    <w:rsid w:val="00D831EB"/>
    <w:rsid w:val="00D8328D"/>
    <w:rsid w:val="00D83465"/>
    <w:rsid w:val="00D83B6A"/>
    <w:rsid w:val="00D83C90"/>
    <w:rsid w:val="00D83D08"/>
    <w:rsid w:val="00D84BDC"/>
    <w:rsid w:val="00D850C7"/>
    <w:rsid w:val="00D86108"/>
    <w:rsid w:val="00D8625F"/>
    <w:rsid w:val="00D862E0"/>
    <w:rsid w:val="00D869BB"/>
    <w:rsid w:val="00D86CF0"/>
    <w:rsid w:val="00D86D9D"/>
    <w:rsid w:val="00D86F39"/>
    <w:rsid w:val="00D86FDE"/>
    <w:rsid w:val="00D871DC"/>
    <w:rsid w:val="00D87735"/>
    <w:rsid w:val="00D902BD"/>
    <w:rsid w:val="00D90DB8"/>
    <w:rsid w:val="00D919E3"/>
    <w:rsid w:val="00D91E2A"/>
    <w:rsid w:val="00D92063"/>
    <w:rsid w:val="00D9269F"/>
    <w:rsid w:val="00D927F1"/>
    <w:rsid w:val="00D92D31"/>
    <w:rsid w:val="00D92EA4"/>
    <w:rsid w:val="00D92F6A"/>
    <w:rsid w:val="00D937CF"/>
    <w:rsid w:val="00D938E2"/>
    <w:rsid w:val="00D93991"/>
    <w:rsid w:val="00D940BD"/>
    <w:rsid w:val="00D94412"/>
    <w:rsid w:val="00D94752"/>
    <w:rsid w:val="00D94A72"/>
    <w:rsid w:val="00D94F1E"/>
    <w:rsid w:val="00D9502E"/>
    <w:rsid w:val="00D950A9"/>
    <w:rsid w:val="00D9559A"/>
    <w:rsid w:val="00D96B14"/>
    <w:rsid w:val="00D96FCC"/>
    <w:rsid w:val="00D9726A"/>
    <w:rsid w:val="00D97298"/>
    <w:rsid w:val="00D976A0"/>
    <w:rsid w:val="00D9779C"/>
    <w:rsid w:val="00D97E19"/>
    <w:rsid w:val="00DA081F"/>
    <w:rsid w:val="00DA09BE"/>
    <w:rsid w:val="00DA09D3"/>
    <w:rsid w:val="00DA0BF4"/>
    <w:rsid w:val="00DA0DB6"/>
    <w:rsid w:val="00DA0ED7"/>
    <w:rsid w:val="00DA0F0E"/>
    <w:rsid w:val="00DA0F99"/>
    <w:rsid w:val="00DA1096"/>
    <w:rsid w:val="00DA166E"/>
    <w:rsid w:val="00DA2140"/>
    <w:rsid w:val="00DA2D01"/>
    <w:rsid w:val="00DA2DA7"/>
    <w:rsid w:val="00DA2ED5"/>
    <w:rsid w:val="00DA3313"/>
    <w:rsid w:val="00DA3489"/>
    <w:rsid w:val="00DA393B"/>
    <w:rsid w:val="00DA40CC"/>
    <w:rsid w:val="00DA4428"/>
    <w:rsid w:val="00DA459A"/>
    <w:rsid w:val="00DA45FF"/>
    <w:rsid w:val="00DA47F2"/>
    <w:rsid w:val="00DA48A2"/>
    <w:rsid w:val="00DA4B62"/>
    <w:rsid w:val="00DA4B9B"/>
    <w:rsid w:val="00DA5058"/>
    <w:rsid w:val="00DA54F3"/>
    <w:rsid w:val="00DA5527"/>
    <w:rsid w:val="00DA57EB"/>
    <w:rsid w:val="00DA69AA"/>
    <w:rsid w:val="00DA6DD0"/>
    <w:rsid w:val="00DA7109"/>
    <w:rsid w:val="00DA7D95"/>
    <w:rsid w:val="00DB01D4"/>
    <w:rsid w:val="00DB085D"/>
    <w:rsid w:val="00DB0FC2"/>
    <w:rsid w:val="00DB15FA"/>
    <w:rsid w:val="00DB18C1"/>
    <w:rsid w:val="00DB204E"/>
    <w:rsid w:val="00DB22CD"/>
    <w:rsid w:val="00DB2439"/>
    <w:rsid w:val="00DB28D0"/>
    <w:rsid w:val="00DB2BC4"/>
    <w:rsid w:val="00DB3293"/>
    <w:rsid w:val="00DB3535"/>
    <w:rsid w:val="00DB3986"/>
    <w:rsid w:val="00DB4BEB"/>
    <w:rsid w:val="00DB4F57"/>
    <w:rsid w:val="00DB6013"/>
    <w:rsid w:val="00DB6181"/>
    <w:rsid w:val="00DB647A"/>
    <w:rsid w:val="00DB6A24"/>
    <w:rsid w:val="00DB6D18"/>
    <w:rsid w:val="00DB6E42"/>
    <w:rsid w:val="00DB6E97"/>
    <w:rsid w:val="00DB7189"/>
    <w:rsid w:val="00DB7285"/>
    <w:rsid w:val="00DB767D"/>
    <w:rsid w:val="00DB79FD"/>
    <w:rsid w:val="00DC04E8"/>
    <w:rsid w:val="00DC0610"/>
    <w:rsid w:val="00DC0A17"/>
    <w:rsid w:val="00DC18D5"/>
    <w:rsid w:val="00DC195B"/>
    <w:rsid w:val="00DC2098"/>
    <w:rsid w:val="00DC3407"/>
    <w:rsid w:val="00DC474C"/>
    <w:rsid w:val="00DC4959"/>
    <w:rsid w:val="00DC4990"/>
    <w:rsid w:val="00DC4AAE"/>
    <w:rsid w:val="00DC4D6B"/>
    <w:rsid w:val="00DC5C4A"/>
    <w:rsid w:val="00DC5EBD"/>
    <w:rsid w:val="00DC6525"/>
    <w:rsid w:val="00DC655F"/>
    <w:rsid w:val="00DC7129"/>
    <w:rsid w:val="00DC747E"/>
    <w:rsid w:val="00DC74B3"/>
    <w:rsid w:val="00DC768A"/>
    <w:rsid w:val="00DC773C"/>
    <w:rsid w:val="00DD0629"/>
    <w:rsid w:val="00DD072A"/>
    <w:rsid w:val="00DD08B0"/>
    <w:rsid w:val="00DD0C37"/>
    <w:rsid w:val="00DD0DDF"/>
    <w:rsid w:val="00DD121E"/>
    <w:rsid w:val="00DD1246"/>
    <w:rsid w:val="00DD15D3"/>
    <w:rsid w:val="00DD184F"/>
    <w:rsid w:val="00DD1D44"/>
    <w:rsid w:val="00DD1E20"/>
    <w:rsid w:val="00DD262A"/>
    <w:rsid w:val="00DD2AC8"/>
    <w:rsid w:val="00DD2B9B"/>
    <w:rsid w:val="00DD2E3E"/>
    <w:rsid w:val="00DD314B"/>
    <w:rsid w:val="00DD40C6"/>
    <w:rsid w:val="00DD4F8C"/>
    <w:rsid w:val="00DD5768"/>
    <w:rsid w:val="00DD5919"/>
    <w:rsid w:val="00DD5A59"/>
    <w:rsid w:val="00DD5DC2"/>
    <w:rsid w:val="00DD63A7"/>
    <w:rsid w:val="00DD6A1E"/>
    <w:rsid w:val="00DD6A5A"/>
    <w:rsid w:val="00DD6AEC"/>
    <w:rsid w:val="00DD6AF7"/>
    <w:rsid w:val="00DD6E02"/>
    <w:rsid w:val="00DD6ED2"/>
    <w:rsid w:val="00DD6F89"/>
    <w:rsid w:val="00DD71C4"/>
    <w:rsid w:val="00DD792D"/>
    <w:rsid w:val="00DD79C4"/>
    <w:rsid w:val="00DD79D3"/>
    <w:rsid w:val="00DD7CA8"/>
    <w:rsid w:val="00DE02B8"/>
    <w:rsid w:val="00DE070D"/>
    <w:rsid w:val="00DE0897"/>
    <w:rsid w:val="00DE08E2"/>
    <w:rsid w:val="00DE0C08"/>
    <w:rsid w:val="00DE1075"/>
    <w:rsid w:val="00DE19C4"/>
    <w:rsid w:val="00DE1A02"/>
    <w:rsid w:val="00DE1E85"/>
    <w:rsid w:val="00DE2019"/>
    <w:rsid w:val="00DE206B"/>
    <w:rsid w:val="00DE299F"/>
    <w:rsid w:val="00DE2AA7"/>
    <w:rsid w:val="00DE2D51"/>
    <w:rsid w:val="00DE328A"/>
    <w:rsid w:val="00DE3F96"/>
    <w:rsid w:val="00DE426E"/>
    <w:rsid w:val="00DE49F4"/>
    <w:rsid w:val="00DE4A44"/>
    <w:rsid w:val="00DE4E49"/>
    <w:rsid w:val="00DE52AF"/>
    <w:rsid w:val="00DE547C"/>
    <w:rsid w:val="00DE5A50"/>
    <w:rsid w:val="00DE5CD8"/>
    <w:rsid w:val="00DE6587"/>
    <w:rsid w:val="00DE6654"/>
    <w:rsid w:val="00DE76AE"/>
    <w:rsid w:val="00DF00A0"/>
    <w:rsid w:val="00DF01CC"/>
    <w:rsid w:val="00DF059D"/>
    <w:rsid w:val="00DF1550"/>
    <w:rsid w:val="00DF1941"/>
    <w:rsid w:val="00DF19C6"/>
    <w:rsid w:val="00DF1BF5"/>
    <w:rsid w:val="00DF206E"/>
    <w:rsid w:val="00DF22A3"/>
    <w:rsid w:val="00DF2BB3"/>
    <w:rsid w:val="00DF2C25"/>
    <w:rsid w:val="00DF3814"/>
    <w:rsid w:val="00DF382D"/>
    <w:rsid w:val="00DF3E97"/>
    <w:rsid w:val="00DF3EA4"/>
    <w:rsid w:val="00DF4E93"/>
    <w:rsid w:val="00DF513B"/>
    <w:rsid w:val="00DF519D"/>
    <w:rsid w:val="00DF54AB"/>
    <w:rsid w:val="00DF5675"/>
    <w:rsid w:val="00DF594F"/>
    <w:rsid w:val="00DF5D8F"/>
    <w:rsid w:val="00DF5F4C"/>
    <w:rsid w:val="00DF6137"/>
    <w:rsid w:val="00DF6713"/>
    <w:rsid w:val="00DF699A"/>
    <w:rsid w:val="00DF6AC2"/>
    <w:rsid w:val="00DF7280"/>
    <w:rsid w:val="00DF7701"/>
    <w:rsid w:val="00DF7AD9"/>
    <w:rsid w:val="00E00B94"/>
    <w:rsid w:val="00E00BC3"/>
    <w:rsid w:val="00E010C8"/>
    <w:rsid w:val="00E011BC"/>
    <w:rsid w:val="00E01663"/>
    <w:rsid w:val="00E019E1"/>
    <w:rsid w:val="00E01B0F"/>
    <w:rsid w:val="00E01FB5"/>
    <w:rsid w:val="00E0209A"/>
    <w:rsid w:val="00E020CE"/>
    <w:rsid w:val="00E020EF"/>
    <w:rsid w:val="00E0225A"/>
    <w:rsid w:val="00E02B6E"/>
    <w:rsid w:val="00E03064"/>
    <w:rsid w:val="00E0426A"/>
    <w:rsid w:val="00E04473"/>
    <w:rsid w:val="00E044C6"/>
    <w:rsid w:val="00E047AB"/>
    <w:rsid w:val="00E048A3"/>
    <w:rsid w:val="00E04B9F"/>
    <w:rsid w:val="00E056CA"/>
    <w:rsid w:val="00E05FAD"/>
    <w:rsid w:val="00E06116"/>
    <w:rsid w:val="00E063DD"/>
    <w:rsid w:val="00E065B2"/>
    <w:rsid w:val="00E074ED"/>
    <w:rsid w:val="00E07573"/>
    <w:rsid w:val="00E07599"/>
    <w:rsid w:val="00E07864"/>
    <w:rsid w:val="00E10124"/>
    <w:rsid w:val="00E10250"/>
    <w:rsid w:val="00E10594"/>
    <w:rsid w:val="00E11959"/>
    <w:rsid w:val="00E11CA4"/>
    <w:rsid w:val="00E11CFE"/>
    <w:rsid w:val="00E11DBC"/>
    <w:rsid w:val="00E120D1"/>
    <w:rsid w:val="00E12DE5"/>
    <w:rsid w:val="00E130E4"/>
    <w:rsid w:val="00E1358E"/>
    <w:rsid w:val="00E14B0D"/>
    <w:rsid w:val="00E152BE"/>
    <w:rsid w:val="00E157A6"/>
    <w:rsid w:val="00E1580D"/>
    <w:rsid w:val="00E15B21"/>
    <w:rsid w:val="00E16E39"/>
    <w:rsid w:val="00E17403"/>
    <w:rsid w:val="00E17CE1"/>
    <w:rsid w:val="00E17DE4"/>
    <w:rsid w:val="00E20AA7"/>
    <w:rsid w:val="00E20F65"/>
    <w:rsid w:val="00E21399"/>
    <w:rsid w:val="00E21C93"/>
    <w:rsid w:val="00E21CBA"/>
    <w:rsid w:val="00E22594"/>
    <w:rsid w:val="00E2303C"/>
    <w:rsid w:val="00E2336F"/>
    <w:rsid w:val="00E23AC4"/>
    <w:rsid w:val="00E23FFD"/>
    <w:rsid w:val="00E245B7"/>
    <w:rsid w:val="00E24990"/>
    <w:rsid w:val="00E24C42"/>
    <w:rsid w:val="00E250AF"/>
    <w:rsid w:val="00E2528C"/>
    <w:rsid w:val="00E25455"/>
    <w:rsid w:val="00E256F3"/>
    <w:rsid w:val="00E25788"/>
    <w:rsid w:val="00E2583D"/>
    <w:rsid w:val="00E26166"/>
    <w:rsid w:val="00E2635D"/>
    <w:rsid w:val="00E265BA"/>
    <w:rsid w:val="00E267DA"/>
    <w:rsid w:val="00E2733D"/>
    <w:rsid w:val="00E273FF"/>
    <w:rsid w:val="00E2763A"/>
    <w:rsid w:val="00E27680"/>
    <w:rsid w:val="00E2771D"/>
    <w:rsid w:val="00E27A97"/>
    <w:rsid w:val="00E30DDA"/>
    <w:rsid w:val="00E30F6C"/>
    <w:rsid w:val="00E315B7"/>
    <w:rsid w:val="00E3160F"/>
    <w:rsid w:val="00E31C7F"/>
    <w:rsid w:val="00E3240F"/>
    <w:rsid w:val="00E3277D"/>
    <w:rsid w:val="00E32E8C"/>
    <w:rsid w:val="00E33631"/>
    <w:rsid w:val="00E33669"/>
    <w:rsid w:val="00E339E1"/>
    <w:rsid w:val="00E33B38"/>
    <w:rsid w:val="00E33BD2"/>
    <w:rsid w:val="00E33D13"/>
    <w:rsid w:val="00E33DAE"/>
    <w:rsid w:val="00E33F1E"/>
    <w:rsid w:val="00E35043"/>
    <w:rsid w:val="00E3668E"/>
    <w:rsid w:val="00E3723E"/>
    <w:rsid w:val="00E37332"/>
    <w:rsid w:val="00E3746F"/>
    <w:rsid w:val="00E40077"/>
    <w:rsid w:val="00E400F2"/>
    <w:rsid w:val="00E4052A"/>
    <w:rsid w:val="00E40533"/>
    <w:rsid w:val="00E409D2"/>
    <w:rsid w:val="00E40AC3"/>
    <w:rsid w:val="00E40DA1"/>
    <w:rsid w:val="00E418E8"/>
    <w:rsid w:val="00E419A7"/>
    <w:rsid w:val="00E41D7A"/>
    <w:rsid w:val="00E4204A"/>
    <w:rsid w:val="00E42088"/>
    <w:rsid w:val="00E42451"/>
    <w:rsid w:val="00E425FD"/>
    <w:rsid w:val="00E4260B"/>
    <w:rsid w:val="00E4273E"/>
    <w:rsid w:val="00E42879"/>
    <w:rsid w:val="00E4295D"/>
    <w:rsid w:val="00E43125"/>
    <w:rsid w:val="00E43519"/>
    <w:rsid w:val="00E435A3"/>
    <w:rsid w:val="00E43744"/>
    <w:rsid w:val="00E43E93"/>
    <w:rsid w:val="00E445F8"/>
    <w:rsid w:val="00E446B1"/>
    <w:rsid w:val="00E44929"/>
    <w:rsid w:val="00E44CB9"/>
    <w:rsid w:val="00E450AE"/>
    <w:rsid w:val="00E450E3"/>
    <w:rsid w:val="00E45198"/>
    <w:rsid w:val="00E4543E"/>
    <w:rsid w:val="00E45BAF"/>
    <w:rsid w:val="00E45E69"/>
    <w:rsid w:val="00E46BB2"/>
    <w:rsid w:val="00E46FB4"/>
    <w:rsid w:val="00E46FF0"/>
    <w:rsid w:val="00E50251"/>
    <w:rsid w:val="00E50944"/>
    <w:rsid w:val="00E509BA"/>
    <w:rsid w:val="00E50A96"/>
    <w:rsid w:val="00E50CCC"/>
    <w:rsid w:val="00E50E93"/>
    <w:rsid w:val="00E51ACB"/>
    <w:rsid w:val="00E51D45"/>
    <w:rsid w:val="00E51F93"/>
    <w:rsid w:val="00E521E2"/>
    <w:rsid w:val="00E52544"/>
    <w:rsid w:val="00E525E3"/>
    <w:rsid w:val="00E530FB"/>
    <w:rsid w:val="00E531E0"/>
    <w:rsid w:val="00E53397"/>
    <w:rsid w:val="00E53F3C"/>
    <w:rsid w:val="00E54AB6"/>
    <w:rsid w:val="00E54FC5"/>
    <w:rsid w:val="00E55107"/>
    <w:rsid w:val="00E55DFB"/>
    <w:rsid w:val="00E55ED2"/>
    <w:rsid w:val="00E5635E"/>
    <w:rsid w:val="00E563B1"/>
    <w:rsid w:val="00E56AD0"/>
    <w:rsid w:val="00E574AC"/>
    <w:rsid w:val="00E600E9"/>
    <w:rsid w:val="00E60756"/>
    <w:rsid w:val="00E60D18"/>
    <w:rsid w:val="00E60DD6"/>
    <w:rsid w:val="00E61596"/>
    <w:rsid w:val="00E61765"/>
    <w:rsid w:val="00E61E36"/>
    <w:rsid w:val="00E6242F"/>
    <w:rsid w:val="00E62436"/>
    <w:rsid w:val="00E62773"/>
    <w:rsid w:val="00E639BF"/>
    <w:rsid w:val="00E63C01"/>
    <w:rsid w:val="00E63C18"/>
    <w:rsid w:val="00E63EA7"/>
    <w:rsid w:val="00E6443D"/>
    <w:rsid w:val="00E6460C"/>
    <w:rsid w:val="00E64632"/>
    <w:rsid w:val="00E649EE"/>
    <w:rsid w:val="00E64A73"/>
    <w:rsid w:val="00E64E9F"/>
    <w:rsid w:val="00E65359"/>
    <w:rsid w:val="00E65927"/>
    <w:rsid w:val="00E65E8C"/>
    <w:rsid w:val="00E65F0A"/>
    <w:rsid w:val="00E6638C"/>
    <w:rsid w:val="00E66692"/>
    <w:rsid w:val="00E67347"/>
    <w:rsid w:val="00E675E5"/>
    <w:rsid w:val="00E701AC"/>
    <w:rsid w:val="00E7082B"/>
    <w:rsid w:val="00E709C2"/>
    <w:rsid w:val="00E70E58"/>
    <w:rsid w:val="00E7134D"/>
    <w:rsid w:val="00E7177D"/>
    <w:rsid w:val="00E71884"/>
    <w:rsid w:val="00E726A4"/>
    <w:rsid w:val="00E72CA9"/>
    <w:rsid w:val="00E73126"/>
    <w:rsid w:val="00E731A2"/>
    <w:rsid w:val="00E73A98"/>
    <w:rsid w:val="00E73D1A"/>
    <w:rsid w:val="00E740F1"/>
    <w:rsid w:val="00E74145"/>
    <w:rsid w:val="00E74221"/>
    <w:rsid w:val="00E743C5"/>
    <w:rsid w:val="00E74A7A"/>
    <w:rsid w:val="00E74BAA"/>
    <w:rsid w:val="00E74BC2"/>
    <w:rsid w:val="00E74CC8"/>
    <w:rsid w:val="00E74CE8"/>
    <w:rsid w:val="00E7529F"/>
    <w:rsid w:val="00E76622"/>
    <w:rsid w:val="00E77235"/>
    <w:rsid w:val="00E773C8"/>
    <w:rsid w:val="00E77427"/>
    <w:rsid w:val="00E77B9A"/>
    <w:rsid w:val="00E80967"/>
    <w:rsid w:val="00E80B3A"/>
    <w:rsid w:val="00E81067"/>
    <w:rsid w:val="00E81A5B"/>
    <w:rsid w:val="00E81E78"/>
    <w:rsid w:val="00E81F44"/>
    <w:rsid w:val="00E81F6C"/>
    <w:rsid w:val="00E82006"/>
    <w:rsid w:val="00E82161"/>
    <w:rsid w:val="00E8284A"/>
    <w:rsid w:val="00E836AC"/>
    <w:rsid w:val="00E837AE"/>
    <w:rsid w:val="00E84521"/>
    <w:rsid w:val="00E84634"/>
    <w:rsid w:val="00E84FCF"/>
    <w:rsid w:val="00E85347"/>
    <w:rsid w:val="00E857D6"/>
    <w:rsid w:val="00E85827"/>
    <w:rsid w:val="00E86FCD"/>
    <w:rsid w:val="00E8714F"/>
    <w:rsid w:val="00E87775"/>
    <w:rsid w:val="00E90770"/>
    <w:rsid w:val="00E91203"/>
    <w:rsid w:val="00E91280"/>
    <w:rsid w:val="00E91880"/>
    <w:rsid w:val="00E919DA"/>
    <w:rsid w:val="00E91A8C"/>
    <w:rsid w:val="00E92054"/>
    <w:rsid w:val="00E929BA"/>
    <w:rsid w:val="00E929D9"/>
    <w:rsid w:val="00E93CC3"/>
    <w:rsid w:val="00E9441A"/>
    <w:rsid w:val="00E944AA"/>
    <w:rsid w:val="00E945BA"/>
    <w:rsid w:val="00E9469A"/>
    <w:rsid w:val="00E94CA6"/>
    <w:rsid w:val="00E94CC1"/>
    <w:rsid w:val="00E94D96"/>
    <w:rsid w:val="00E9525A"/>
    <w:rsid w:val="00E954A3"/>
    <w:rsid w:val="00E95813"/>
    <w:rsid w:val="00E9584C"/>
    <w:rsid w:val="00E96729"/>
    <w:rsid w:val="00E967D0"/>
    <w:rsid w:val="00E96850"/>
    <w:rsid w:val="00E9686F"/>
    <w:rsid w:val="00E971C5"/>
    <w:rsid w:val="00E97295"/>
    <w:rsid w:val="00E976DC"/>
    <w:rsid w:val="00E97ADB"/>
    <w:rsid w:val="00E97BB7"/>
    <w:rsid w:val="00EA09F7"/>
    <w:rsid w:val="00EA0EC0"/>
    <w:rsid w:val="00EA0F74"/>
    <w:rsid w:val="00EA127B"/>
    <w:rsid w:val="00EA1529"/>
    <w:rsid w:val="00EA188E"/>
    <w:rsid w:val="00EA1CB9"/>
    <w:rsid w:val="00EA26E7"/>
    <w:rsid w:val="00EA32AB"/>
    <w:rsid w:val="00EA33E8"/>
    <w:rsid w:val="00EA3EDE"/>
    <w:rsid w:val="00EA40D7"/>
    <w:rsid w:val="00EA41A3"/>
    <w:rsid w:val="00EA4A7B"/>
    <w:rsid w:val="00EA4A98"/>
    <w:rsid w:val="00EA4E3B"/>
    <w:rsid w:val="00EA5025"/>
    <w:rsid w:val="00EA5114"/>
    <w:rsid w:val="00EA53CF"/>
    <w:rsid w:val="00EA545D"/>
    <w:rsid w:val="00EA5D4E"/>
    <w:rsid w:val="00EA5DBB"/>
    <w:rsid w:val="00EA678F"/>
    <w:rsid w:val="00EA6F93"/>
    <w:rsid w:val="00EA7002"/>
    <w:rsid w:val="00EA71C4"/>
    <w:rsid w:val="00EB0118"/>
    <w:rsid w:val="00EB094B"/>
    <w:rsid w:val="00EB0ADE"/>
    <w:rsid w:val="00EB0B19"/>
    <w:rsid w:val="00EB1614"/>
    <w:rsid w:val="00EB1DA5"/>
    <w:rsid w:val="00EB1E69"/>
    <w:rsid w:val="00EB27D5"/>
    <w:rsid w:val="00EB2907"/>
    <w:rsid w:val="00EB2999"/>
    <w:rsid w:val="00EB29DB"/>
    <w:rsid w:val="00EB4793"/>
    <w:rsid w:val="00EB47DD"/>
    <w:rsid w:val="00EB4D00"/>
    <w:rsid w:val="00EB534D"/>
    <w:rsid w:val="00EB5689"/>
    <w:rsid w:val="00EB59AF"/>
    <w:rsid w:val="00EB59CD"/>
    <w:rsid w:val="00EB5BE9"/>
    <w:rsid w:val="00EB631C"/>
    <w:rsid w:val="00EB706F"/>
    <w:rsid w:val="00EB7692"/>
    <w:rsid w:val="00EB76EA"/>
    <w:rsid w:val="00EB7EFA"/>
    <w:rsid w:val="00EC06BD"/>
    <w:rsid w:val="00EC0839"/>
    <w:rsid w:val="00EC08CE"/>
    <w:rsid w:val="00EC1253"/>
    <w:rsid w:val="00EC15EF"/>
    <w:rsid w:val="00EC1CA9"/>
    <w:rsid w:val="00EC1DA2"/>
    <w:rsid w:val="00EC1FC5"/>
    <w:rsid w:val="00EC2D6A"/>
    <w:rsid w:val="00EC3246"/>
    <w:rsid w:val="00EC353F"/>
    <w:rsid w:val="00EC3A32"/>
    <w:rsid w:val="00EC40E9"/>
    <w:rsid w:val="00EC4B05"/>
    <w:rsid w:val="00EC4B5F"/>
    <w:rsid w:val="00EC535A"/>
    <w:rsid w:val="00EC5489"/>
    <w:rsid w:val="00EC5588"/>
    <w:rsid w:val="00EC5642"/>
    <w:rsid w:val="00EC5665"/>
    <w:rsid w:val="00EC5840"/>
    <w:rsid w:val="00EC5A3E"/>
    <w:rsid w:val="00EC61AE"/>
    <w:rsid w:val="00EC623F"/>
    <w:rsid w:val="00EC64C2"/>
    <w:rsid w:val="00EC68C3"/>
    <w:rsid w:val="00EC6C94"/>
    <w:rsid w:val="00EC6DC1"/>
    <w:rsid w:val="00EC7420"/>
    <w:rsid w:val="00EC7486"/>
    <w:rsid w:val="00ED01B9"/>
    <w:rsid w:val="00ED0254"/>
    <w:rsid w:val="00ED05F9"/>
    <w:rsid w:val="00ED0F5A"/>
    <w:rsid w:val="00ED10EF"/>
    <w:rsid w:val="00ED1595"/>
    <w:rsid w:val="00ED1B9A"/>
    <w:rsid w:val="00ED2C69"/>
    <w:rsid w:val="00ED2CDE"/>
    <w:rsid w:val="00ED3284"/>
    <w:rsid w:val="00ED3411"/>
    <w:rsid w:val="00ED3464"/>
    <w:rsid w:val="00ED376C"/>
    <w:rsid w:val="00ED4095"/>
    <w:rsid w:val="00ED40B6"/>
    <w:rsid w:val="00ED4201"/>
    <w:rsid w:val="00ED4596"/>
    <w:rsid w:val="00ED483A"/>
    <w:rsid w:val="00ED4C44"/>
    <w:rsid w:val="00ED53F5"/>
    <w:rsid w:val="00ED5B28"/>
    <w:rsid w:val="00ED5B9A"/>
    <w:rsid w:val="00ED5E36"/>
    <w:rsid w:val="00ED6179"/>
    <w:rsid w:val="00ED66BB"/>
    <w:rsid w:val="00ED6810"/>
    <w:rsid w:val="00ED6D9F"/>
    <w:rsid w:val="00EE1791"/>
    <w:rsid w:val="00EE1FFD"/>
    <w:rsid w:val="00EE22F5"/>
    <w:rsid w:val="00EE2879"/>
    <w:rsid w:val="00EE2BC2"/>
    <w:rsid w:val="00EE2C90"/>
    <w:rsid w:val="00EE2D23"/>
    <w:rsid w:val="00EE2EA2"/>
    <w:rsid w:val="00EE2F24"/>
    <w:rsid w:val="00EE30F3"/>
    <w:rsid w:val="00EE315F"/>
    <w:rsid w:val="00EE3AEF"/>
    <w:rsid w:val="00EE3E5E"/>
    <w:rsid w:val="00EE3F6B"/>
    <w:rsid w:val="00EE40E1"/>
    <w:rsid w:val="00EE44D2"/>
    <w:rsid w:val="00EE476C"/>
    <w:rsid w:val="00EE4966"/>
    <w:rsid w:val="00EE4B91"/>
    <w:rsid w:val="00EE54D0"/>
    <w:rsid w:val="00EE58C1"/>
    <w:rsid w:val="00EE5920"/>
    <w:rsid w:val="00EE5E19"/>
    <w:rsid w:val="00EE5E64"/>
    <w:rsid w:val="00EE652D"/>
    <w:rsid w:val="00EE66AD"/>
    <w:rsid w:val="00EE6A45"/>
    <w:rsid w:val="00EE6BAD"/>
    <w:rsid w:val="00EE7687"/>
    <w:rsid w:val="00EE7877"/>
    <w:rsid w:val="00EE7E35"/>
    <w:rsid w:val="00EF02F5"/>
    <w:rsid w:val="00EF1A73"/>
    <w:rsid w:val="00EF1B7A"/>
    <w:rsid w:val="00EF1C56"/>
    <w:rsid w:val="00EF1C79"/>
    <w:rsid w:val="00EF1F04"/>
    <w:rsid w:val="00EF2605"/>
    <w:rsid w:val="00EF26F4"/>
    <w:rsid w:val="00EF2958"/>
    <w:rsid w:val="00EF2BBB"/>
    <w:rsid w:val="00EF39F9"/>
    <w:rsid w:val="00EF3CD4"/>
    <w:rsid w:val="00EF4AEB"/>
    <w:rsid w:val="00EF4CAC"/>
    <w:rsid w:val="00EF4E23"/>
    <w:rsid w:val="00EF5211"/>
    <w:rsid w:val="00EF55DC"/>
    <w:rsid w:val="00EF671E"/>
    <w:rsid w:val="00EF693E"/>
    <w:rsid w:val="00EF699C"/>
    <w:rsid w:val="00EF6C54"/>
    <w:rsid w:val="00EF6C9C"/>
    <w:rsid w:val="00EF7344"/>
    <w:rsid w:val="00EF748D"/>
    <w:rsid w:val="00EF7ADA"/>
    <w:rsid w:val="00EF7D6D"/>
    <w:rsid w:val="00F000D6"/>
    <w:rsid w:val="00F00235"/>
    <w:rsid w:val="00F002D5"/>
    <w:rsid w:val="00F00AD7"/>
    <w:rsid w:val="00F00CC7"/>
    <w:rsid w:val="00F01B4A"/>
    <w:rsid w:val="00F0203F"/>
    <w:rsid w:val="00F027D1"/>
    <w:rsid w:val="00F0304C"/>
    <w:rsid w:val="00F03D42"/>
    <w:rsid w:val="00F0511F"/>
    <w:rsid w:val="00F0530F"/>
    <w:rsid w:val="00F055AC"/>
    <w:rsid w:val="00F05BA3"/>
    <w:rsid w:val="00F05D71"/>
    <w:rsid w:val="00F062B0"/>
    <w:rsid w:val="00F06617"/>
    <w:rsid w:val="00F06755"/>
    <w:rsid w:val="00F06809"/>
    <w:rsid w:val="00F06A3C"/>
    <w:rsid w:val="00F06A5D"/>
    <w:rsid w:val="00F0716C"/>
    <w:rsid w:val="00F10185"/>
    <w:rsid w:val="00F108B2"/>
    <w:rsid w:val="00F110CD"/>
    <w:rsid w:val="00F11C32"/>
    <w:rsid w:val="00F11E9E"/>
    <w:rsid w:val="00F11FB0"/>
    <w:rsid w:val="00F12352"/>
    <w:rsid w:val="00F12492"/>
    <w:rsid w:val="00F128E3"/>
    <w:rsid w:val="00F12E20"/>
    <w:rsid w:val="00F13018"/>
    <w:rsid w:val="00F134AC"/>
    <w:rsid w:val="00F1351C"/>
    <w:rsid w:val="00F13CC1"/>
    <w:rsid w:val="00F13F5D"/>
    <w:rsid w:val="00F1482A"/>
    <w:rsid w:val="00F149AA"/>
    <w:rsid w:val="00F149CE"/>
    <w:rsid w:val="00F14BD8"/>
    <w:rsid w:val="00F1571A"/>
    <w:rsid w:val="00F15B11"/>
    <w:rsid w:val="00F15D96"/>
    <w:rsid w:val="00F15DEB"/>
    <w:rsid w:val="00F15F18"/>
    <w:rsid w:val="00F16404"/>
    <w:rsid w:val="00F165DE"/>
    <w:rsid w:val="00F16701"/>
    <w:rsid w:val="00F16D11"/>
    <w:rsid w:val="00F17BF7"/>
    <w:rsid w:val="00F17C74"/>
    <w:rsid w:val="00F201ED"/>
    <w:rsid w:val="00F2065D"/>
    <w:rsid w:val="00F2095F"/>
    <w:rsid w:val="00F21174"/>
    <w:rsid w:val="00F212DA"/>
    <w:rsid w:val="00F214D3"/>
    <w:rsid w:val="00F217D0"/>
    <w:rsid w:val="00F228B0"/>
    <w:rsid w:val="00F22AB1"/>
    <w:rsid w:val="00F22F16"/>
    <w:rsid w:val="00F23C9A"/>
    <w:rsid w:val="00F2400C"/>
    <w:rsid w:val="00F24260"/>
    <w:rsid w:val="00F246E3"/>
    <w:rsid w:val="00F2489B"/>
    <w:rsid w:val="00F24B5F"/>
    <w:rsid w:val="00F2546B"/>
    <w:rsid w:val="00F254B5"/>
    <w:rsid w:val="00F2568A"/>
    <w:rsid w:val="00F258D3"/>
    <w:rsid w:val="00F262CE"/>
    <w:rsid w:val="00F26827"/>
    <w:rsid w:val="00F26EC8"/>
    <w:rsid w:val="00F26F32"/>
    <w:rsid w:val="00F26F7E"/>
    <w:rsid w:val="00F279F9"/>
    <w:rsid w:val="00F27C27"/>
    <w:rsid w:val="00F30364"/>
    <w:rsid w:val="00F31932"/>
    <w:rsid w:val="00F31C2E"/>
    <w:rsid w:val="00F32215"/>
    <w:rsid w:val="00F3223B"/>
    <w:rsid w:val="00F329D0"/>
    <w:rsid w:val="00F329D6"/>
    <w:rsid w:val="00F32FB3"/>
    <w:rsid w:val="00F334EB"/>
    <w:rsid w:val="00F33EBD"/>
    <w:rsid w:val="00F3424A"/>
    <w:rsid w:val="00F34464"/>
    <w:rsid w:val="00F34FAB"/>
    <w:rsid w:val="00F35033"/>
    <w:rsid w:val="00F35690"/>
    <w:rsid w:val="00F36064"/>
    <w:rsid w:val="00F36238"/>
    <w:rsid w:val="00F3649B"/>
    <w:rsid w:val="00F36838"/>
    <w:rsid w:val="00F371D5"/>
    <w:rsid w:val="00F374C3"/>
    <w:rsid w:val="00F37BDC"/>
    <w:rsid w:val="00F4017A"/>
    <w:rsid w:val="00F40E73"/>
    <w:rsid w:val="00F410DE"/>
    <w:rsid w:val="00F41C5C"/>
    <w:rsid w:val="00F421AB"/>
    <w:rsid w:val="00F422C2"/>
    <w:rsid w:val="00F42369"/>
    <w:rsid w:val="00F424A2"/>
    <w:rsid w:val="00F42AF3"/>
    <w:rsid w:val="00F43410"/>
    <w:rsid w:val="00F4364B"/>
    <w:rsid w:val="00F43A6A"/>
    <w:rsid w:val="00F4420A"/>
    <w:rsid w:val="00F4433B"/>
    <w:rsid w:val="00F4436E"/>
    <w:rsid w:val="00F44622"/>
    <w:rsid w:val="00F44B22"/>
    <w:rsid w:val="00F44C45"/>
    <w:rsid w:val="00F450F3"/>
    <w:rsid w:val="00F45378"/>
    <w:rsid w:val="00F45DF0"/>
    <w:rsid w:val="00F45F79"/>
    <w:rsid w:val="00F46003"/>
    <w:rsid w:val="00F46C7E"/>
    <w:rsid w:val="00F46D65"/>
    <w:rsid w:val="00F478A7"/>
    <w:rsid w:val="00F50C20"/>
    <w:rsid w:val="00F50DE0"/>
    <w:rsid w:val="00F51B30"/>
    <w:rsid w:val="00F52042"/>
    <w:rsid w:val="00F52777"/>
    <w:rsid w:val="00F53583"/>
    <w:rsid w:val="00F5396F"/>
    <w:rsid w:val="00F53D46"/>
    <w:rsid w:val="00F53EF8"/>
    <w:rsid w:val="00F543D9"/>
    <w:rsid w:val="00F5443E"/>
    <w:rsid w:val="00F547AF"/>
    <w:rsid w:val="00F54F33"/>
    <w:rsid w:val="00F55683"/>
    <w:rsid w:val="00F558B8"/>
    <w:rsid w:val="00F55B03"/>
    <w:rsid w:val="00F55DB9"/>
    <w:rsid w:val="00F55E46"/>
    <w:rsid w:val="00F6098D"/>
    <w:rsid w:val="00F61933"/>
    <w:rsid w:val="00F61A60"/>
    <w:rsid w:val="00F61ABF"/>
    <w:rsid w:val="00F61E95"/>
    <w:rsid w:val="00F62481"/>
    <w:rsid w:val="00F62C14"/>
    <w:rsid w:val="00F63130"/>
    <w:rsid w:val="00F63D33"/>
    <w:rsid w:val="00F63D67"/>
    <w:rsid w:val="00F63DA5"/>
    <w:rsid w:val="00F63DA7"/>
    <w:rsid w:val="00F6417D"/>
    <w:rsid w:val="00F6439D"/>
    <w:rsid w:val="00F64496"/>
    <w:rsid w:val="00F64D02"/>
    <w:rsid w:val="00F64FE9"/>
    <w:rsid w:val="00F65181"/>
    <w:rsid w:val="00F655FF"/>
    <w:rsid w:val="00F65A67"/>
    <w:rsid w:val="00F65B15"/>
    <w:rsid w:val="00F66046"/>
    <w:rsid w:val="00F666C5"/>
    <w:rsid w:val="00F6689B"/>
    <w:rsid w:val="00F66DD7"/>
    <w:rsid w:val="00F67019"/>
    <w:rsid w:val="00F6710D"/>
    <w:rsid w:val="00F67743"/>
    <w:rsid w:val="00F67D43"/>
    <w:rsid w:val="00F70B5F"/>
    <w:rsid w:val="00F70D14"/>
    <w:rsid w:val="00F70D43"/>
    <w:rsid w:val="00F70EA2"/>
    <w:rsid w:val="00F71351"/>
    <w:rsid w:val="00F71B2D"/>
    <w:rsid w:val="00F72265"/>
    <w:rsid w:val="00F726AB"/>
    <w:rsid w:val="00F72999"/>
    <w:rsid w:val="00F72EE4"/>
    <w:rsid w:val="00F73276"/>
    <w:rsid w:val="00F73406"/>
    <w:rsid w:val="00F73F9D"/>
    <w:rsid w:val="00F740F1"/>
    <w:rsid w:val="00F7469A"/>
    <w:rsid w:val="00F75047"/>
    <w:rsid w:val="00F753E3"/>
    <w:rsid w:val="00F754CB"/>
    <w:rsid w:val="00F75668"/>
    <w:rsid w:val="00F75A76"/>
    <w:rsid w:val="00F75CA1"/>
    <w:rsid w:val="00F7690E"/>
    <w:rsid w:val="00F7726C"/>
    <w:rsid w:val="00F77305"/>
    <w:rsid w:val="00F7733E"/>
    <w:rsid w:val="00F77726"/>
    <w:rsid w:val="00F77A9C"/>
    <w:rsid w:val="00F80334"/>
    <w:rsid w:val="00F80FCA"/>
    <w:rsid w:val="00F80FCF"/>
    <w:rsid w:val="00F8161A"/>
    <w:rsid w:val="00F8167E"/>
    <w:rsid w:val="00F81A6D"/>
    <w:rsid w:val="00F81BDF"/>
    <w:rsid w:val="00F81F4B"/>
    <w:rsid w:val="00F8229A"/>
    <w:rsid w:val="00F823F8"/>
    <w:rsid w:val="00F82609"/>
    <w:rsid w:val="00F82AFB"/>
    <w:rsid w:val="00F82BB8"/>
    <w:rsid w:val="00F82D23"/>
    <w:rsid w:val="00F82FF2"/>
    <w:rsid w:val="00F83874"/>
    <w:rsid w:val="00F845BF"/>
    <w:rsid w:val="00F85018"/>
    <w:rsid w:val="00F85060"/>
    <w:rsid w:val="00F857A0"/>
    <w:rsid w:val="00F857CE"/>
    <w:rsid w:val="00F8580B"/>
    <w:rsid w:val="00F859C5"/>
    <w:rsid w:val="00F85AFA"/>
    <w:rsid w:val="00F8609D"/>
    <w:rsid w:val="00F86456"/>
    <w:rsid w:val="00F86E95"/>
    <w:rsid w:val="00F8733E"/>
    <w:rsid w:val="00F87F17"/>
    <w:rsid w:val="00F904FA"/>
    <w:rsid w:val="00F905DC"/>
    <w:rsid w:val="00F90917"/>
    <w:rsid w:val="00F90CD2"/>
    <w:rsid w:val="00F911AA"/>
    <w:rsid w:val="00F9186D"/>
    <w:rsid w:val="00F91A8D"/>
    <w:rsid w:val="00F91CFB"/>
    <w:rsid w:val="00F91EB3"/>
    <w:rsid w:val="00F91F0A"/>
    <w:rsid w:val="00F92086"/>
    <w:rsid w:val="00F9219C"/>
    <w:rsid w:val="00F923B5"/>
    <w:rsid w:val="00F92D34"/>
    <w:rsid w:val="00F935F0"/>
    <w:rsid w:val="00F9365D"/>
    <w:rsid w:val="00F93E90"/>
    <w:rsid w:val="00F9406F"/>
    <w:rsid w:val="00F94E1F"/>
    <w:rsid w:val="00F94E4D"/>
    <w:rsid w:val="00F95849"/>
    <w:rsid w:val="00F95969"/>
    <w:rsid w:val="00F95A3D"/>
    <w:rsid w:val="00F9602D"/>
    <w:rsid w:val="00F968EE"/>
    <w:rsid w:val="00F96C8C"/>
    <w:rsid w:val="00F97739"/>
    <w:rsid w:val="00FA15AC"/>
    <w:rsid w:val="00FA17E5"/>
    <w:rsid w:val="00FA1B94"/>
    <w:rsid w:val="00FA2610"/>
    <w:rsid w:val="00FA26BA"/>
    <w:rsid w:val="00FA2B34"/>
    <w:rsid w:val="00FA2D86"/>
    <w:rsid w:val="00FA2E9B"/>
    <w:rsid w:val="00FA2E9C"/>
    <w:rsid w:val="00FA2FA5"/>
    <w:rsid w:val="00FA36B1"/>
    <w:rsid w:val="00FA3815"/>
    <w:rsid w:val="00FA388B"/>
    <w:rsid w:val="00FA433B"/>
    <w:rsid w:val="00FA513F"/>
    <w:rsid w:val="00FA58C1"/>
    <w:rsid w:val="00FA5CDA"/>
    <w:rsid w:val="00FA630D"/>
    <w:rsid w:val="00FA63D3"/>
    <w:rsid w:val="00FA64B7"/>
    <w:rsid w:val="00FA681E"/>
    <w:rsid w:val="00FA68D7"/>
    <w:rsid w:val="00FA6AD5"/>
    <w:rsid w:val="00FA70EF"/>
    <w:rsid w:val="00FA7188"/>
    <w:rsid w:val="00FA771B"/>
    <w:rsid w:val="00FB0043"/>
    <w:rsid w:val="00FB0235"/>
    <w:rsid w:val="00FB2207"/>
    <w:rsid w:val="00FB26D2"/>
    <w:rsid w:val="00FB2F06"/>
    <w:rsid w:val="00FB3789"/>
    <w:rsid w:val="00FB37C9"/>
    <w:rsid w:val="00FB37E0"/>
    <w:rsid w:val="00FB3AB8"/>
    <w:rsid w:val="00FB3CC6"/>
    <w:rsid w:val="00FB41D8"/>
    <w:rsid w:val="00FB43C3"/>
    <w:rsid w:val="00FB4652"/>
    <w:rsid w:val="00FB4657"/>
    <w:rsid w:val="00FB4672"/>
    <w:rsid w:val="00FB4FE7"/>
    <w:rsid w:val="00FB56B8"/>
    <w:rsid w:val="00FB5A4D"/>
    <w:rsid w:val="00FB5BBD"/>
    <w:rsid w:val="00FB5DE2"/>
    <w:rsid w:val="00FB5DF3"/>
    <w:rsid w:val="00FB650C"/>
    <w:rsid w:val="00FB672A"/>
    <w:rsid w:val="00FB693C"/>
    <w:rsid w:val="00FB6E98"/>
    <w:rsid w:val="00FB6FB1"/>
    <w:rsid w:val="00FB7506"/>
    <w:rsid w:val="00FC0372"/>
    <w:rsid w:val="00FC0705"/>
    <w:rsid w:val="00FC076B"/>
    <w:rsid w:val="00FC0E46"/>
    <w:rsid w:val="00FC0ED1"/>
    <w:rsid w:val="00FC13E2"/>
    <w:rsid w:val="00FC14E0"/>
    <w:rsid w:val="00FC1501"/>
    <w:rsid w:val="00FC2104"/>
    <w:rsid w:val="00FC419D"/>
    <w:rsid w:val="00FC4BBC"/>
    <w:rsid w:val="00FC4CCE"/>
    <w:rsid w:val="00FC533F"/>
    <w:rsid w:val="00FC5743"/>
    <w:rsid w:val="00FC5D2A"/>
    <w:rsid w:val="00FC5D5A"/>
    <w:rsid w:val="00FC5D70"/>
    <w:rsid w:val="00FC62BD"/>
    <w:rsid w:val="00FC6305"/>
    <w:rsid w:val="00FC63A1"/>
    <w:rsid w:val="00FC6BDD"/>
    <w:rsid w:val="00FC6F6E"/>
    <w:rsid w:val="00FC73EB"/>
    <w:rsid w:val="00FD01AD"/>
    <w:rsid w:val="00FD0AF6"/>
    <w:rsid w:val="00FD0D63"/>
    <w:rsid w:val="00FD1760"/>
    <w:rsid w:val="00FD1899"/>
    <w:rsid w:val="00FD19B5"/>
    <w:rsid w:val="00FD229D"/>
    <w:rsid w:val="00FD22EA"/>
    <w:rsid w:val="00FD26A4"/>
    <w:rsid w:val="00FD2A1A"/>
    <w:rsid w:val="00FD2BF4"/>
    <w:rsid w:val="00FD3134"/>
    <w:rsid w:val="00FD36DE"/>
    <w:rsid w:val="00FD373A"/>
    <w:rsid w:val="00FD505A"/>
    <w:rsid w:val="00FD5331"/>
    <w:rsid w:val="00FD5609"/>
    <w:rsid w:val="00FD638F"/>
    <w:rsid w:val="00FD6BB0"/>
    <w:rsid w:val="00FD7591"/>
    <w:rsid w:val="00FD759E"/>
    <w:rsid w:val="00FD77D0"/>
    <w:rsid w:val="00FD786C"/>
    <w:rsid w:val="00FD7887"/>
    <w:rsid w:val="00FD78E4"/>
    <w:rsid w:val="00FE08EE"/>
    <w:rsid w:val="00FE1AEF"/>
    <w:rsid w:val="00FE2A17"/>
    <w:rsid w:val="00FE2DE3"/>
    <w:rsid w:val="00FE38AD"/>
    <w:rsid w:val="00FE4685"/>
    <w:rsid w:val="00FE4D57"/>
    <w:rsid w:val="00FE4EB4"/>
    <w:rsid w:val="00FE5853"/>
    <w:rsid w:val="00FE5D05"/>
    <w:rsid w:val="00FE606D"/>
    <w:rsid w:val="00FE6CE1"/>
    <w:rsid w:val="00FE704A"/>
    <w:rsid w:val="00FF0357"/>
    <w:rsid w:val="00FF041C"/>
    <w:rsid w:val="00FF04E7"/>
    <w:rsid w:val="00FF102E"/>
    <w:rsid w:val="00FF168A"/>
    <w:rsid w:val="00FF1D16"/>
    <w:rsid w:val="00FF20A6"/>
    <w:rsid w:val="00FF20CD"/>
    <w:rsid w:val="00FF2B9C"/>
    <w:rsid w:val="00FF35EB"/>
    <w:rsid w:val="00FF3631"/>
    <w:rsid w:val="00FF37FB"/>
    <w:rsid w:val="00FF3AF9"/>
    <w:rsid w:val="00FF3E32"/>
    <w:rsid w:val="00FF404D"/>
    <w:rsid w:val="00FF4EF2"/>
    <w:rsid w:val="00FF5BF3"/>
    <w:rsid w:val="00FF60D7"/>
    <w:rsid w:val="00FF60D9"/>
    <w:rsid w:val="00FF61B0"/>
    <w:rsid w:val="00FF61E8"/>
    <w:rsid w:val="00FF746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695AB41"/>
  <w15:chartTrackingRefBased/>
  <w15:docId w15:val="{F96D803C-97E6-4EA4-A3EA-978C9A4D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BodyText3Char">
    <w:name w:val="Body Text 3 Char"/>
    <w:link w:val="BodyText3"/>
    <w:rsid w:val="00F35033"/>
    <w:rPr>
      <w:rFonts w:cs="EucrosiaUPC"/>
      <w:sz w:val="30"/>
      <w:szCs w:val="30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IndexHeading">
    <w:name w:val="index heading"/>
    <w:basedOn w:val="Normal"/>
    <w:next w:val="Index1"/>
    <w:semiHidden/>
    <w:rsid w:val="0031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Cordia New" w:eastAsia="MS Mincho" w:hAnsi="Cordia New" w:cs="Cordia New"/>
      <w:b/>
      <w:bCs/>
      <w:sz w:val="28"/>
      <w:szCs w:val="28"/>
      <w:lang w:val="en-GB"/>
    </w:rPr>
  </w:style>
  <w:style w:type="character" w:customStyle="1" w:styleId="Heading1Char">
    <w:name w:val="Heading 1 Char"/>
    <w:link w:val="Heading1"/>
    <w:rsid w:val="00887123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63614-8879-4A6F-A2EA-C165A3EA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8386</TotalTime>
  <Pages>1</Pages>
  <Words>13938</Words>
  <Characters>79447</Characters>
  <Application>Microsoft Office Word</Application>
  <DocSecurity>0</DocSecurity>
  <Lines>662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93199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RC</dc:creator>
  <cp:keywords/>
  <dc:description/>
  <cp:lastModifiedBy>wb</cp:lastModifiedBy>
  <cp:revision>523</cp:revision>
  <cp:lastPrinted>2020-02-21T10:38:00Z</cp:lastPrinted>
  <dcterms:created xsi:type="dcterms:W3CDTF">2017-03-07T10:57:00Z</dcterms:created>
  <dcterms:modified xsi:type="dcterms:W3CDTF">2020-02-24T06:54:00Z</dcterms:modified>
</cp:coreProperties>
</file>