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462A69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C83B71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83B71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AD0E4C">
        <w:rPr>
          <w:rFonts w:ascii="Angsana New" w:hAnsi="Angsana New" w:cs="Angsana New"/>
          <w:b/>
          <w:bCs/>
          <w:sz w:val="32"/>
          <w:szCs w:val="32"/>
        </w:rPr>
        <w:t>2</w:t>
      </w:r>
    </w:p>
    <w:p w:rsidR="00DC11FC" w:rsidRPr="00951509" w:rsidRDefault="00DC11FC" w:rsidP="00D3076E">
      <w:pPr>
        <w:numPr>
          <w:ilvl w:val="0"/>
          <w:numId w:val="1"/>
        </w:numPr>
        <w:spacing w:after="120" w:line="276" w:lineRule="auto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20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5"/>
        <w:gridCol w:w="7088"/>
      </w:tblGrid>
      <w:tr w:rsidR="00951509" w:rsidRPr="007E5AF8" w:rsidTr="00F12EAA">
        <w:trPr>
          <w:trHeight w:val="534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509" w:rsidRPr="007E5AF8" w:rsidRDefault="00951509" w:rsidP="007E5AF8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5D27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เป็นนิติบุคคลจัดตั้งขี้นตามกฎหมายไทย</w:t>
            </w:r>
          </w:p>
          <w:p w:rsidR="00951509" w:rsidRPr="007E5AF8" w:rsidRDefault="00951509" w:rsidP="0095150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:rsidTr="00F12EAA">
        <w:trPr>
          <w:trHeight w:val="687"/>
        </w:trPr>
        <w:tc>
          <w:tcPr>
            <w:tcW w:w="2115" w:type="dxa"/>
            <w:tcBorders>
              <w:top w:val="single" w:sz="4" w:space="0" w:color="auto"/>
              <w:bottom w:val="nil"/>
            </w:tcBorders>
            <w:vAlign w:val="center"/>
          </w:tcPr>
          <w:p w:rsidR="00951509" w:rsidRDefault="00951509" w:rsidP="00A65375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:rsidR="00A65375" w:rsidRPr="007E5AF8" w:rsidRDefault="00A65375" w:rsidP="00F12EAA">
            <w:pPr>
              <w:spacing w:line="276" w:lineRule="auto"/>
              <w:ind w:left="162"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7088" w:type="dxa"/>
            <w:tcBorders>
              <w:top w:val="single" w:sz="4" w:space="0" w:color="auto"/>
              <w:bottom w:val="nil"/>
            </w:tcBorders>
          </w:tcPr>
          <w:p w:rsidR="00F71BA3" w:rsidRDefault="00B358B5" w:rsidP="007E5AF8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ตำบลดงขี้เหล็ก อำเภอเมืองปราจีนบุรี จังหวัด</w:t>
            </w:r>
            <w:r w:rsidR="00951509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ปราจีนบุรี </w:t>
            </w:r>
          </w:p>
          <w:p w:rsidR="00951509" w:rsidRPr="00B358B5" w:rsidRDefault="00951509" w:rsidP="00F71BA3">
            <w:pPr>
              <w:pStyle w:val="af"/>
              <w:spacing w:line="276" w:lineRule="auto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ประเทศไทย</w:t>
            </w:r>
          </w:p>
        </w:tc>
      </w:tr>
      <w:tr w:rsidR="00951509" w:rsidRPr="007E5AF8" w:rsidTr="00A65375">
        <w:trPr>
          <w:trHeight w:val="436"/>
        </w:trPr>
        <w:tc>
          <w:tcPr>
            <w:tcW w:w="2115" w:type="dxa"/>
            <w:tcBorders>
              <w:top w:val="nil"/>
              <w:bottom w:val="nil"/>
            </w:tcBorders>
          </w:tcPr>
          <w:p w:rsidR="00951509" w:rsidRPr="007E5AF8" w:rsidRDefault="00951509" w:rsidP="00A65375">
            <w:pPr>
              <w:tabs>
                <w:tab w:val="left" w:pos="38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8" w:type="dxa"/>
            <w:tcBorders>
              <w:top w:val="nil"/>
              <w:bottom w:val="nil"/>
            </w:tcBorders>
            <w:vAlign w:val="center"/>
          </w:tcPr>
          <w:p w:rsidR="00B358B5" w:rsidRDefault="0006095A" w:rsidP="00B358B5">
            <w:pPr>
              <w:pStyle w:val="af"/>
              <w:numPr>
                <w:ilvl w:val="0"/>
                <w:numId w:val="18"/>
              </w:numPr>
              <w:spacing w:line="276" w:lineRule="auto"/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152/8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152/9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152/15 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</w:p>
          <w:p w:rsidR="00951509" w:rsidRPr="007E5AF8" w:rsidRDefault="00951509" w:rsidP="00B358B5">
            <w:pPr>
              <w:pStyle w:val="af"/>
              <w:spacing w:line="276" w:lineRule="auto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:rsidTr="00A65375">
        <w:tc>
          <w:tcPr>
            <w:tcW w:w="2115" w:type="dxa"/>
            <w:tcBorders>
              <w:bottom w:val="nil"/>
            </w:tcBorders>
            <w:vAlign w:val="center"/>
          </w:tcPr>
          <w:p w:rsidR="00951509" w:rsidRPr="007E5AF8" w:rsidRDefault="00951509" w:rsidP="00155D27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7088" w:type="dxa"/>
            <w:tcBorders>
              <w:bottom w:val="nil"/>
            </w:tcBorders>
            <w:vAlign w:val="center"/>
          </w:tcPr>
          <w:p w:rsidR="00951509" w:rsidRPr="007E5AF8" w:rsidRDefault="00951509" w:rsidP="007E5AF8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</w:t>
            </w:r>
            <w:r w:rsidR="0066449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ละประกอบแผงวงจรไฟฟ้าอิเล็กทรอนิก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:rsidTr="00F12EAA">
        <w:trPr>
          <w:trHeight w:val="715"/>
        </w:trPr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951509" w:rsidRPr="007E5AF8" w:rsidRDefault="00155D27" w:rsidP="007E5AF8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088" w:type="dxa"/>
            <w:tcBorders>
              <w:top w:val="nil"/>
              <w:bottom w:val="single" w:sz="4" w:space="0" w:color="auto"/>
            </w:tcBorders>
            <w:vAlign w:val="center"/>
          </w:tcPr>
          <w:p w:rsidR="00951509" w:rsidRPr="007E5AF8" w:rsidRDefault="00951509" w:rsidP="007E5AF8">
            <w:pPr>
              <w:pStyle w:val="af"/>
              <w:numPr>
                <w:ilvl w:val="0"/>
                <w:numId w:val="19"/>
              </w:numPr>
              <w:spacing w:line="276" w:lineRule="auto"/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ลงทุนในบริษัทร่วม และบริษัทย่อยซึ่งประกอบธุรกิจ ตามหมายเหตุประกอบงบการเงินข้อ </w:t>
            </w:r>
            <w:r w:rsidR="00E04147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8 และ 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9</w:t>
            </w:r>
          </w:p>
        </w:tc>
      </w:tr>
    </w:tbl>
    <w:p w:rsidR="00951509" w:rsidRPr="00084BBD" w:rsidRDefault="00951509" w:rsidP="00951509">
      <w:pPr>
        <w:spacing w:after="120" w:line="276" w:lineRule="auto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1045FE" w:rsidRDefault="001045FE" w:rsidP="00D70A30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:rsidR="007E5AF8" w:rsidRPr="007F336A" w:rsidRDefault="00C83B71" w:rsidP="007D7376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b/>
          <w:bCs/>
          <w:spacing w:val="-6"/>
          <w:sz w:val="12"/>
          <w:szCs w:val="12"/>
        </w:rPr>
      </w:pP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งบการเงินรวมและงบการเงินเฉพาะกิจการ ได้จัดทำขึ้นตามมาตรฐานการบัญชี</w:t>
      </w:r>
      <w:r w:rsidR="0006095A">
        <w:rPr>
          <w:rFonts w:ascii="Angsana New" w:hAnsi="Angsana New" w:cs="Angsana New" w:hint="cs"/>
          <w:spacing w:val="-6"/>
          <w:sz w:val="32"/>
          <w:szCs w:val="32"/>
          <w:cs/>
        </w:rPr>
        <w:t>และมาตรฐานการรายงานทางการเงิน</w:t>
      </w:r>
      <w:r w:rsidRPr="00C83B71">
        <w:rPr>
          <w:rFonts w:ascii="Angsana New" w:hAnsi="Angsana New" w:cs="Angsana New" w:hint="cs"/>
          <w:spacing w:val="-6"/>
          <w:sz w:val="32"/>
          <w:szCs w:val="32"/>
          <w:cs/>
        </w:rPr>
        <w:t>ที่ออกโดยสภาวิชาชีพบัญชี</w:t>
      </w:r>
      <w:r w:rsidRPr="00C83B71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ภายใต้พระราชบัญญัติ</w:t>
      </w:r>
      <w:r w:rsidRPr="00C83B71">
        <w:rPr>
          <w:rFonts w:ascii="Angsana New" w:hAnsi="Angsana New" w:cs="Angsana New" w:hint="cs"/>
          <w:spacing w:val="-6"/>
          <w:sz w:val="32"/>
          <w:szCs w:val="32"/>
          <w:cs/>
        </w:rPr>
        <w:t>วิชาชีพ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บัญชี พ.ศ. 254</w:t>
      </w:r>
      <w:r w:rsidRPr="00C83B71">
        <w:rPr>
          <w:rFonts w:ascii="Angsana New" w:hAnsi="Angsana New" w:cs="Angsana New"/>
          <w:spacing w:val="-6"/>
          <w:sz w:val="32"/>
          <w:szCs w:val="32"/>
        </w:rPr>
        <w:t xml:space="preserve">7 </w:t>
      </w:r>
      <w:r w:rsidRPr="00C83B71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พระราชบัญญัติ</w:t>
      </w:r>
      <w:r w:rsidRPr="00C83B71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บัญชี พ.ศ. 254</w:t>
      </w:r>
      <w:r w:rsidRPr="00C83B71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="00E04147" w:rsidRPr="00C83B7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E5AF8" w:rsidRPr="00C83B71">
        <w:rPr>
          <w:rFonts w:ascii="Angsana New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</w:p>
    <w:p w:rsidR="007F336A" w:rsidRPr="0006095A" w:rsidRDefault="007F336A" w:rsidP="007F336A">
      <w:pPr>
        <w:ind w:left="1134"/>
        <w:jc w:val="thaiDistribute"/>
        <w:rPr>
          <w:rFonts w:ascii="Angsana New" w:hAnsi="Angsana New" w:cs="Angsana New"/>
          <w:b/>
          <w:bCs/>
          <w:spacing w:val="-6"/>
          <w:sz w:val="16"/>
          <w:szCs w:val="16"/>
        </w:rPr>
      </w:pPr>
    </w:p>
    <w:p w:rsidR="00C83B71" w:rsidRPr="007D7376" w:rsidRDefault="00C83B71" w:rsidP="007D7376">
      <w:pPr>
        <w:numPr>
          <w:ilvl w:val="1"/>
          <w:numId w:val="1"/>
        </w:numPr>
        <w:ind w:left="1134" w:hanging="425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D7376">
        <w:rPr>
          <w:rFonts w:ascii="Angsana New" w:hAnsi="Angsana New" w:cs="Angsana New" w:hint="cs"/>
          <w:spacing w:val="-6"/>
          <w:sz w:val="32"/>
          <w:szCs w:val="32"/>
          <w:cs/>
        </w:rPr>
        <w:t>มาตรฐาน</w:t>
      </w:r>
      <w:r w:rsidR="0034575F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</w:t>
      </w:r>
      <w:r w:rsidR="00B00735">
        <w:rPr>
          <w:rFonts w:ascii="Angsana New" w:eastAsia="Calibri" w:hAnsi="Angsana New" w:cs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="00964A22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7D7376">
        <w:rPr>
          <w:rFonts w:ascii="Angsana New" w:eastAsia="Calibri" w:hAnsi="Angsana New" w:cs="Angsana New" w:hint="cs"/>
          <w:sz w:val="32"/>
          <w:szCs w:val="32"/>
          <w:cs/>
        </w:rPr>
        <w:t>ที่เริ่มมีผลบังคับใช้ในปีบัญชีปัจจุบันซึ่งบริษัทได้ปฏิบัติแล้ว ดังนี้</w:t>
      </w:r>
    </w:p>
    <w:p w:rsidR="00C83B71" w:rsidRDefault="00C83B71" w:rsidP="007D7376">
      <w:pPr>
        <w:tabs>
          <w:tab w:val="left" w:pos="709"/>
        </w:tabs>
        <w:ind w:left="993" w:right="-198" w:firstLine="141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9307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มาตรฐานการบัญชี</w:t>
      </w:r>
    </w:p>
    <w:p w:rsidR="007C3623" w:rsidRPr="00C22E4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22E47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C22E47">
        <w:rPr>
          <w:rFonts w:ascii="Angsana New" w:eastAsia="Calibri" w:hAnsi="Angsana New" w:cs="Angsana New"/>
          <w:sz w:val="32"/>
          <w:szCs w:val="32"/>
        </w:rPr>
        <w:t>1 (</w:t>
      </w:r>
      <w:r w:rsidRPr="00C22E47">
        <w:rPr>
          <w:rFonts w:ascii="Angsana New" w:eastAsia="Calibri" w:hAnsi="Angsana New" w:cs="Angsana New"/>
          <w:sz w:val="32"/>
          <w:szCs w:val="32"/>
          <w:cs/>
        </w:rPr>
        <w:t>ปรับปรุง</w:t>
      </w:r>
      <w:r w:rsidRPr="00C22E47">
        <w:rPr>
          <w:rFonts w:ascii="Angsana New" w:eastAsia="Calibri" w:hAnsi="Angsana New" w:cs="Angsana New"/>
          <w:sz w:val="32"/>
          <w:szCs w:val="32"/>
        </w:rPr>
        <w:t> 2561)</w:t>
      </w:r>
      <w:r w:rsidRPr="00C22E47">
        <w:rPr>
          <w:rFonts w:ascii="Angsana New" w:eastAsia="Calibri" w:hAnsi="Angsana New" w:cs="Angsana New"/>
          <w:sz w:val="32"/>
          <w:szCs w:val="32"/>
        </w:rPr>
        <w:tab/>
      </w:r>
      <w:r w:rsidRPr="00C22E4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C22E47">
        <w:rPr>
          <w:rFonts w:ascii="Angsana New" w:eastAsia="Calibri" w:hAnsi="Angsana New" w:cs="Angsana New"/>
          <w:sz w:val="32"/>
          <w:szCs w:val="32"/>
          <w:cs/>
        </w:rPr>
        <w:tab/>
        <w:t>การนำเสนองบการเงิน</w:t>
      </w:r>
    </w:p>
    <w:p w:rsidR="007C3623" w:rsidRPr="00F31A64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สินค้าคงเหลือ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งบกระแสเงินสด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4536" w:right="-198" w:hanging="3402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นโยบายการบัญชี การเปลี่ยนแปลงประมาณ</w:t>
      </w:r>
      <w:r w:rsidRPr="007C3623">
        <w:rPr>
          <w:rFonts w:ascii="Angsana New" w:eastAsia="Calibri" w:hAnsi="Angsana New" w:cs="Angsana New"/>
          <w:sz w:val="32"/>
          <w:szCs w:val="32"/>
          <w:cs/>
        </w:rPr>
        <w:t>การทางบัญชีและข้อผิดพลาด</w:t>
      </w:r>
    </w:p>
    <w:p w:rsidR="007C3623" w:rsidRPr="00F31A64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เหตุการณ์ภายหลังรอบระยะเวลารายงาน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12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ภาษีเงินได้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16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ที่ดิน อาคารและอุปกรณ์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สัญญาเช่า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19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ผลประโยชน์ของพนักงาน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การบัญชีสำหรับเงินอุดหนุนจากรัฐบาลและการเปิดเผยข้อมูล</w:t>
      </w:r>
    </w:p>
    <w:p w:rsidR="007C3623" w:rsidRPr="007C3623" w:rsidRDefault="007C3623" w:rsidP="007C3623">
      <w:pPr>
        <w:tabs>
          <w:tab w:val="left" w:pos="709"/>
          <w:tab w:val="left" w:pos="1560"/>
          <w:tab w:val="left" w:pos="3969"/>
          <w:tab w:val="left" w:pos="4536"/>
        </w:tabs>
        <w:ind w:left="1134" w:right="-198" w:firstLine="3402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เกี่ยวกับความช่วยเหลือจากรัฐบาล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ฉบับที่ 21 (ปรับปรุง</w:t>
      </w:r>
      <w:r w:rsidRPr="00F31A64">
        <w:rPr>
          <w:rFonts w:ascii="Angsana New" w:eastAsia="Calibri" w:hAnsi="Angsana New" w:cs="Angsana New"/>
          <w:sz w:val="32"/>
          <w:szCs w:val="32"/>
        </w:rPr>
        <w:t> 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31A64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>)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 w:cs="Angsana New"/>
          <w:sz w:val="32"/>
          <w:szCs w:val="32"/>
          <w:cs/>
        </w:rPr>
        <w:tab/>
        <w:t>ผลกระทบจากการเปลี่ยนแปลงของอัตราแลกเปลี่ยน</w:t>
      </w:r>
    </w:p>
    <w:p w:rsidR="007C3623" w:rsidRPr="007C3623" w:rsidRDefault="007C3623" w:rsidP="007C3623">
      <w:pPr>
        <w:tabs>
          <w:tab w:val="left" w:pos="709"/>
          <w:tab w:val="left" w:pos="1560"/>
          <w:tab w:val="left" w:pos="3969"/>
          <w:tab w:val="left" w:pos="4536"/>
        </w:tabs>
        <w:ind w:left="1134" w:right="-198" w:firstLine="3402"/>
        <w:jc w:val="both"/>
        <w:rPr>
          <w:rFonts w:ascii="Angsana New" w:eastAsia="Calibri" w:hAnsi="Angsana New" w:cs="Angsana New"/>
          <w:sz w:val="32"/>
          <w:szCs w:val="32"/>
        </w:rPr>
      </w:pPr>
      <w:r w:rsidRPr="00F31A64">
        <w:rPr>
          <w:rFonts w:ascii="Angsana New" w:eastAsia="Calibri" w:hAnsi="Angsana New" w:cs="Angsana New"/>
          <w:sz w:val="32"/>
          <w:szCs w:val="32"/>
          <w:cs/>
        </w:rPr>
        <w:t>เงินตราต่างประเทศ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23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ต้นทุนการกู้ยืม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24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pacing w:val="-8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26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</w:r>
      <w:r w:rsidRPr="007C3623">
        <w:rPr>
          <w:rFonts w:ascii="Angsana New" w:eastAsia="Calibri" w:hAnsi="Angsana New" w:cs="Angsana New"/>
          <w:spacing w:val="-8"/>
          <w:sz w:val="32"/>
          <w:szCs w:val="32"/>
          <w:cs/>
        </w:rPr>
        <w:t>การบัญชีและการรายงานโครงการผลประโยชน์เมื่อออกจากงาน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งบการเงินเฉพาะกิจการ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28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เงินลงทุนในบริษัทร่วม และการร่วมค้า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การรายงานทางการเงินในสภาพเศรษฐกิจที่เงินเฟ้อรุนแรง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33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กำไรต่อหุ้น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34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การรายงานทางการเงินระหว่างกาล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36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การด้อยค่าของสินทรัพย์</w:t>
      </w:r>
    </w:p>
    <w:p w:rsidR="00472F3E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4536" w:right="-198" w:hanging="340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37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ประมาณการห</w:t>
      </w:r>
      <w:r>
        <w:rPr>
          <w:rFonts w:ascii="Angsana New" w:eastAsia="Calibri" w:hAnsi="Angsana New" w:cs="Angsana New"/>
          <w:sz w:val="32"/>
          <w:szCs w:val="32"/>
          <w:cs/>
        </w:rPr>
        <w:t>นี้สิน</w:t>
      </w:r>
      <w:r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หนี้สินที่อาจเกิดขึ้นและสินทรัพย์ที่</w:t>
      </w:r>
    </w:p>
    <w:p w:rsidR="007C3623" w:rsidRPr="007C3623" w:rsidRDefault="007C3623" w:rsidP="00472F3E">
      <w:pPr>
        <w:tabs>
          <w:tab w:val="left" w:pos="709"/>
          <w:tab w:val="left" w:pos="1560"/>
          <w:tab w:val="left" w:pos="3969"/>
          <w:tab w:val="left" w:pos="4536"/>
        </w:tabs>
        <w:ind w:left="4536" w:right="-198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อาจเกิดขึ้น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38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40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อสังหาริมทรัพย์เพื่อการลงทุน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41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เกษตรกรรม</w:t>
      </w:r>
    </w:p>
    <w:p w:rsidR="007C3623" w:rsidRPr="007C3623" w:rsidRDefault="007C3623" w:rsidP="007C3623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12"/>
          <w:szCs w:val="12"/>
        </w:rPr>
      </w:pPr>
    </w:p>
    <w:p w:rsidR="007C3623" w:rsidRPr="00D60817" w:rsidRDefault="007C3623" w:rsidP="00FB49A2">
      <w:pPr>
        <w:tabs>
          <w:tab w:val="left" w:pos="709"/>
        </w:tabs>
        <w:ind w:left="993" w:right="-198" w:firstLine="141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60817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</w:t>
      </w:r>
      <w:r w:rsidRPr="00FB49A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</w:t>
      </w:r>
      <w:r w:rsidRPr="00D60817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รายงานทางการเงิน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="00100C99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การ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นำมาตรฐานการรายงานทางการเงินมาใช้เป็นครั้งแรก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2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การจ่ายโดยใช้หุ้นเป็นเกณฑ์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3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การรวมธุรกิจ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D60817">
        <w:rPr>
          <w:rFonts w:ascii="Angsana New" w:eastAsia="Calibri" w:hAnsi="Angsana New" w:cs="Angsana New"/>
          <w:sz w:val="32"/>
          <w:szCs w:val="32"/>
        </w:rPr>
        <w:t>4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 xml:space="preserve"> (ปรับปรุง 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/>
          <w:sz w:val="32"/>
          <w:szCs w:val="32"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สัญญาประกันภัย</w:t>
      </w:r>
    </w:p>
    <w:p w:rsidR="007C3623" w:rsidRPr="007C3623" w:rsidRDefault="007C3623" w:rsidP="005B3370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pacing w:val="-10"/>
          <w:sz w:val="32"/>
          <w:szCs w:val="32"/>
        </w:rPr>
      </w:pPr>
      <w:r w:rsidRPr="005B3370">
        <w:rPr>
          <w:rFonts w:ascii="Angsana New" w:eastAsia="Calibri" w:hAnsi="Angsana New" w:cs="Angsana New"/>
          <w:sz w:val="32"/>
          <w:szCs w:val="32"/>
          <w:cs/>
        </w:rPr>
        <w:t>ฉบับ</w:t>
      </w:r>
      <w:r w:rsidRPr="007C3623">
        <w:rPr>
          <w:rFonts w:ascii="Angsana New" w:eastAsia="Calibri" w:hAnsi="Angsana New" w:cs="Angsana New"/>
          <w:spacing w:val="-10"/>
          <w:sz w:val="32"/>
          <w:szCs w:val="32"/>
          <w:cs/>
        </w:rPr>
        <w:t xml:space="preserve">ที่ 5 </w:t>
      </w:r>
      <w:r w:rsidR="005B3370">
        <w:rPr>
          <w:rFonts w:ascii="Angsana New" w:eastAsia="Calibri" w:hAnsi="Angsana New" w:cs="Angsana New" w:hint="cs"/>
          <w:spacing w:val="-10"/>
          <w:sz w:val="32"/>
          <w:szCs w:val="32"/>
          <w:cs/>
        </w:rPr>
        <w:t xml:space="preserve"> </w:t>
      </w:r>
      <w:r w:rsidRPr="007C3623">
        <w:rPr>
          <w:rFonts w:ascii="Angsana New" w:eastAsia="Calibri" w:hAnsi="Angsana New" w:cs="Angsana New"/>
          <w:spacing w:val="-10"/>
          <w:sz w:val="32"/>
          <w:szCs w:val="32"/>
          <w:cs/>
        </w:rPr>
        <w:t>(ปรับปรุง</w:t>
      </w:r>
      <w:r w:rsidRPr="007C3623">
        <w:rPr>
          <w:rFonts w:ascii="Angsana New" w:eastAsia="Calibri" w:hAnsi="Angsana New" w:cs="Angsana New"/>
          <w:spacing w:val="-10"/>
          <w:sz w:val="32"/>
          <w:szCs w:val="32"/>
        </w:rPr>
        <w:t> </w:t>
      </w:r>
      <w:r w:rsidRPr="007C3623">
        <w:rPr>
          <w:rFonts w:ascii="Angsana New" w:eastAsia="Calibri" w:hAnsi="Angsana New" w:cs="Angsana New"/>
          <w:spacing w:val="-10"/>
          <w:sz w:val="32"/>
          <w:szCs w:val="32"/>
          <w:cs/>
        </w:rPr>
        <w:t>25</w:t>
      </w:r>
      <w:r w:rsidRPr="007C3623">
        <w:rPr>
          <w:rFonts w:ascii="Angsana New" w:eastAsia="Calibri" w:hAnsi="Angsana New" w:cs="Angsana New" w:hint="cs"/>
          <w:spacing w:val="-10"/>
          <w:sz w:val="32"/>
          <w:szCs w:val="32"/>
          <w:cs/>
        </w:rPr>
        <w:t>61</w:t>
      </w:r>
      <w:r w:rsidRPr="007C3623">
        <w:rPr>
          <w:rFonts w:ascii="Angsana New" w:eastAsia="Calibri" w:hAnsi="Angsana New" w:cs="Angsana New"/>
          <w:spacing w:val="-10"/>
          <w:sz w:val="32"/>
          <w:szCs w:val="32"/>
          <w:cs/>
        </w:rPr>
        <w:t>)</w:t>
      </w:r>
      <w:r w:rsidRPr="007C3623">
        <w:rPr>
          <w:rFonts w:ascii="Angsana New" w:eastAsia="Calibri" w:hAnsi="Angsana New" w:cs="Angsana New" w:hint="cs"/>
          <w:spacing w:val="-10"/>
          <w:sz w:val="32"/>
          <w:szCs w:val="32"/>
          <w:cs/>
        </w:rPr>
        <w:tab/>
      </w:r>
      <w:r w:rsidRPr="007C3623">
        <w:rPr>
          <w:rFonts w:ascii="Angsana New" w:eastAsia="Calibri" w:hAnsi="Angsana New" w:cs="Angsana New"/>
          <w:spacing w:val="-10"/>
          <w:sz w:val="32"/>
          <w:szCs w:val="32"/>
          <w:cs/>
        </w:rPr>
        <w:t>เรื่อง</w:t>
      </w:r>
      <w:r w:rsidRPr="007C3623">
        <w:rPr>
          <w:rFonts w:ascii="Angsana New" w:eastAsia="Calibri" w:hAnsi="Angsana New" w:cs="Angsana New"/>
          <w:spacing w:val="-10"/>
          <w:sz w:val="32"/>
          <w:szCs w:val="32"/>
          <w:cs/>
        </w:rPr>
        <w:tab/>
        <w:t>สินทรัพย์ไม่หมุนเวียนที่ถือไว้เพื่อขายและการดำเนินงานที่ยกเลิก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6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การสำรวจและประเมินค่าแหล่งทรัพยากรแร่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8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ส่วนงานดำเนินงาน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งบการเงินรวม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11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การร่วมการงาน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lastRenderedPageBreak/>
        <w:t>ฉบับที่ 12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การเปิดเผยข้อมูลเกี่ยวกับส่วนได้เสียในกิจการอื่น</w:t>
      </w:r>
    </w:p>
    <w:p w:rsid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13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การวัดมูลค่ายุติธรรม</w:t>
      </w:r>
    </w:p>
    <w:p w:rsidR="007C3623" w:rsidRPr="00D60817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  <w:cs/>
        </w:rPr>
        <w:t xml:space="preserve">ฉบับที่ </w:t>
      </w:r>
      <w:r w:rsidRPr="007C3623">
        <w:rPr>
          <w:rFonts w:ascii="Angsana New" w:eastAsia="Calibri" w:hAnsi="Angsana New" w:cs="Angsana New"/>
          <w:sz w:val="32"/>
          <w:szCs w:val="32"/>
        </w:rPr>
        <w:t>15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8B60B4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รายได้จากสัญญาที่ทำกับลูกค้า</w:t>
      </w:r>
    </w:p>
    <w:p w:rsidR="007C3623" w:rsidRPr="008A2A0F" w:rsidRDefault="007C3623" w:rsidP="007C3623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16"/>
          <w:szCs w:val="16"/>
          <w:highlight w:val="yellow"/>
        </w:rPr>
      </w:pPr>
    </w:p>
    <w:p w:rsidR="007C3623" w:rsidRPr="00D60817" w:rsidRDefault="007C3623" w:rsidP="00FB49A2">
      <w:pPr>
        <w:tabs>
          <w:tab w:val="left" w:pos="709"/>
        </w:tabs>
        <w:ind w:left="993" w:right="-198" w:firstLine="141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D60817">
        <w:rPr>
          <w:rFonts w:ascii="Angsana New" w:eastAsia="Calibri" w:hAnsi="Angsana New" w:cs="Angsana New"/>
          <w:b/>
          <w:bCs/>
          <w:sz w:val="32"/>
          <w:szCs w:val="32"/>
          <w:cs/>
        </w:rPr>
        <w:t>การ</w:t>
      </w:r>
      <w:r w:rsidRPr="00FB49A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ตีความ</w:t>
      </w:r>
      <w:r w:rsidRPr="00D60817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มาตรฐานการบัญชี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4536" w:right="-198" w:hanging="3402"/>
        <w:jc w:val="both"/>
        <w:rPr>
          <w:rFonts w:ascii="Angsana New" w:eastAsia="Calibri" w:hAnsi="Angsana New" w:cs="Angsana New"/>
          <w:sz w:val="32"/>
          <w:szCs w:val="32"/>
        </w:rPr>
      </w:pPr>
      <w:r w:rsidRPr="00D60817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D60817">
        <w:rPr>
          <w:rFonts w:ascii="Angsana New" w:eastAsia="Calibri" w:hAnsi="Angsana New" w:cs="Angsana New"/>
          <w:sz w:val="32"/>
          <w:szCs w:val="32"/>
        </w:rPr>
        <w:t> 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25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>6</w:t>
      </w:r>
      <w:r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>)</w:t>
      </w:r>
      <w:r w:rsidRPr="00D60817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 w:cs="Angsana New"/>
          <w:sz w:val="32"/>
          <w:szCs w:val="32"/>
          <w:cs/>
        </w:rPr>
        <w:tab/>
        <w:t>ความช่วยเหลือจากรัฐบาล-กรณีที่ไม่มีความเกี่ยวข้องอย่างเฉพาะ</w:t>
      </w:r>
      <w:r w:rsidRPr="007C3623">
        <w:rPr>
          <w:rFonts w:ascii="Angsana New" w:eastAsia="Calibri" w:hAnsi="Angsana New" w:cs="Angsana New"/>
          <w:sz w:val="32"/>
          <w:szCs w:val="32"/>
          <w:cs/>
        </w:rPr>
        <w:t>เจาะจงกับกิจกรรมดำเนินงาน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15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สัญญาเช่าดำเนินงาน-สิ่งจูงใจที่ให้แก่ผู้เช่า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4536" w:right="-198" w:hanging="3402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25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</w:r>
      <w:r w:rsidRPr="007C3623">
        <w:rPr>
          <w:rFonts w:ascii="Angsana New" w:eastAsia="Calibri" w:hAnsi="Angsana New" w:cs="Angsana New"/>
          <w:sz w:val="32"/>
          <w:szCs w:val="32"/>
          <w:cs/>
        </w:rPr>
        <w:t>ภาษีเงินได้-การเปลี่ยนแปลงสถานภาพทางภาษีของกิจการหรือของผู้ถือหุ้น</w:t>
      </w:r>
    </w:p>
    <w:p w:rsidR="007C3623" w:rsidRP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27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</w:t>
      </w:r>
      <w:r w:rsidRPr="00A231CC">
        <w:rPr>
          <w:rFonts w:ascii="Angsana New" w:eastAsia="Calibri" w:hAnsi="Angsana New" w:cs="Angsana New"/>
          <w:sz w:val="32"/>
          <w:szCs w:val="32"/>
        </w:rPr>
        <w:t>561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การประเมินเนื้อหาสัญญาเช่าที่ทำขึ้นตามรูปแบบกฎหมาย</w:t>
      </w:r>
    </w:p>
    <w:p w:rsidR="007C3623" w:rsidRPr="00A231CC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29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/>
          <w:sz w:val="32"/>
          <w:szCs w:val="32"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</w:r>
      <w:r w:rsidRPr="007C3623">
        <w:rPr>
          <w:rFonts w:ascii="Angsana New" w:eastAsia="Calibri" w:hAnsi="Angsana New" w:cs="Angsana New"/>
          <w:sz w:val="32"/>
          <w:szCs w:val="32"/>
          <w:cs/>
        </w:rPr>
        <w:t>การเปิดเผยข้อมูลของข้อตกลงสัมปทานบริการ</w:t>
      </w:r>
    </w:p>
    <w:p w:rsidR="007C3623" w:rsidRPr="00A231CC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32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</w:t>
      </w:r>
      <w:r w:rsidRPr="00A231CC">
        <w:rPr>
          <w:rFonts w:ascii="Angsana New" w:eastAsia="Calibri" w:hAnsi="Angsana New" w:cs="Angsana New"/>
          <w:sz w:val="32"/>
          <w:szCs w:val="32"/>
        </w:rPr>
        <w:t>561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สินทรัพย์ไม่มีตัวตน-ต้นทุนเว็บไซต์</w:t>
      </w:r>
    </w:p>
    <w:p w:rsidR="007C3623" w:rsidRPr="00A231CC" w:rsidRDefault="007C3623" w:rsidP="007C3623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16"/>
          <w:szCs w:val="16"/>
        </w:rPr>
      </w:pPr>
    </w:p>
    <w:p w:rsidR="007C3623" w:rsidRPr="00A231CC" w:rsidRDefault="007C3623" w:rsidP="00FB49A2">
      <w:pPr>
        <w:tabs>
          <w:tab w:val="left" w:pos="709"/>
        </w:tabs>
        <w:ind w:left="993" w:right="-198" w:firstLine="141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31CC">
        <w:rPr>
          <w:rFonts w:ascii="Angsana New" w:eastAsia="Calibri" w:hAnsi="Angsana New" w:cs="Angsana New"/>
          <w:b/>
          <w:bCs/>
          <w:sz w:val="32"/>
          <w:szCs w:val="32"/>
          <w:cs/>
        </w:rPr>
        <w:t>การ</w:t>
      </w:r>
      <w:r w:rsidRPr="00FB49A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ตีความ</w:t>
      </w:r>
      <w:r w:rsidRPr="00A231CC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มาตรฐานการรายงานทางการเงิน</w:t>
      </w:r>
    </w:p>
    <w:p w:rsidR="007C3623" w:rsidRPr="00A231CC" w:rsidRDefault="007C3623" w:rsidP="00F12EAA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7C3623" w:rsidRPr="00A231CC" w:rsidRDefault="007C3623" w:rsidP="007C3623">
      <w:pPr>
        <w:tabs>
          <w:tab w:val="left" w:pos="709"/>
          <w:tab w:val="left" w:pos="1560"/>
          <w:tab w:val="left" w:pos="3969"/>
          <w:tab w:val="left" w:pos="4536"/>
        </w:tabs>
        <w:ind w:left="1134" w:right="-198" w:firstLine="3402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และหนี้สินที่มีลักษณะคล้ายคลึงกัน</w:t>
      </w:r>
    </w:p>
    <w:p w:rsidR="007C3623" w:rsidRPr="00A231CC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4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</w:r>
      <w:r w:rsidRPr="007C3623">
        <w:rPr>
          <w:rFonts w:ascii="Angsana New" w:eastAsia="Calibri" w:hAnsi="Angsana New" w:cs="Angsana New"/>
          <w:sz w:val="32"/>
          <w:szCs w:val="32"/>
          <w:cs/>
        </w:rPr>
        <w:t>การประเมินว่าข้อตกลงประกอบด้วยสัญญาเช่า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หรือไม่</w:t>
      </w:r>
    </w:p>
    <w:p w:rsidR="007C3623" w:rsidRDefault="007C3623" w:rsidP="007C3623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5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>6</w:t>
      </w:r>
      <w:r>
        <w:rPr>
          <w:rFonts w:ascii="Angsana New" w:eastAsia="Calibri" w:hAnsi="Angsana New" w:cs="Angsana New" w:hint="cs"/>
          <w:sz w:val="32"/>
          <w:szCs w:val="32"/>
          <w:cs/>
        </w:rPr>
        <w:t>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สิทธิในส่วนได้เสียจากกองทุนการรื้อถอน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การบูรณะและ</w:t>
      </w:r>
    </w:p>
    <w:p w:rsidR="007C3623" w:rsidRPr="00A231CC" w:rsidRDefault="007C3623" w:rsidP="007C3623">
      <w:pPr>
        <w:tabs>
          <w:tab w:val="left" w:pos="709"/>
          <w:tab w:val="left" w:pos="1560"/>
          <w:tab w:val="left" w:pos="3969"/>
          <w:tab w:val="left" w:pos="4536"/>
        </w:tabs>
        <w:ind w:left="1134" w:right="-198" w:firstLine="3402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การปรับปรุงสภาพแวดล้อม</w:t>
      </w:r>
    </w:p>
    <w:p w:rsidR="007C3623" w:rsidRPr="00A231CC" w:rsidRDefault="007C3623" w:rsidP="00F12EAA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7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การปรับปรุงย้อนหลังภายใต้มาตรฐานการบัญชีฉบับที่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29</w:t>
      </w:r>
    </w:p>
    <w:p w:rsidR="007C3623" w:rsidRPr="00A231CC" w:rsidRDefault="007C3623" w:rsidP="002D5A96">
      <w:pPr>
        <w:tabs>
          <w:tab w:val="left" w:pos="1440"/>
          <w:tab w:val="left" w:pos="4253"/>
        </w:tabs>
        <w:ind w:left="4536" w:right="-104"/>
        <w:rPr>
          <w:rFonts w:ascii="Angsana New" w:eastAsia="Calibri" w:hAnsi="Angsana New" w:cs="Angsana New"/>
          <w:sz w:val="32"/>
          <w:szCs w:val="32"/>
          <w:cs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(ปรับปรุง 25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 เรื่อง</w:t>
      </w:r>
      <w:r w:rsidR="0006095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การรายงานทางการเงินในสภาพเศรษฐกิจที่เงินเฟ้อรุนแรง</w:t>
      </w:r>
    </w:p>
    <w:p w:rsidR="007C3623" w:rsidRPr="00A231CC" w:rsidRDefault="007C3623" w:rsidP="002D5A96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10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>การรายงานทาง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การเงินระหว่างกาลและการด้อยค่า</w:t>
      </w:r>
    </w:p>
    <w:p w:rsidR="007C3623" w:rsidRPr="00A231CC" w:rsidRDefault="007C3623" w:rsidP="002D5A96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12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 xml:space="preserve">)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ข้อตกลงสัมปทานบริการ</w:t>
      </w:r>
    </w:p>
    <w:p w:rsidR="007C3623" w:rsidRPr="00F12EAA" w:rsidRDefault="007C3623" w:rsidP="00F12EAA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4554" w:right="-180" w:hanging="3420"/>
        <w:rPr>
          <w:rFonts w:ascii="Angsana New" w:eastAsia="Calibri" w:hAnsi="Angsana New" w:cs="Angsana New"/>
          <w:sz w:val="32"/>
          <w:szCs w:val="32"/>
        </w:rPr>
      </w:pPr>
      <w:r w:rsidRPr="00F12EAA">
        <w:rPr>
          <w:rFonts w:ascii="Angsana New" w:eastAsia="Calibri" w:hAnsi="Angsana New" w:cs="Angsana New"/>
          <w:sz w:val="32"/>
          <w:szCs w:val="32"/>
          <w:cs/>
        </w:rPr>
        <w:t>ฉบับที่ 14 (ปรับปรุง</w:t>
      </w:r>
      <w:r w:rsidRPr="00F12EAA">
        <w:rPr>
          <w:rFonts w:ascii="Angsana New" w:eastAsia="Calibri" w:hAnsi="Angsana New" w:cs="Angsana New"/>
          <w:sz w:val="32"/>
          <w:szCs w:val="32"/>
        </w:rPr>
        <w:t> 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12EAA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)</w:t>
      </w:r>
      <w:r w:rsidRPr="00F12EAA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F12EAA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ab/>
        <w:t>ข้อจำกัดสินทรัพย์ตามโครงการผลประโยชน์</w:t>
      </w:r>
      <w:r w:rsidRPr="00F12EA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ข้อกำหนดเงินทุนขั้นต่ำและปฏิสัมพันธ์ของรายการเหล่านี้สำหรับมาตรฐานการบัญช</w:t>
      </w:r>
      <w:r w:rsidRPr="00F12EAA">
        <w:rPr>
          <w:rFonts w:ascii="Angsana New" w:eastAsia="Calibri" w:hAnsi="Angsana New" w:cs="Angsana New" w:hint="cs"/>
          <w:sz w:val="32"/>
          <w:szCs w:val="32"/>
          <w:cs/>
        </w:rPr>
        <w:t>ี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ฉบับที่</w:t>
      </w:r>
      <w:r w:rsidRPr="00F12EAA">
        <w:rPr>
          <w:rFonts w:ascii="Angsana New" w:eastAsia="Calibri" w:hAnsi="Angsana New" w:cs="Angsana New"/>
          <w:sz w:val="32"/>
          <w:szCs w:val="32"/>
        </w:rPr>
        <w:t> 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19</w:t>
      </w:r>
      <w:r w:rsidRPr="00F12EAA">
        <w:rPr>
          <w:rFonts w:ascii="Angsana New" w:eastAsia="Calibri" w:hAnsi="Angsana New" w:cs="Angsana New"/>
          <w:sz w:val="32"/>
          <w:szCs w:val="32"/>
        </w:rPr>
        <w:t> 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F12EAA">
        <w:rPr>
          <w:rFonts w:ascii="Angsana New" w:eastAsia="Calibri" w:hAnsi="Angsana New" w:cs="Angsana New"/>
          <w:sz w:val="32"/>
          <w:szCs w:val="32"/>
        </w:rPr>
        <w:t> 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25</w:t>
      </w:r>
      <w:r w:rsidRPr="00F12EAA">
        <w:rPr>
          <w:rFonts w:ascii="Angsana New" w:eastAsia="Calibri" w:hAnsi="Angsana New" w:cs="Angsana New" w:hint="cs"/>
          <w:sz w:val="32"/>
          <w:szCs w:val="32"/>
          <w:cs/>
        </w:rPr>
        <w:t>61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)</w:t>
      </w:r>
      <w:r w:rsidRPr="00F12EA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F12EAA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F12EAA">
        <w:rPr>
          <w:rFonts w:ascii="Angsana New" w:eastAsia="Calibri" w:hAnsi="Angsana New" w:cs="Angsana New"/>
          <w:sz w:val="32"/>
          <w:szCs w:val="32"/>
          <w:cs/>
        </w:rPr>
        <w:t>ผลประโยชน์ของพนักงาน</w:t>
      </w:r>
    </w:p>
    <w:p w:rsidR="007C3623" w:rsidRPr="00A231CC" w:rsidRDefault="007C3623" w:rsidP="002D5A96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17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/>
          <w:sz w:val="32"/>
          <w:szCs w:val="32"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การจ่ายสินทรัพย์ที่ไม่ใช่เงินสดให้เจ้าของ</w:t>
      </w:r>
    </w:p>
    <w:p w:rsidR="007C3623" w:rsidRPr="00A231CC" w:rsidRDefault="007C3623" w:rsidP="002D5A96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eastAsia="Calibri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20 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/>
          <w:sz w:val="32"/>
          <w:szCs w:val="32"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ต้นทุนการเปิดหน้าดินในช่วงการผลิตสำหรับเหมืองผิวดิน</w:t>
      </w:r>
    </w:p>
    <w:p w:rsidR="0044717C" w:rsidRPr="00F12EAA" w:rsidRDefault="007C3623" w:rsidP="002D5A96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198" w:firstLine="141"/>
        <w:jc w:val="both"/>
        <w:rPr>
          <w:rFonts w:ascii="Angsana New" w:hAnsi="Angsana New" w:cs="Angsana New"/>
          <w:sz w:val="32"/>
          <w:szCs w:val="32"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ฉบับที่ 21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(ปรับปรุง</w:t>
      </w:r>
      <w:r w:rsidRPr="00A231CC">
        <w:rPr>
          <w:rFonts w:ascii="Angsana New" w:eastAsia="Calibri" w:hAnsi="Angsana New" w:cs="Angsana New"/>
          <w:sz w:val="32"/>
          <w:szCs w:val="32"/>
        </w:rPr>
        <w:t> 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25</w:t>
      </w:r>
      <w:r w:rsidRPr="00A231CC">
        <w:rPr>
          <w:rFonts w:ascii="Angsana New" w:eastAsia="Calibri" w:hAnsi="Angsana New" w:cs="Angsana New"/>
          <w:sz w:val="32"/>
          <w:szCs w:val="32"/>
        </w:rPr>
        <w:t>61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)</w:t>
      </w:r>
      <w:r w:rsidRPr="00A231CC">
        <w:rPr>
          <w:rFonts w:ascii="Angsana New" w:eastAsia="Calibri" w:hAnsi="Angsana New" w:cs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ab/>
        <w:t>เงินที่นำส่งรัฐ</w:t>
      </w:r>
    </w:p>
    <w:p w:rsidR="00F12EAA" w:rsidRDefault="00F12EAA" w:rsidP="00F12EAA">
      <w:pPr>
        <w:numPr>
          <w:ilvl w:val="0"/>
          <w:numId w:val="22"/>
        </w:numPr>
        <w:tabs>
          <w:tab w:val="left" w:pos="709"/>
          <w:tab w:val="left" w:pos="1560"/>
          <w:tab w:val="left" w:pos="3969"/>
          <w:tab w:val="left" w:pos="4536"/>
        </w:tabs>
        <w:ind w:left="993" w:right="-360" w:firstLine="141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 xml:space="preserve">ฉบับที่ </w:t>
      </w:r>
      <w:r>
        <w:rPr>
          <w:rFonts w:ascii="Angsana New" w:eastAsia="Calibri" w:hAnsi="Angsana New" w:cs="Angsana New"/>
          <w:sz w:val="32"/>
          <w:szCs w:val="32"/>
        </w:rPr>
        <w:t>22</w:t>
      </w:r>
      <w:r>
        <w:rPr>
          <w:rFonts w:ascii="Angsana New" w:eastAsia="Calibri" w:hAnsi="Angsana New" w:cs="Angsana New"/>
          <w:sz w:val="32"/>
          <w:szCs w:val="32"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เรื่อง</w:t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รายการที่เป็นเงินตราต่างประเทศและสิ่งตอบแทนจ่ายล่วงหน้า</w:t>
      </w:r>
    </w:p>
    <w:p w:rsidR="002D5A96" w:rsidRPr="007C3623" w:rsidRDefault="002D5A96" w:rsidP="002D5A96">
      <w:pPr>
        <w:tabs>
          <w:tab w:val="left" w:pos="709"/>
          <w:tab w:val="left" w:pos="1560"/>
          <w:tab w:val="left" w:pos="3969"/>
          <w:tab w:val="left" w:pos="4536"/>
        </w:tabs>
        <w:ind w:left="1134" w:right="-198"/>
        <w:jc w:val="both"/>
        <w:rPr>
          <w:rFonts w:ascii="Angsana New" w:hAnsi="Angsana New" w:cs="Angsana New"/>
          <w:sz w:val="32"/>
          <w:szCs w:val="32"/>
          <w:cs/>
        </w:rPr>
      </w:pPr>
    </w:p>
    <w:p w:rsidR="00C83B71" w:rsidRDefault="00C83B71" w:rsidP="008E2EF4">
      <w:pPr>
        <w:tabs>
          <w:tab w:val="left" w:pos="1440"/>
          <w:tab w:val="left" w:pos="5220"/>
          <w:tab w:val="left" w:pos="5760"/>
        </w:tabs>
        <w:ind w:left="1134" w:right="-104"/>
        <w:jc w:val="thaiDistribute"/>
        <w:rPr>
          <w:rFonts w:ascii="Angsana New" w:hAnsi="Angsana New" w:cs="Angsana New"/>
          <w:sz w:val="32"/>
          <w:szCs w:val="32"/>
        </w:rPr>
      </w:pPr>
      <w:r w:rsidRPr="00F4085C">
        <w:rPr>
          <w:rFonts w:ascii="Angsana New" w:hAnsi="Angsana New" w:cs="Angsana New" w:hint="cs"/>
          <w:sz w:val="32"/>
          <w:szCs w:val="32"/>
          <w:cs/>
        </w:rPr>
        <w:lastRenderedPageBreak/>
        <w:t>มาตรฐานการรายงานทางการเงิน และการตีความมาตรฐานการรายงานทางการเงินข้างต้น ไม่มีผลกระทบอย่างเป็นสาระสำคัญต่องบการเงินนี้</w:t>
      </w:r>
      <w:r w:rsidRPr="00F4085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4085C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F12EAA" w:rsidRPr="00F12EAA" w:rsidRDefault="00F12EAA" w:rsidP="0044717C">
      <w:pPr>
        <w:tabs>
          <w:tab w:val="left" w:pos="1440"/>
          <w:tab w:val="left" w:pos="5220"/>
          <w:tab w:val="left" w:pos="5760"/>
        </w:tabs>
        <w:ind w:left="1134" w:right="-104"/>
        <w:rPr>
          <w:rFonts w:ascii="Angsana New" w:hAnsi="Angsana New" w:cs="Angsana New"/>
        </w:rPr>
      </w:pPr>
    </w:p>
    <w:p w:rsidR="00C83B71" w:rsidRPr="00F12EAA" w:rsidRDefault="00C83B71" w:rsidP="001C5797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12EAA">
        <w:rPr>
          <w:rFonts w:ascii="Angsana New" w:hAnsi="Angsana New" w:cs="Angsana New" w:hint="cs"/>
          <w:spacing w:val="-6"/>
          <w:sz w:val="32"/>
          <w:szCs w:val="32"/>
          <w:cs/>
        </w:rPr>
        <w:t>สภาวิชาชีพบัญชีได้ประกาศใช้มาตรฐานการ</w:t>
      </w:r>
      <w:r w:rsidR="00E96C7C" w:rsidRPr="00F12EAA">
        <w:rPr>
          <w:rFonts w:ascii="Angsana New" w:hAnsi="Angsana New" w:cs="Angsana New" w:hint="cs"/>
          <w:spacing w:val="-6"/>
          <w:sz w:val="32"/>
          <w:szCs w:val="32"/>
          <w:cs/>
        </w:rPr>
        <w:t>รายงานทางการเงินและการตีความมาตรฐาน</w:t>
      </w:r>
      <w:r w:rsidR="00771A0E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="00E96C7C" w:rsidRPr="00F12EAA">
        <w:rPr>
          <w:rFonts w:ascii="Angsana New" w:hAnsi="Angsana New" w:cs="Angsana New" w:hint="cs"/>
          <w:spacing w:val="-6"/>
          <w:sz w:val="32"/>
          <w:szCs w:val="32"/>
          <w:cs/>
        </w:rPr>
        <w:t>รายงานทางการเงินฉบับใหม่และฉบับปรับปรุง</w:t>
      </w:r>
    </w:p>
    <w:p w:rsidR="00C83B71" w:rsidRPr="00C22E47" w:rsidRDefault="00C83B71" w:rsidP="001C5797">
      <w:pPr>
        <w:tabs>
          <w:tab w:val="left" w:pos="1440"/>
          <w:tab w:val="left" w:pos="5220"/>
          <w:tab w:val="left" w:pos="5760"/>
        </w:tabs>
        <w:ind w:left="1134" w:right="-1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22E47">
        <w:rPr>
          <w:rFonts w:ascii="Angsana New" w:hAnsi="Angsana New" w:cs="Angsana New"/>
          <w:sz w:val="32"/>
          <w:szCs w:val="32"/>
          <w:cs/>
        </w:rPr>
        <w:t>ให้ถือปฏิบัติกับงบการเงิน</w:t>
      </w:r>
      <w:r w:rsidR="00E96C7C">
        <w:rPr>
          <w:rFonts w:ascii="Angsana New" w:hAnsi="Angsana New" w:cs="Angsana New" w:hint="cs"/>
          <w:sz w:val="32"/>
          <w:szCs w:val="32"/>
          <w:cs/>
        </w:rPr>
        <w:t>ที่มีรอบระยะเวลา</w:t>
      </w:r>
      <w:r w:rsidRPr="00C22E47">
        <w:rPr>
          <w:rFonts w:ascii="Angsana New" w:hAnsi="Angsana New" w:cs="Angsana New"/>
          <w:sz w:val="32"/>
          <w:szCs w:val="32"/>
          <w:cs/>
        </w:rPr>
        <w:t>บัญช</w:t>
      </w:r>
      <w:r w:rsidRPr="00C22E47">
        <w:rPr>
          <w:rFonts w:ascii="Angsana New" w:hAnsi="Angsana New" w:cs="Angsana New" w:hint="cs"/>
          <w:sz w:val="32"/>
          <w:szCs w:val="32"/>
          <w:cs/>
        </w:rPr>
        <w:t>ี</w:t>
      </w:r>
      <w:r w:rsidRPr="00C22E47">
        <w:rPr>
          <w:rFonts w:ascii="Angsana New" w:hAnsi="Angsana New" w:cs="Angsana New"/>
          <w:sz w:val="32"/>
          <w:szCs w:val="32"/>
          <w:cs/>
        </w:rPr>
        <w:t xml:space="preserve">ที่เริ่มในหรือหลังวันที่ </w:t>
      </w:r>
      <w:r w:rsidRPr="00C22E47">
        <w:rPr>
          <w:rFonts w:ascii="Angsana New" w:hAnsi="Angsana New" w:cs="Angsana New"/>
          <w:sz w:val="32"/>
          <w:szCs w:val="32"/>
        </w:rPr>
        <w:t>1</w:t>
      </w:r>
      <w:r w:rsidRPr="00C22E47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C22E47">
        <w:rPr>
          <w:rFonts w:ascii="Angsana New" w:hAnsi="Angsana New" w:cs="Angsana New"/>
          <w:sz w:val="32"/>
          <w:szCs w:val="32"/>
        </w:rPr>
        <w:t>256</w:t>
      </w:r>
      <w:r w:rsidR="00472F3E">
        <w:rPr>
          <w:rFonts w:ascii="Angsana New" w:hAnsi="Angsana New" w:cs="Angsana New"/>
          <w:sz w:val="32"/>
          <w:szCs w:val="32"/>
        </w:rPr>
        <w:t>3</w:t>
      </w:r>
      <w:r w:rsidRPr="00C22E47">
        <w:rPr>
          <w:rFonts w:ascii="Angsana New" w:hAnsi="Angsana New" w:cs="Angsana New"/>
          <w:sz w:val="32"/>
          <w:szCs w:val="32"/>
        </w:rPr>
        <w:t xml:space="preserve"> </w:t>
      </w:r>
      <w:r w:rsidR="00E96C7C">
        <w:rPr>
          <w:rFonts w:ascii="Angsana New" w:hAnsi="Angsana New" w:cs="Angsana New" w:hint="cs"/>
          <w:sz w:val="32"/>
          <w:szCs w:val="32"/>
          <w:cs/>
        </w:rPr>
        <w:t>โดยมีมาตรฐาน</w:t>
      </w:r>
      <w:r w:rsidR="00771A0E">
        <w:rPr>
          <w:rFonts w:ascii="Angsana New" w:hAnsi="Angsana New" w:cs="Angsana New" w:hint="cs"/>
          <w:sz w:val="32"/>
          <w:szCs w:val="32"/>
          <w:cs/>
        </w:rPr>
        <w:t>การ</w:t>
      </w:r>
      <w:r w:rsidR="00E96C7C"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99576E">
        <w:rPr>
          <w:rFonts w:ascii="Angsana New" w:hAnsi="Angsana New" w:cs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="00DE1F4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6C7C">
        <w:rPr>
          <w:rFonts w:ascii="Angsana New" w:hAnsi="Angsana New" w:cs="Angsana New" w:hint="cs"/>
          <w:sz w:val="32"/>
          <w:szCs w:val="32"/>
          <w:cs/>
        </w:rPr>
        <w:t xml:space="preserve">ที่เริ่มนำมาปฏิบัติเป็นครั้งแรก จำนวน </w:t>
      </w:r>
      <w:r w:rsidR="00E96C7C">
        <w:rPr>
          <w:rFonts w:ascii="Angsana New" w:hAnsi="Angsana New" w:cs="Angsana New"/>
          <w:sz w:val="32"/>
          <w:szCs w:val="32"/>
        </w:rPr>
        <w:t xml:space="preserve">7 </w:t>
      </w:r>
      <w:r w:rsidR="00E96C7C">
        <w:rPr>
          <w:rFonts w:ascii="Angsana New" w:hAnsi="Angsana New" w:cs="Angsana New" w:hint="cs"/>
          <w:sz w:val="32"/>
          <w:szCs w:val="32"/>
          <w:cs/>
        </w:rPr>
        <w:t>ฉบับ</w:t>
      </w:r>
    </w:p>
    <w:p w:rsidR="00C83B71" w:rsidRPr="00C22E47" w:rsidRDefault="00C83B71" w:rsidP="00FB49A2">
      <w:pPr>
        <w:tabs>
          <w:tab w:val="left" w:pos="709"/>
        </w:tabs>
        <w:ind w:left="993" w:right="-198" w:firstLine="141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22E4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มาตรฐานการบัญชี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72F3E">
        <w:rPr>
          <w:rFonts w:ascii="Angsana New" w:eastAsia="Calibri" w:hAnsi="Angsana New"/>
          <w:sz w:val="32"/>
          <w:szCs w:val="32"/>
          <w:cs/>
        </w:rPr>
        <w:t xml:space="preserve">ฉบับที่ </w:t>
      </w:r>
      <w:r w:rsidRPr="00472F3E">
        <w:rPr>
          <w:rFonts w:ascii="Angsana New" w:eastAsia="Calibri" w:hAnsi="Angsana New"/>
          <w:sz w:val="32"/>
          <w:szCs w:val="32"/>
        </w:rPr>
        <w:t>1</w:t>
      </w:r>
      <w:r w:rsidRPr="00472F3E">
        <w:rPr>
          <w:rFonts w:ascii="Angsana New" w:eastAsia="Calibri" w:hAnsi="Angsana New"/>
          <w:sz w:val="32"/>
          <w:szCs w:val="32"/>
        </w:rPr>
        <w:tab/>
      </w:r>
      <w:r w:rsidRPr="00472F3E">
        <w:rPr>
          <w:rFonts w:ascii="Angsana New" w:eastAsia="Calibri" w:hAnsi="Angsana New"/>
          <w:sz w:val="32"/>
          <w:szCs w:val="32"/>
          <w:cs/>
        </w:rPr>
        <w:t>เรื่อง</w:t>
      </w:r>
      <w:r w:rsidRPr="00472F3E">
        <w:rPr>
          <w:rFonts w:ascii="Angsana New" w:eastAsia="Calibri" w:hAnsi="Angsana New"/>
          <w:sz w:val="32"/>
          <w:szCs w:val="32"/>
          <w:cs/>
        </w:rPr>
        <w:tab/>
        <w:t>การนำเสนองบการเงิน</w:t>
      </w:r>
    </w:p>
    <w:p w:rsidR="00C83B71" w:rsidRPr="00F31A64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/>
          <w:sz w:val="32"/>
          <w:szCs w:val="32"/>
          <w:cs/>
        </w:rPr>
        <w:t>ฉบับที่ 2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สินค้าคงเหลือ</w:t>
      </w:r>
    </w:p>
    <w:p w:rsidR="00C83B71" w:rsidRPr="00472F3E" w:rsidRDefault="00E96C7C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ฉบับที่ 7 </w:t>
      </w:r>
      <w:r w:rsidR="00C83B71" w:rsidRPr="00F31A64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="00C83B71" w:rsidRPr="00F31A64">
        <w:rPr>
          <w:rFonts w:ascii="Angsana New" w:eastAsia="Calibri" w:hAnsi="Angsana New"/>
          <w:sz w:val="32"/>
          <w:szCs w:val="32"/>
          <w:cs/>
        </w:rPr>
        <w:tab/>
        <w:t>งบกระแสเงินสด</w:t>
      </w:r>
    </w:p>
    <w:p w:rsidR="00C83B71" w:rsidRPr="00F12EAA" w:rsidRDefault="00C83B71" w:rsidP="00F12EAA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left="4536" w:right="-198" w:hanging="3402"/>
        <w:jc w:val="both"/>
        <w:rPr>
          <w:rFonts w:ascii="Angsana New" w:eastAsia="Calibri" w:hAnsi="Angsana New"/>
          <w:sz w:val="32"/>
          <w:szCs w:val="32"/>
        </w:rPr>
      </w:pPr>
      <w:r w:rsidRPr="00F12EAA">
        <w:rPr>
          <w:rFonts w:ascii="Angsana New" w:eastAsia="Calibri" w:hAnsi="Angsana New"/>
          <w:sz w:val="32"/>
          <w:szCs w:val="32"/>
          <w:cs/>
        </w:rPr>
        <w:t>ฉบับที่ 8</w:t>
      </w:r>
      <w:r w:rsidRPr="00F12EAA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F12EAA">
        <w:rPr>
          <w:rFonts w:ascii="Angsana New" w:eastAsia="Calibri" w:hAnsi="Angsana New"/>
          <w:sz w:val="32"/>
          <w:szCs w:val="32"/>
          <w:cs/>
        </w:rPr>
        <w:tab/>
        <w:t>นโยบายการบัญชี การเปลี่ยนแปลงประมาณการทางบัญชีและข้อผิดพลาด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F31A64">
        <w:rPr>
          <w:rFonts w:ascii="Angsana New" w:eastAsia="Calibri" w:hAnsi="Angsana New"/>
          <w:sz w:val="32"/>
          <w:szCs w:val="32"/>
          <w:cs/>
        </w:rPr>
        <w:t>ฉบับที่ 10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เหตุการณ์ภายหลังรอบระยะเวลารายงาน</w:t>
      </w:r>
    </w:p>
    <w:p w:rsidR="00C83B71" w:rsidRPr="00F31A64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F31A64">
        <w:rPr>
          <w:rFonts w:ascii="Angsana New" w:eastAsia="Calibri" w:hAnsi="Angsana New"/>
          <w:sz w:val="32"/>
          <w:szCs w:val="32"/>
          <w:cs/>
        </w:rPr>
        <w:t>ฉบับที่ 12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ภาษีเงินได้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F31A64">
        <w:rPr>
          <w:rFonts w:ascii="Angsana New" w:eastAsia="Calibri" w:hAnsi="Angsana New"/>
          <w:sz w:val="32"/>
          <w:szCs w:val="32"/>
          <w:cs/>
        </w:rPr>
        <w:t>ฉบับที่ 16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ที่ดิน อาคารและอุปกรณ์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F31A64">
        <w:rPr>
          <w:rFonts w:ascii="Angsana New" w:eastAsia="Calibri" w:hAnsi="Angsana New"/>
          <w:sz w:val="32"/>
          <w:szCs w:val="32"/>
          <w:cs/>
        </w:rPr>
        <w:t>ฉบับที่ 19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ผลประโยชน์ของพนักงาน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F31A64">
        <w:rPr>
          <w:rFonts w:ascii="Angsana New" w:eastAsia="Calibri" w:hAnsi="Angsana New"/>
          <w:sz w:val="32"/>
          <w:szCs w:val="32"/>
          <w:cs/>
        </w:rPr>
        <w:t>ฉบับที่</w:t>
      </w:r>
      <w:r w:rsidR="00FB49A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FB49A2">
        <w:rPr>
          <w:rFonts w:ascii="Angsana New" w:eastAsia="Calibri" w:hAnsi="Angsana New"/>
          <w:sz w:val="32"/>
          <w:szCs w:val="32"/>
        </w:rPr>
        <w:t>20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การบัญชีสำหรับเงินอุดหนุนจากรัฐบาลและการเปิดเผยข้อมูล</w:t>
      </w:r>
    </w:p>
    <w:p w:rsidR="00C83B71" w:rsidRPr="00472F3E" w:rsidRDefault="00C83B71" w:rsidP="00472F3E">
      <w:pPr>
        <w:pStyle w:val="af"/>
        <w:tabs>
          <w:tab w:val="left" w:pos="709"/>
          <w:tab w:val="left" w:pos="1560"/>
          <w:tab w:val="left" w:pos="3969"/>
          <w:tab w:val="left" w:pos="4536"/>
        </w:tabs>
        <w:ind w:left="1494" w:right="-198" w:firstLine="3042"/>
        <w:jc w:val="both"/>
        <w:rPr>
          <w:rFonts w:ascii="Angsana New" w:eastAsia="Calibri" w:hAnsi="Angsana New"/>
          <w:sz w:val="32"/>
          <w:szCs w:val="32"/>
        </w:rPr>
      </w:pPr>
      <w:r w:rsidRPr="00F31A64">
        <w:rPr>
          <w:rFonts w:ascii="Angsana New" w:eastAsia="Calibri" w:hAnsi="Angsana New"/>
          <w:sz w:val="32"/>
          <w:szCs w:val="32"/>
          <w:cs/>
        </w:rPr>
        <w:t>เกี่ยวกับความช่วยเหลือจากรัฐบาล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F31A64">
        <w:rPr>
          <w:rFonts w:ascii="Angsana New" w:eastAsia="Calibri" w:hAnsi="Angsana New"/>
          <w:sz w:val="32"/>
          <w:szCs w:val="32"/>
          <w:cs/>
        </w:rPr>
        <w:t>ฉบับที่ 21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F31A64">
        <w:rPr>
          <w:rFonts w:ascii="Angsana New" w:eastAsia="Calibri" w:hAnsi="Angsana New"/>
          <w:sz w:val="32"/>
          <w:szCs w:val="32"/>
          <w:cs/>
        </w:rPr>
        <w:tab/>
        <w:t>ผลกระทบจากการเปลี่ยนแปลงของอัตราแลกเปลี่ยน</w:t>
      </w:r>
    </w:p>
    <w:p w:rsidR="00C83B71" w:rsidRPr="00472F3E" w:rsidRDefault="00C83B71" w:rsidP="00472F3E">
      <w:pPr>
        <w:pStyle w:val="af"/>
        <w:tabs>
          <w:tab w:val="left" w:pos="709"/>
          <w:tab w:val="left" w:pos="1560"/>
          <w:tab w:val="left" w:pos="3969"/>
          <w:tab w:val="left" w:pos="4536"/>
        </w:tabs>
        <w:ind w:left="1494" w:right="-198" w:firstLine="3042"/>
        <w:jc w:val="both"/>
        <w:rPr>
          <w:rFonts w:ascii="Angsana New" w:eastAsia="Calibri" w:hAnsi="Angsana New"/>
          <w:sz w:val="32"/>
          <w:szCs w:val="32"/>
        </w:rPr>
      </w:pPr>
      <w:r w:rsidRPr="00F31A64">
        <w:rPr>
          <w:rFonts w:ascii="Angsana New" w:eastAsia="Calibri" w:hAnsi="Angsana New"/>
          <w:sz w:val="32"/>
          <w:szCs w:val="32"/>
          <w:cs/>
        </w:rPr>
        <w:t>เงินตราต่างประเทศ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23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ต้นทุนการกู้ยืม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24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การเปิดเผยข้อมูลเกี่ยวกับบุคคลหรือกิจการที่เกี่ยวข้องกัน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pacing w:val="-8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26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</w:r>
      <w:r w:rsidRPr="00472F3E">
        <w:rPr>
          <w:rFonts w:ascii="Angsana New" w:eastAsia="Calibri" w:hAnsi="Angsana New"/>
          <w:spacing w:val="-8"/>
          <w:sz w:val="32"/>
          <w:szCs w:val="32"/>
          <w:cs/>
        </w:rPr>
        <w:t>การบัญชีและการรายงานโครงการผลประโยชน์เมื่อออกจากงาน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27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งบการเงินเฉพาะกิจการ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28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เงินลงทุนในบริษัทร่วม และการร่วมค้า</w:t>
      </w:r>
    </w:p>
    <w:p w:rsidR="00C83B71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29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การรายงานทางการเงินในสภาพเศรษฐกิจที่เงินเฟ้อรุนแรง</w:t>
      </w:r>
    </w:p>
    <w:p w:rsidR="00472F3E" w:rsidRPr="00D60817" w:rsidRDefault="00EF5CA8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ฉบับที่ 32 </w:t>
      </w:r>
      <w:r w:rsidR="00E96C7C">
        <w:rPr>
          <w:rFonts w:ascii="Angsana New" w:eastAsia="Calibri" w:hAnsi="Angsana New" w:hint="cs"/>
          <w:sz w:val="32"/>
          <w:szCs w:val="32"/>
          <w:cs/>
        </w:rPr>
        <w:t xml:space="preserve">(เริ่มใช้ปี </w:t>
      </w:r>
      <w:r w:rsidR="00E96C7C">
        <w:rPr>
          <w:rFonts w:ascii="Angsana New" w:eastAsia="Calibri" w:hAnsi="Angsana New"/>
          <w:sz w:val="32"/>
          <w:szCs w:val="32"/>
        </w:rPr>
        <w:t>2563</w:t>
      </w:r>
      <w:r w:rsidR="00E96C7C">
        <w:rPr>
          <w:rFonts w:ascii="Angsana New" w:eastAsia="Calibri" w:hAnsi="Angsana New" w:hint="cs"/>
          <w:sz w:val="32"/>
          <w:szCs w:val="32"/>
          <w:cs/>
        </w:rPr>
        <w:t>)</w:t>
      </w:r>
      <w:r w:rsidR="00472F3E">
        <w:rPr>
          <w:rFonts w:ascii="Angsana New" w:eastAsia="Calibri" w:hAnsi="Angsana New" w:hint="cs"/>
          <w:sz w:val="32"/>
          <w:szCs w:val="32"/>
          <w:cs/>
        </w:rPr>
        <w:tab/>
        <w:t>เรื่อง</w:t>
      </w:r>
      <w:r w:rsidR="00472F3E">
        <w:rPr>
          <w:rFonts w:ascii="Angsana New" w:eastAsia="Calibri" w:hAnsi="Angsana New" w:hint="cs"/>
          <w:sz w:val="32"/>
          <w:szCs w:val="32"/>
          <w:cs/>
        </w:rPr>
        <w:tab/>
        <w:t>การแสดงรายการเครื่องมือทางการเงิน</w:t>
      </w:r>
    </w:p>
    <w:p w:rsidR="00C83B71" w:rsidRPr="00472F3E" w:rsidRDefault="00E96C7C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ฉบับที่ 33 </w:t>
      </w:r>
      <w:r w:rsidR="00C83B71"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="00C83B71" w:rsidRPr="00D60817">
        <w:rPr>
          <w:rFonts w:ascii="Angsana New" w:eastAsia="Calibri" w:hAnsi="Angsana New"/>
          <w:sz w:val="32"/>
          <w:szCs w:val="32"/>
          <w:cs/>
        </w:rPr>
        <w:tab/>
        <w:t>กำไรต่อหุ้น</w:t>
      </w:r>
    </w:p>
    <w:p w:rsidR="00C83B71" w:rsidRPr="00472F3E" w:rsidRDefault="00E96C7C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ฉบับที่ 34 </w:t>
      </w:r>
      <w:r w:rsidR="00C83B71"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="00C83B71" w:rsidRPr="00D60817">
        <w:rPr>
          <w:rFonts w:ascii="Angsana New" w:eastAsia="Calibri" w:hAnsi="Angsana New"/>
          <w:sz w:val="32"/>
          <w:szCs w:val="32"/>
          <w:cs/>
        </w:rPr>
        <w:tab/>
      </w:r>
      <w:r w:rsidR="00C83B71" w:rsidRPr="00D60817">
        <w:rPr>
          <w:rFonts w:ascii="Angsana New" w:eastAsia="Calibri" w:hAnsi="Angsana New" w:hint="cs"/>
          <w:sz w:val="32"/>
          <w:szCs w:val="32"/>
          <w:cs/>
        </w:rPr>
        <w:t>การรายงานทางการเงินระหว่างกาล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36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การด้อยค่าของสินทรัพย์</w:t>
      </w:r>
    </w:p>
    <w:p w:rsidR="00C83B71" w:rsidRPr="0088533C" w:rsidRDefault="00C83B71" w:rsidP="0088533C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pacing w:val="-16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37</w:t>
      </w:r>
      <w:r w:rsidRPr="00D60817">
        <w:rPr>
          <w:rFonts w:ascii="Angsana New" w:eastAsia="Calibri" w:hAnsi="Angsana New"/>
          <w:sz w:val="32"/>
          <w:szCs w:val="32"/>
          <w:cs/>
        </w:rPr>
        <w:tab/>
      </w:r>
      <w:r w:rsidRPr="0088533C">
        <w:rPr>
          <w:rFonts w:ascii="Angsana New" w:eastAsia="Calibri" w:hAnsi="Angsana New"/>
          <w:spacing w:val="-16"/>
          <w:sz w:val="32"/>
          <w:szCs w:val="32"/>
          <w:cs/>
        </w:rPr>
        <w:t>เรื่อง</w:t>
      </w:r>
      <w:r w:rsidRPr="0088533C">
        <w:rPr>
          <w:rFonts w:ascii="Angsana New" w:eastAsia="Calibri" w:hAnsi="Angsana New"/>
          <w:spacing w:val="-16"/>
          <w:sz w:val="32"/>
          <w:szCs w:val="32"/>
          <w:cs/>
        </w:rPr>
        <w:tab/>
      </w:r>
      <w:r w:rsidRPr="0088533C">
        <w:rPr>
          <w:rFonts w:ascii="Angsana New" w:eastAsia="Calibri" w:hAnsi="Angsana New"/>
          <w:spacing w:val="-14"/>
          <w:sz w:val="32"/>
          <w:szCs w:val="32"/>
          <w:cs/>
        </w:rPr>
        <w:t>ประมาณการหนี้สิน หนี้สินที่อาจเกิดขึ้นและสินทรัพย์</w:t>
      </w:r>
      <w:r w:rsidR="00F12EAA" w:rsidRPr="0088533C">
        <w:rPr>
          <w:rFonts w:ascii="Angsana New" w:eastAsia="Calibri" w:hAnsi="Angsana New"/>
          <w:spacing w:val="-14"/>
          <w:sz w:val="32"/>
          <w:szCs w:val="32"/>
          <w:cs/>
        </w:rPr>
        <w:t>ที่</w:t>
      </w:r>
      <w:r w:rsidRPr="0088533C">
        <w:rPr>
          <w:rFonts w:ascii="Angsana New" w:eastAsia="Calibri" w:hAnsi="Angsana New"/>
          <w:spacing w:val="-14"/>
          <w:sz w:val="32"/>
          <w:szCs w:val="32"/>
          <w:cs/>
        </w:rPr>
        <w:t>อาจเกิดขึ้น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lastRenderedPageBreak/>
        <w:t>ฉบับที่ 38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สินทรัพย์ไม่มีตัวตน</w:t>
      </w:r>
    </w:p>
    <w:p w:rsidR="00C83B71" w:rsidRPr="00472F3E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40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อสังหาริมทรัพย์เพื่อการลงทุน</w:t>
      </w:r>
    </w:p>
    <w:p w:rsidR="00C83B71" w:rsidRPr="00D60817" w:rsidRDefault="00C83B71" w:rsidP="00472F3E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41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เกษตรกรรม</w:t>
      </w:r>
    </w:p>
    <w:p w:rsidR="00C83B71" w:rsidRPr="001831A5" w:rsidRDefault="00C83B71" w:rsidP="00C83B71">
      <w:pPr>
        <w:tabs>
          <w:tab w:val="left" w:pos="709"/>
        </w:tabs>
        <w:ind w:right="-198"/>
        <w:jc w:val="both"/>
        <w:rPr>
          <w:rFonts w:ascii="Angsana New" w:hAnsi="Angsana New" w:cs="Angsana New"/>
          <w:b/>
          <w:bCs/>
          <w:spacing w:val="-6"/>
          <w:sz w:val="4"/>
          <w:szCs w:val="4"/>
        </w:rPr>
      </w:pPr>
    </w:p>
    <w:p w:rsidR="00C83B71" w:rsidRPr="00D60817" w:rsidRDefault="00C83B71" w:rsidP="00FB49A2">
      <w:pPr>
        <w:tabs>
          <w:tab w:val="left" w:pos="709"/>
        </w:tabs>
        <w:ind w:left="993" w:right="-198" w:firstLine="141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FB49A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มาตรฐานก</w:t>
      </w:r>
      <w:r w:rsidRPr="00D60817">
        <w:rPr>
          <w:rFonts w:ascii="Angsana New" w:eastAsia="Calibri" w:hAnsi="Angsana New" w:cs="Angsana New"/>
          <w:b/>
          <w:bCs/>
          <w:sz w:val="32"/>
          <w:szCs w:val="32"/>
          <w:cs/>
        </w:rPr>
        <w:t>ารรายงานทางการเงิน</w:t>
      </w:r>
    </w:p>
    <w:p w:rsidR="00C83B71" w:rsidRPr="00D60817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 xml:space="preserve">ฉบับที่ </w:t>
      </w:r>
      <w:r w:rsidRPr="00D60817">
        <w:rPr>
          <w:rFonts w:ascii="Angsana New" w:eastAsia="Calibri" w:hAnsi="Angsana New" w:hint="cs"/>
          <w:sz w:val="32"/>
          <w:szCs w:val="32"/>
          <w:cs/>
        </w:rPr>
        <w:t>1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การ</w:t>
      </w:r>
      <w:r w:rsidRPr="00D60817">
        <w:rPr>
          <w:rFonts w:ascii="Angsana New" w:eastAsia="Calibri" w:hAnsi="Angsana New" w:hint="cs"/>
          <w:sz w:val="32"/>
          <w:szCs w:val="32"/>
          <w:cs/>
        </w:rPr>
        <w:t>นำมาตรฐานการรายงานทางการเงินมาใช้เป็นครั้งแรก</w:t>
      </w:r>
    </w:p>
    <w:p w:rsidR="00C83B71" w:rsidRPr="00D60817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2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การจ่ายโดยใช้หุ้นเป็นเกณฑ์</w:t>
      </w:r>
    </w:p>
    <w:p w:rsidR="00C83B71" w:rsidRPr="00D60817" w:rsidRDefault="00E96C7C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ฉบับที่ 3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C83B71"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C83B71" w:rsidRPr="00D60817">
        <w:rPr>
          <w:rFonts w:ascii="Angsana New" w:eastAsia="Calibri" w:hAnsi="Angsana New"/>
          <w:sz w:val="32"/>
          <w:szCs w:val="32"/>
          <w:cs/>
        </w:rPr>
        <w:t>การรวมธุรกิจ</w:t>
      </w:r>
    </w:p>
    <w:p w:rsidR="00C83B71" w:rsidRPr="00D60817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 xml:space="preserve">ฉบับที่ </w:t>
      </w:r>
      <w:r w:rsidRPr="00D60817">
        <w:rPr>
          <w:rFonts w:ascii="Angsana New" w:eastAsia="Calibri" w:hAnsi="Angsana New"/>
          <w:sz w:val="32"/>
          <w:szCs w:val="32"/>
        </w:rPr>
        <w:t>4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</w:rPr>
        <w:t xml:space="preserve">  </w:t>
      </w:r>
      <w:r w:rsidRPr="00D60817">
        <w:rPr>
          <w:rFonts w:ascii="Angsana New" w:eastAsia="Calibri" w:hAnsi="Angsana New"/>
          <w:sz w:val="32"/>
          <w:szCs w:val="32"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สัญญาประกันภัย</w:t>
      </w:r>
    </w:p>
    <w:p w:rsidR="00C83B71" w:rsidRPr="00EF5CA8" w:rsidRDefault="00C83B71" w:rsidP="00EF5CA8">
      <w:pPr>
        <w:pStyle w:val="af"/>
        <w:numPr>
          <w:ilvl w:val="0"/>
          <w:numId w:val="24"/>
        </w:numPr>
        <w:tabs>
          <w:tab w:val="left" w:pos="709"/>
          <w:tab w:val="left" w:pos="1484"/>
          <w:tab w:val="left" w:pos="3969"/>
          <w:tab w:val="left" w:pos="4536"/>
        </w:tabs>
        <w:ind w:left="4536" w:right="-198" w:hanging="3402"/>
        <w:rPr>
          <w:rFonts w:ascii="Angsana New" w:eastAsia="Calibri" w:hAnsi="Angsana New"/>
          <w:spacing w:val="-10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5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</w:r>
      <w:r w:rsidRPr="00EF5CA8">
        <w:rPr>
          <w:rFonts w:ascii="Angsana New" w:eastAsia="Calibri" w:hAnsi="Angsana New"/>
          <w:spacing w:val="-10"/>
          <w:sz w:val="32"/>
          <w:szCs w:val="32"/>
          <w:cs/>
        </w:rPr>
        <w:t>สินทรัพย์ไม่หมุนเวียนที่ถือไว้เพื่อขายและการดำเนินงานที่ยกเลิก</w:t>
      </w:r>
    </w:p>
    <w:p w:rsidR="00C83B71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6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การสำรวจและประเมินค่าแหล่งทรัพยากรแร่</w:t>
      </w:r>
    </w:p>
    <w:p w:rsidR="00EF5CA8" w:rsidRPr="00D60817" w:rsidRDefault="00EF5CA8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>ฉบับที่ 7</w:t>
      </w:r>
      <w:r w:rsidR="00702DF7">
        <w:rPr>
          <w:rFonts w:ascii="Angsana New" w:eastAsia="Calibri" w:hAnsi="Angsana New" w:hint="cs"/>
          <w:sz w:val="32"/>
          <w:szCs w:val="32"/>
          <w:cs/>
        </w:rPr>
        <w:t xml:space="preserve"> (เริ่มใช้ปี </w:t>
      </w:r>
      <w:r w:rsidR="00702DF7">
        <w:rPr>
          <w:rFonts w:ascii="Angsana New" w:eastAsia="Calibri" w:hAnsi="Angsana New"/>
          <w:sz w:val="32"/>
          <w:szCs w:val="32"/>
        </w:rPr>
        <w:t>2563)</w:t>
      </w:r>
      <w:r>
        <w:rPr>
          <w:rFonts w:ascii="Angsana New" w:eastAsia="Calibri" w:hAnsi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Pr="00EF5CA8">
        <w:rPr>
          <w:rFonts w:ascii="Angsana New" w:eastAsia="Calibri" w:hAnsi="Angsana New"/>
          <w:sz w:val="32"/>
          <w:szCs w:val="32"/>
          <w:cs/>
        </w:rPr>
        <w:t>การเปิดเผยข้อมูลเครื่องมือทางการเงิน</w:t>
      </w:r>
    </w:p>
    <w:p w:rsidR="00C83B71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8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ส่วนงานดำเนินงาน</w:t>
      </w:r>
    </w:p>
    <w:p w:rsidR="00441804" w:rsidRPr="00441804" w:rsidRDefault="00441804" w:rsidP="0044180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441804">
        <w:rPr>
          <w:rFonts w:ascii="Angsana New" w:eastAsia="Calibri" w:hAnsi="Angsana New"/>
          <w:sz w:val="32"/>
          <w:szCs w:val="32"/>
          <w:cs/>
        </w:rPr>
        <w:t>ฉบับที่ 9</w:t>
      </w:r>
      <w:r w:rsidR="00702DF7">
        <w:rPr>
          <w:rFonts w:ascii="Angsana New" w:eastAsia="Calibri" w:hAnsi="Angsana New" w:hint="cs"/>
          <w:sz w:val="32"/>
          <w:szCs w:val="32"/>
          <w:cs/>
        </w:rPr>
        <w:t xml:space="preserve"> (เริ่มใช้ปี </w:t>
      </w:r>
      <w:r w:rsidR="00702DF7">
        <w:rPr>
          <w:rFonts w:ascii="Angsana New" w:eastAsia="Calibri" w:hAnsi="Angsana New"/>
          <w:sz w:val="32"/>
          <w:szCs w:val="32"/>
        </w:rPr>
        <w:t>2563)</w:t>
      </w:r>
      <w:r w:rsidRPr="00441804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441804">
        <w:rPr>
          <w:rFonts w:ascii="Angsana New" w:eastAsia="Calibri" w:hAnsi="Angsana New"/>
          <w:sz w:val="32"/>
          <w:szCs w:val="32"/>
          <w:cs/>
        </w:rPr>
        <w:tab/>
        <w:t>เครื่องมือทางการเงิน</w:t>
      </w:r>
    </w:p>
    <w:p w:rsidR="00C83B71" w:rsidRPr="00D60817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10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งบการเงินรวม</w:t>
      </w:r>
    </w:p>
    <w:p w:rsidR="00C83B71" w:rsidRPr="00D60817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11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การร่วมการงาน</w:t>
      </w:r>
    </w:p>
    <w:p w:rsidR="00C83B71" w:rsidRPr="00D60817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12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การเปิดเผยข้อมูลเกี่ยวกับส่วนได้เสียในกิจการอื่น</w:t>
      </w:r>
    </w:p>
    <w:p w:rsidR="00C83B71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13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การวัดมูลค่ายุติธรรม</w:t>
      </w:r>
    </w:p>
    <w:p w:rsidR="00C83B71" w:rsidRDefault="00C83B71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sz w:val="32"/>
          <w:szCs w:val="32"/>
          <w:lang w:eastAsia="zh-CN"/>
        </w:rPr>
        <w:t>15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>รายได้จากสัญญาที่ทำกับลูกค้า</w:t>
      </w:r>
    </w:p>
    <w:p w:rsidR="00441804" w:rsidRPr="00D60817" w:rsidRDefault="00441804" w:rsidP="008B60B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 xml:space="preserve">ฉบับที่ 16 </w:t>
      </w:r>
      <w:r w:rsidR="00702DF7">
        <w:rPr>
          <w:rFonts w:ascii="Angsana New" w:eastAsia="Calibri" w:hAnsi="Angsana New" w:hint="cs"/>
          <w:sz w:val="32"/>
          <w:szCs w:val="32"/>
          <w:cs/>
        </w:rPr>
        <w:t xml:space="preserve">(เริ่มใช้ปี </w:t>
      </w:r>
      <w:r w:rsidR="00702DF7">
        <w:rPr>
          <w:rFonts w:ascii="Angsana New" w:eastAsia="Calibri" w:hAnsi="Angsana New"/>
          <w:sz w:val="32"/>
          <w:szCs w:val="32"/>
        </w:rPr>
        <w:t>2563)</w:t>
      </w:r>
      <w:r>
        <w:rPr>
          <w:rFonts w:ascii="Angsana New" w:eastAsia="Calibri" w:hAnsi="Angsana New" w:hint="cs"/>
          <w:sz w:val="32"/>
          <w:szCs w:val="32"/>
          <w:cs/>
        </w:rPr>
        <w:tab/>
        <w:t>เรื่อง</w:t>
      </w:r>
      <w:r>
        <w:rPr>
          <w:rFonts w:ascii="Angsana New" w:eastAsia="Calibri" w:hAnsi="Angsana New" w:hint="cs"/>
          <w:sz w:val="32"/>
          <w:szCs w:val="32"/>
          <w:cs/>
        </w:rPr>
        <w:tab/>
        <w:t>สัญญาเช่า</w:t>
      </w:r>
    </w:p>
    <w:p w:rsidR="00C83B71" w:rsidRPr="001831A5" w:rsidRDefault="00C83B71" w:rsidP="00C83B7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b/>
          <w:bCs/>
          <w:sz w:val="4"/>
          <w:szCs w:val="4"/>
          <w:highlight w:val="yellow"/>
        </w:rPr>
      </w:pPr>
    </w:p>
    <w:p w:rsidR="00C83B71" w:rsidRPr="00D60817" w:rsidRDefault="00C83B71" w:rsidP="00FB49A2">
      <w:pPr>
        <w:tabs>
          <w:tab w:val="left" w:pos="709"/>
        </w:tabs>
        <w:ind w:left="993" w:right="-198" w:firstLine="141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D60817">
        <w:rPr>
          <w:rFonts w:ascii="Angsana New" w:eastAsia="Calibri" w:hAnsi="Angsana New" w:cs="Angsana New"/>
          <w:b/>
          <w:bCs/>
          <w:sz w:val="32"/>
          <w:szCs w:val="32"/>
          <w:cs/>
        </w:rPr>
        <w:t>การ</w:t>
      </w:r>
      <w:r w:rsidRPr="00FB49A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ตีความ</w:t>
      </w:r>
      <w:r w:rsidRPr="00D60817">
        <w:rPr>
          <w:rFonts w:ascii="Angsana New" w:eastAsia="Calibri" w:hAnsi="Angsana New" w:cs="Angsana New"/>
          <w:b/>
          <w:bCs/>
          <w:sz w:val="32"/>
          <w:szCs w:val="32"/>
          <w:cs/>
        </w:rPr>
        <w:t>มาตรฐานการบัญชี</w:t>
      </w:r>
    </w:p>
    <w:p w:rsidR="00F12EAA" w:rsidRDefault="00C83B71" w:rsidP="008A38A4">
      <w:pPr>
        <w:pStyle w:val="af"/>
        <w:numPr>
          <w:ilvl w:val="0"/>
          <w:numId w:val="24"/>
        </w:numPr>
        <w:tabs>
          <w:tab w:val="left" w:pos="709"/>
          <w:tab w:val="left" w:pos="1498"/>
          <w:tab w:val="left" w:pos="3969"/>
          <w:tab w:val="left" w:pos="4536"/>
        </w:tabs>
        <w:ind w:left="4536" w:right="-198" w:hanging="3402"/>
        <w:jc w:val="both"/>
        <w:rPr>
          <w:rFonts w:ascii="Angsana New" w:eastAsia="Calibri" w:hAnsi="Angsana New"/>
          <w:sz w:val="32"/>
          <w:szCs w:val="32"/>
        </w:rPr>
      </w:pPr>
      <w:r w:rsidRPr="00D60817">
        <w:rPr>
          <w:rFonts w:ascii="Angsana New" w:eastAsia="Calibri" w:hAnsi="Angsana New"/>
          <w:sz w:val="32"/>
          <w:szCs w:val="32"/>
          <w:cs/>
        </w:rPr>
        <w:t>ฉบับที่ 10</w:t>
      </w:r>
      <w:r w:rsidRPr="00D60817">
        <w:rPr>
          <w:rFonts w:ascii="Angsana New" w:eastAsia="Calibri" w:hAnsi="Angsana New" w:hint="cs"/>
          <w:sz w:val="32"/>
          <w:szCs w:val="32"/>
          <w:cs/>
        </w:rPr>
        <w:tab/>
      </w:r>
      <w:r w:rsidRPr="00D60817">
        <w:rPr>
          <w:rFonts w:ascii="Angsana New" w:eastAsia="Calibri" w:hAnsi="Angsana New"/>
          <w:sz w:val="32"/>
          <w:szCs w:val="32"/>
          <w:cs/>
        </w:rPr>
        <w:t>เรื่อง</w:t>
      </w:r>
      <w:r w:rsidRPr="00D60817">
        <w:rPr>
          <w:rFonts w:ascii="Angsana New" w:eastAsia="Calibri" w:hAnsi="Angsana New"/>
          <w:sz w:val="32"/>
          <w:szCs w:val="32"/>
          <w:cs/>
        </w:rPr>
        <w:tab/>
        <w:t>ความช่วยเหลือจากรัฐบาล-กรณีที่ไม่มีความเกี่ยวข้อง</w:t>
      </w:r>
    </w:p>
    <w:p w:rsidR="00C83B71" w:rsidRPr="00F12EAA" w:rsidRDefault="00F12EAA" w:rsidP="00F12EAA">
      <w:pPr>
        <w:tabs>
          <w:tab w:val="left" w:pos="709"/>
          <w:tab w:val="left" w:pos="1498"/>
          <w:tab w:val="left" w:pos="3969"/>
          <w:tab w:val="left" w:pos="4536"/>
        </w:tabs>
        <w:ind w:left="1134" w:right="-198"/>
        <w:jc w:val="both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 w:rsidR="00C83B71" w:rsidRPr="00F12EAA">
        <w:rPr>
          <w:rFonts w:ascii="Angsana New" w:eastAsia="Calibri" w:hAnsi="Angsana New" w:cs="Angsana New"/>
          <w:sz w:val="32"/>
          <w:szCs w:val="32"/>
          <w:cs/>
        </w:rPr>
        <w:t>อย่างเฉพาะเจาะจงกับกิจกรรมดำเนินงาน</w:t>
      </w:r>
    </w:p>
    <w:p w:rsidR="00C83B71" w:rsidRPr="008A38A4" w:rsidRDefault="00C83B71" w:rsidP="008A38A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left="4536" w:right="-198" w:hanging="3402"/>
        <w:jc w:val="both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ฉบับที่ 25</w:t>
      </w:r>
      <w:r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</w:r>
      <w:r w:rsidRPr="00441804">
        <w:rPr>
          <w:rFonts w:ascii="Angsana New" w:eastAsia="Calibri" w:hAnsi="Angsana New"/>
          <w:sz w:val="32"/>
          <w:szCs w:val="32"/>
          <w:cs/>
        </w:rPr>
        <w:t>ภาษีเงินได้-การเปลี่ยนแปลงสถานภาพทางภาษี</w:t>
      </w:r>
      <w:r w:rsidRPr="008A38A4">
        <w:rPr>
          <w:rFonts w:ascii="Angsana New" w:eastAsia="Calibri" w:hAnsi="Angsana New"/>
          <w:sz w:val="32"/>
          <w:szCs w:val="32"/>
          <w:cs/>
        </w:rPr>
        <w:t>ของกิจการหรือของผู้ถือหุ้น</w:t>
      </w:r>
    </w:p>
    <w:p w:rsidR="00C83B71" w:rsidRPr="00A231CC" w:rsidRDefault="00702DF7" w:rsidP="0044180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ฉบับที่ 29 </w:t>
      </w:r>
      <w:r w:rsidR="00C83B71"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="00C83B71"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="00C83B71" w:rsidRPr="00A231CC">
        <w:rPr>
          <w:rFonts w:ascii="Angsana New" w:eastAsia="Calibri" w:hAnsi="Angsana New"/>
          <w:sz w:val="32"/>
          <w:szCs w:val="32"/>
          <w:cs/>
        </w:rPr>
        <w:tab/>
      </w:r>
      <w:r w:rsidR="00C83B71" w:rsidRPr="00441804">
        <w:rPr>
          <w:rFonts w:ascii="Angsana New" w:eastAsia="Calibri" w:hAnsi="Angsana New"/>
          <w:sz w:val="32"/>
          <w:szCs w:val="32"/>
          <w:cs/>
        </w:rPr>
        <w:t>การเปิดเผยข้อมูลของข้อตกลงสัมปทานบริการ</w:t>
      </w:r>
    </w:p>
    <w:p w:rsidR="00C83B71" w:rsidRPr="00A231CC" w:rsidRDefault="00C83B71" w:rsidP="00441804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ฉบับที่ 32</w:t>
      </w:r>
      <w:r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สินทรัพย์ไม่มีตัวตน-ต้นทุนเว็บไซต์</w:t>
      </w:r>
    </w:p>
    <w:p w:rsidR="00C83B71" w:rsidRPr="0088533C" w:rsidRDefault="00C83B71" w:rsidP="00C83B71">
      <w:pPr>
        <w:tabs>
          <w:tab w:val="left" w:pos="709"/>
        </w:tabs>
        <w:ind w:left="993" w:right="-198"/>
        <w:jc w:val="both"/>
        <w:rPr>
          <w:rFonts w:ascii="Angsana New" w:eastAsia="Calibri" w:hAnsi="Angsana New" w:cs="Angsana New"/>
          <w:sz w:val="8"/>
          <w:szCs w:val="8"/>
        </w:rPr>
      </w:pPr>
    </w:p>
    <w:p w:rsidR="00C83B71" w:rsidRPr="00A231CC" w:rsidRDefault="00C83B71" w:rsidP="00FB49A2">
      <w:pPr>
        <w:tabs>
          <w:tab w:val="left" w:pos="709"/>
        </w:tabs>
        <w:ind w:left="993" w:right="-198" w:firstLine="141"/>
        <w:jc w:val="both"/>
        <w:rPr>
          <w:rFonts w:ascii="Angsana New" w:eastAsia="Calibri" w:hAnsi="Angsana New" w:cs="Angsana New"/>
          <w:b/>
          <w:bCs/>
          <w:sz w:val="32"/>
          <w:szCs w:val="32"/>
        </w:rPr>
      </w:pPr>
      <w:r w:rsidRPr="00A231CC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การตีความมาตรฐานการรายงานทางการเงิน</w:t>
      </w:r>
    </w:p>
    <w:p w:rsidR="00C83B71" w:rsidRPr="00A231CC" w:rsidRDefault="00C83B71" w:rsidP="0088533C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spacing w:line="216" w:lineRule="auto"/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ฉบับที่ 1</w:t>
      </w:r>
      <w:r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การเปลี่ยนแปลงในหนี้สินที่เกิดขึ้นจากการรื้อถอน การบูรณะ</w:t>
      </w:r>
    </w:p>
    <w:p w:rsidR="00C83B71" w:rsidRPr="00A231CC" w:rsidRDefault="00BF17F6" w:rsidP="0088533C">
      <w:pPr>
        <w:pStyle w:val="af"/>
        <w:tabs>
          <w:tab w:val="left" w:pos="709"/>
          <w:tab w:val="left" w:pos="1560"/>
          <w:tab w:val="left" w:pos="3969"/>
          <w:tab w:val="left" w:pos="4536"/>
        </w:tabs>
        <w:spacing w:line="216" w:lineRule="auto"/>
        <w:ind w:left="1494"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ab/>
      </w:r>
      <w:r w:rsidR="00C83B71" w:rsidRPr="00A231CC">
        <w:rPr>
          <w:rFonts w:ascii="Angsana New" w:eastAsia="Calibri" w:hAnsi="Angsana New"/>
          <w:sz w:val="32"/>
          <w:szCs w:val="32"/>
          <w:cs/>
        </w:rPr>
        <w:t>และหนี้สินที่มีลักษณะคล้ายคลึงกัน</w:t>
      </w:r>
    </w:p>
    <w:p w:rsidR="00C83B71" w:rsidRPr="00A231CC" w:rsidRDefault="00C83B71" w:rsidP="0088533C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spacing w:line="216" w:lineRule="auto"/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ฉบับที่ 5</w:t>
      </w:r>
      <w:r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สิทธิในส่วนได้เสียจากกองทุนการรื้อถอน</w:t>
      </w:r>
      <w:r w:rsidRPr="00A231C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A231CC">
        <w:rPr>
          <w:rFonts w:ascii="Angsana New" w:eastAsia="Calibri" w:hAnsi="Angsana New"/>
          <w:sz w:val="32"/>
          <w:szCs w:val="32"/>
          <w:cs/>
        </w:rPr>
        <w:t>การบูรณะและ</w:t>
      </w:r>
    </w:p>
    <w:p w:rsidR="00C83B71" w:rsidRPr="00BF17F6" w:rsidRDefault="00F12EAA" w:rsidP="0088533C">
      <w:pPr>
        <w:pStyle w:val="af"/>
        <w:tabs>
          <w:tab w:val="left" w:pos="709"/>
          <w:tab w:val="left" w:pos="1560"/>
          <w:tab w:val="left" w:pos="3969"/>
          <w:tab w:val="left" w:pos="4536"/>
        </w:tabs>
        <w:spacing w:line="216" w:lineRule="auto"/>
        <w:ind w:left="4536" w:right="-198"/>
        <w:jc w:val="both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การ</w:t>
      </w:r>
      <w:r w:rsidR="00C83B71" w:rsidRPr="00A231CC">
        <w:rPr>
          <w:rFonts w:ascii="Angsana New" w:eastAsia="Calibri" w:hAnsi="Angsana New"/>
          <w:sz w:val="32"/>
          <w:szCs w:val="32"/>
          <w:cs/>
        </w:rPr>
        <w:t>ปรับปรุงสภาพแวดล้อม</w:t>
      </w:r>
    </w:p>
    <w:p w:rsidR="00C83B71" w:rsidRPr="00A231CC" w:rsidRDefault="00C83B71" w:rsidP="0088533C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spacing w:line="216" w:lineRule="auto"/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ฉบับที่ 7</w:t>
      </w:r>
      <w:r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การปรับปรุงย้อนหลังภายใต้มาตรฐานการบัญชีฉบับที่</w:t>
      </w:r>
      <w:r w:rsidRPr="00A231CC">
        <w:rPr>
          <w:rFonts w:ascii="Angsana New" w:eastAsia="Calibri" w:hAnsi="Angsana New"/>
          <w:sz w:val="32"/>
          <w:szCs w:val="32"/>
        </w:rPr>
        <w:t> </w:t>
      </w:r>
      <w:r w:rsidRPr="00A231CC">
        <w:rPr>
          <w:rFonts w:ascii="Angsana New" w:eastAsia="Calibri" w:hAnsi="Angsana New"/>
          <w:sz w:val="32"/>
          <w:szCs w:val="32"/>
          <w:cs/>
        </w:rPr>
        <w:t>29</w:t>
      </w:r>
    </w:p>
    <w:p w:rsidR="00C83B71" w:rsidRPr="00A231CC" w:rsidRDefault="00C83B71" w:rsidP="0088533C">
      <w:pPr>
        <w:tabs>
          <w:tab w:val="left" w:pos="1440"/>
          <w:tab w:val="left" w:pos="4253"/>
        </w:tabs>
        <w:spacing w:line="216" w:lineRule="auto"/>
        <w:ind w:left="4536" w:right="-540"/>
        <w:rPr>
          <w:rFonts w:ascii="Angsana New" w:eastAsia="Calibri" w:hAnsi="Angsana New" w:cs="Angsana New"/>
          <w:sz w:val="32"/>
          <w:szCs w:val="32"/>
          <w:cs/>
        </w:rPr>
      </w:pPr>
      <w:r w:rsidRPr="00A231CC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="0088533C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A231CC">
        <w:rPr>
          <w:rFonts w:ascii="Angsana New" w:eastAsia="Calibri" w:hAnsi="Angsana New" w:cs="Angsana New"/>
          <w:sz w:val="32"/>
          <w:szCs w:val="32"/>
          <w:cs/>
        </w:rPr>
        <w:t>การรายงานทางการเงินในสภาพเศรษฐกิจที่เงินเฟ้อรุนแรง</w:t>
      </w:r>
    </w:p>
    <w:p w:rsidR="00C83B71" w:rsidRPr="00A231CC" w:rsidRDefault="00C83B71" w:rsidP="00D73147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lastRenderedPageBreak/>
        <w:t>ฉบับที่ 10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</w:r>
      <w:r w:rsidRPr="00A231CC">
        <w:rPr>
          <w:rFonts w:ascii="Angsana New" w:eastAsia="Calibri" w:hAnsi="Angsana New" w:hint="cs"/>
          <w:sz w:val="32"/>
          <w:szCs w:val="32"/>
          <w:cs/>
        </w:rPr>
        <w:t>การรายงานทาง</w:t>
      </w:r>
      <w:r w:rsidRPr="00A231CC">
        <w:rPr>
          <w:rFonts w:ascii="Angsana New" w:eastAsia="Calibri" w:hAnsi="Angsana New"/>
          <w:sz w:val="32"/>
          <w:szCs w:val="32"/>
          <w:cs/>
        </w:rPr>
        <w:t>การเงินระหว่างกาลและการด้อยค่า</w:t>
      </w:r>
    </w:p>
    <w:p w:rsidR="00C83B71" w:rsidRPr="00A231CC" w:rsidRDefault="00C83B71" w:rsidP="00D73147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ฉบับที่ 12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ข้อตกลงสัมปทานบริการ</w:t>
      </w:r>
    </w:p>
    <w:p w:rsidR="00C83B71" w:rsidRDefault="00C83B71" w:rsidP="00F12EAA">
      <w:pPr>
        <w:pStyle w:val="af"/>
        <w:numPr>
          <w:ilvl w:val="0"/>
          <w:numId w:val="24"/>
        </w:numPr>
        <w:tabs>
          <w:tab w:val="left" w:pos="709"/>
          <w:tab w:val="left" w:pos="1498"/>
          <w:tab w:val="left" w:pos="3969"/>
          <w:tab w:val="left" w:pos="4536"/>
        </w:tabs>
        <w:ind w:left="4536" w:right="-198" w:hanging="3402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ฉบับที่ 14</w:t>
      </w:r>
      <w:r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ข้อจำกัดสินทรัพย์ตามโครงการผลประโยชน์</w:t>
      </w:r>
      <w:r w:rsidRPr="00A231C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A231CC">
        <w:rPr>
          <w:rFonts w:ascii="Angsana New" w:eastAsia="Calibri" w:hAnsi="Angsana New"/>
          <w:sz w:val="32"/>
          <w:szCs w:val="32"/>
          <w:cs/>
        </w:rPr>
        <w:t>ข้อกำหนดเงินทุน</w:t>
      </w:r>
      <w:r w:rsidRPr="00BF17F6">
        <w:rPr>
          <w:rFonts w:ascii="Angsana New" w:eastAsia="Calibri" w:hAnsi="Angsana New"/>
          <w:sz w:val="32"/>
          <w:szCs w:val="32"/>
          <w:cs/>
        </w:rPr>
        <w:t>ขั้นต่ำและปฏิสัมพันธ์ของรายการเหล่านี้สำหรับมาตรฐานการบัญช</w:t>
      </w:r>
      <w:r w:rsidRPr="00BF17F6">
        <w:rPr>
          <w:rFonts w:ascii="Angsana New" w:eastAsia="Calibri" w:hAnsi="Angsana New" w:hint="cs"/>
          <w:sz w:val="32"/>
          <w:szCs w:val="32"/>
          <w:cs/>
        </w:rPr>
        <w:t>ี</w:t>
      </w:r>
      <w:r w:rsidR="00F12EAA" w:rsidRPr="00F12EAA">
        <w:rPr>
          <w:rFonts w:ascii="Angsana New" w:eastAsia="Calibri" w:hAnsi="Angsana New"/>
          <w:sz w:val="32"/>
          <w:szCs w:val="32"/>
          <w:cs/>
        </w:rPr>
        <w:t>ฉบับที่</w:t>
      </w:r>
      <w:r w:rsidR="00F12EAA" w:rsidRPr="00F12EAA">
        <w:rPr>
          <w:rFonts w:ascii="Angsana New" w:eastAsia="Calibri" w:hAnsi="Angsana New"/>
          <w:sz w:val="32"/>
          <w:szCs w:val="32"/>
        </w:rPr>
        <w:t> </w:t>
      </w:r>
      <w:r w:rsidR="00F12EAA" w:rsidRPr="00F12EAA">
        <w:rPr>
          <w:rFonts w:ascii="Angsana New" w:eastAsia="Calibri" w:hAnsi="Angsana New"/>
          <w:sz w:val="32"/>
          <w:szCs w:val="32"/>
          <w:cs/>
        </w:rPr>
        <w:t>19</w:t>
      </w:r>
      <w:r w:rsidR="00F12EAA" w:rsidRPr="00F12EAA">
        <w:rPr>
          <w:rFonts w:ascii="Angsana New" w:eastAsia="Calibri" w:hAnsi="Angsana New"/>
          <w:sz w:val="32"/>
          <w:szCs w:val="32"/>
        </w:rPr>
        <w:t> </w:t>
      </w:r>
      <w:r w:rsidR="00F12EAA" w:rsidRPr="00F12EAA">
        <w:rPr>
          <w:rFonts w:ascii="Angsana New" w:eastAsia="Calibri" w:hAnsi="Angsana New"/>
          <w:sz w:val="32"/>
          <w:szCs w:val="32"/>
          <w:cs/>
        </w:rPr>
        <w:t>เรื่อง</w:t>
      </w:r>
      <w:r w:rsidR="00F12EAA" w:rsidRPr="00F12EAA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F12EAA" w:rsidRPr="00F12EAA">
        <w:rPr>
          <w:rFonts w:ascii="Angsana New" w:eastAsia="Calibri" w:hAnsi="Angsana New"/>
          <w:sz w:val="32"/>
          <w:szCs w:val="32"/>
          <w:cs/>
        </w:rPr>
        <w:t>ผลประโยชน์ของพนักงาน</w:t>
      </w:r>
    </w:p>
    <w:p w:rsidR="00C83B71" w:rsidRPr="00983A12" w:rsidRDefault="00BF17F6" w:rsidP="0088533C">
      <w:pPr>
        <w:pStyle w:val="af"/>
        <w:numPr>
          <w:ilvl w:val="0"/>
          <w:numId w:val="24"/>
        </w:numPr>
        <w:tabs>
          <w:tab w:val="left" w:pos="709"/>
          <w:tab w:val="left" w:pos="1498"/>
          <w:tab w:val="left" w:pos="3969"/>
        </w:tabs>
        <w:ind w:left="4536" w:right="-198" w:hanging="3402"/>
        <w:jc w:val="both"/>
        <w:rPr>
          <w:rFonts w:ascii="Angsana New" w:hAnsi="Angsana New"/>
          <w:sz w:val="32"/>
          <w:szCs w:val="32"/>
        </w:rPr>
      </w:pPr>
      <w:r w:rsidRPr="00647B06">
        <w:rPr>
          <w:rFonts w:ascii="Angsana New" w:hAnsi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hint="cs"/>
          <w:sz w:val="32"/>
          <w:szCs w:val="32"/>
          <w:cs/>
        </w:rPr>
        <w:t>16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702DF7">
        <w:rPr>
          <w:rFonts w:ascii="Angsana New" w:eastAsia="Calibri" w:hAnsi="Angsana New" w:hint="cs"/>
          <w:sz w:val="32"/>
          <w:szCs w:val="32"/>
          <w:cs/>
        </w:rPr>
        <w:t xml:space="preserve">(เริ่มใช้ปี </w:t>
      </w:r>
      <w:r w:rsidR="00702DF7">
        <w:rPr>
          <w:rFonts w:ascii="Angsana New" w:eastAsia="Calibri" w:hAnsi="Angsana New"/>
          <w:sz w:val="32"/>
          <w:szCs w:val="32"/>
        </w:rPr>
        <w:t>2563)</w:t>
      </w:r>
      <w:r>
        <w:rPr>
          <w:rFonts w:ascii="Angsana New" w:hAnsi="Angsana New" w:hint="cs"/>
          <w:sz w:val="32"/>
          <w:szCs w:val="32"/>
          <w:cs/>
        </w:rPr>
        <w:tab/>
      </w:r>
      <w:r w:rsidRPr="00647B06"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ab/>
      </w:r>
      <w:r w:rsidRPr="00647B06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ป้องกันความเสี่ยงของเงินลงทุนสุทธิในหน่วยงานต่างประเทศ</w:t>
      </w:r>
    </w:p>
    <w:p w:rsidR="00983A12" w:rsidRDefault="00702DF7" w:rsidP="00D73147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ฉบับที่ 17 </w:t>
      </w:r>
      <w:r w:rsidR="00C83B71"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="00C83B71"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="00C83B71" w:rsidRPr="00A231CC">
        <w:rPr>
          <w:rFonts w:ascii="Angsana New" w:eastAsia="Calibri" w:hAnsi="Angsana New"/>
          <w:sz w:val="32"/>
          <w:szCs w:val="32"/>
          <w:cs/>
        </w:rPr>
        <w:tab/>
        <w:t>การจ่ายสินทรัพย์ที่ไม่ใช่เงินสดให้เจ้าของ</w:t>
      </w:r>
    </w:p>
    <w:p w:rsidR="00983A12" w:rsidRPr="00983A12" w:rsidRDefault="00983A12" w:rsidP="00D73147">
      <w:pPr>
        <w:pStyle w:val="af"/>
        <w:numPr>
          <w:ilvl w:val="0"/>
          <w:numId w:val="24"/>
        </w:numPr>
        <w:tabs>
          <w:tab w:val="left" w:pos="709"/>
          <w:tab w:val="left" w:pos="1498"/>
          <w:tab w:val="left" w:pos="3969"/>
        </w:tabs>
        <w:ind w:left="4536" w:right="-198" w:hanging="3402"/>
        <w:jc w:val="both"/>
        <w:rPr>
          <w:rFonts w:ascii="Angsana New" w:hAnsi="Angsana New"/>
          <w:sz w:val="32"/>
          <w:szCs w:val="32"/>
        </w:rPr>
      </w:pPr>
      <w:r w:rsidRPr="00647B06">
        <w:rPr>
          <w:rFonts w:ascii="Angsana New" w:hAnsi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hint="cs"/>
          <w:sz w:val="32"/>
          <w:szCs w:val="32"/>
          <w:cs/>
        </w:rPr>
        <w:t>19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702DF7">
        <w:rPr>
          <w:rFonts w:ascii="Angsana New" w:eastAsia="Calibri" w:hAnsi="Angsana New" w:hint="cs"/>
          <w:sz w:val="32"/>
          <w:szCs w:val="32"/>
          <w:cs/>
        </w:rPr>
        <w:t xml:space="preserve">(เริ่มใช้ปี </w:t>
      </w:r>
      <w:r w:rsidR="00702DF7">
        <w:rPr>
          <w:rFonts w:ascii="Angsana New" w:eastAsia="Calibri" w:hAnsi="Angsana New"/>
          <w:sz w:val="32"/>
          <w:szCs w:val="32"/>
        </w:rPr>
        <w:t>2563)</w:t>
      </w:r>
      <w:r>
        <w:rPr>
          <w:rFonts w:ascii="Angsana New" w:hAnsi="Angsana New" w:hint="cs"/>
          <w:sz w:val="32"/>
          <w:szCs w:val="32"/>
          <w:cs/>
        </w:rPr>
        <w:tab/>
      </w:r>
      <w:r w:rsidRPr="00647B06">
        <w:rPr>
          <w:rFonts w:ascii="Angsana New" w:hAnsi="Angsana New"/>
          <w:sz w:val="32"/>
          <w:szCs w:val="32"/>
          <w:cs/>
        </w:rPr>
        <w:t>เรื่อง</w:t>
      </w:r>
      <w:r w:rsidRPr="00647B06">
        <w:rPr>
          <w:rFonts w:ascii="Angsana New" w:hAnsi="Angsana New"/>
          <w:sz w:val="32"/>
          <w:szCs w:val="32"/>
        </w:rPr>
        <w:tab/>
      </w:r>
      <w:r w:rsidRPr="00647B06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ชำระหนี้สินทางการเงินด้วยตราสารทุน</w:t>
      </w:r>
    </w:p>
    <w:p w:rsidR="00C83B71" w:rsidRPr="00A231CC" w:rsidRDefault="00C83B71" w:rsidP="00D73147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eastAsia="Calibri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ฉบับที่ 20</w:t>
      </w:r>
      <w:r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ต้นทุนการเปิดหน้าดินในช่วงการผลิตสำหรับเหมืองผิวดิน</w:t>
      </w:r>
    </w:p>
    <w:p w:rsidR="00C83B71" w:rsidRDefault="00C83B71" w:rsidP="00D73147">
      <w:pPr>
        <w:pStyle w:val="af"/>
        <w:numPr>
          <w:ilvl w:val="0"/>
          <w:numId w:val="24"/>
        </w:numPr>
        <w:tabs>
          <w:tab w:val="left" w:pos="709"/>
          <w:tab w:val="left" w:pos="1560"/>
          <w:tab w:val="left" w:pos="3969"/>
          <w:tab w:val="left" w:pos="4536"/>
        </w:tabs>
        <w:ind w:right="-198"/>
        <w:jc w:val="both"/>
        <w:rPr>
          <w:rFonts w:ascii="Angsana New" w:hAnsi="Angsana New"/>
          <w:sz w:val="32"/>
          <w:szCs w:val="32"/>
        </w:rPr>
      </w:pPr>
      <w:r w:rsidRPr="00A231CC">
        <w:rPr>
          <w:rFonts w:ascii="Angsana New" w:eastAsia="Calibri" w:hAnsi="Angsana New"/>
          <w:sz w:val="32"/>
          <w:szCs w:val="32"/>
          <w:cs/>
        </w:rPr>
        <w:t>ฉบับที่ 21</w:t>
      </w:r>
      <w:r w:rsidRPr="00A231CC">
        <w:rPr>
          <w:rFonts w:ascii="Angsana New" w:eastAsia="Calibri" w:hAnsi="Angsana New" w:hint="cs"/>
          <w:sz w:val="32"/>
          <w:szCs w:val="32"/>
          <w:cs/>
        </w:rPr>
        <w:tab/>
      </w:r>
      <w:r w:rsidRPr="00A231CC">
        <w:rPr>
          <w:rFonts w:ascii="Angsana New" w:eastAsia="Calibri" w:hAnsi="Angsana New"/>
          <w:sz w:val="32"/>
          <w:szCs w:val="32"/>
          <w:cs/>
        </w:rPr>
        <w:t>เรื่อง</w:t>
      </w:r>
      <w:r w:rsidRPr="00A231CC">
        <w:rPr>
          <w:rFonts w:ascii="Angsana New" w:eastAsia="Calibri" w:hAnsi="Angsana New"/>
          <w:sz w:val="32"/>
          <w:szCs w:val="32"/>
          <w:cs/>
        </w:rPr>
        <w:tab/>
        <w:t>เงินที่นำส่งรัฐ</w:t>
      </w:r>
    </w:p>
    <w:p w:rsidR="00983A12" w:rsidRDefault="00983A12" w:rsidP="007F336A">
      <w:pPr>
        <w:pStyle w:val="af"/>
        <w:numPr>
          <w:ilvl w:val="0"/>
          <w:numId w:val="24"/>
        </w:numPr>
        <w:tabs>
          <w:tab w:val="left" w:pos="709"/>
          <w:tab w:val="left" w:pos="1498"/>
          <w:tab w:val="left" w:pos="3969"/>
          <w:tab w:val="left" w:pos="4536"/>
        </w:tabs>
        <w:ind w:left="4536" w:right="-540" w:hanging="340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ฉบับที่ 22 </w:t>
      </w:r>
      <w:r w:rsidR="002F486B">
        <w:rPr>
          <w:rFonts w:ascii="Angsana New" w:hAnsi="Angsana New" w:hint="cs"/>
          <w:sz w:val="32"/>
          <w:szCs w:val="32"/>
          <w:cs/>
        </w:rPr>
        <w:tab/>
        <w:t>เรื่อง</w:t>
      </w:r>
      <w:r w:rsidR="002F486B">
        <w:rPr>
          <w:rFonts w:ascii="Angsana New" w:hAnsi="Angsana New" w:hint="cs"/>
          <w:sz w:val="32"/>
          <w:szCs w:val="32"/>
          <w:cs/>
        </w:rPr>
        <w:tab/>
        <w:t>รายการที่เป็นเงินตราต่างประเทศและสิ่งตอบแทนจ่ายล่วงหน้า</w:t>
      </w:r>
    </w:p>
    <w:p w:rsidR="002F486B" w:rsidRDefault="002F486B" w:rsidP="00D73147">
      <w:pPr>
        <w:pStyle w:val="af"/>
        <w:numPr>
          <w:ilvl w:val="0"/>
          <w:numId w:val="24"/>
        </w:numPr>
        <w:tabs>
          <w:tab w:val="left" w:pos="709"/>
          <w:tab w:val="left" w:pos="1498"/>
          <w:tab w:val="left" w:pos="3969"/>
          <w:tab w:val="left" w:pos="4536"/>
        </w:tabs>
        <w:ind w:left="4536" w:right="-198" w:hanging="340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ฉบับที่ 23</w:t>
      </w:r>
      <w:r w:rsidR="00702DF7">
        <w:rPr>
          <w:rFonts w:ascii="Angsana New" w:hAnsi="Angsana New"/>
          <w:sz w:val="32"/>
          <w:szCs w:val="32"/>
        </w:rPr>
        <w:t xml:space="preserve"> </w:t>
      </w:r>
      <w:r w:rsidR="000E72DB">
        <w:rPr>
          <w:rFonts w:ascii="Angsana New" w:eastAsia="Calibri" w:hAnsi="Angsana New" w:hint="cs"/>
          <w:sz w:val="32"/>
          <w:szCs w:val="32"/>
          <w:cs/>
        </w:rPr>
        <w:t xml:space="preserve">(เริ่มใช้ปี </w:t>
      </w:r>
      <w:r w:rsidR="000E72DB">
        <w:rPr>
          <w:rFonts w:ascii="Angsana New" w:eastAsia="Calibri" w:hAnsi="Angsana New"/>
          <w:sz w:val="32"/>
          <w:szCs w:val="32"/>
        </w:rPr>
        <w:t>2563)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ab/>
        <w:t>ความไม่แน่นอนเกี่ยวกับวิธีการทางภาษีเงินได้</w:t>
      </w:r>
    </w:p>
    <w:p w:rsidR="00702DF7" w:rsidRPr="00702DF7" w:rsidRDefault="00702DF7" w:rsidP="00D73147">
      <w:pPr>
        <w:tabs>
          <w:tab w:val="left" w:pos="709"/>
          <w:tab w:val="left" w:pos="1498"/>
          <w:tab w:val="left" w:pos="3969"/>
          <w:tab w:val="left" w:pos="4536"/>
        </w:tabs>
        <w:ind w:left="1134" w:right="-198"/>
        <w:jc w:val="both"/>
        <w:rPr>
          <w:rFonts w:ascii="Angsana New" w:hAnsi="Angsana New"/>
          <w:sz w:val="8"/>
          <w:szCs w:val="8"/>
        </w:rPr>
      </w:pPr>
    </w:p>
    <w:p w:rsidR="00702DF7" w:rsidRPr="00ED7F97" w:rsidRDefault="00702DF7" w:rsidP="000E72DB">
      <w:pPr>
        <w:ind w:left="1170"/>
        <w:jc w:val="thaiDistribute"/>
        <w:rPr>
          <w:rFonts w:ascii="Angsana New" w:hAnsi="Angsana New" w:cs="Angsana New"/>
          <w:sz w:val="32"/>
          <w:szCs w:val="32"/>
        </w:rPr>
      </w:pPr>
      <w:r w:rsidRPr="00ED7F97">
        <w:rPr>
          <w:rFonts w:ascii="Angsana New" w:hAnsi="Angsana New" w:cs="Angsana New" w:hint="cs"/>
          <w:sz w:val="32"/>
          <w:szCs w:val="32"/>
          <w:cs/>
        </w:rPr>
        <w:t>ฝ่</w:t>
      </w:r>
      <w:r w:rsidRPr="00ED7F97">
        <w:rPr>
          <w:rFonts w:ascii="Angsana New" w:hAnsi="Angsana New" w:cs="Angsana New"/>
          <w:sz w:val="32"/>
          <w:szCs w:val="32"/>
          <w:cs/>
        </w:rPr>
        <w:t>ายบริหารของ</w:t>
      </w:r>
      <w:r w:rsidRPr="00ED7F97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D7F97">
        <w:rPr>
          <w:rFonts w:ascii="Angsana New" w:hAnsi="Angsana New" w:cs="Angsana New"/>
          <w:sz w:val="32"/>
          <w:szCs w:val="32"/>
          <w:cs/>
        </w:rPr>
        <w:t>บริษัท</w:t>
      </w:r>
      <w:r w:rsidRPr="00ED7F97">
        <w:rPr>
          <w:rFonts w:ascii="Angsana New" w:hAnsi="Angsana New" w:cs="Angsana New" w:hint="cs"/>
          <w:sz w:val="32"/>
          <w:szCs w:val="32"/>
          <w:cs/>
        </w:rPr>
        <w:t xml:space="preserve"> อยู่ระหว่างการ</w:t>
      </w:r>
      <w:r w:rsidRPr="00ED7F97">
        <w:rPr>
          <w:rFonts w:ascii="Angsana New" w:hAnsi="Angsana New" w:cs="Angsana New"/>
          <w:sz w:val="32"/>
          <w:szCs w:val="32"/>
          <w:cs/>
        </w:rPr>
        <w:t>ประเมิน</w:t>
      </w:r>
      <w:r w:rsidRPr="00ED7F97">
        <w:rPr>
          <w:rFonts w:ascii="Angsana New" w:hAnsi="Angsana New" w:cs="Angsana New" w:hint="cs"/>
          <w:sz w:val="32"/>
          <w:szCs w:val="32"/>
          <w:cs/>
        </w:rPr>
        <w:t xml:space="preserve">ผลกระทบที่อาจมีต่องบการเงินในปีที่นำ </w:t>
      </w:r>
      <w:r w:rsidRPr="00ED7F97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และ</w:t>
      </w:r>
      <w:r w:rsidRPr="00ED7F97">
        <w:rPr>
          <w:rFonts w:ascii="Angsana New" w:hAnsi="Angsana New" w:cs="Angsana New" w:hint="cs"/>
          <w:sz w:val="32"/>
          <w:szCs w:val="32"/>
          <w:cs/>
        </w:rPr>
        <w:t>การตีความมาตรฐานการรายงานทางการเงิน ดังกล่าวมาถือปฏิบัติ</w:t>
      </w:r>
    </w:p>
    <w:p w:rsidR="002F486B" w:rsidRPr="002F486B" w:rsidRDefault="002F486B" w:rsidP="00D73147">
      <w:pPr>
        <w:pStyle w:val="af"/>
        <w:tabs>
          <w:tab w:val="left" w:pos="709"/>
          <w:tab w:val="left" w:pos="1498"/>
          <w:tab w:val="left" w:pos="3969"/>
          <w:tab w:val="left" w:pos="4536"/>
        </w:tabs>
        <w:ind w:left="4536" w:right="-198"/>
        <w:jc w:val="both"/>
        <w:rPr>
          <w:rFonts w:ascii="Angsana New" w:hAnsi="Angsana New"/>
          <w:sz w:val="12"/>
          <w:szCs w:val="12"/>
        </w:rPr>
      </w:pPr>
    </w:p>
    <w:p w:rsidR="00976D81" w:rsidRDefault="00A714BD" w:rsidP="000E72DB">
      <w:pPr>
        <w:numPr>
          <w:ilvl w:val="1"/>
          <w:numId w:val="1"/>
        </w:numPr>
        <w:ind w:left="1170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E5AF8" w:rsidRPr="00D73147" w:rsidRDefault="007E5AF8" w:rsidP="000E72DB">
      <w:pPr>
        <w:ind w:left="1170" w:hanging="450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A714BD" w:rsidRPr="006907D6" w:rsidRDefault="00A714BD" w:rsidP="000E72DB">
      <w:pPr>
        <w:numPr>
          <w:ilvl w:val="1"/>
          <w:numId w:val="1"/>
        </w:numPr>
        <w:ind w:left="117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ได้จัดทำขึ้นโดยรวมงบการเงินของบริษัท ทีมพรีซิชั่น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และส่วนได้เสียในบริษัทร่วม ดังต่อไปนี้</w:t>
      </w:r>
    </w:p>
    <w:p w:rsidR="006907D6" w:rsidRPr="006907D6" w:rsidRDefault="006907D6" w:rsidP="00D73147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0"/>
        <w:gridCol w:w="1530"/>
        <w:gridCol w:w="1530"/>
        <w:gridCol w:w="1350"/>
      </w:tblGrid>
      <w:tr w:rsidR="00976D81" w:rsidTr="0018752B">
        <w:tc>
          <w:tcPr>
            <w:tcW w:w="3960" w:type="dxa"/>
            <w:vMerge w:val="restart"/>
            <w:vAlign w:val="center"/>
          </w:tcPr>
          <w:p w:rsidR="00976D81" w:rsidRPr="0018752B" w:rsidRDefault="00976D81" w:rsidP="0018752B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976D81" w:rsidRPr="0018752B" w:rsidRDefault="00976D81" w:rsidP="0018752B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:rsidR="000E72DB" w:rsidRPr="0018752B" w:rsidRDefault="00976D81" w:rsidP="0018752B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</w:t>
            </w:r>
          </w:p>
          <w:p w:rsidR="00976D81" w:rsidRPr="0018752B" w:rsidRDefault="00976D81" w:rsidP="0018752B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</w:tr>
      <w:tr w:rsidR="00064DB0" w:rsidTr="0018752B">
        <w:tc>
          <w:tcPr>
            <w:tcW w:w="3960" w:type="dxa"/>
            <w:vMerge/>
            <w:tcBorders>
              <w:bottom w:val="single" w:sz="4" w:space="0" w:color="auto"/>
            </w:tcBorders>
          </w:tcPr>
          <w:p w:rsidR="00064DB0" w:rsidRPr="0018752B" w:rsidRDefault="00064DB0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:rsidR="00064DB0" w:rsidRPr="0018752B" w:rsidRDefault="00064DB0" w:rsidP="0018752B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064DB0" w:rsidRPr="0018752B" w:rsidRDefault="00064DB0" w:rsidP="0018752B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64DB0" w:rsidRPr="0018752B" w:rsidRDefault="00064DB0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18752B">
        <w:tc>
          <w:tcPr>
            <w:tcW w:w="3960" w:type="dxa"/>
            <w:tcBorders>
              <w:bottom w:val="nil"/>
            </w:tcBorders>
          </w:tcPr>
          <w:p w:rsidR="00976D81" w:rsidRPr="0018752B" w:rsidRDefault="006907D6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dashSmallGap" w:sz="4" w:space="0" w:color="auto"/>
            </w:tcBorders>
          </w:tcPr>
          <w:p w:rsidR="00976D81" w:rsidRPr="0018752B" w:rsidRDefault="00976D81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nil"/>
            </w:tcBorders>
          </w:tcPr>
          <w:p w:rsidR="00976D81" w:rsidRPr="0018752B" w:rsidRDefault="00976D81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6D81" w:rsidRPr="0018752B" w:rsidRDefault="00976D81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18752B">
        <w:tc>
          <w:tcPr>
            <w:tcW w:w="3960" w:type="dxa"/>
            <w:tcBorders>
              <w:top w:val="nil"/>
              <w:bottom w:val="nil"/>
            </w:tcBorders>
          </w:tcPr>
          <w:p w:rsidR="00976D81" w:rsidRPr="0018752B" w:rsidRDefault="006907D6" w:rsidP="0018752B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976D81" w:rsidRPr="0018752B" w:rsidRDefault="006907D6" w:rsidP="0018752B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976D81" w:rsidRPr="0018752B" w:rsidRDefault="006907D6" w:rsidP="0018752B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8752B" w:rsidRDefault="006907D6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  <w:tr w:rsidR="00976D81" w:rsidTr="0018752B">
        <w:tc>
          <w:tcPr>
            <w:tcW w:w="3960" w:type="dxa"/>
            <w:tcBorders>
              <w:top w:val="nil"/>
              <w:bottom w:val="nil"/>
            </w:tcBorders>
          </w:tcPr>
          <w:p w:rsidR="00976D81" w:rsidRPr="0018752B" w:rsidRDefault="006907D6" w:rsidP="0018752B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976D81" w:rsidRPr="0018752B" w:rsidRDefault="006907D6" w:rsidP="0018752B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976D81" w:rsidRPr="0018752B" w:rsidRDefault="00155D27" w:rsidP="0018752B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8752B" w:rsidRDefault="006907D6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  <w:tr w:rsidR="00976D81" w:rsidTr="0018752B">
        <w:tc>
          <w:tcPr>
            <w:tcW w:w="3960" w:type="dxa"/>
            <w:tcBorders>
              <w:top w:val="nil"/>
              <w:bottom w:val="nil"/>
            </w:tcBorders>
          </w:tcPr>
          <w:p w:rsidR="00976D81" w:rsidRPr="0018752B" w:rsidRDefault="006907D6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บริษัทร่วมที่ถือหุ้นโดย </w:t>
            </w:r>
            <w:r w:rsidRPr="0018752B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976D81" w:rsidRPr="0018752B" w:rsidRDefault="00976D81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976D81" w:rsidRPr="0018752B" w:rsidRDefault="00976D81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76D81" w:rsidRPr="0018752B" w:rsidRDefault="00976D81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07D6" w:rsidTr="0018752B">
        <w:tc>
          <w:tcPr>
            <w:tcW w:w="3960" w:type="dxa"/>
            <w:tcBorders>
              <w:top w:val="nil"/>
            </w:tcBorders>
          </w:tcPr>
          <w:p w:rsidR="006907D6" w:rsidRPr="0018752B" w:rsidRDefault="006907D6" w:rsidP="0018752B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530" w:type="dxa"/>
            <w:tcBorders>
              <w:top w:val="nil"/>
              <w:right w:val="dashSmallGap" w:sz="4" w:space="0" w:color="auto"/>
            </w:tcBorders>
          </w:tcPr>
          <w:p w:rsidR="006907D6" w:rsidRPr="0018752B" w:rsidRDefault="006907D6" w:rsidP="0018752B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</w:tcBorders>
          </w:tcPr>
          <w:p w:rsidR="006907D6" w:rsidRPr="0018752B" w:rsidRDefault="00155D27" w:rsidP="0018752B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1350" w:type="dxa"/>
            <w:tcBorders>
              <w:top w:val="nil"/>
            </w:tcBorders>
          </w:tcPr>
          <w:p w:rsidR="006907D6" w:rsidRPr="0018752B" w:rsidRDefault="006907D6" w:rsidP="0018752B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</w:tbl>
    <w:p w:rsidR="000E72DB" w:rsidRPr="000E72DB" w:rsidRDefault="000E72DB" w:rsidP="000E72DB">
      <w:pPr>
        <w:ind w:left="1170"/>
        <w:jc w:val="thaiDistribute"/>
        <w:rPr>
          <w:rFonts w:ascii="Angsana New" w:hAnsi="Angsana New" w:cs="Angsana New"/>
          <w:sz w:val="16"/>
          <w:szCs w:val="16"/>
        </w:rPr>
      </w:pPr>
    </w:p>
    <w:p w:rsidR="00A714BD" w:rsidRPr="00D73147" w:rsidRDefault="00A714BD" w:rsidP="000E72DB">
      <w:pPr>
        <w:numPr>
          <w:ilvl w:val="1"/>
          <w:numId w:val="1"/>
        </w:num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  <w:r w:rsidRPr="000E72DB">
        <w:rPr>
          <w:rFonts w:ascii="Angsana New" w:hAnsi="Angsana New" w:cs="Angsana New"/>
          <w:spacing w:val="-6"/>
          <w:sz w:val="32"/>
          <w:szCs w:val="32"/>
          <w:cs/>
        </w:rPr>
        <w:t>ยอด</w:t>
      </w:r>
      <w:r w:rsidRPr="00D73147">
        <w:rPr>
          <w:rFonts w:ascii="Angsana New" w:hAnsi="Angsana New" w:cs="Angsana New"/>
          <w:sz w:val="32"/>
          <w:szCs w:val="32"/>
          <w:cs/>
        </w:rPr>
        <w:t>คงค้างและรายการระหว่างกันที่สำคัญของบริษัทและบริษัทย่อย ได้ตัดออกจากงบการเงินรวม</w:t>
      </w:r>
      <w:r w:rsidR="00EE3929" w:rsidRPr="00D73147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D73147" w:rsidRPr="00D73147" w:rsidRDefault="0088533C" w:rsidP="000D1BF5">
      <w:pPr>
        <w:numPr>
          <w:ilvl w:val="0"/>
          <w:numId w:val="1"/>
        </w:numPr>
        <w:tabs>
          <w:tab w:val="left" w:pos="567"/>
          <w:tab w:val="left" w:pos="3402"/>
        </w:tabs>
        <w:ind w:left="0" w:right="6279" w:firstLine="0"/>
        <w:jc w:val="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  <w:r w:rsidR="00BA709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lastRenderedPageBreak/>
        <w:t>สรุปนโยบายการบัญชีท</w:t>
      </w:r>
      <w:r w:rsidR="00BA7090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ี่</w:t>
      </w:r>
      <w:r w:rsidR="00C83DDE"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สำคัญ</w:t>
      </w:r>
    </w:p>
    <w:p w:rsidR="00D73147" w:rsidRPr="00D73147" w:rsidRDefault="00D73147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การรับรู้รายได้และค่าใช้จ่าย</w:t>
      </w:r>
    </w:p>
    <w:p w:rsidR="00704659" w:rsidRPr="00CC6890" w:rsidRDefault="00704659" w:rsidP="00CC6890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890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รายได้จากการขายสินค้ารับรู้เมื่อบริษัทได้โอน</w:t>
      </w:r>
      <w:r w:rsidR="00065326" w:rsidRPr="00CC6890">
        <w:rPr>
          <w:rFonts w:ascii="Angsana New" w:hAnsi="Angsana New" w:cs="Angsana New"/>
          <w:sz w:val="32"/>
          <w:szCs w:val="32"/>
          <w:cs/>
        </w:rPr>
        <w:t>อำนาจการควบคุม</w:t>
      </w:r>
      <w:r w:rsidR="00D03C37" w:rsidRPr="00CC6890">
        <w:rPr>
          <w:rFonts w:ascii="Angsana New" w:hAnsi="Angsana New" w:cs="Angsana New"/>
          <w:sz w:val="32"/>
          <w:szCs w:val="32"/>
          <w:cs/>
        </w:rPr>
        <w:t>ในสินค้าให้แก่ลูกค้าแล้ว</w:t>
      </w:r>
      <w:r w:rsidR="0042023F" w:rsidRPr="00CC6890">
        <w:rPr>
          <w:rFonts w:ascii="Angsana New" w:hAnsi="Angsana New" w:cs="Angsana New"/>
          <w:sz w:val="32"/>
          <w:szCs w:val="32"/>
          <w:cs/>
        </w:rPr>
        <w:t xml:space="preserve"> 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 xml:space="preserve">รายได้จากการขายแสดงมูลค่าตามราคาในใบกำกับสินค้าโดยไม่รวมภาษีมูลค่าเพิ่ม </w:t>
      </w:r>
      <w:r w:rsidR="00895FB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>หลังจากหักส่วนลดแล้ว</w:t>
      </w:r>
    </w:p>
    <w:p w:rsidR="00704659" w:rsidRPr="007F336A" w:rsidRDefault="00704659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ดอกเบี้ย</w:t>
      </w:r>
      <w:r w:rsidRPr="00D73147">
        <w:rPr>
          <w:rFonts w:ascii="Angsana New" w:hAnsi="Angsana New" w:cs="Angsana New" w:hint="cs"/>
          <w:sz w:val="32"/>
          <w:szCs w:val="32"/>
          <w:cs/>
        </w:rPr>
        <w:t>รับ</w:t>
      </w:r>
      <w:r w:rsidRPr="00D73147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 โดยคำนึงถึงอัตราผลตอบแทนที่แท้จริง</w:t>
      </w:r>
    </w:p>
    <w:p w:rsidR="00B82678" w:rsidRPr="00D73147" w:rsidRDefault="00704659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:rsidR="003C66A9" w:rsidRPr="007F336A" w:rsidRDefault="003C66A9" w:rsidP="00BD3C1B">
      <w:pPr>
        <w:spacing w:line="276" w:lineRule="auto"/>
        <w:ind w:left="1170" w:firstLine="720"/>
        <w:jc w:val="thaiDistribute"/>
        <w:rPr>
          <w:rFonts w:ascii="Angsana New" w:hAnsi="Angsana New" w:cs="Angsana New"/>
        </w:rPr>
      </w:pPr>
    </w:p>
    <w:p w:rsidR="0020570D" w:rsidRPr="00D73147" w:rsidRDefault="0020570D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0570D" w:rsidRPr="00D73147" w:rsidRDefault="0020570D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ได้แก่ เงินสดในมือและเงินฝากสถาบันการเงิน ซึ่งถึงกำหนดในระยะเวลาไม่เกิน </w:t>
      </w:r>
      <w:r w:rsidRPr="00D73147">
        <w:rPr>
          <w:rFonts w:ascii="Angsana New" w:hAnsi="Angsana New" w:cs="Angsana New"/>
          <w:sz w:val="32"/>
          <w:szCs w:val="32"/>
        </w:rPr>
        <w:t>3</w:t>
      </w:r>
      <w:r w:rsidRPr="00D7314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เดือนนับจากวันที่ได้มาและปราศจากภาระผูกพัน</w:t>
      </w:r>
    </w:p>
    <w:p w:rsidR="003C66A9" w:rsidRPr="007F336A" w:rsidRDefault="003C66A9" w:rsidP="00BD3C1B">
      <w:pPr>
        <w:spacing w:line="276" w:lineRule="auto"/>
        <w:ind w:left="1170" w:firstLine="720"/>
        <w:jc w:val="thaiDistribute"/>
        <w:rPr>
          <w:rFonts w:ascii="Angsana New" w:hAnsi="Angsana New" w:cs="Angsana New"/>
        </w:rPr>
      </w:pPr>
    </w:p>
    <w:p w:rsidR="0020570D" w:rsidRPr="00D73147" w:rsidRDefault="0020570D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ค่าเผื่อหนี้สงสัยจะสูญ</w:t>
      </w:r>
    </w:p>
    <w:p w:rsidR="003C66A9" w:rsidRDefault="003C66A9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บริษัทตั้งค่าเผื่อหนี้สงสัยจะสูญ สำหรับลูกหนี้ที่คาดว่าจะเรียกเก็บเงินไม่ได้</w:t>
      </w:r>
      <w:r w:rsidRPr="00D73147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F336A" w:rsidRPr="007F336A" w:rsidRDefault="007F336A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</w:rPr>
      </w:pPr>
    </w:p>
    <w:p w:rsidR="0020570D" w:rsidRPr="00D73147" w:rsidRDefault="0020570D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20570D" w:rsidRPr="00D73147" w:rsidRDefault="0020570D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แสดงในราคาทุนหรือมูลค่าสุทธิที่จะได้รับแล้วแต่มูลค่าใดจะต่ำกว่า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ราคาทุนคำนวณโดยวิธีถัวเฉลี่ยถ่วงน้ำหนัก</w:t>
      </w:r>
    </w:p>
    <w:p w:rsidR="0020570D" w:rsidRPr="00D73147" w:rsidRDefault="0020570D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บริษัทตั้งสำรองเผื่อลดมูลค่าสินค้าคงเหลือ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เมื่อสินค้านั้นเสื่อมสภาพและล้าสมัย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โดยพิจารณาตามสภาพปัจจุบันของสินค้าคงเหลือเป็นเกณฑ์</w:t>
      </w:r>
    </w:p>
    <w:p w:rsidR="003C66A9" w:rsidRPr="00D73147" w:rsidRDefault="003C66A9" w:rsidP="00BD3C1B">
      <w:pPr>
        <w:spacing w:line="276" w:lineRule="auto"/>
        <w:ind w:left="1170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BD3C1B" w:rsidRPr="00D73147" w:rsidRDefault="00BD3C1B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</w:t>
      </w:r>
      <w:r w:rsidRPr="00D73147">
        <w:rPr>
          <w:rFonts w:ascii="Angsana New" w:hAnsi="Angsana New" w:cs="Angsana New" w:hint="cs"/>
          <w:b/>
          <w:bCs/>
          <w:sz w:val="32"/>
          <w:szCs w:val="32"/>
          <w:cs/>
        </w:rPr>
        <w:t>ร่วม</w:t>
      </w:r>
    </w:p>
    <w:p w:rsidR="003C66A9" w:rsidRPr="00D73147" w:rsidRDefault="00847E73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 w:hint="cs"/>
          <w:sz w:val="32"/>
          <w:szCs w:val="32"/>
          <w:cs/>
        </w:rPr>
        <w:t>บริษัทร่วม หมายถึง กิจการที่กลุ่มบริษัทมีอิทธิพลอย่างมีสาระสำคัญ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โดยมีอำนาจเข้าไปมีส่วนร่วมในการตัดสินใจเกี่ยวกับนโยบายทางการเงินและการดำเนินการของกิจการ แต่ไม่ถึงระดับที่จะควบคุมนโยบายดังกล่าว เงินลงทุนในบริษัทร่วมในงบการเงินเฉพาะกิจการแสดงตามวิธีราคาทุนและในงบการเงินรวมแสดงตามวิธีส่วนได้เสีย</w:t>
      </w:r>
    </w:p>
    <w:p w:rsidR="003C66A9" w:rsidRPr="00A66D95" w:rsidRDefault="003C66A9" w:rsidP="003C66A9">
      <w:pPr>
        <w:rPr>
          <w:rFonts w:ascii="Angsana New" w:hAnsi="Angsana New" w:cs="Angsana New"/>
          <w:sz w:val="16"/>
          <w:szCs w:val="16"/>
          <w:cs/>
        </w:rPr>
      </w:pPr>
    </w:p>
    <w:p w:rsidR="00BD3C1B" w:rsidRPr="00D73147" w:rsidRDefault="00BD3C1B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C24272" w:rsidRPr="00774875" w:rsidRDefault="00BD3C1B" w:rsidP="00A66D95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 เงินลงทุนในบริษัทย่อยในงบการเงินเฉพาะกิจการ แสดงตามวิธีราคาทุน</w:t>
      </w:r>
    </w:p>
    <w:p w:rsidR="00C24272" w:rsidRPr="004A14DD" w:rsidRDefault="00C24272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ที่ดิน</w:t>
      </w:r>
      <w:r w:rsidRPr="004A14D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:rsidR="00847E73" w:rsidRPr="004A14DD" w:rsidRDefault="00847E73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 w:hint="cs"/>
          <w:sz w:val="32"/>
          <w:szCs w:val="32"/>
          <w:cs/>
        </w:rPr>
        <w:t>ที่ดินแสดงตามราคาประเมิน บริษัทมีนโยบายที่จะประเมินราคาโดยผู้ประเมินอิสระทุก 3-5 ปี และในระหว่างระยะเวลานี้ หากมีปัจจัยอื่นใดที่มีผลกระทบอย่างมีสาระสำคัญต่อมูลค่าสินทรัพย์ บริษัทจะให้มีการประเมินราคาใหม่โดยผู้เชี่ยวชาญในปีนั้นๆ มูลค่าส่วนที่เพิ่มขึ้นจากการตีราคาสินทรัพย์ บริษัทบันทึกไว้ในบัญชีส่วนเกิน</w:t>
      </w:r>
      <w:r w:rsidR="00145674">
        <w:rPr>
          <w:rFonts w:ascii="Angsana New" w:hAnsi="Angsana New" w:cs="Angsana New" w:hint="cs"/>
          <w:sz w:val="32"/>
          <w:szCs w:val="32"/>
          <w:cs/>
        </w:rPr>
        <w:t>ทุน</w:t>
      </w:r>
      <w:r w:rsidRPr="004A14DD">
        <w:rPr>
          <w:rFonts w:ascii="Angsana New" w:hAnsi="Angsana New" w:cs="Angsana New" w:hint="cs"/>
          <w:sz w:val="32"/>
          <w:szCs w:val="32"/>
          <w:cs/>
        </w:rPr>
        <w:t>จากการตีราคาสินทรัพย์ โดยแสดงเป็นรายการในงบกำไรขาดทุนเบ็ดเสร็จอื่นในองค์ประกอบอื่นของ</w:t>
      </w:r>
      <w:r w:rsidR="004945EC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4A14DD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7D77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674">
        <w:rPr>
          <w:rFonts w:ascii="Angsana New" w:hAnsi="Angsana New" w:cs="Angsana New" w:hint="cs"/>
          <w:sz w:val="32"/>
          <w:szCs w:val="32"/>
          <w:cs/>
        </w:rPr>
        <w:t>และจะโอนไปกำไรสะสมเมื่อมีการจำหน่าย</w:t>
      </w:r>
    </w:p>
    <w:p w:rsidR="00847E73" w:rsidRPr="004A14DD" w:rsidRDefault="00847E73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4A14DD">
        <w:rPr>
          <w:rFonts w:ascii="Angsana New" w:hAnsi="Angsana New" w:cs="Angsana New" w:hint="cs"/>
          <w:sz w:val="32"/>
          <w:szCs w:val="32"/>
          <w:cs/>
        </w:rPr>
        <w:t xml:space="preserve">ในปี 2561 บริษัทได้มีการประเมินราคาที่ดินโดยผู้ประเมินอิสระ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</w:t>
      </w:r>
      <w:r w:rsidRPr="004A14DD">
        <w:rPr>
          <w:rFonts w:ascii="Angsana New" w:hAnsi="Angsana New" w:cs="Angsana New"/>
          <w:sz w:val="32"/>
          <w:szCs w:val="32"/>
          <w:lang w:eastAsia="zh-CN"/>
        </w:rPr>
        <w:t>(Market Approach)</w:t>
      </w:r>
    </w:p>
    <w:p w:rsidR="00847E73" w:rsidRPr="004A14DD" w:rsidRDefault="00847E73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แสดงในราคาทุน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บริษัทคำนวณค่าเสื่อมราคาสำหรับสินทรัพย์ถาวรทุกประเภทยกเว้นที่ดิน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โดยวิธีเส้นตรงตามอายุการให้ประโยชน์ ซึ่งประมาณไว้ดังนี้</w:t>
      </w:r>
    </w:p>
    <w:p w:rsidR="00DB3718" w:rsidRPr="004A14DD" w:rsidRDefault="00DB3718" w:rsidP="00DB3718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4A14DD">
        <w:rPr>
          <w:rFonts w:ascii="Angsana New" w:hAnsi="Angsana New" w:cs="Angsana New"/>
          <w:sz w:val="32"/>
          <w:szCs w:val="32"/>
          <w:cs/>
        </w:rPr>
        <w:tab/>
      </w:r>
      <w:r w:rsidRPr="004A14DD">
        <w:rPr>
          <w:rFonts w:ascii="Angsana New" w:hAnsi="Angsana New" w:cs="Angsana New"/>
          <w:sz w:val="32"/>
          <w:szCs w:val="32"/>
          <w:u w:val="single"/>
          <w:cs/>
        </w:rPr>
        <w:t>ปี</w:t>
      </w:r>
    </w:p>
    <w:p w:rsidR="00DB3718" w:rsidRPr="004A14DD" w:rsidRDefault="00DB3718" w:rsidP="00DB3718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Pr="004A14DD">
        <w:rPr>
          <w:rFonts w:ascii="Angsana New" w:hAnsi="Angsana New" w:cs="Angsana New"/>
          <w:sz w:val="32"/>
          <w:szCs w:val="32"/>
          <w:cs/>
        </w:rPr>
        <w:tab/>
        <w:t>5</w:t>
      </w:r>
    </w:p>
    <w:p w:rsidR="00DB3718" w:rsidRPr="004A14DD" w:rsidRDefault="00DB3718" w:rsidP="00DB3718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4A14DD">
        <w:rPr>
          <w:rFonts w:ascii="Angsana New" w:hAnsi="Angsana New" w:cs="Angsana New"/>
          <w:sz w:val="32"/>
          <w:szCs w:val="32"/>
          <w:cs/>
        </w:rPr>
        <w:t xml:space="preserve">อาคารและส่วนปรับปรุงอาคาร </w:t>
      </w:r>
      <w:r w:rsidRPr="004A14DD">
        <w:rPr>
          <w:rFonts w:ascii="Angsana New" w:hAnsi="Angsana New" w:cs="Angsana New"/>
          <w:sz w:val="32"/>
          <w:szCs w:val="32"/>
          <w:cs/>
        </w:rPr>
        <w:tab/>
        <w:t xml:space="preserve">5 - </w:t>
      </w:r>
      <w:r w:rsidRPr="004A14DD">
        <w:rPr>
          <w:rFonts w:ascii="Angsana New" w:hAnsi="Angsana New" w:cs="Angsana New" w:hint="cs"/>
          <w:sz w:val="32"/>
          <w:szCs w:val="32"/>
          <w:cs/>
        </w:rPr>
        <w:t>30</w:t>
      </w:r>
    </w:p>
    <w:p w:rsidR="00DB3718" w:rsidRPr="004A14DD" w:rsidRDefault="00DB3718" w:rsidP="00DB3718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4A14DD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4A14DD">
        <w:rPr>
          <w:rFonts w:ascii="Angsana New" w:hAnsi="Angsana New" w:cs="Angsana New"/>
          <w:sz w:val="32"/>
          <w:szCs w:val="32"/>
          <w:cs/>
        </w:rPr>
        <w:tab/>
      </w:r>
      <w:r w:rsidRPr="004A14DD">
        <w:rPr>
          <w:rFonts w:ascii="Angsana New" w:hAnsi="Angsana New" w:cs="Angsana New"/>
          <w:sz w:val="32"/>
          <w:szCs w:val="32"/>
        </w:rPr>
        <w:t>5 – 1</w:t>
      </w:r>
      <w:r w:rsidRPr="004A14DD">
        <w:rPr>
          <w:rFonts w:ascii="Angsana New" w:hAnsi="Angsana New" w:cs="Angsana New"/>
          <w:sz w:val="32"/>
          <w:szCs w:val="32"/>
          <w:cs/>
        </w:rPr>
        <w:t>0</w:t>
      </w:r>
    </w:p>
    <w:p w:rsidR="00DB3718" w:rsidRPr="004A14DD" w:rsidRDefault="00DB3718" w:rsidP="00DB3718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4A14DD">
        <w:rPr>
          <w:rFonts w:ascii="Angsana New" w:hAnsi="Angsana New" w:cs="Angsana New" w:hint="cs"/>
          <w:sz w:val="32"/>
          <w:szCs w:val="32"/>
          <w:cs/>
        </w:rPr>
        <w:t>คอมพิวเตอร์และอุปกรณ์คอมพิวเตอร์</w:t>
      </w:r>
      <w:r w:rsidRPr="004A14DD">
        <w:rPr>
          <w:rFonts w:ascii="Angsana New" w:hAnsi="Angsana New" w:cs="Angsana New" w:hint="cs"/>
          <w:sz w:val="32"/>
          <w:szCs w:val="32"/>
          <w:cs/>
        </w:rPr>
        <w:tab/>
        <w:t>3</w:t>
      </w:r>
    </w:p>
    <w:p w:rsidR="00DB3718" w:rsidRPr="004A14DD" w:rsidRDefault="00DB3718" w:rsidP="00DB3718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อื่น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ๆ</w:t>
      </w:r>
      <w:r w:rsidRPr="004A14DD">
        <w:rPr>
          <w:rFonts w:ascii="Angsana New" w:hAnsi="Angsana New" w:cs="Angsana New"/>
          <w:sz w:val="32"/>
          <w:szCs w:val="32"/>
          <w:cs/>
        </w:rPr>
        <w:tab/>
        <w:t>5</w:t>
      </w:r>
    </w:p>
    <w:p w:rsidR="0088533C" w:rsidRPr="004A14DD" w:rsidRDefault="0088533C" w:rsidP="0088533C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88533C" w:rsidRPr="004A14DD" w:rsidRDefault="0088533C" w:rsidP="0088533C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14DD">
        <w:rPr>
          <w:rFonts w:ascii="Angsana New" w:hAnsi="Angsana New" w:cs="Angsana New" w:hint="cs"/>
          <w:sz w:val="32"/>
          <w:szCs w:val="32"/>
          <w:cs/>
        </w:rPr>
        <w:t>สินทรัพย์ตามสัญญาเช่าการเงิน บันทึกด้วยราคายุติธรรมของสินทรัพย์ที่เช่า ณ วันที่เริ่มต้นของสัญญาเช่า ค่าเสื่อมราคาคำนวณโดยวิธีเส้นตรงตามอายุการ</w:t>
      </w:r>
      <w:r w:rsidRPr="004A14DD">
        <w:rPr>
          <w:rFonts w:ascii="Angsana New" w:hAnsi="Angsana New" w:cs="Angsana New"/>
          <w:sz w:val="32"/>
          <w:szCs w:val="32"/>
          <w:cs/>
        </w:rPr>
        <w:t>ใ</w:t>
      </w:r>
      <w:r w:rsidRPr="004A14DD">
        <w:rPr>
          <w:rFonts w:ascii="Angsana New" w:hAnsi="Angsana New" w:cs="Angsana New" w:hint="cs"/>
          <w:sz w:val="32"/>
          <w:szCs w:val="32"/>
          <w:cs/>
        </w:rPr>
        <w:t>ห้ประโยชน์โดยประมาณของสินทรัพย์</w:t>
      </w:r>
    </w:p>
    <w:p w:rsidR="00DB3718" w:rsidRPr="004A14DD" w:rsidRDefault="00DB3718" w:rsidP="00C24272">
      <w:pPr>
        <w:spacing w:line="276" w:lineRule="auto"/>
        <w:ind w:left="1170" w:firstLine="720"/>
        <w:jc w:val="thaiDistribute"/>
        <w:rPr>
          <w:rFonts w:ascii="Angsana New" w:hAnsi="Angsana New" w:cs="Angsana New"/>
        </w:rPr>
      </w:pPr>
    </w:p>
    <w:p w:rsidR="00C24272" w:rsidRPr="004A14DD" w:rsidRDefault="00C24272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C24272" w:rsidRPr="004A14DD" w:rsidRDefault="00C24272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หมายถึง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สิทธิการใช้โปรแกรมคอมพิวเตอร์ที่ซื้อมา บันทึกเป็นสินทรัพย์ โดยคำนวณจากต้นทุนในการได้มาและการดำเนินการให้โปรแกรมคอมพิวเตอร์นั้นนำมาใช้</w:t>
      </w:r>
      <w:r w:rsidRPr="004A14DD">
        <w:rPr>
          <w:rFonts w:ascii="Angsana New" w:hAnsi="Angsana New" w:cs="Angsana New" w:hint="cs"/>
          <w:sz w:val="32"/>
          <w:szCs w:val="32"/>
          <w:cs/>
        </w:rPr>
        <w:t>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>ได้ตามประสงค์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จะตัดจำหน่ายตามวิธีเส้นตรงตลอดอายุการ</w:t>
      </w:r>
      <w:r w:rsidRPr="004A14DD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 xml:space="preserve"> โดยประมาณ</w:t>
      </w:r>
      <w:r w:rsidRPr="004A14DD">
        <w:rPr>
          <w:rFonts w:ascii="Angsana New" w:hAnsi="Angsana New" w:cs="Angsana New"/>
          <w:sz w:val="32"/>
          <w:szCs w:val="32"/>
        </w:rPr>
        <w:t xml:space="preserve">  3-10 </w:t>
      </w:r>
      <w:r w:rsidRPr="004A14DD">
        <w:rPr>
          <w:rFonts w:ascii="Angsana New" w:hAnsi="Angsana New" w:cs="Angsana New"/>
          <w:sz w:val="32"/>
          <w:szCs w:val="32"/>
          <w:cs/>
        </w:rPr>
        <w:t>ปี</w:t>
      </w:r>
    </w:p>
    <w:p w:rsidR="00C82026" w:rsidRPr="00C82026" w:rsidRDefault="00C82026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C24272" w:rsidRPr="004A14DD" w:rsidRDefault="00C82026" w:rsidP="00BA7090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C24272" w:rsidRPr="004A14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</w:t>
      </w:r>
      <w:r w:rsidR="00C24272" w:rsidRPr="004A14DD">
        <w:rPr>
          <w:rFonts w:ascii="Angsana New" w:hAnsi="Angsana New" w:cs="Angsana New" w:hint="cs"/>
          <w:b/>
          <w:bCs/>
          <w:sz w:val="32"/>
          <w:szCs w:val="32"/>
          <w:cs/>
        </w:rPr>
        <w:t>ินทรัพย์/หนี้สิน</w:t>
      </w:r>
      <w:r w:rsidR="00C24272" w:rsidRPr="004A14D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24272" w:rsidRPr="004A14DD" w:rsidRDefault="00C24272" w:rsidP="00C82026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</w:t>
      </w:r>
      <w:r w:rsidR="0006095A" w:rsidRPr="004A14DD">
        <w:rPr>
          <w:rFonts w:ascii="Angsana New" w:hAnsi="Angsana New" w:cs="Angsana New"/>
          <w:sz w:val="32"/>
          <w:szCs w:val="32"/>
          <w:cs/>
        </w:rPr>
        <w:t>ิน</w:t>
      </w:r>
      <w:r w:rsidRPr="004A14DD">
        <w:rPr>
          <w:rFonts w:ascii="Angsana New" w:hAnsi="Angsana New" w:cs="Angsana New"/>
          <w:sz w:val="32"/>
          <w:szCs w:val="32"/>
          <w:cs/>
        </w:rPr>
        <w:t>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C24272" w:rsidRPr="00A466F5" w:rsidRDefault="00C24272" w:rsidP="00C82026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</w:t>
      </w:r>
      <w:r w:rsidRPr="007F336A">
        <w:rPr>
          <w:rFonts w:ascii="Angsana New" w:hAnsi="Angsana New" w:cs="Angsana New"/>
          <w:sz w:val="32"/>
          <w:szCs w:val="32"/>
          <w:cs/>
        </w:rPr>
        <w:t>ล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C24272" w:rsidRDefault="00C24272" w:rsidP="00C82026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:rsidR="0006095A" w:rsidRPr="00C82026" w:rsidRDefault="0006095A" w:rsidP="00C82026">
      <w:pPr>
        <w:ind w:left="902" w:right="-22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34575F" w:rsidRPr="002F37CC" w:rsidRDefault="0034575F" w:rsidP="00C82026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:rsidR="0034575F" w:rsidRPr="002F37CC" w:rsidRDefault="0034575F" w:rsidP="00C82026">
      <w:pPr>
        <w:ind w:left="907" w:right="29" w:firstLine="533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สัญญาเช่าดำเนินงาน</w:t>
      </w:r>
    </w:p>
    <w:p w:rsidR="0034575F" w:rsidRPr="00A466F5" w:rsidRDefault="0034575F" w:rsidP="00C82026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สัญญา</w:t>
      </w:r>
      <w:r w:rsidRPr="00D73147">
        <w:rPr>
          <w:rFonts w:ascii="Angsana New" w:hAnsi="Angsana New" w:cs="Angsana New"/>
          <w:sz w:val="32"/>
          <w:szCs w:val="32"/>
          <w:cs/>
        </w:rPr>
        <w:t>เช่า</w:t>
      </w:r>
      <w:r w:rsidRPr="007F336A">
        <w:rPr>
          <w:rFonts w:ascii="Angsana New" w:hAnsi="Angsana New" w:cs="Angsana New"/>
          <w:sz w:val="32"/>
          <w:szCs w:val="32"/>
          <w:cs/>
        </w:rPr>
        <w:t>ซึ่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7F336A">
        <w:rPr>
          <w:rFonts w:ascii="Angsana New" w:hAnsi="Angsana New" w:cs="Angsana New"/>
          <w:sz w:val="32"/>
          <w:szCs w:val="32"/>
          <w:cs/>
        </w:rPr>
        <w:t>ความ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เสี่ยงและประโยชน์ส่วนใหญ่จากการเป็นเจ้าของทรัพย์สิน ยังคงอยู่กับผู้ให้เช่า บันทึกเป็นสัญญาเช่าดำเนินงาน ค่าเช่าที่เกิดขึ้นจากสัญญาเช่าดังกล่าว รับรู้เป็นค่าใช้จ่ายในงบกำไรขาดทุนเบ็ดเสร็จตามอายุของสัญญาเช่า</w:t>
      </w:r>
    </w:p>
    <w:p w:rsidR="0034575F" w:rsidRPr="002F37CC" w:rsidRDefault="0034575F" w:rsidP="00C82026">
      <w:pPr>
        <w:ind w:left="907" w:right="29" w:firstLine="533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สัญญาเช่าการเงิน</w:t>
      </w:r>
    </w:p>
    <w:p w:rsidR="0034575F" w:rsidRDefault="0034575F" w:rsidP="00C82026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สัญญาเช่า</w:t>
      </w:r>
      <w:r w:rsidRPr="00D73147">
        <w:rPr>
          <w:rFonts w:ascii="Angsana New" w:hAnsi="Angsana New" w:cs="Angsana New"/>
          <w:sz w:val="32"/>
          <w:szCs w:val="32"/>
          <w:cs/>
        </w:rPr>
        <w:t>ซึ่ง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ผู้เช่าได้รับโอนผลตอบแทนและความเสี่ยงส่วนใหญ่ของการเป็นเจ้าของทรัพย์สิน</w:t>
      </w:r>
      <w:r w:rsidR="00930DF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ยกเว้นกรรมสิทธิ์ทางกฎหมาย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ถือเป็นสัญญาเช่าการเงิน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บริษัทบันทึกราคายุติธรรมของทรัพย์สินที่เช่า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วันที่เริ่มต้นของสัญญาเช่าพร้อมกับภาระหนี้สินที่ต้องจ่ายค่าเช่าในอนาคตหักส่วนที่เป็นดอกเบี้ย</w:t>
      </w:r>
      <w:r w:rsidRPr="002F37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pacing w:val="-2"/>
          <w:sz w:val="32"/>
          <w:szCs w:val="32"/>
          <w:cs/>
        </w:rPr>
        <w:t>ดอกเบี้ยหรือค่าใช้จ่ายทางการเงิน รับรู้ในงบกำไรขาดทุนเบ็ดเสร็จตามส่วนของยอดเงินต้นคงเหลือ</w:t>
      </w:r>
    </w:p>
    <w:p w:rsidR="00C82026" w:rsidRPr="00C82026" w:rsidRDefault="00C82026" w:rsidP="00C82026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06095A" w:rsidRPr="002F37CC" w:rsidRDefault="0006095A" w:rsidP="00C82026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:rsidR="0006095A" w:rsidRPr="00975525" w:rsidRDefault="0006095A" w:rsidP="00C82026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ผลประโยชน์ระยะสั้น</w:t>
      </w:r>
    </w:p>
    <w:p w:rsidR="00C82026" w:rsidRPr="00BE56E8" w:rsidRDefault="0006095A" w:rsidP="00BE56E8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6095A" w:rsidRPr="00975525" w:rsidRDefault="000D1BF5" w:rsidP="0006095A">
      <w:pPr>
        <w:spacing w:line="276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06095A" w:rsidRPr="0097552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ผลประโยชน์ระยะยาว </w:t>
      </w:r>
    </w:p>
    <w:p w:rsidR="0006095A" w:rsidRPr="007F336A" w:rsidRDefault="0006095A" w:rsidP="0006095A">
      <w:pPr>
        <w:spacing w:line="276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โครงการสมทบเงิน</w:t>
      </w:r>
    </w:p>
    <w:p w:rsidR="0006095A" w:rsidRDefault="0006095A" w:rsidP="0006095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บริษัทได้จัดให้มีกองทุนสำรองเลี้ยงชีพ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 ได้แยกออกจากสินทรัพย์ของบริษัท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เงินจ่ายสมทบกองทุนสำรองเลี้ยงชีพบันทึกเป็นค่าใช้จ่ายในผลการดำเนินงานระหว่างปี สำหรับรอบระยะเวลาบัญชีที่เกิดรายการบัญชีนั้น</w:t>
      </w:r>
    </w:p>
    <w:p w:rsidR="0006095A" w:rsidRPr="007F336A" w:rsidRDefault="0006095A" w:rsidP="0006095A">
      <w:pPr>
        <w:spacing w:line="276" w:lineRule="auto"/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โครงการผลประโยชน์ </w:t>
      </w:r>
    </w:p>
    <w:p w:rsidR="0006095A" w:rsidRDefault="0006095A" w:rsidP="0006095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F336A">
        <w:rPr>
          <w:rFonts w:ascii="Angsana New" w:hAnsi="Angsana New" w:cs="Angsana New"/>
          <w:sz w:val="32"/>
          <w:szCs w:val="32"/>
          <w:cs/>
        </w:rPr>
        <w:t>สำรอง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ผลประโยชน์</w:t>
      </w:r>
      <w:r w:rsidRPr="000E5CB5">
        <w:rPr>
          <w:rFonts w:ascii="Angsana New" w:hAnsi="Angsana New" w:cs="Angsana New"/>
          <w:sz w:val="32"/>
          <w:szCs w:val="32"/>
          <w:cs/>
        </w:rPr>
        <w:t>พนักงาน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เมื่อเกษียณอายุ บันทึกเป็นค่าใช้จ่ายในการ</w:t>
      </w:r>
      <w:r w:rsidRPr="002F37CC">
        <w:rPr>
          <w:rFonts w:ascii="Angsana New" w:hAnsi="Angsana New" w:cs="Angsana New"/>
          <w:color w:val="000000"/>
          <w:sz w:val="32"/>
          <w:szCs w:val="32"/>
          <w:cs/>
        </w:rPr>
        <w:t>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2F37CC">
        <w:rPr>
          <w:rFonts w:ascii="Angsana New" w:hAnsi="Angsana New" w:cs="Angsana New"/>
          <w:color w:val="000000"/>
          <w:sz w:val="32"/>
          <w:szCs w:val="32"/>
        </w:rPr>
        <w:t xml:space="preserve"> (Projected Unit Credit Method)</w:t>
      </w:r>
    </w:p>
    <w:p w:rsidR="0006095A" w:rsidRPr="0006095A" w:rsidRDefault="0006095A" w:rsidP="0034575F">
      <w:pPr>
        <w:tabs>
          <w:tab w:val="left" w:pos="720"/>
        </w:tabs>
        <w:spacing w:line="276" w:lineRule="auto"/>
        <w:jc w:val="thaiDistribute"/>
        <w:rPr>
          <w:rFonts w:ascii="Angsana New" w:hAnsi="Angsana New" w:cs="Angsana New"/>
        </w:rPr>
      </w:pPr>
    </w:p>
    <w:p w:rsidR="0006095A" w:rsidRPr="00496949" w:rsidRDefault="0006095A" w:rsidP="0006095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b/>
          <w:bCs/>
          <w:sz w:val="32"/>
          <w:szCs w:val="32"/>
          <w:cs/>
        </w:rPr>
        <w:t>(รายได้)</w:t>
      </w: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6095A" w:rsidRDefault="0006095A" w:rsidP="0006095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80E3A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 คำนวณจากกำไรหรือขาดทุนสำหรับ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B80E3A">
        <w:rPr>
          <w:rFonts w:ascii="Angsana New" w:hAnsi="Angsana New" w:cs="Angsana New"/>
          <w:sz w:val="32"/>
          <w:szCs w:val="32"/>
          <w:cs/>
        </w:rPr>
        <w:t xml:space="preserve"> ประกอบด้วย ภาษีเงินได้ปัจจุบัน และภาษีเงินได้รอการตัดบัญชี 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ภาษีเงินได้รับรู้ในงบกำไรขาดทุนเบ็ดเสร็จ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:rsidR="00775EA3" w:rsidRPr="00775EA3" w:rsidRDefault="00775EA3" w:rsidP="0006095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</w:rPr>
      </w:pPr>
    </w:p>
    <w:p w:rsidR="0034575F" w:rsidRPr="002F37CC" w:rsidRDefault="004945EC" w:rsidP="0034575F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34575F" w:rsidRPr="002F37CC">
        <w:rPr>
          <w:rFonts w:ascii="Angsana New" w:hAnsi="Angsana New" w:cs="Angsana New"/>
          <w:b/>
          <w:bCs/>
          <w:sz w:val="32"/>
          <w:szCs w:val="32"/>
          <w:cs/>
        </w:rPr>
        <w:t xml:space="preserve">ต่อหุ้น </w:t>
      </w:r>
    </w:p>
    <w:p w:rsidR="0034575F" w:rsidRDefault="0034575F" w:rsidP="0034575F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กำไร</w:t>
      </w:r>
      <w:r w:rsidRPr="002F37CC">
        <w:rPr>
          <w:rFonts w:ascii="Angsana New" w:hAnsi="Angsana New" w:cs="Angsana New"/>
          <w:sz w:val="32"/>
          <w:szCs w:val="32"/>
          <w:cs/>
        </w:rPr>
        <w:t>ต่อหุ้นขั้นพื้นฐาน คำนวณโดยการนำ</w:t>
      </w:r>
      <w:r>
        <w:rPr>
          <w:rFonts w:ascii="Angsana New" w:hAnsi="Angsana New" w:cs="Angsana New" w:hint="cs"/>
          <w:sz w:val="32"/>
          <w:szCs w:val="32"/>
          <w:cs/>
        </w:rPr>
        <w:t>กำไร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สำหรับปี หารด้วยจำนวนหุ้นสามัญถัวเฉลี่ยถ่วงน้ำหนัก ที่ถือโดยบุคคลภายนอกในระหว่างปี </w:t>
      </w:r>
    </w:p>
    <w:p w:rsidR="00FC12A9" w:rsidRPr="007F336A" w:rsidRDefault="00FC12A9" w:rsidP="00DB3718">
      <w:pPr>
        <w:spacing w:line="276" w:lineRule="auto"/>
        <w:ind w:left="907" w:right="-22" w:firstLine="720"/>
        <w:jc w:val="thaiDistribute"/>
        <w:rPr>
          <w:rFonts w:ascii="Angsana New" w:hAnsi="Angsana New" w:cs="Angsana New"/>
          <w:spacing w:val="-2"/>
        </w:rPr>
      </w:pPr>
    </w:p>
    <w:p w:rsidR="00DB3718" w:rsidRPr="002F37CC" w:rsidRDefault="00DB3718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รายการบัญชีที่เป็นเงินตราต่างประเทศ</w:t>
      </w:r>
    </w:p>
    <w:p w:rsidR="00DB3718" w:rsidRPr="00A466F5" w:rsidRDefault="00DB3718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เป็น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466F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วันที่ในงบแสดงฐานะการเงิน</w:t>
      </w:r>
    </w:p>
    <w:p w:rsidR="00DB3718" w:rsidRDefault="00DB3718" w:rsidP="0034575F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กำไร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ที่เกิดจากการเปลี่ยนแปลงในอัตราแลกเปลี่ยน</w:t>
      </w:r>
      <w:r w:rsidRPr="00A466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ได้รวมอยู่ในการคำนวณผลการดำเนินงาน</w:t>
      </w:r>
    </w:p>
    <w:p w:rsidR="00DB3718" w:rsidRPr="00A466F5" w:rsidRDefault="00DB3718" w:rsidP="000362D2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:rsidR="00DB3718" w:rsidRPr="007F336A" w:rsidRDefault="00DB3718" w:rsidP="000362D2">
      <w:pPr>
        <w:pStyle w:val="af"/>
        <w:numPr>
          <w:ilvl w:val="0"/>
          <w:numId w:val="27"/>
        </w:numPr>
        <w:tabs>
          <w:tab w:val="left" w:pos="2520"/>
        </w:tabs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:rsidR="00DB3718" w:rsidRPr="007F336A" w:rsidRDefault="00DB3718" w:rsidP="000362D2">
      <w:pPr>
        <w:pStyle w:val="af"/>
        <w:numPr>
          <w:ilvl w:val="0"/>
          <w:numId w:val="27"/>
        </w:numPr>
        <w:tabs>
          <w:tab w:val="left" w:pos="2520"/>
        </w:tabs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DB3718" w:rsidRPr="007F336A" w:rsidRDefault="00DB3718" w:rsidP="000362D2">
      <w:pPr>
        <w:pStyle w:val="af"/>
        <w:numPr>
          <w:ilvl w:val="0"/>
          <w:numId w:val="27"/>
        </w:numPr>
        <w:tabs>
          <w:tab w:val="left" w:pos="2520"/>
        </w:tabs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:rsidR="00DB3718" w:rsidRDefault="00DB3718" w:rsidP="000362D2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0E5CB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แสดงอยู่ในส่วนของผู้ถือหุ้น</w:t>
      </w:r>
    </w:p>
    <w:p w:rsidR="0006095A" w:rsidRPr="0034575F" w:rsidRDefault="0006095A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FC12A9" w:rsidRPr="002F37CC" w:rsidRDefault="00FC12A9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FC12A9" w:rsidRDefault="00FC12A9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E5CB5">
        <w:rPr>
          <w:rFonts w:ascii="Angsana New" w:hAnsi="Angsana New" w:cs="Angsana New"/>
          <w:spacing w:val="-4"/>
          <w:sz w:val="32"/>
          <w:szCs w:val="32"/>
          <w:cs/>
        </w:rPr>
        <w:t>รายการ</w:t>
      </w:r>
      <w:r w:rsidRPr="002F37CC">
        <w:rPr>
          <w:rFonts w:ascii="Angsana New" w:hAnsi="Angsana New" w:cs="Angsana New"/>
          <w:sz w:val="32"/>
          <w:szCs w:val="32"/>
          <w:cs/>
        </w:rPr>
        <w:t>บัญชีที่เป็นเงินตราต่างประเทศ ที่ได้ตกลงอัตราแลกเปลี่ยนล่วงหน้ากับธนาคารไว้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จะบันทึกรายการดังกล่าวให้เป็นไปตามมูลค่ายุติธรรม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ผลกำไรหรือขาดทุนจากอัตราแลกเปลี่ยน ได้บันทึกเป็นรายได้หรือรายจ่ายในแต่ละปี</w:t>
      </w:r>
    </w:p>
    <w:p w:rsidR="00975525" w:rsidRPr="0034575F" w:rsidRDefault="00975525" w:rsidP="00975525">
      <w:pPr>
        <w:spacing w:line="276" w:lineRule="auto"/>
        <w:ind w:left="907" w:right="-22" w:firstLine="72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FC12A9" w:rsidRDefault="00FC12A9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:rsidR="00FC12A9" w:rsidRDefault="00FC12A9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Pr="000E5CB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นี้</w:t>
      </w:r>
      <w:r w:rsidRPr="007F336A">
        <w:rPr>
          <w:rFonts w:ascii="Angsana New" w:hAnsi="Angsana New" w:cs="Angsana New" w:hint="cs"/>
          <w:color w:val="000000"/>
          <w:sz w:val="32"/>
          <w:szCs w:val="32"/>
          <w:cs/>
        </w:rPr>
        <w:t>จัดทำ</w:t>
      </w:r>
      <w:r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:rsidR="000D092F" w:rsidRPr="0034575F" w:rsidRDefault="000D092F" w:rsidP="00FC12A9">
      <w:pPr>
        <w:spacing w:line="276" w:lineRule="auto"/>
        <w:ind w:left="907" w:right="-22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FC12A9" w:rsidRPr="002F37CC" w:rsidRDefault="00FC12A9" w:rsidP="007F336A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10"/>
          <w:szCs w:val="10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FC12A9" w:rsidRDefault="0006095A" w:rsidP="007F336A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="00FC12A9" w:rsidRPr="002F37CC">
        <w:rPr>
          <w:rFonts w:ascii="Angsana New" w:hAnsi="Angsana New" w:cs="Angsana New"/>
          <w:sz w:val="32"/>
          <w:szCs w:val="32"/>
          <w:cs/>
        </w:rPr>
        <w:t>ตามมาตรฐาน</w:t>
      </w:r>
      <w:r w:rsidR="00FC12A9">
        <w:rPr>
          <w:rFonts w:ascii="Angsana New" w:hAnsi="Angsana New" w:cs="Angsana New" w:hint="cs"/>
          <w:sz w:val="32"/>
          <w:szCs w:val="32"/>
          <w:cs/>
        </w:rPr>
        <w:t>การ</w:t>
      </w:r>
      <w:r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FC12A9" w:rsidRPr="002F37CC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:rsidR="000362D2" w:rsidRPr="003652C0" w:rsidRDefault="00FC12A9" w:rsidP="003652C0">
      <w:pPr>
        <w:tabs>
          <w:tab w:val="left" w:pos="720"/>
        </w:tabs>
        <w:spacing w:line="27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>
        <w:rPr>
          <w:rFonts w:ascii="Angsana New" w:hAnsi="Angsana New" w:cs="Angsana New"/>
          <w:sz w:val="32"/>
          <w:szCs w:val="32"/>
          <w:cs/>
        </w:rPr>
        <w:t>ในอดีตและปัจจัยต่าง</w:t>
      </w:r>
      <w:r w:rsidRPr="002F37CC">
        <w:rPr>
          <w:rFonts w:ascii="Angsana New" w:hAnsi="Angsana New" w:cs="Angsana New"/>
          <w:sz w:val="32"/>
          <w:szCs w:val="32"/>
          <w:cs/>
        </w:rPr>
        <w:t>ๆ รวมถึงเหตุการณ์ในอนาคตที่คาดว่าจะเกิดขึ้น ซึ่งฝ่ายบริหารมีความเชื่อมั่น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อย่างสมเหตุสมผลภายใต้สถานการณ์นั้น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ค่าเผื่อหนี้สงสัยจะสูญ ค่าเผื่อมูลค่าสินค้าลดลง ค่าเสื่อมราคาของอาคารและอุปกรณ์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ส่วนเกินทุนจากการตีราคาสินทรัพย์ ค่าตัดจำหน่ายสินทรัพย์ไม่มีตัวตน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และสำรองผลประโยชน์ระยะยาวของพนักงาน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</w:p>
    <w:p w:rsidR="004A03ED" w:rsidRPr="00155D27" w:rsidRDefault="008F5525" w:rsidP="00262E96">
      <w:pPr>
        <w:pStyle w:val="af"/>
        <w:numPr>
          <w:ilvl w:val="0"/>
          <w:numId w:val="1"/>
        </w:numPr>
        <w:spacing w:line="0" w:lineRule="atLeast"/>
        <w:ind w:left="680" w:right="5996" w:hanging="720"/>
        <w:jc w:val="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155D27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เงินสดและรายการเทียบเท่าเงินสด</w:t>
      </w:r>
    </w:p>
    <w:p w:rsidR="00193D4F" w:rsidRPr="000D092F" w:rsidRDefault="00DB3322" w:rsidP="00B07D75">
      <w:pPr>
        <w:ind w:left="624" w:right="29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0D092F">
        <w:rPr>
          <w:rFonts w:ascii="Angsana New" w:hAnsi="Angsana New" w:cs="Angsana New"/>
          <w:sz w:val="32"/>
          <w:szCs w:val="32"/>
        </w:rPr>
        <w:t xml:space="preserve"> </w:t>
      </w:r>
      <w:r w:rsidR="00193D4F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452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1"/>
        <w:gridCol w:w="1570"/>
        <w:gridCol w:w="1570"/>
        <w:gridCol w:w="1570"/>
        <w:gridCol w:w="1568"/>
      </w:tblGrid>
      <w:tr w:rsidR="00BE7B95" w:rsidRPr="002F37CC" w:rsidTr="00F6207A">
        <w:trPr>
          <w:cantSplit/>
          <w:trHeight w:val="291"/>
        </w:trPr>
        <w:tc>
          <w:tcPr>
            <w:tcW w:w="1441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0D092F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77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0D092F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72E3" w:rsidRPr="000D092F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092F" w:rsidRPr="002F37CC" w:rsidTr="000E72DB">
        <w:trPr>
          <w:cantSplit/>
          <w:trHeight w:val="111"/>
        </w:trPr>
        <w:tc>
          <w:tcPr>
            <w:tcW w:w="1441" w:type="pct"/>
            <w:vMerge/>
            <w:vAlign w:val="center"/>
          </w:tcPr>
          <w:p w:rsidR="000D092F" w:rsidRPr="000D092F" w:rsidRDefault="000D092F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D092F" w:rsidRPr="000D092F" w:rsidRDefault="000D092F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092F" w:rsidRPr="000D092F" w:rsidRDefault="000D092F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89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D092F" w:rsidRPr="000D092F" w:rsidRDefault="000D092F" w:rsidP="00316EA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092F" w:rsidRPr="000D092F" w:rsidRDefault="000D092F" w:rsidP="00316EA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115C7E" w:rsidRPr="002F37CC" w:rsidTr="000E72DB">
        <w:trPr>
          <w:cantSplit/>
          <w:trHeight w:val="527"/>
        </w:trPr>
        <w:tc>
          <w:tcPr>
            <w:tcW w:w="1441" w:type="pct"/>
            <w:tcBorders>
              <w:top w:val="nil"/>
              <w:bottom w:val="nil"/>
            </w:tcBorders>
            <w:vAlign w:val="center"/>
          </w:tcPr>
          <w:p w:rsidR="00115C7E" w:rsidRPr="000D092F" w:rsidRDefault="00115C7E" w:rsidP="0006095A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89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5C7E" w:rsidRPr="000D092F" w:rsidRDefault="00413F12" w:rsidP="000E72DB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15C7E" w:rsidRPr="000D092F" w:rsidRDefault="000D092F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  <w:lang w:eastAsia="zh-CN"/>
              </w:rPr>
              <w:t>60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,000</w:t>
            </w:r>
          </w:p>
        </w:tc>
        <w:tc>
          <w:tcPr>
            <w:tcW w:w="89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5C7E" w:rsidRPr="000D092F" w:rsidRDefault="00A85A0B" w:rsidP="000E72DB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15C7E" w:rsidRPr="000D092F" w:rsidRDefault="00115C7E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  <w:lang w:eastAsia="zh-CN"/>
              </w:rPr>
              <w:t>60</w:t>
            </w:r>
            <w:r w:rsidR="000D092F">
              <w:rPr>
                <w:rFonts w:ascii="Angsana New" w:hAnsi="Angsana New" w:cs="Angsana New"/>
                <w:sz w:val="32"/>
                <w:szCs w:val="32"/>
                <w:lang w:eastAsia="zh-CN"/>
              </w:rPr>
              <w:t>,000</w:t>
            </w:r>
          </w:p>
        </w:tc>
      </w:tr>
      <w:tr w:rsidR="00FE2638" w:rsidRPr="002F37CC" w:rsidTr="000E72DB">
        <w:trPr>
          <w:cantSplit/>
          <w:trHeight w:val="527"/>
        </w:trPr>
        <w:tc>
          <w:tcPr>
            <w:tcW w:w="14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0D092F" w:rsidRDefault="00FE2638" w:rsidP="0006095A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  <w:cs/>
              </w:rPr>
              <w:t>เงินฝาก</w:t>
            </w:r>
            <w:r w:rsidRPr="000D092F">
              <w:rPr>
                <w:rFonts w:ascii="Angsana New" w:hAnsi="Angsana New" w:cs="Angsana New" w:hint="cs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8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2638" w:rsidRPr="000D092F" w:rsidRDefault="00AB273C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64,955</w:t>
            </w:r>
            <w:r w:rsidR="00413F12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469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0D092F" w:rsidRDefault="00FE2638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0D092F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96</w:t>
            </w:r>
            <w:r w:rsidRPr="000D092F">
              <w:rPr>
                <w:rFonts w:ascii="Angsana New" w:hAnsi="Angsana New" w:cs="Angsana New"/>
                <w:sz w:val="32"/>
                <w:szCs w:val="32"/>
                <w:lang w:eastAsia="zh-CN"/>
              </w:rPr>
              <w:t>,15</w:t>
            </w:r>
            <w:r w:rsidR="000D092F">
              <w:rPr>
                <w:rFonts w:ascii="Angsana New" w:hAnsi="Angsana New" w:cs="Angsana New"/>
                <w:sz w:val="32"/>
                <w:szCs w:val="32"/>
                <w:lang w:eastAsia="zh-CN"/>
              </w:rPr>
              <w:t>5,949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0D092F" w:rsidRDefault="00A85A0B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61,7</w:t>
            </w:r>
            <w:r w:rsidR="00316DE6">
              <w:rPr>
                <w:rFonts w:ascii="Angsana New" w:hAnsi="Angsana New" w:cs="Angsana New"/>
                <w:sz w:val="32"/>
                <w:szCs w:val="32"/>
                <w:lang w:eastAsia="zh-CN"/>
              </w:rPr>
              <w:t>30,327</w:t>
            </w:r>
          </w:p>
        </w:tc>
        <w:tc>
          <w:tcPr>
            <w:tcW w:w="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2638" w:rsidRPr="000D092F" w:rsidRDefault="00FE2638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  <w:lang w:eastAsia="zh-CN"/>
              </w:rPr>
              <w:t>92,53</w:t>
            </w:r>
            <w:r w:rsidR="000D092F">
              <w:rPr>
                <w:rFonts w:ascii="Angsana New" w:hAnsi="Angsana New" w:cs="Angsana New"/>
                <w:sz w:val="32"/>
                <w:szCs w:val="32"/>
                <w:lang w:eastAsia="zh-CN"/>
              </w:rPr>
              <w:t>8,661</w:t>
            </w:r>
          </w:p>
        </w:tc>
      </w:tr>
      <w:tr w:rsidR="00FE2638" w:rsidRPr="002F37CC" w:rsidTr="000E72DB">
        <w:trPr>
          <w:cantSplit/>
          <w:trHeight w:val="528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0D092F" w:rsidRDefault="00FE2638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D092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0D092F" w:rsidRDefault="00AB273C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64,955,469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0D092F" w:rsidRDefault="00FE2638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0D092F">
              <w:rPr>
                <w:rFonts w:ascii="Angsana New" w:hAnsi="Angsana New" w:cs="Angsana New"/>
                <w:sz w:val="32"/>
                <w:szCs w:val="32"/>
                <w:lang w:eastAsia="zh-CN"/>
              </w:rPr>
              <w:t>96,21</w:t>
            </w:r>
            <w:r w:rsidR="000D092F">
              <w:rPr>
                <w:rFonts w:ascii="Angsana New" w:hAnsi="Angsana New" w:cs="Angsana New"/>
                <w:sz w:val="32"/>
                <w:szCs w:val="32"/>
                <w:lang w:eastAsia="zh-CN"/>
              </w:rPr>
              <w:t>5,949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0D092F" w:rsidRDefault="00316DE6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61,730,327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638" w:rsidRPr="000D092F" w:rsidRDefault="000D092F" w:rsidP="000E72DB">
            <w:pPr>
              <w:tabs>
                <w:tab w:val="decimal" w:pos="121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92,598,661</w:t>
            </w:r>
          </w:p>
        </w:tc>
      </w:tr>
    </w:tbl>
    <w:p w:rsidR="00B07D75" w:rsidRPr="000E5CB5" w:rsidRDefault="00B07D75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B61437" w:rsidRPr="00441473" w:rsidRDefault="008A209E" w:rsidP="00262E96">
      <w:pPr>
        <w:pStyle w:val="af"/>
        <w:numPr>
          <w:ilvl w:val="0"/>
          <w:numId w:val="1"/>
        </w:numPr>
        <w:spacing w:line="0" w:lineRule="atLeast"/>
        <w:ind w:left="720" w:right="6563" w:hanging="720"/>
        <w:jc w:val="distribute"/>
        <w:rPr>
          <w:rFonts w:ascii="Angsana New" w:hAnsi="Angsana New"/>
          <w:b/>
          <w:bCs/>
          <w:sz w:val="32"/>
          <w:szCs w:val="32"/>
        </w:rPr>
      </w:pPr>
      <w:r w:rsidRPr="00441473">
        <w:rPr>
          <w:rFonts w:ascii="Angsana New" w:hAnsi="Angsana New"/>
          <w:b/>
          <w:bCs/>
          <w:sz w:val="32"/>
          <w:szCs w:val="32"/>
          <w:cs/>
        </w:rPr>
        <w:t xml:space="preserve">ลูกหนี้การค้าและลูกหนี้อื่น </w:t>
      </w:r>
    </w:p>
    <w:p w:rsidR="00251FAA" w:rsidRDefault="001B16F3" w:rsidP="004A03ED">
      <w:pPr>
        <w:spacing w:line="0" w:lineRule="atLeast"/>
        <w:ind w:left="446" w:right="-2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หน่วย :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1259B"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-451" w:type="dxa"/>
        <w:tblLayout w:type="fixed"/>
        <w:tblLook w:val="0000"/>
      </w:tblPr>
      <w:tblGrid>
        <w:gridCol w:w="3365"/>
        <w:gridCol w:w="1559"/>
        <w:gridCol w:w="1560"/>
        <w:gridCol w:w="1576"/>
        <w:gridCol w:w="1576"/>
      </w:tblGrid>
      <w:tr w:rsidR="0051259B" w:rsidRPr="002F37CC" w:rsidTr="000E72DB">
        <w:trPr>
          <w:trHeight w:val="20"/>
          <w:jc w:val="center"/>
        </w:trPr>
        <w:tc>
          <w:tcPr>
            <w:tcW w:w="33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16F3" w:rsidRPr="002F37CC" w:rsidTr="000E72DB">
        <w:trPr>
          <w:trHeight w:val="454"/>
          <w:jc w:val="center"/>
        </w:trPr>
        <w:tc>
          <w:tcPr>
            <w:tcW w:w="3365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16F3" w:rsidRPr="002F37CC" w:rsidRDefault="001B16F3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F3" w:rsidRPr="002F37CC" w:rsidRDefault="001B16F3" w:rsidP="00834DF9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F3" w:rsidRPr="002F37CC" w:rsidRDefault="001B16F3" w:rsidP="00834DF9">
            <w:pPr>
              <w:spacing w:line="20" w:lineRule="atLeast"/>
              <w:ind w:left="-84" w:right="-1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F3" w:rsidRPr="002F37CC" w:rsidRDefault="001B16F3" w:rsidP="00316EAE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6F3" w:rsidRPr="002F37CC" w:rsidRDefault="001B16F3" w:rsidP="00316EAE">
            <w:pPr>
              <w:spacing w:line="20" w:lineRule="atLeast"/>
              <w:ind w:left="-84" w:right="-1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51259B" w:rsidRPr="002F37CC" w:rsidTr="000E72DB">
        <w:trPr>
          <w:trHeight w:val="354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51259B" w:rsidRPr="000E46AB" w:rsidRDefault="0051259B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46"/>
              </w:tabs>
              <w:spacing w:before="30" w:line="20" w:lineRule="atLeast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51259B" w:rsidRPr="00160970" w:rsidRDefault="0051259B" w:rsidP="00834DF9">
            <w:pPr>
              <w:tabs>
                <w:tab w:val="decimal" w:pos="1169"/>
              </w:tabs>
              <w:spacing w:before="30" w:line="20" w:lineRule="atLeast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02DB0" w:rsidRPr="002F37CC" w:rsidTr="000E72DB">
        <w:trPr>
          <w:trHeight w:val="373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4" w:space="0" w:color="auto"/>
            </w:tcBorders>
          </w:tcPr>
          <w:p w:rsidR="00002DB0" w:rsidRPr="00160970" w:rsidRDefault="00002DB0" w:rsidP="00A42807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332,320,799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306,873,208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332,320,799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306,873,208</w:t>
            </w:r>
          </w:p>
        </w:tc>
      </w:tr>
      <w:tr w:rsidR="00002DB0" w:rsidRPr="002F37CC" w:rsidTr="000E72DB">
        <w:trPr>
          <w:trHeight w:val="382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เกินกำหนดชำระไม่เกิน 3 เดือน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4" w:space="0" w:color="auto"/>
            </w:tcBorders>
          </w:tcPr>
          <w:p w:rsidR="00002DB0" w:rsidRPr="00160970" w:rsidRDefault="00002DB0" w:rsidP="00E96C7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83,789,779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248,478,014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5971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83,789,779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248,590,353</w:t>
            </w:r>
          </w:p>
        </w:tc>
      </w:tr>
      <w:tr w:rsidR="00002DB0" w:rsidRPr="002F37CC" w:rsidTr="000E72DB">
        <w:trPr>
          <w:trHeight w:val="310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4" w:space="0" w:color="auto"/>
            </w:tcBorders>
          </w:tcPr>
          <w:p w:rsidR="00002DB0" w:rsidRPr="00160970" w:rsidRDefault="00002DB0" w:rsidP="00E96C7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45,072,082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65,841,429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597155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45,072,082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65,841,429</w:t>
            </w:r>
          </w:p>
        </w:tc>
      </w:tr>
      <w:tr w:rsidR="00002DB0" w:rsidRPr="002F37CC" w:rsidTr="000E72DB">
        <w:trPr>
          <w:trHeight w:val="301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4" w:space="0" w:color="auto"/>
            </w:tcBorders>
          </w:tcPr>
          <w:p w:rsidR="00002DB0" w:rsidRPr="00160970" w:rsidRDefault="00002DB0" w:rsidP="00E96C7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79,360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92159A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2,036,098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E50553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79,360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2,036,098</w:t>
            </w:r>
          </w:p>
        </w:tc>
      </w:tr>
      <w:tr w:rsidR="00002DB0" w:rsidRPr="002F37CC" w:rsidTr="000E72DB">
        <w:trPr>
          <w:trHeight w:val="202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4" w:space="0" w:color="auto"/>
            </w:tcBorders>
          </w:tcPr>
          <w:p w:rsidR="00002DB0" w:rsidRPr="00160970" w:rsidRDefault="00002DB0" w:rsidP="00E96C7C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92159A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60,566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DD7659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60,566</w:t>
            </w:r>
          </w:p>
        </w:tc>
      </w:tr>
      <w:tr w:rsidR="00002DB0" w:rsidRPr="002F37CC" w:rsidTr="000E72DB">
        <w:trPr>
          <w:trHeight w:val="349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0E72DB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02DB0" w:rsidRPr="00160970" w:rsidRDefault="00002DB0" w:rsidP="00E96C7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461,262,020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623,289,315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461,262,020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F51304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623,401,654</w:t>
            </w:r>
          </w:p>
        </w:tc>
      </w:tr>
      <w:tr w:rsidR="00002DB0" w:rsidRPr="002F37CC" w:rsidTr="000E72DB">
        <w:trPr>
          <w:trHeight w:val="337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2DB0" w:rsidRPr="00EC73D8" w:rsidRDefault="00002DB0" w:rsidP="00733D79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EC73D8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(1,772,075)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EC73D8" w:rsidRDefault="00002DB0" w:rsidP="00DD7659">
            <w:pPr>
              <w:tabs>
                <w:tab w:val="decimal" w:pos="921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--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EC73D8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(1,772,075)</w:t>
            </w:r>
          </w:p>
        </w:tc>
      </w:tr>
      <w:tr w:rsidR="00002DB0" w:rsidRPr="002F37CC" w:rsidTr="000E72DB">
        <w:trPr>
          <w:trHeight w:val="403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2DB0" w:rsidRPr="00160970" w:rsidRDefault="00002DB0" w:rsidP="00733D7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461,262,020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621,517,240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002DB0" w:rsidP="00E50553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461,262,020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621,629,579</w:t>
            </w:r>
          </w:p>
        </w:tc>
      </w:tr>
      <w:tr w:rsidR="00002DB0" w:rsidRPr="002F37CC" w:rsidTr="000E72DB">
        <w:trPr>
          <w:trHeight w:val="286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0E46AB" w:rsidRDefault="00002DB0" w:rsidP="00834DF9">
            <w:pPr>
              <w:spacing w:before="30" w:line="20" w:lineRule="atLeast"/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0E46AB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02DB0" w:rsidRPr="00160970" w:rsidRDefault="00002DB0" w:rsidP="002A4CB2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  <w:tab w:val="decimal" w:pos="1527"/>
              </w:tabs>
              <w:spacing w:before="30" w:line="20" w:lineRule="atLeast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02DB0" w:rsidRPr="002F37CC" w:rsidTr="000E72DB">
        <w:trPr>
          <w:trHeight w:val="355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ค่าใช้จ่ายรอเรียกคืน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4" w:space="0" w:color="auto"/>
            </w:tcBorders>
          </w:tcPr>
          <w:p w:rsidR="00002DB0" w:rsidRPr="00160970" w:rsidRDefault="00002DB0" w:rsidP="00E96C7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8,881,339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316EA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1,149,548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8,881,339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1,149,548</w:t>
            </w:r>
          </w:p>
        </w:tc>
      </w:tr>
      <w:tr w:rsidR="00002DB0" w:rsidRPr="002F37CC" w:rsidTr="000E72DB">
        <w:trPr>
          <w:trHeight w:val="337"/>
          <w:jc w:val="center"/>
        </w:trPr>
        <w:tc>
          <w:tcPr>
            <w:tcW w:w="3365" w:type="dxa"/>
            <w:tcBorders>
              <w:left w:val="single" w:sz="6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="000E72D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3652C0" w:rsidP="003652C0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4,063</w:t>
            </w:r>
            <w:r w:rsidR="00002DB0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636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002DB0" w:rsidP="00316EA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2,791,028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EF016C" w:rsidP="00EF016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4,063</w:t>
            </w:r>
            <w:r w:rsidR="00002DB0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636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2,791,028</w:t>
            </w:r>
          </w:p>
        </w:tc>
      </w:tr>
      <w:tr w:rsidR="00002DB0" w:rsidRPr="002F37CC" w:rsidTr="000E72DB">
        <w:trPr>
          <w:trHeight w:val="318"/>
          <w:jc w:val="center"/>
        </w:trPr>
        <w:tc>
          <w:tcPr>
            <w:tcW w:w="3365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002DB0" w:rsidRPr="002F37CC" w:rsidRDefault="00002DB0" w:rsidP="00834DF9">
            <w:pPr>
              <w:spacing w:before="30" w:line="20" w:lineRule="atLeast"/>
              <w:ind w:left="27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002DB0" w:rsidP="003652C0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12,944,</w:t>
            </w:r>
            <w:r w:rsidR="003652C0">
              <w:rPr>
                <w:rFonts w:ascii="Angsana New" w:hAnsi="Angsana New" w:cs="Angsana New"/>
                <w:sz w:val="32"/>
                <w:szCs w:val="32"/>
                <w:lang w:eastAsia="zh-CN"/>
              </w:rPr>
              <w:t>975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002DB0" w:rsidP="00316EA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3,940,576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002DB0" w:rsidP="00EF016C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12,944,</w:t>
            </w:r>
            <w:r w:rsidR="00EF016C">
              <w:rPr>
                <w:rFonts w:ascii="Angsana New" w:hAnsi="Angsana New" w:cs="Angsana New"/>
                <w:sz w:val="32"/>
                <w:szCs w:val="32"/>
                <w:lang w:eastAsia="zh-CN"/>
              </w:rPr>
              <w:t>975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3,940,576</w:t>
            </w:r>
          </w:p>
        </w:tc>
      </w:tr>
      <w:tr w:rsidR="00002DB0" w:rsidRPr="002F37CC" w:rsidTr="000E72DB">
        <w:trPr>
          <w:trHeight w:val="291"/>
          <w:jc w:val="center"/>
        </w:trPr>
        <w:tc>
          <w:tcPr>
            <w:tcW w:w="3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002DB0" w:rsidRPr="002F37CC" w:rsidRDefault="00002DB0" w:rsidP="00834DF9">
            <w:pPr>
              <w:spacing w:before="100" w:beforeAutospacing="1" w:line="20" w:lineRule="atLeast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DB0" w:rsidRPr="00160970" w:rsidRDefault="00002DB0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474,206,</w:t>
            </w:r>
            <w:r w:rsidR="003652C0">
              <w:rPr>
                <w:rFonts w:ascii="Angsana New" w:hAnsi="Angsana New" w:cs="Angsana New"/>
                <w:sz w:val="32"/>
                <w:szCs w:val="32"/>
                <w:lang w:eastAsia="zh-CN"/>
              </w:rPr>
              <w:t>995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625,457,816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DB0" w:rsidRPr="00160970" w:rsidRDefault="00002DB0" w:rsidP="000E4ACE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474,206,</w:t>
            </w:r>
            <w:r w:rsidR="00EF016C">
              <w:rPr>
                <w:rFonts w:ascii="Angsana New" w:hAnsi="Angsana New" w:cs="Angsana New"/>
                <w:sz w:val="32"/>
                <w:szCs w:val="32"/>
                <w:lang w:eastAsia="zh-CN"/>
              </w:rPr>
              <w:t>995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DB0" w:rsidRPr="00160970" w:rsidRDefault="00002DB0" w:rsidP="00834DF9">
            <w:pPr>
              <w:tabs>
                <w:tab w:val="decimal" w:pos="1189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625,570,155</w:t>
            </w:r>
          </w:p>
        </w:tc>
      </w:tr>
    </w:tbl>
    <w:p w:rsidR="002B4788" w:rsidRPr="00302ED6" w:rsidRDefault="002B4788" w:rsidP="002B4788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133829" w:rsidRDefault="00CB2418" w:rsidP="000D1BF5">
      <w:pPr>
        <w:pStyle w:val="af"/>
        <w:numPr>
          <w:ilvl w:val="0"/>
          <w:numId w:val="1"/>
        </w:numPr>
        <w:spacing w:line="0" w:lineRule="atLeast"/>
        <w:ind w:left="720" w:right="5145" w:hanging="720"/>
        <w:jc w:val="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8572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  <w:cs/>
        </w:rPr>
        <w:t xml:space="preserve"> </w:t>
      </w:r>
    </w:p>
    <w:p w:rsidR="000A64F6" w:rsidRPr="000E415C" w:rsidRDefault="000A64F6" w:rsidP="00B72C9D">
      <w:pPr>
        <w:ind w:left="446" w:right="-22"/>
        <w:jc w:val="right"/>
        <w:rPr>
          <w:rFonts w:ascii="Angsana New" w:hAnsi="Angsana New" w:cs="Angsana New"/>
          <w:sz w:val="24"/>
          <w:szCs w:val="24"/>
          <w:cs/>
        </w:rPr>
      </w:pPr>
      <w:r w:rsidRPr="000E415C">
        <w:rPr>
          <w:rFonts w:ascii="Angsana New" w:hAnsi="Angsana New" w:cs="Angsana New"/>
          <w:sz w:val="28"/>
          <w:szCs w:val="28"/>
          <w:cs/>
        </w:rPr>
        <w:t>หน่วย</w:t>
      </w:r>
      <w:r w:rsidRPr="000E415C">
        <w:rPr>
          <w:rFonts w:ascii="Angsana New" w:hAnsi="Angsana New" w:cs="Angsana New"/>
          <w:sz w:val="28"/>
          <w:szCs w:val="28"/>
        </w:rPr>
        <w:t xml:space="preserve"> :</w:t>
      </w:r>
      <w:r w:rsidR="001B16F3">
        <w:rPr>
          <w:rFonts w:ascii="Angsana New" w:hAnsi="Angsana New" w:cs="Angsana New"/>
          <w:sz w:val="28"/>
          <w:szCs w:val="28"/>
          <w:cs/>
        </w:rPr>
        <w:t xml:space="preserve"> </w:t>
      </w:r>
      <w:r w:rsidR="000E46AB">
        <w:rPr>
          <w:rFonts w:ascii="Angsana New" w:hAnsi="Angsana New" w:cs="Angsana New" w:hint="cs"/>
          <w:sz w:val="28"/>
          <w:szCs w:val="28"/>
          <w:cs/>
        </w:rPr>
        <w:t>บาท</w:t>
      </w:r>
    </w:p>
    <w:tbl>
      <w:tblPr>
        <w:tblW w:w="94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CB2418" w:rsidRPr="000A64F6" w:rsidTr="001F07B1">
        <w:trPr>
          <w:trHeight w:hRule="exact" w:val="454"/>
        </w:trPr>
        <w:tc>
          <w:tcPr>
            <w:tcW w:w="2610" w:type="dxa"/>
            <w:vMerge w:val="restart"/>
            <w:vAlign w:val="center"/>
          </w:tcPr>
          <w:p w:rsidR="004A03ED" w:rsidRPr="0085605D" w:rsidRDefault="00CB2418" w:rsidP="00113963">
            <w:pPr>
              <w:spacing w:line="18" w:lineRule="atLeas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280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gridSpan w:val="2"/>
            <w:tcBorders>
              <w:bottom w:val="single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1B16F3" w:rsidRPr="000A64F6" w:rsidTr="00E2714D">
        <w:trPr>
          <w:trHeight w:hRule="exact" w:val="446"/>
        </w:trPr>
        <w:tc>
          <w:tcPr>
            <w:tcW w:w="2610" w:type="dxa"/>
            <w:vMerge/>
            <w:vAlign w:val="center"/>
          </w:tcPr>
          <w:p w:rsidR="001B16F3" w:rsidRPr="0085605D" w:rsidRDefault="001B16F3" w:rsidP="00113963">
            <w:pPr>
              <w:spacing w:line="18" w:lineRule="atLeast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  <w:vAlign w:val="center"/>
          </w:tcPr>
          <w:p w:rsidR="001B16F3" w:rsidRPr="001F07B1" w:rsidRDefault="001B16F3" w:rsidP="00F6207A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6F3" w:rsidRPr="001F07B1" w:rsidRDefault="001B16F3" w:rsidP="00F6207A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6F3" w:rsidRPr="001F07B1" w:rsidRDefault="001B16F3" w:rsidP="00F6207A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6F3" w:rsidRPr="001F07B1" w:rsidRDefault="001B16F3" w:rsidP="00F6207A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6F3" w:rsidRPr="001F07B1" w:rsidRDefault="001B16F3" w:rsidP="00F6207A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1B16F3" w:rsidRPr="001F07B1" w:rsidRDefault="001B16F3" w:rsidP="00F6207A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</w:p>
        </w:tc>
      </w:tr>
      <w:tr w:rsidR="00CB2418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72" w:right="-250"/>
              <w:rPr>
                <w:rFonts w:ascii="Angsana New" w:hAnsi="Angsana New" w:cs="Angsana New"/>
                <w:sz w:val="28"/>
                <w:szCs w:val="28"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2418" w:rsidRPr="0085605D" w:rsidRDefault="00CB2418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CB12F7" w:rsidRPr="0085605D" w:rsidRDefault="00E2714D" w:rsidP="00113963">
            <w:pPr>
              <w:spacing w:line="18" w:lineRule="atLeast"/>
              <w:ind w:left="72" w:right="-2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="00CB12F7" w:rsidRPr="0085605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="001B16F3">
              <w:rPr>
                <w:rFonts w:ascii="Angsana New" w:hAnsi="Angsana New" w:cs="Angsana New"/>
                <w:sz w:val="26"/>
                <w:szCs w:val="26"/>
              </w:rPr>
              <w:t>,895,582</w:t>
            </w:r>
            <w:r w:rsidRPr="002F75D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CB12F7" w:rsidRPr="0085605D" w:rsidRDefault="00CB12F7" w:rsidP="00113963">
            <w:pPr>
              <w:spacing w:line="18" w:lineRule="atLeast"/>
              <w:ind w:left="342" w:right="-2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(USD 21</w:t>
            </w:r>
            <w:r w:rsidRPr="002F75D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2F75DB">
              <w:rPr>
                <w:rFonts w:ascii="Angsana New" w:hAnsi="Angsana New" w:cs="Angsana New"/>
                <w:sz w:val="26"/>
                <w:szCs w:val="26"/>
              </w:rPr>
              <w:t>,500)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82" w:right="-1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CB12F7" w:rsidRPr="0085605D" w:rsidRDefault="00CB12F7" w:rsidP="00E2714D">
            <w:pPr>
              <w:spacing w:line="18" w:lineRule="atLeast"/>
              <w:ind w:left="72" w:right="-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85605D">
              <w:rPr>
                <w:rFonts w:ascii="Angsana New" w:hAnsi="Angsana New" w:cs="Angsana New"/>
                <w:sz w:val="28"/>
                <w:szCs w:val="28"/>
                <w:cs/>
              </w:rPr>
              <w:t xml:space="preserve"> ให้กู้เพิ่มระหว่าง</w:t>
            </w:r>
            <w:r w:rsidR="00E2714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="001B16F3">
              <w:rPr>
                <w:rFonts w:ascii="Angsana New" w:hAnsi="Angsana New" w:cs="Angsana New"/>
                <w:sz w:val="26"/>
                <w:szCs w:val="26"/>
              </w:rPr>
              <w:t>,895,582</w:t>
            </w:r>
            <w:r w:rsidRPr="002F75D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="001B16F3">
              <w:rPr>
                <w:rFonts w:ascii="Angsana New" w:hAnsi="Angsana New" w:cs="Angsana New"/>
                <w:sz w:val="26"/>
                <w:szCs w:val="26"/>
              </w:rPr>
              <w:t>,115,990</w:t>
            </w:r>
            <w:r w:rsidRPr="002F75D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CB12F7" w:rsidRPr="0085605D" w:rsidRDefault="00CB12F7" w:rsidP="00113963">
            <w:pPr>
              <w:spacing w:line="18" w:lineRule="atLeast"/>
              <w:ind w:left="72" w:right="-25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2F75DB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(USD 21</w:t>
            </w:r>
            <w:r w:rsidRPr="002F75DB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2F75DB">
              <w:rPr>
                <w:rFonts w:ascii="Angsana New" w:hAnsi="Angsana New" w:cs="Angsana New"/>
                <w:sz w:val="26"/>
                <w:szCs w:val="26"/>
              </w:rPr>
              <w:t>,500)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(USD 100,000)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:rsidR="00CB12F7" w:rsidRPr="0085605D" w:rsidRDefault="00CB12F7" w:rsidP="00113963">
            <w:pPr>
              <w:spacing w:line="18" w:lineRule="atLeast"/>
              <w:ind w:left="72" w:right="-250"/>
              <w:rPr>
                <w:rFonts w:ascii="Angsana New" w:hAnsi="Angsana New" w:cs="Angsana New"/>
                <w:sz w:val="28"/>
                <w:szCs w:val="28"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5605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5605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</w:t>
            </w:r>
            <w:r w:rsidR="00E2714D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1B16F3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(3,115,990</w:t>
            </w:r>
            <w:r w:rsidR="00CB12F7" w:rsidRPr="002F75D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:rsidR="00CB12F7" w:rsidRPr="0085605D" w:rsidRDefault="00CB12F7" w:rsidP="00113963">
            <w:pPr>
              <w:spacing w:line="18" w:lineRule="atLeast"/>
              <w:ind w:left="72" w:right="-25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(USD 100,000)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tabs>
                <w:tab w:val="decimal" w:pos="63"/>
                <w:tab w:val="decimal" w:pos="849"/>
              </w:tabs>
              <w:spacing w:line="18" w:lineRule="atLeast"/>
              <w:ind w:left="-122" w:right="-109" w:firstLine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:rsidR="00CB12F7" w:rsidRPr="0085605D" w:rsidRDefault="00CB12F7" w:rsidP="00E2714D">
            <w:pPr>
              <w:spacing w:line="18" w:lineRule="atLeast"/>
              <w:ind w:left="72" w:right="-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</w:t>
            </w:r>
            <w:r w:rsidR="00E2714D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E364A0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6,895,582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1B16F3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,895,582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B12F7" w:rsidRPr="002F75DB" w:rsidRDefault="00CB12F7" w:rsidP="00113963">
            <w:pPr>
              <w:spacing w:line="18" w:lineRule="atLeast"/>
              <w:ind w:left="-10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106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3.00</w:t>
            </w: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center"/>
          </w:tcPr>
          <w:p w:rsidR="00CB12F7" w:rsidRPr="0085605D" w:rsidRDefault="00CB12F7" w:rsidP="00113963">
            <w:pPr>
              <w:spacing w:line="18" w:lineRule="atLeast"/>
              <w:ind w:left="72" w:right="-250"/>
              <w:rPr>
                <w:rFonts w:ascii="Angsana New" w:hAnsi="Angsana New" w:cs="Angsana New"/>
                <w:sz w:val="28"/>
                <w:szCs w:val="28"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114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CB12F7" w:rsidRPr="009C6BFC" w:rsidRDefault="00CB12F7" w:rsidP="00E2714D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ยอดคงเหลือยกมาต้น</w:t>
            </w:r>
            <w:r w:rsidR="00E2714D">
              <w:rPr>
                <w:rFonts w:ascii="AngsanaUPC" w:hAnsi="AngsanaUPC" w:cs="AngsanaUPC" w:hint="cs"/>
                <w:sz w:val="28"/>
                <w:szCs w:val="28"/>
                <w:cs/>
              </w:rPr>
              <w:t>ปี</w:t>
            </w:r>
            <w:r w:rsidRPr="009C6BF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7,34</w:t>
            </w:r>
            <w:r w:rsidR="001B16F3">
              <w:rPr>
                <w:rFonts w:ascii="Angsana New" w:hAnsi="Angsana New" w:cs="Angsana New"/>
                <w:sz w:val="26"/>
                <w:szCs w:val="26"/>
              </w:rPr>
              <w:t>4,792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CB12F7" w:rsidRPr="009C6BFC" w:rsidRDefault="00CB12F7" w:rsidP="00113963">
            <w:pPr>
              <w:spacing w:line="18" w:lineRule="atLeast"/>
              <w:ind w:left="34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2F75DB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(USD 22</w:t>
            </w:r>
            <w:r w:rsidRPr="002F75DB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Pr="002F75D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  <w:vAlign w:val="center"/>
          </w:tcPr>
          <w:p w:rsidR="00CB12F7" w:rsidRPr="009C6BFC" w:rsidRDefault="00CB12F7" w:rsidP="00E2714D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ให้กู้เพิ่มระหว่าง</w:t>
            </w:r>
            <w:r w:rsidR="00E2714D">
              <w:rPr>
                <w:rFonts w:ascii="AngsanaUPC" w:hAnsi="AngsanaUPC" w:cs="AngsanaUPC" w:hint="cs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1B16F3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7,294,809</w:t>
            </w:r>
            <w:r w:rsidR="00CB12F7" w:rsidRPr="002F75D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:rsidR="00CB12F7" w:rsidRPr="009C6BFC" w:rsidRDefault="00CB12F7" w:rsidP="00113963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2F75DB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(USD 22</w:t>
            </w:r>
            <w:r w:rsidRPr="002F75DB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Pr="002F75D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2F7" w:rsidRPr="000A64F6" w:rsidTr="00E2714D">
        <w:trPr>
          <w:trHeight w:hRule="exact" w:val="410"/>
        </w:trPr>
        <w:tc>
          <w:tcPr>
            <w:tcW w:w="2610" w:type="dxa"/>
            <w:tcBorders>
              <w:top w:val="nil"/>
              <w:bottom w:val="nil"/>
            </w:tcBorders>
            <w:vAlign w:val="bottom"/>
          </w:tcPr>
          <w:p w:rsidR="00CB12F7" w:rsidRPr="009C6BFC" w:rsidRDefault="00CB12F7" w:rsidP="00113963">
            <w:pPr>
              <w:spacing w:line="20" w:lineRule="atLeast"/>
              <w:ind w:left="7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บวก(หัก)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</w:t>
            </w:r>
            <w:r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ขาดทุน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ที่ยัง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ไม่</w:t>
            </w:r>
          </w:p>
        </w:tc>
        <w:tc>
          <w:tcPr>
            <w:tcW w:w="11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733D79">
            <w:pPr>
              <w:spacing w:line="20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20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20" w:lineRule="atLeast"/>
              <w:ind w:left="-97" w:right="-108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20" w:lineRule="atLeast"/>
              <w:ind w:left="-97" w:right="-108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20" w:lineRule="atLeast"/>
              <w:ind w:left="-97" w:right="-108" w:firstLine="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2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nil"/>
            </w:tcBorders>
          </w:tcPr>
          <w:p w:rsidR="00CB12F7" w:rsidRPr="009C6BFC" w:rsidRDefault="00CB12F7" w:rsidP="00113963">
            <w:pPr>
              <w:spacing w:line="20" w:lineRule="atLeast"/>
              <w:ind w:left="612" w:right="-108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เกิดขึ้น</w:t>
            </w: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CB12F7" w:rsidP="00733D79">
            <w:pPr>
              <w:spacing w:line="20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20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E364A0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(525,093)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1B16F3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49,983</w:t>
            </w:r>
            <w:r w:rsidR="00CB12F7" w:rsidRPr="002F75D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20" w:lineRule="atLeast"/>
              <w:ind w:left="-97" w:right="-108" w:firstLine="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20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center"/>
          </w:tcPr>
          <w:p w:rsidR="00CB12F7" w:rsidRPr="009C6BFC" w:rsidRDefault="00CB12F7" w:rsidP="00E2714D">
            <w:pPr>
              <w:spacing w:line="18" w:lineRule="atLeast"/>
              <w:ind w:left="7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C6BFC">
              <w:rPr>
                <w:rFonts w:ascii="AngsanaUPC" w:hAnsi="AngsanaUPC" w:cs="AngsanaUPC"/>
                <w:sz w:val="28"/>
                <w:szCs w:val="28"/>
                <w:cs/>
              </w:rPr>
              <w:t>ยอดคงเหลือยกไปปลาย</w:t>
            </w:r>
            <w:r w:rsidR="00E2714D">
              <w:rPr>
                <w:rFonts w:ascii="AngsanaUPC" w:hAnsi="AngsanaUPC" w:cs="AngsanaUPC" w:hint="cs"/>
                <w:sz w:val="28"/>
                <w:szCs w:val="28"/>
                <w:cs/>
              </w:rPr>
              <w:t>ปี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CB12F7" w:rsidP="00733D79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22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E364A0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6,819,699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1B16F3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7,344,792</w:t>
            </w:r>
            <w:r w:rsidR="00CB12F7" w:rsidRPr="002F75D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firstLine="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firstLine="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DB"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</w:tr>
      <w:tr w:rsidR="00CB12F7" w:rsidRPr="000A64F6" w:rsidTr="00E2714D">
        <w:trPr>
          <w:trHeight w:hRule="exact" w:val="360"/>
        </w:trPr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12F7" w:rsidRPr="0085605D" w:rsidRDefault="00CB12F7" w:rsidP="00113963">
            <w:pPr>
              <w:spacing w:line="18" w:lineRule="atLeast"/>
              <w:ind w:left="72" w:right="-2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605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0E72DB" w:rsidRDefault="00E364A0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72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</w:t>
            </w:r>
            <w:r w:rsidRPr="000E72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,895,582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0E72DB" w:rsidRDefault="001B16F3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E72D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</w:t>
            </w:r>
            <w:r w:rsidRPr="000E72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,895,582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0E72DB" w:rsidRDefault="00E364A0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72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6,819,699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0E72DB" w:rsidRDefault="001B16F3" w:rsidP="000E72DB">
            <w:pPr>
              <w:tabs>
                <w:tab w:val="decimal" w:pos="882"/>
              </w:tabs>
              <w:spacing w:line="18" w:lineRule="atLeast"/>
              <w:ind w:right="-12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72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7,344,792</w:t>
            </w:r>
            <w:r w:rsidR="00CB12F7" w:rsidRPr="000E72D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left="-97" w:right="-108" w:firstLine="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B12F7" w:rsidRPr="002F75DB" w:rsidRDefault="00CB12F7" w:rsidP="00113963">
            <w:pPr>
              <w:spacing w:line="18" w:lineRule="atLeas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2B4788" w:rsidRPr="00115C7E" w:rsidRDefault="002B4788" w:rsidP="004352E3">
      <w:pPr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B72C9D" w:rsidRDefault="002B4788" w:rsidP="000E46AB">
      <w:pPr>
        <w:ind w:right="29" w:firstLine="14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>
        <w:rPr>
          <w:rFonts w:ascii="Angsana New" w:hAnsi="Angsana New" w:cs="Angsana New" w:hint="cs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z w:val="32"/>
          <w:szCs w:val="32"/>
          <w:cs/>
        </w:rPr>
        <w:t>กู้ยืมที่ไม่มีหลักประกัน</w:t>
      </w:r>
    </w:p>
    <w:p w:rsidR="006907D6" w:rsidRPr="00115C7E" w:rsidRDefault="006907D6" w:rsidP="000E46AB">
      <w:pPr>
        <w:ind w:right="29" w:firstLine="1440"/>
        <w:jc w:val="thaiDistribute"/>
        <w:rPr>
          <w:rFonts w:ascii="Angsana New" w:hAnsi="Angsana New" w:cs="Angsana New"/>
          <w:sz w:val="12"/>
          <w:szCs w:val="12"/>
        </w:rPr>
      </w:pPr>
    </w:p>
    <w:p w:rsidR="00EC3932" w:rsidRPr="007613D6" w:rsidRDefault="00EC3932" w:rsidP="00262E96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7613D6" w:rsidRPr="007613D6" w:rsidRDefault="00B0761E" w:rsidP="00B0761E">
      <w:pPr>
        <w:ind w:left="446" w:right="29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0"/>
        <w:gridCol w:w="1620"/>
        <w:gridCol w:w="1620"/>
        <w:gridCol w:w="1620"/>
        <w:gridCol w:w="1620"/>
      </w:tblGrid>
      <w:tr w:rsidR="007613D6" w:rsidTr="0018752B">
        <w:trPr>
          <w:trHeight w:val="20"/>
        </w:trPr>
        <w:tc>
          <w:tcPr>
            <w:tcW w:w="2970" w:type="dxa"/>
            <w:vMerge w:val="restart"/>
            <w:vAlign w:val="center"/>
          </w:tcPr>
          <w:p w:rsidR="007613D6" w:rsidRPr="0018752B" w:rsidRDefault="007613D6" w:rsidP="0018752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18752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7613D6" w:rsidRPr="0018752B" w:rsidRDefault="007613D6" w:rsidP="0018752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09F3" w:rsidTr="0018752B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:rsidR="006709F3" w:rsidRPr="0018752B" w:rsidRDefault="006709F3" w:rsidP="0018752B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09F3" w:rsidRPr="0018752B" w:rsidRDefault="006709F3" w:rsidP="0018752B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F3" w:rsidRPr="0018752B" w:rsidRDefault="006709F3" w:rsidP="0018752B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F3" w:rsidRPr="0018752B" w:rsidRDefault="006709F3" w:rsidP="0018752B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09F3" w:rsidRPr="0018752B" w:rsidRDefault="006709F3" w:rsidP="0018752B">
            <w:pPr>
              <w:spacing w:line="20" w:lineRule="atLeast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7613D6" w:rsidTr="0018752B">
        <w:trPr>
          <w:trHeight w:val="20"/>
        </w:trPr>
        <w:tc>
          <w:tcPr>
            <w:tcW w:w="2970" w:type="dxa"/>
            <w:tcBorders>
              <w:bottom w:val="nil"/>
            </w:tcBorders>
            <w:vAlign w:val="center"/>
          </w:tcPr>
          <w:p w:rsidR="007613D6" w:rsidRPr="0018752B" w:rsidRDefault="007613D6" w:rsidP="0018752B">
            <w:pPr>
              <w:spacing w:before="100" w:beforeAutospacing="1"/>
              <w:ind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20" w:type="dxa"/>
            <w:tcBorders>
              <w:bottom w:val="nil"/>
              <w:right w:val="single" w:sz="4" w:space="0" w:color="auto"/>
            </w:tcBorders>
          </w:tcPr>
          <w:p w:rsidR="007613D6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404,</w:t>
            </w:r>
            <w:r w:rsidR="00857DF1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986</w:t>
            </w: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857DF1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097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18752B" w:rsidRDefault="007613D6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450,71</w:t>
            </w:r>
            <w:r w:rsidR="006709F3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5</w:t>
            </w:r>
            <w:r w:rsidR="00E364A0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,678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613D6" w:rsidRPr="0018752B" w:rsidRDefault="00E364A0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405,156,899</w:t>
            </w:r>
          </w:p>
        </w:tc>
        <w:tc>
          <w:tcPr>
            <w:tcW w:w="1620" w:type="dxa"/>
            <w:tcBorders>
              <w:left w:val="single" w:sz="4" w:space="0" w:color="auto"/>
              <w:bottom w:val="nil"/>
            </w:tcBorders>
          </w:tcPr>
          <w:p w:rsidR="007613D6" w:rsidRPr="0018752B" w:rsidRDefault="007613D6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449,95</w:t>
            </w:r>
            <w:r w:rsidR="006709F3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8,418</w:t>
            </w:r>
          </w:p>
        </w:tc>
      </w:tr>
      <w:tr w:rsidR="00A87625" w:rsidTr="0018752B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A87625" w:rsidRPr="0018752B" w:rsidRDefault="00A87625" w:rsidP="0018752B">
            <w:pPr>
              <w:spacing w:before="100" w:beforeAutospacing="1"/>
              <w:ind w:right="-108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66,958,745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75,250,029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66,958,745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75,250,029</w:t>
            </w:r>
          </w:p>
        </w:tc>
      </w:tr>
      <w:tr w:rsidR="00A87625" w:rsidTr="0018752B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A87625" w:rsidRPr="0018752B" w:rsidRDefault="00A87625" w:rsidP="0018752B">
            <w:pPr>
              <w:spacing w:before="100" w:beforeAutospacing="1"/>
              <w:ind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20" w:type="dxa"/>
            <w:tcBorders>
              <w:top w:val="nil"/>
              <w:bottom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34,390,741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27,824,274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34,390,741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27,824,274</w:t>
            </w:r>
          </w:p>
        </w:tc>
      </w:tr>
      <w:tr w:rsidR="00A87625" w:rsidTr="0018752B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A87625" w:rsidRPr="0018752B" w:rsidRDefault="00A87625" w:rsidP="0018752B">
            <w:pPr>
              <w:spacing w:before="100" w:beforeAutospacing="1"/>
              <w:ind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9,492,045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28,210,080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9,492,045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28,210,080</w:t>
            </w:r>
          </w:p>
        </w:tc>
      </w:tr>
      <w:tr w:rsidR="00A87625" w:rsidTr="0018752B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A87625" w:rsidRPr="0018752B" w:rsidRDefault="00A87625" w:rsidP="0018752B">
            <w:pPr>
              <w:spacing w:before="100" w:beforeAutospacing="1"/>
              <w:ind w:left="369"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515,</w:t>
            </w:r>
            <w:r w:rsidR="00857DF1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827</w:t>
            </w: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857DF1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628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582,000,061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515,998,430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581,242,801</w:t>
            </w:r>
          </w:p>
        </w:tc>
      </w:tr>
      <w:tr w:rsidR="00A87625" w:rsidTr="0018752B">
        <w:trPr>
          <w:trHeight w:val="20"/>
        </w:trPr>
        <w:tc>
          <w:tcPr>
            <w:tcW w:w="2970" w:type="dxa"/>
            <w:tcBorders>
              <w:top w:val="nil"/>
            </w:tcBorders>
            <w:vAlign w:val="center"/>
          </w:tcPr>
          <w:p w:rsidR="00A87625" w:rsidRPr="0018752B" w:rsidRDefault="00A87625" w:rsidP="0018752B">
            <w:pPr>
              <w:ind w:right="-108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20" w:type="dxa"/>
            <w:tcBorders>
              <w:top w:val="nil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(45,703,734)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(44,608,153)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(45,703,734)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(44,608,153)</w:t>
            </w:r>
          </w:p>
        </w:tc>
      </w:tr>
      <w:tr w:rsidR="00A87625" w:rsidTr="0018752B">
        <w:trPr>
          <w:trHeight w:val="20"/>
        </w:trPr>
        <w:tc>
          <w:tcPr>
            <w:tcW w:w="2970" w:type="dxa"/>
            <w:vAlign w:val="center"/>
          </w:tcPr>
          <w:p w:rsidR="00A87625" w:rsidRPr="0018752B" w:rsidRDefault="00A87625" w:rsidP="0018752B">
            <w:pPr>
              <w:spacing w:before="30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</w:t>
            </w:r>
            <w:r w:rsidR="00857DF1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70</w:t>
            </w: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857DF1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123</w:t>
            </w: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857DF1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894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537,391,908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A87625" w:rsidRPr="0018752B" w:rsidRDefault="00B07D7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470</w:t>
            </w:r>
            <w:r w:rsidR="00A87625"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,294,696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A87625" w:rsidRPr="0018752B" w:rsidRDefault="00A87625" w:rsidP="0018752B">
            <w:pPr>
              <w:tabs>
                <w:tab w:val="decimal" w:pos="1332"/>
              </w:tabs>
              <w:spacing w:before="30" w:line="20" w:lineRule="atLeast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536,634,648</w:t>
            </w:r>
          </w:p>
        </w:tc>
      </w:tr>
    </w:tbl>
    <w:p w:rsidR="005473DA" w:rsidRPr="00AA55EA" w:rsidRDefault="00694223" w:rsidP="00074818">
      <w:pPr>
        <w:numPr>
          <w:ilvl w:val="0"/>
          <w:numId w:val="1"/>
        </w:numPr>
        <w:spacing w:line="230" w:lineRule="auto"/>
        <w:ind w:left="720" w:right="29" w:hanging="720"/>
        <w:jc w:val="thaiDistribute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5473DA" w:rsidRPr="00827AB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p w:rsidR="005473DA" w:rsidRPr="0019218E" w:rsidRDefault="005473DA" w:rsidP="00074818">
      <w:pPr>
        <w:spacing w:line="230" w:lineRule="auto"/>
        <w:ind w:left="7830" w:right="-13" w:firstLine="90"/>
        <w:jc w:val="right"/>
        <w:rPr>
          <w:rFonts w:ascii="Angsana New" w:hAnsi="Angsana New" w:cs="Angsana New"/>
          <w:sz w:val="26"/>
          <w:szCs w:val="26"/>
          <w:cs/>
        </w:rPr>
      </w:pPr>
      <w:r w:rsidRPr="0019218E">
        <w:rPr>
          <w:rFonts w:ascii="Angsana New" w:hAnsi="Angsana New" w:cs="Angsana New"/>
          <w:sz w:val="26"/>
          <w:szCs w:val="26"/>
          <w:cs/>
        </w:rPr>
        <w:t xml:space="preserve">หน่วย </w:t>
      </w:r>
      <w:r w:rsidRPr="0019218E">
        <w:rPr>
          <w:rFonts w:ascii="Angsana New" w:hAnsi="Angsana New" w:cs="Angsana New"/>
          <w:sz w:val="26"/>
          <w:szCs w:val="26"/>
        </w:rPr>
        <w:t>:</w:t>
      </w:r>
      <w:r w:rsidRPr="0019218E">
        <w:rPr>
          <w:rFonts w:ascii="Angsana New" w:hAnsi="Angsana New" w:cs="Angsana New"/>
          <w:sz w:val="26"/>
          <w:szCs w:val="26"/>
          <w:cs/>
        </w:rPr>
        <w:t xml:space="preserve"> </w:t>
      </w:r>
      <w:r w:rsidR="00CA6C40" w:rsidRPr="0019218E">
        <w:rPr>
          <w:rFonts w:ascii="Angsana New" w:hAnsi="Angsana New" w:cs="Angsana New" w:hint="cs"/>
          <w:sz w:val="26"/>
          <w:szCs w:val="26"/>
          <w:cs/>
        </w:rPr>
        <w:t>บาท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0"/>
        <w:gridCol w:w="1290"/>
        <w:gridCol w:w="1290"/>
        <w:gridCol w:w="1290"/>
        <w:gridCol w:w="1290"/>
        <w:gridCol w:w="1290"/>
        <w:gridCol w:w="1290"/>
      </w:tblGrid>
      <w:tr w:rsidR="0019218E" w:rsidRPr="00CB32BE" w:rsidTr="001F07B1">
        <w:trPr>
          <w:trHeight w:val="219"/>
        </w:trPr>
        <w:tc>
          <w:tcPr>
            <w:tcW w:w="26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18E" w:rsidRPr="00D43867" w:rsidRDefault="0019218E" w:rsidP="00074818">
            <w:pPr>
              <w:spacing w:line="230" w:lineRule="auto"/>
              <w:ind w:right="-91"/>
              <w:jc w:val="center"/>
              <w:rPr>
                <w:rFonts w:ascii="Angsana New" w:cs="Angsana New"/>
                <w:sz w:val="28"/>
                <w:szCs w:val="28"/>
                <w:cs/>
              </w:rPr>
            </w:pPr>
            <w:r w:rsidRPr="00D43867">
              <w:rPr>
                <w:rFonts w:asci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18E" w:rsidRPr="00D43867" w:rsidRDefault="0019218E" w:rsidP="00074818">
            <w:pPr>
              <w:spacing w:line="230" w:lineRule="auto"/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D43867">
              <w:rPr>
                <w:rFonts w:ascii="Angsana New" w:cs="Angsana New"/>
                <w:sz w:val="26"/>
                <w:szCs w:val="26"/>
              </w:rPr>
              <w:t>%</w:t>
            </w:r>
          </w:p>
          <w:p w:rsidR="0019218E" w:rsidRPr="00D43867" w:rsidRDefault="0019218E" w:rsidP="00074818">
            <w:pPr>
              <w:spacing w:line="230" w:lineRule="auto"/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 xml:space="preserve">(ถือหุ้นโดย </w:t>
            </w:r>
            <w:r w:rsidRPr="00D43867">
              <w:rPr>
                <w:rFonts w:ascii="Angsana New" w:cs="Angsana New"/>
                <w:sz w:val="26"/>
                <w:szCs w:val="26"/>
              </w:rPr>
              <w:t>TPA Holding LLC)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19218E" w:rsidRDefault="0019218E" w:rsidP="00074818">
            <w:pPr>
              <w:spacing w:before="30" w:line="230" w:lineRule="auto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218E">
              <w:rPr>
                <w:rFonts w:ascii="Angsana New" w:hAnsi="Angsana New" w:cs="Angsan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D43867" w:rsidRDefault="0019218E" w:rsidP="00074818">
            <w:pPr>
              <w:spacing w:line="230" w:lineRule="auto"/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9218E" w:rsidRPr="00D43867" w:rsidRDefault="0019218E" w:rsidP="00074818">
            <w:pPr>
              <w:spacing w:line="230" w:lineRule="auto"/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(ตามวิธีส่วนได้เสีย)</w:t>
            </w:r>
          </w:p>
        </w:tc>
      </w:tr>
      <w:tr w:rsidR="006709F3" w:rsidRPr="00CB32BE" w:rsidTr="001F07B1">
        <w:trPr>
          <w:trHeight w:val="407"/>
        </w:trPr>
        <w:tc>
          <w:tcPr>
            <w:tcW w:w="261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6709F3" w:rsidRPr="00D43867" w:rsidRDefault="006709F3" w:rsidP="00074818">
            <w:pPr>
              <w:pStyle w:val="7"/>
              <w:spacing w:line="230" w:lineRule="auto"/>
              <w:jc w:val="left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F3" w:rsidRPr="000E72DB" w:rsidRDefault="006709F3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F3" w:rsidRPr="000E72DB" w:rsidRDefault="006709F3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F3" w:rsidRPr="000E72DB" w:rsidRDefault="006709F3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F3" w:rsidRPr="000E72DB" w:rsidRDefault="006709F3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F3" w:rsidRPr="000E72DB" w:rsidRDefault="006709F3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09F3" w:rsidRPr="000E72DB" w:rsidRDefault="006709F3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D43867" w:rsidRPr="005A2CE6" w:rsidTr="001F07B1">
        <w:trPr>
          <w:trHeight w:hRule="exact" w:val="375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bottom"/>
          </w:tcPr>
          <w:p w:rsidR="00D43867" w:rsidRPr="005A2CE6" w:rsidRDefault="00D43867" w:rsidP="00074818">
            <w:pPr>
              <w:spacing w:line="230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5A2CE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43867" w:rsidRPr="005A2CE6" w:rsidRDefault="00D43867" w:rsidP="00074818">
            <w:pPr>
              <w:spacing w:before="100" w:beforeAutospacing="1" w:after="100" w:afterAutospacing="1" w:line="230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867" w:rsidRPr="005A2CE6" w:rsidRDefault="00D43867" w:rsidP="00074818">
            <w:pPr>
              <w:spacing w:before="100" w:beforeAutospacing="1" w:after="100" w:afterAutospacing="1" w:line="230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867" w:rsidRPr="005A2CE6" w:rsidRDefault="00D43867" w:rsidP="00074818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30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33,652</w:t>
            </w:r>
            <w:r w:rsidR="006709F3">
              <w:rPr>
                <w:rFonts w:ascii="Angsana New" w:hAnsi="Angsana New" w:cs="Angsana New"/>
                <w:sz w:val="26"/>
                <w:szCs w:val="26"/>
              </w:rPr>
              <w:t>,266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867" w:rsidRPr="005A2CE6" w:rsidRDefault="00D43867" w:rsidP="00074818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30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33,652</w:t>
            </w:r>
            <w:r w:rsidR="006709F3">
              <w:rPr>
                <w:rFonts w:ascii="Angsana New" w:hAnsi="Angsana New" w:cs="Angsana New"/>
                <w:sz w:val="26"/>
                <w:szCs w:val="26"/>
              </w:rPr>
              <w:t>,266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3867" w:rsidRPr="005A2CE6" w:rsidRDefault="00AB273C" w:rsidP="00074818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30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7,438,</w:t>
            </w:r>
            <w:r w:rsidR="00B07D75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43867" w:rsidRPr="005A2CE6" w:rsidRDefault="006709F3" w:rsidP="00074818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30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19,966,868</w:t>
            </w:r>
            <w:r w:rsidR="00D43867" w:rsidRPr="005A2CE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D43867" w:rsidRPr="005A2CE6" w:rsidTr="001F07B1">
        <w:trPr>
          <w:trHeight w:hRule="exact" w:val="428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bottom"/>
          </w:tcPr>
          <w:p w:rsidR="00D43867" w:rsidRPr="005A2CE6" w:rsidRDefault="00D43867" w:rsidP="00074818">
            <w:pPr>
              <w:spacing w:line="230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5A2CE6" w:rsidRDefault="00D43867" w:rsidP="00074818">
            <w:pPr>
              <w:spacing w:before="100" w:beforeAutospacing="1" w:after="100" w:afterAutospacing="1" w:line="230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5A2CE6" w:rsidRDefault="00D43867" w:rsidP="00074818">
            <w:pPr>
              <w:spacing w:before="100" w:beforeAutospacing="1" w:after="100" w:afterAutospacing="1" w:line="230" w:lineRule="auto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5A2CE6" w:rsidRDefault="00D43867" w:rsidP="003949A4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30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5A2CE6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,077</w:t>
            </w:r>
            <w:r w:rsidR="00867C7C">
              <w:rPr>
                <w:rFonts w:ascii="Angsana New" w:hAnsi="Angsana New" w:cs="Angsana New"/>
                <w:sz w:val="25"/>
                <w:szCs w:val="25"/>
              </w:rPr>
              <w:t>,2</w:t>
            </w:r>
            <w:r w:rsidR="002F75DB" w:rsidRPr="005A2CE6">
              <w:rPr>
                <w:rFonts w:ascii="Angsana New" w:hAnsi="Angsana New" w:cs="Angsana New"/>
                <w:sz w:val="25"/>
                <w:szCs w:val="25"/>
              </w:rPr>
              <w:t>00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867" w:rsidRPr="005A2CE6" w:rsidRDefault="00D43867" w:rsidP="00E71CB1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30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5A2CE6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,077</w:t>
            </w:r>
            <w:r w:rsidR="00867C7C">
              <w:rPr>
                <w:rFonts w:ascii="Angsana New" w:hAnsi="Angsana New" w:cs="Angsana New"/>
                <w:sz w:val="25"/>
                <w:szCs w:val="25"/>
              </w:rPr>
              <w:t>,2</w:t>
            </w:r>
            <w:r w:rsidR="002F75DB" w:rsidRPr="005A2CE6">
              <w:rPr>
                <w:rFonts w:ascii="Angsana New" w:hAnsi="Angsana New" w:cs="Angsana New"/>
                <w:sz w:val="25"/>
                <w:szCs w:val="25"/>
              </w:rPr>
              <w:t>00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867" w:rsidRPr="005A2CE6" w:rsidRDefault="006B18E3" w:rsidP="00AB273C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30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="00AB273C">
              <w:rPr>
                <w:rFonts w:ascii="Angsana New" w:hAnsi="Angsana New" w:cs="Angsana New"/>
                <w:sz w:val="25"/>
                <w:szCs w:val="25"/>
              </w:rPr>
              <w:t>253,450</w:t>
            </w:r>
            <w:r w:rsidR="00D43867"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43867" w:rsidRPr="005A2CE6" w:rsidRDefault="00D43867" w:rsidP="00074818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30" w:lineRule="auto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>(USD 65</w:t>
            </w:r>
            <w:r w:rsidR="002F75DB" w:rsidRPr="005A2CE6">
              <w:rPr>
                <w:rFonts w:ascii="Angsana New" w:hAnsi="Angsana New" w:cs="Angsana New"/>
                <w:sz w:val="25"/>
                <w:szCs w:val="25"/>
              </w:rPr>
              <w:t>6,981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</w:tbl>
    <w:p w:rsidR="005473DA" w:rsidRPr="00565B4B" w:rsidRDefault="005473DA" w:rsidP="00074818">
      <w:pPr>
        <w:spacing w:line="230" w:lineRule="auto"/>
        <w:ind w:right="28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10" w:type="dxa"/>
        <w:tblInd w:w="828" w:type="dxa"/>
        <w:tblLook w:val="0000"/>
      </w:tblPr>
      <w:tblGrid>
        <w:gridCol w:w="2700"/>
        <w:gridCol w:w="2970"/>
        <w:gridCol w:w="1620"/>
        <w:gridCol w:w="1620"/>
      </w:tblGrid>
      <w:tr w:rsidR="005473DA" w:rsidRPr="005A2CE6" w:rsidTr="001F07B1">
        <w:trPr>
          <w:cantSplit/>
          <w:trHeight w:val="409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73DA" w:rsidRPr="001F07B1" w:rsidRDefault="005473DA" w:rsidP="00074818">
            <w:pPr>
              <w:spacing w:line="23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3DA" w:rsidRPr="001F07B1" w:rsidRDefault="005473DA" w:rsidP="00074818">
            <w:pPr>
              <w:spacing w:line="23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1F07B1" w:rsidRDefault="005473DA" w:rsidP="00074818">
            <w:pPr>
              <w:spacing w:line="230" w:lineRule="auto"/>
              <w:ind w:left="-11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910C93" w:rsidRPr="005A2CE6" w:rsidTr="001F07B1">
        <w:trPr>
          <w:cantSplit/>
          <w:trHeight w:val="409"/>
        </w:trPr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10C93" w:rsidRPr="001F07B1" w:rsidRDefault="00910C93" w:rsidP="00074818">
            <w:pPr>
              <w:spacing w:line="23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1F07B1" w:rsidRDefault="00910C93" w:rsidP="00074818">
            <w:pPr>
              <w:spacing w:line="230" w:lineRule="auto"/>
              <w:ind w:right="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1F07B1" w:rsidRDefault="006709F3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93" w:rsidRPr="001F07B1" w:rsidRDefault="00910C93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F07B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F75DB" w:rsidRPr="00CB32BE" w:rsidTr="001F07B1">
        <w:trPr>
          <w:trHeight w:val="382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5DB" w:rsidRPr="001F07B1" w:rsidRDefault="002F75DB" w:rsidP="00074818">
            <w:pPr>
              <w:spacing w:line="230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1F07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:rsidR="002F75DB" w:rsidRPr="001F07B1" w:rsidRDefault="002F75DB" w:rsidP="00074818">
            <w:pPr>
              <w:spacing w:line="230" w:lineRule="auto"/>
              <w:ind w:right="-108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ออกแบบและค้าชิ้นส่วนแผงวงจร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2F75DB" w:rsidRPr="001F07B1" w:rsidRDefault="002F75DB" w:rsidP="00074818">
            <w:pPr>
              <w:spacing w:line="230" w:lineRule="auto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</w:rPr>
              <w:t>USD 1,062,844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5DB" w:rsidRPr="001F07B1" w:rsidRDefault="002F75DB" w:rsidP="00074818">
            <w:pPr>
              <w:spacing w:line="230" w:lineRule="auto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</w:rPr>
              <w:t>USD 1,062,844</w:t>
            </w:r>
          </w:p>
        </w:tc>
      </w:tr>
      <w:tr w:rsidR="005473DA" w:rsidRPr="00CB32BE" w:rsidTr="001F07B1">
        <w:trPr>
          <w:trHeight w:val="256"/>
        </w:trPr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1F07B1" w:rsidRDefault="005473DA" w:rsidP="00074818">
            <w:pPr>
              <w:spacing w:line="230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3DA" w:rsidRPr="001F07B1" w:rsidRDefault="00910C93" w:rsidP="00074818">
            <w:pPr>
              <w:spacing w:line="230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ไฟฟ้า</w:t>
            </w:r>
            <w:r w:rsidR="00D43867" w:rsidRPr="001F07B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242ADC" w:rsidRPr="001F07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</w:t>
            </w:r>
            <w:r w:rsidR="005473DA" w:rsidRPr="001F07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ทรอนิ</w:t>
            </w:r>
            <w:r w:rsidR="0066449A" w:rsidRPr="001F07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กส์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1F07B1" w:rsidRDefault="005473DA" w:rsidP="00074818">
            <w:pPr>
              <w:spacing w:line="230" w:lineRule="auto"/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1F07B1" w:rsidRDefault="005473DA" w:rsidP="00074818">
            <w:pPr>
              <w:spacing w:line="230" w:lineRule="auto"/>
              <w:ind w:left="-51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5473DA" w:rsidRPr="00565B4B" w:rsidRDefault="005473DA" w:rsidP="00074818">
      <w:pPr>
        <w:spacing w:line="230" w:lineRule="auto"/>
        <w:ind w:left="448"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5473DA" w:rsidRPr="007C647F" w:rsidRDefault="005473DA" w:rsidP="007C647F">
      <w:pPr>
        <w:spacing w:line="238" w:lineRule="auto"/>
        <w:ind w:left="720" w:right="-11" w:firstLine="697"/>
        <w:jc w:val="thaiDistribute"/>
        <w:rPr>
          <w:rFonts w:ascii="Angsana New" w:hAnsi="Angsana New" w:cs="Angsana New"/>
          <w:sz w:val="32"/>
          <w:szCs w:val="32"/>
        </w:rPr>
      </w:pPr>
      <w:r w:rsidRPr="007C647F">
        <w:rPr>
          <w:rFonts w:ascii="Angsana New" w:hAnsi="Angsana New" w:cs="Angsana New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</w:t>
      </w:r>
      <w:r w:rsidR="00DF530B" w:rsidRPr="007C647F">
        <w:rPr>
          <w:rFonts w:ascii="Angsana New" w:hAnsi="Angsana New" w:cs="Angsana New" w:hint="cs"/>
          <w:sz w:val="32"/>
          <w:szCs w:val="32"/>
          <w:cs/>
        </w:rPr>
        <w:t>แสดงฐานะ</w:t>
      </w:r>
      <w:r w:rsidRPr="007C647F">
        <w:rPr>
          <w:rFonts w:ascii="Angsana New" w:hAnsi="Angsana New" w:cs="Angsana New"/>
          <w:sz w:val="32"/>
          <w:szCs w:val="32"/>
          <w:cs/>
        </w:rPr>
        <w:t>การเงินรวม</w:t>
      </w:r>
      <w:r w:rsidRPr="007C64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C647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31281" w:rsidRPr="007C647F">
        <w:rPr>
          <w:rFonts w:ascii="Angsana New" w:hAnsi="Angsana New" w:cs="Angsana New" w:hint="cs"/>
          <w:sz w:val="32"/>
          <w:szCs w:val="32"/>
          <w:cs/>
        </w:rPr>
        <w:t>3</w:t>
      </w:r>
      <w:r w:rsidR="006709F3" w:rsidRPr="007C647F">
        <w:rPr>
          <w:rFonts w:ascii="Angsana New" w:hAnsi="Angsana New" w:cs="Angsana New"/>
          <w:sz w:val="32"/>
          <w:szCs w:val="32"/>
        </w:rPr>
        <w:t>1</w:t>
      </w:r>
      <w:r w:rsidR="00531281" w:rsidRPr="007C64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09F3" w:rsidRPr="007C647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C647F">
        <w:rPr>
          <w:rFonts w:ascii="Angsana New" w:hAnsi="Angsana New" w:cs="Angsana New" w:hint="cs"/>
          <w:sz w:val="32"/>
          <w:szCs w:val="32"/>
          <w:cs/>
        </w:rPr>
        <w:t xml:space="preserve"> 2562 </w:t>
      </w:r>
      <w:r w:rsidR="00360DB6" w:rsidRPr="007C647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60DB6" w:rsidRPr="007C647F">
        <w:rPr>
          <w:rFonts w:ascii="Angsana New" w:hAnsi="Angsana New" w:cs="Angsana New"/>
          <w:sz w:val="32"/>
          <w:szCs w:val="32"/>
        </w:rPr>
        <w:t xml:space="preserve">2561 </w:t>
      </w:r>
      <w:r w:rsidRPr="007C647F">
        <w:rPr>
          <w:rFonts w:ascii="Angsana New" w:hAnsi="Angsana New" w:cs="Angsana New"/>
          <w:sz w:val="32"/>
          <w:szCs w:val="32"/>
          <w:cs/>
        </w:rPr>
        <w:t>รวมถึงส่วนได้เสียที่บันทึกในงบกำไรขาดทุน</w:t>
      </w:r>
      <w:r w:rsidRPr="007C647F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7C647F">
        <w:rPr>
          <w:rFonts w:ascii="Angsana New" w:hAnsi="Angsana New" w:cs="Angsana New"/>
          <w:sz w:val="32"/>
          <w:szCs w:val="32"/>
          <w:cs/>
        </w:rPr>
        <w:t>รวมสำหรับ</w:t>
      </w:r>
      <w:r w:rsidR="007E052C" w:rsidRPr="007C647F">
        <w:rPr>
          <w:rFonts w:ascii="Angsana New" w:hAnsi="Angsana New" w:cs="Angsana New" w:hint="cs"/>
          <w:sz w:val="32"/>
          <w:szCs w:val="32"/>
          <w:cs/>
        </w:rPr>
        <w:t>ปี</w:t>
      </w:r>
      <w:r w:rsidRPr="007C647F">
        <w:rPr>
          <w:rFonts w:ascii="Angsana New" w:hAnsi="Angsana New" w:cs="Angsana New"/>
          <w:sz w:val="32"/>
          <w:szCs w:val="32"/>
          <w:cs/>
        </w:rPr>
        <w:t>สิ้นสุด</w:t>
      </w:r>
      <w:r w:rsidRPr="007C647F">
        <w:rPr>
          <w:rFonts w:ascii="Angsana New" w:hAnsi="Angsana New" w:cs="Angsana New" w:hint="cs"/>
          <w:sz w:val="32"/>
          <w:szCs w:val="32"/>
          <w:cs/>
        </w:rPr>
        <w:t>วั</w:t>
      </w:r>
      <w:r w:rsidRPr="007C647F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531281" w:rsidRPr="007C647F">
        <w:rPr>
          <w:rFonts w:ascii="Angsana New" w:hAnsi="Angsana New" w:cs="Angsana New" w:hint="cs"/>
          <w:sz w:val="32"/>
          <w:szCs w:val="32"/>
          <w:cs/>
        </w:rPr>
        <w:t>3</w:t>
      </w:r>
      <w:r w:rsidR="007E052C" w:rsidRPr="007C647F">
        <w:rPr>
          <w:rFonts w:ascii="Angsana New" w:hAnsi="Angsana New" w:cs="Angsana New"/>
          <w:sz w:val="32"/>
          <w:szCs w:val="32"/>
        </w:rPr>
        <w:t>1</w:t>
      </w:r>
      <w:r w:rsidR="00531281" w:rsidRPr="007C64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052C" w:rsidRPr="007C647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7C647F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910C93" w:rsidRPr="007C647F">
        <w:rPr>
          <w:rFonts w:ascii="Angsana New" w:hAnsi="Angsana New" w:cs="Angsana New" w:hint="cs"/>
          <w:sz w:val="32"/>
          <w:szCs w:val="32"/>
          <w:cs/>
        </w:rPr>
        <w:t>2</w:t>
      </w:r>
      <w:r w:rsidRPr="007C647F">
        <w:rPr>
          <w:rFonts w:ascii="Angsana New" w:hAnsi="Angsana New" w:cs="Angsana New"/>
          <w:sz w:val="32"/>
          <w:szCs w:val="32"/>
          <w:cs/>
        </w:rPr>
        <w:t xml:space="preserve"> </w:t>
      </w:r>
      <w:r w:rsidR="00360DB6" w:rsidRPr="007C647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60DB6" w:rsidRPr="007C647F">
        <w:rPr>
          <w:rFonts w:ascii="Angsana New" w:hAnsi="Angsana New" w:cs="Angsana New"/>
          <w:sz w:val="32"/>
          <w:szCs w:val="32"/>
        </w:rPr>
        <w:t xml:space="preserve">2561 </w:t>
      </w:r>
      <w:r w:rsidRPr="007C647F">
        <w:rPr>
          <w:rFonts w:ascii="Angsana New" w:hAnsi="Angsana New" w:cs="Angsana New"/>
          <w:sz w:val="32"/>
          <w:szCs w:val="32"/>
          <w:cs/>
        </w:rPr>
        <w:t>ได้ผ่านการ</w:t>
      </w:r>
      <w:r w:rsidR="00360DB6" w:rsidRPr="007C647F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Pr="007C647F">
        <w:rPr>
          <w:rFonts w:ascii="Angsana New" w:hAnsi="Angsana New" w:cs="Angsana New"/>
          <w:sz w:val="32"/>
          <w:szCs w:val="32"/>
          <w:cs/>
        </w:rPr>
        <w:t>โดยผู้สอบบัญ</w:t>
      </w:r>
      <w:r w:rsidRPr="007C647F">
        <w:rPr>
          <w:rFonts w:ascii="Angsana New" w:hAnsi="Angsana New" w:cs="Angsana New" w:hint="cs"/>
          <w:sz w:val="32"/>
          <w:szCs w:val="32"/>
          <w:cs/>
        </w:rPr>
        <w:t>ชีอื่นแล้ว</w:t>
      </w:r>
    </w:p>
    <w:p w:rsidR="00CA6C40" w:rsidRPr="007C647F" w:rsidRDefault="00CA6C40" w:rsidP="007C647F">
      <w:pPr>
        <w:ind w:left="720" w:right="-11" w:firstLine="720"/>
        <w:jc w:val="thaiDistribute"/>
        <w:rPr>
          <w:rFonts w:ascii="Angsana New" w:hAnsi="Angsana New" w:cs="Angsana New"/>
          <w:sz w:val="4"/>
          <w:szCs w:val="4"/>
        </w:rPr>
      </w:pPr>
    </w:p>
    <w:p w:rsidR="007E052C" w:rsidRPr="007C647F" w:rsidRDefault="005473DA" w:rsidP="007C647F">
      <w:pPr>
        <w:spacing w:line="238" w:lineRule="auto"/>
        <w:ind w:left="720" w:right="-11" w:firstLine="697"/>
        <w:jc w:val="thaiDistribute"/>
        <w:rPr>
          <w:rFonts w:ascii="Angsana New" w:hAnsi="Angsana New" w:cs="Angsana New"/>
          <w:sz w:val="32"/>
          <w:szCs w:val="32"/>
        </w:rPr>
      </w:pPr>
      <w:r w:rsidRPr="007C647F">
        <w:rPr>
          <w:rFonts w:ascii="Angsana New" w:hAnsi="Angsana New" w:cs="Angsana New" w:hint="cs"/>
          <w:sz w:val="32"/>
          <w:szCs w:val="32"/>
          <w:cs/>
        </w:rPr>
        <w:t>ส่วนแบ่งขาดทุนจากเงินลงทุนตามวิธีส่วนได้เสีย</w:t>
      </w:r>
      <w:r w:rsidR="00BE56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C647F">
        <w:rPr>
          <w:rFonts w:ascii="Angsana New" w:hAnsi="Angsana New" w:cs="Angsana New" w:hint="cs"/>
          <w:sz w:val="32"/>
          <w:szCs w:val="32"/>
          <w:cs/>
        </w:rPr>
        <w:t>ที่บันทึกในงบกำไรขาดทุนเบ็ดเสร็จรวม</w:t>
      </w:r>
      <w:r w:rsidRPr="007C647F">
        <w:rPr>
          <w:rFonts w:ascii="Angsana New" w:hAnsi="Angsana New" w:cs="Angsana New"/>
          <w:sz w:val="32"/>
          <w:szCs w:val="32"/>
        </w:rPr>
        <w:t xml:space="preserve"> </w:t>
      </w:r>
      <w:r w:rsidR="00531281" w:rsidRPr="007C647F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7E052C" w:rsidRPr="007C647F">
        <w:rPr>
          <w:rFonts w:ascii="Angsana New" w:hAnsi="Angsana New" w:cs="Angsana New" w:hint="cs"/>
          <w:sz w:val="32"/>
          <w:szCs w:val="32"/>
          <w:cs/>
        </w:rPr>
        <w:t>ปี</w:t>
      </w:r>
      <w:r w:rsidRPr="007C647F">
        <w:rPr>
          <w:rFonts w:ascii="Angsana New" w:hAnsi="Angsana New" w:cs="Angsana New" w:hint="cs"/>
          <w:sz w:val="32"/>
          <w:szCs w:val="32"/>
          <w:cs/>
        </w:rPr>
        <w:t>สิ้นสุดวันที</w:t>
      </w:r>
      <w:r w:rsidRPr="007C647F">
        <w:rPr>
          <w:rFonts w:ascii="Angsana New" w:hAnsi="Angsana New" w:cs="Angsana New"/>
          <w:sz w:val="32"/>
          <w:szCs w:val="32"/>
          <w:cs/>
        </w:rPr>
        <w:t>่</w:t>
      </w:r>
      <w:r w:rsidRPr="007C64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052C" w:rsidRPr="007C647F">
        <w:rPr>
          <w:rFonts w:ascii="Angsana New" w:hAnsi="Angsana New" w:cs="Angsana New" w:hint="cs"/>
          <w:sz w:val="32"/>
          <w:szCs w:val="32"/>
          <w:cs/>
        </w:rPr>
        <w:t>3</w:t>
      </w:r>
      <w:r w:rsidR="007E052C" w:rsidRPr="007C647F">
        <w:rPr>
          <w:rFonts w:ascii="Angsana New" w:hAnsi="Angsana New" w:cs="Angsana New"/>
          <w:sz w:val="32"/>
          <w:szCs w:val="32"/>
        </w:rPr>
        <w:t>1</w:t>
      </w:r>
      <w:r w:rsidR="007E052C" w:rsidRPr="007C647F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7C647F">
        <w:rPr>
          <w:rFonts w:ascii="Angsana New" w:hAnsi="Angsana New" w:cs="Angsana New" w:hint="cs"/>
          <w:sz w:val="32"/>
          <w:szCs w:val="32"/>
          <w:cs/>
        </w:rPr>
        <w:t>256</w:t>
      </w:r>
      <w:r w:rsidR="00910C93" w:rsidRPr="007C647F">
        <w:rPr>
          <w:rFonts w:ascii="Angsana New" w:hAnsi="Angsana New" w:cs="Angsana New" w:hint="cs"/>
          <w:sz w:val="32"/>
          <w:szCs w:val="32"/>
          <w:cs/>
        </w:rPr>
        <w:t>2</w:t>
      </w:r>
      <w:r w:rsidRPr="007C64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60DB6" w:rsidRPr="007C647F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60DB6" w:rsidRPr="007C647F">
        <w:rPr>
          <w:rFonts w:ascii="Angsana New" w:hAnsi="Angsana New" w:cs="Angsana New"/>
          <w:sz w:val="32"/>
          <w:szCs w:val="32"/>
        </w:rPr>
        <w:t xml:space="preserve">2561 </w:t>
      </w:r>
      <w:r w:rsidR="007E052C" w:rsidRPr="007C647F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7E052C" w:rsidRPr="00074818" w:rsidRDefault="007E052C" w:rsidP="00074818">
      <w:pPr>
        <w:spacing w:line="230" w:lineRule="auto"/>
        <w:ind w:left="7830" w:right="-13" w:firstLine="90"/>
        <w:jc w:val="right"/>
        <w:rPr>
          <w:rFonts w:ascii="Angsana New" w:hAnsi="Angsana New" w:cs="Angsana New"/>
          <w:sz w:val="30"/>
          <w:szCs w:val="30"/>
          <w:cs/>
        </w:rPr>
      </w:pPr>
      <w:r w:rsidRPr="00074818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074818">
        <w:rPr>
          <w:rFonts w:ascii="Angsana New" w:hAnsi="Angsana New" w:cs="Angsana New"/>
          <w:sz w:val="30"/>
          <w:szCs w:val="30"/>
        </w:rPr>
        <w:t xml:space="preserve">: </w:t>
      </w:r>
      <w:r w:rsidRPr="00074818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8813" w:type="dxa"/>
        <w:tblInd w:w="828" w:type="dxa"/>
        <w:tblLook w:val="0000"/>
      </w:tblPr>
      <w:tblGrid>
        <w:gridCol w:w="4242"/>
        <w:gridCol w:w="2285"/>
        <w:gridCol w:w="2286"/>
      </w:tblGrid>
      <w:tr w:rsidR="007E052C" w:rsidRPr="00074818" w:rsidTr="00E2714D">
        <w:trPr>
          <w:cantSplit/>
          <w:trHeight w:val="409"/>
        </w:trPr>
        <w:tc>
          <w:tcPr>
            <w:tcW w:w="424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052C" w:rsidRPr="00074818" w:rsidRDefault="007E052C" w:rsidP="00074818">
            <w:pPr>
              <w:spacing w:line="23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18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2C" w:rsidRPr="00074818" w:rsidRDefault="007E052C" w:rsidP="00074818">
            <w:pPr>
              <w:spacing w:line="230" w:lineRule="auto"/>
              <w:ind w:left="-11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481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E052C" w:rsidRPr="00074818" w:rsidTr="00E2714D">
        <w:trPr>
          <w:cantSplit/>
          <w:trHeight w:val="409"/>
        </w:trPr>
        <w:tc>
          <w:tcPr>
            <w:tcW w:w="42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E052C" w:rsidRPr="00074818" w:rsidRDefault="007E052C" w:rsidP="00074818">
            <w:pPr>
              <w:spacing w:line="23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2C" w:rsidRPr="00074818" w:rsidRDefault="007E052C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18">
              <w:rPr>
                <w:rFonts w:ascii="Angsana New" w:hAnsi="Angsana New" w:cs="Angsana New"/>
                <w:sz w:val="30"/>
                <w:szCs w:val="30"/>
                <w:cs/>
              </w:rPr>
              <w:t>2562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2C" w:rsidRPr="00074818" w:rsidRDefault="007E052C" w:rsidP="00074818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18">
              <w:rPr>
                <w:rFonts w:ascii="Angsana New" w:hAnsi="Angsana New" w:cs="Angsana New"/>
                <w:sz w:val="30"/>
                <w:szCs w:val="30"/>
                <w:cs/>
              </w:rPr>
              <w:t>2561</w:t>
            </w:r>
          </w:p>
        </w:tc>
      </w:tr>
      <w:tr w:rsidR="007E052C" w:rsidRPr="00074818" w:rsidTr="00E2714D">
        <w:trPr>
          <w:trHeight w:val="384"/>
        </w:trPr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2C" w:rsidRPr="00074818" w:rsidRDefault="007E052C" w:rsidP="00074818">
            <w:pPr>
              <w:spacing w:line="230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4818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  <w:r w:rsidRPr="000748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2C" w:rsidRPr="00074818" w:rsidRDefault="00AB273C" w:rsidP="00074818">
            <w:pPr>
              <w:tabs>
                <w:tab w:val="decimal" w:pos="1593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(12,528,669</w:t>
            </w:r>
            <w:r w:rsidR="00E16F78" w:rsidRPr="0007481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2C" w:rsidRPr="00074818" w:rsidRDefault="007E052C" w:rsidP="00074818">
            <w:pPr>
              <w:tabs>
                <w:tab w:val="decimal" w:pos="1593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0"/>
                <w:szCs w:val="30"/>
              </w:rPr>
            </w:pPr>
            <w:r w:rsidRPr="00074818">
              <w:rPr>
                <w:rFonts w:ascii="Angsana New" w:hAnsi="Angsana New" w:cs="Angsana New"/>
                <w:sz w:val="30"/>
                <w:szCs w:val="30"/>
              </w:rPr>
              <w:t>(13,685,398)</w:t>
            </w:r>
          </w:p>
        </w:tc>
      </w:tr>
    </w:tbl>
    <w:p w:rsidR="00DE7CA4" w:rsidRPr="00074818" w:rsidRDefault="00DE7CA4" w:rsidP="00074818">
      <w:pPr>
        <w:spacing w:line="230" w:lineRule="auto"/>
        <w:ind w:left="448" w:right="28"/>
        <w:jc w:val="thaiDistribute"/>
        <w:rPr>
          <w:rFonts w:ascii="Angsana New" w:hAnsi="Angsana New" w:cs="Angsana New"/>
        </w:rPr>
      </w:pPr>
    </w:p>
    <w:p w:rsidR="00B0761E" w:rsidRPr="00C94BB1" w:rsidRDefault="00B0761E" w:rsidP="00074818">
      <w:pPr>
        <w:spacing w:line="230" w:lineRule="auto"/>
        <w:ind w:left="450" w:right="-299" w:firstLine="270"/>
        <w:jc w:val="thaiDistribute"/>
        <w:rPr>
          <w:rFonts w:ascii="Angsana New" w:cs="Angsana New"/>
          <w:b/>
          <w:bCs/>
          <w:sz w:val="32"/>
          <w:szCs w:val="32"/>
        </w:rPr>
      </w:pPr>
      <w:r w:rsidRPr="00C94BB1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B0761E" w:rsidRPr="00C94BB1" w:rsidRDefault="00B0761E" w:rsidP="00074818">
      <w:pPr>
        <w:spacing w:line="230" w:lineRule="auto"/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4BB1">
        <w:rPr>
          <w:rFonts w:ascii="Angsana New" w:hAnsi="Angsana New" w:cs="Angsana New"/>
          <w:spacing w:val="-6"/>
          <w:sz w:val="32"/>
          <w:szCs w:val="32"/>
          <w:cs/>
        </w:rPr>
        <w:t>ข้อมูล</w:t>
      </w:r>
      <w:r w:rsidRPr="00C94BB1">
        <w:rPr>
          <w:rFonts w:ascii="Angsana New" w:hAnsi="Angsana New" w:cs="Angsana New"/>
          <w:sz w:val="32"/>
          <w:szCs w:val="32"/>
          <w:cs/>
        </w:rPr>
        <w:t>ทางการ</w:t>
      </w:r>
      <w:r w:rsidRPr="00C94BB1">
        <w:rPr>
          <w:rFonts w:ascii="Angsana New" w:hAnsi="Angsana New" w:cs="Angsana New"/>
          <w:spacing w:val="-6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C94BB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94BB1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:rsidR="001D6CD2" w:rsidRPr="00074818" w:rsidRDefault="001D6CD2" w:rsidP="00074818">
      <w:pPr>
        <w:spacing w:line="230" w:lineRule="auto"/>
        <w:ind w:left="446" w:right="29"/>
        <w:jc w:val="right"/>
        <w:rPr>
          <w:rFonts w:ascii="Angsana New" w:hAnsi="Angsana New" w:cs="Angsana New"/>
          <w:sz w:val="30"/>
          <w:szCs w:val="30"/>
        </w:rPr>
      </w:pPr>
      <w:r w:rsidRPr="00074818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074818">
        <w:rPr>
          <w:rFonts w:ascii="Angsana New" w:hAnsi="Angsana New" w:cs="Angsana New"/>
          <w:sz w:val="30"/>
          <w:szCs w:val="30"/>
        </w:rPr>
        <w:t>:</w:t>
      </w:r>
      <w:r w:rsidRPr="00074818">
        <w:rPr>
          <w:rFonts w:ascii="Angsana New" w:hAnsi="Angsana New" w:cs="Angsana New"/>
          <w:sz w:val="30"/>
          <w:szCs w:val="30"/>
          <w:cs/>
        </w:rPr>
        <w:t xml:space="preserve"> </w:t>
      </w:r>
      <w:r w:rsidR="007E052C" w:rsidRPr="0007481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74818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6"/>
        <w:gridCol w:w="2267"/>
        <w:gridCol w:w="2268"/>
      </w:tblGrid>
      <w:tr w:rsidR="001D6CD2" w:rsidRPr="00C94BB1" w:rsidTr="0018752B">
        <w:tc>
          <w:tcPr>
            <w:tcW w:w="4256" w:type="dxa"/>
          </w:tcPr>
          <w:p w:rsidR="001D6CD2" w:rsidRPr="0018752B" w:rsidRDefault="001D6CD2" w:rsidP="0018752B">
            <w:pPr>
              <w:spacing w:line="23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="00973F44"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67" w:type="dxa"/>
          </w:tcPr>
          <w:p w:rsidR="001D6CD2" w:rsidRPr="0018752B" w:rsidRDefault="007E052C" w:rsidP="0018752B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2268" w:type="dxa"/>
          </w:tcPr>
          <w:p w:rsidR="001D6CD2" w:rsidRPr="0018752B" w:rsidRDefault="001D6CD2" w:rsidP="0018752B">
            <w:pPr>
              <w:spacing w:before="30" w:line="230" w:lineRule="auto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973F44" w:rsidRPr="00C94BB1" w:rsidTr="0018752B">
        <w:tc>
          <w:tcPr>
            <w:tcW w:w="4256" w:type="dxa"/>
            <w:tcBorders>
              <w:top w:val="nil"/>
              <w:bottom w:val="nil"/>
            </w:tcBorders>
          </w:tcPr>
          <w:p w:rsidR="00973F44" w:rsidRPr="0018752B" w:rsidRDefault="00973F44" w:rsidP="0018752B">
            <w:pPr>
              <w:spacing w:line="230" w:lineRule="auto"/>
              <w:ind w:firstLine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973F44" w:rsidRPr="0018752B" w:rsidRDefault="00973F44" w:rsidP="0018752B">
            <w:pPr>
              <w:tabs>
                <w:tab w:val="right" w:pos="7200"/>
                <w:tab w:val="right" w:pos="8540"/>
              </w:tabs>
              <w:spacing w:line="230" w:lineRule="auto"/>
              <w:ind w:left="-107" w:right="-18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73F44" w:rsidRPr="0018752B" w:rsidRDefault="00973F44" w:rsidP="0018752B">
            <w:pPr>
              <w:tabs>
                <w:tab w:val="right" w:pos="7200"/>
                <w:tab w:val="right" w:pos="8540"/>
              </w:tabs>
              <w:spacing w:line="230" w:lineRule="auto"/>
              <w:ind w:left="-107" w:right="-18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16F78" w:rsidRPr="00C94BB1" w:rsidTr="0018752B">
        <w:tc>
          <w:tcPr>
            <w:tcW w:w="4256" w:type="dxa"/>
            <w:tcBorders>
              <w:top w:val="nil"/>
              <w:bottom w:val="nil"/>
            </w:tcBorders>
          </w:tcPr>
          <w:p w:rsidR="00E16F78" w:rsidRPr="0018752B" w:rsidRDefault="00E16F78" w:rsidP="0018752B">
            <w:pPr>
              <w:spacing w:line="230" w:lineRule="auto"/>
              <w:ind w:firstLine="284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16F78" w:rsidRPr="0018752B" w:rsidRDefault="00AB273C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147</w:t>
            </w:r>
            <w:r w:rsidR="00E16F78" w:rsidRPr="0018752B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16F78" w:rsidRPr="0018752B" w:rsidRDefault="00E16F78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269.15</w:t>
            </w:r>
          </w:p>
        </w:tc>
      </w:tr>
      <w:tr w:rsidR="00E16F78" w:rsidTr="0018752B">
        <w:tc>
          <w:tcPr>
            <w:tcW w:w="4256" w:type="dxa"/>
            <w:tcBorders>
              <w:top w:val="nil"/>
              <w:bottom w:val="nil"/>
            </w:tcBorders>
          </w:tcPr>
          <w:p w:rsidR="00E16F78" w:rsidRPr="0018752B" w:rsidRDefault="00E16F78" w:rsidP="0018752B">
            <w:pPr>
              <w:spacing w:line="230" w:lineRule="auto"/>
              <w:ind w:firstLine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E16F78" w:rsidRPr="0018752B" w:rsidRDefault="00AB273C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239</w:t>
            </w:r>
            <w:r w:rsidR="00E16F78" w:rsidRPr="0018752B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E16F78" w:rsidRPr="0018752B" w:rsidRDefault="00E16F78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302.84</w:t>
            </w:r>
          </w:p>
        </w:tc>
      </w:tr>
      <w:tr w:rsidR="007C647F" w:rsidTr="0018752B">
        <w:tc>
          <w:tcPr>
            <w:tcW w:w="4256" w:type="dxa"/>
            <w:tcBorders>
              <w:top w:val="nil"/>
              <w:bottom w:val="nil"/>
            </w:tcBorders>
          </w:tcPr>
          <w:p w:rsidR="007C647F" w:rsidRPr="0018752B" w:rsidRDefault="007C647F" w:rsidP="0018752B">
            <w:pPr>
              <w:spacing w:line="230" w:lineRule="auto"/>
              <w:ind w:firstLine="29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งบกำไรขาดทุน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7C647F" w:rsidRPr="0018752B" w:rsidRDefault="007C647F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C647F" w:rsidRPr="0018752B" w:rsidRDefault="007C647F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C647F" w:rsidTr="0018752B">
        <w:tc>
          <w:tcPr>
            <w:tcW w:w="4256" w:type="dxa"/>
            <w:tcBorders>
              <w:top w:val="nil"/>
              <w:bottom w:val="nil"/>
            </w:tcBorders>
          </w:tcPr>
          <w:p w:rsidR="007C647F" w:rsidRPr="0018752B" w:rsidRDefault="007C647F" w:rsidP="0018752B">
            <w:pPr>
              <w:spacing w:line="230" w:lineRule="auto"/>
              <w:ind w:firstLine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2267" w:type="dxa"/>
            <w:tcBorders>
              <w:top w:val="nil"/>
              <w:bottom w:val="nil"/>
            </w:tcBorders>
            <w:vAlign w:val="center"/>
          </w:tcPr>
          <w:p w:rsidR="007C647F" w:rsidRPr="0018752B" w:rsidRDefault="00D546A2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452</w:t>
            </w:r>
            <w:r w:rsidR="007C647F" w:rsidRPr="0018752B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7C647F" w:rsidRPr="0018752B" w:rsidRDefault="007C647F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292.40</w:t>
            </w:r>
          </w:p>
        </w:tc>
      </w:tr>
      <w:tr w:rsidR="007C647F" w:rsidTr="0018752B">
        <w:tc>
          <w:tcPr>
            <w:tcW w:w="4256" w:type="dxa"/>
            <w:tcBorders>
              <w:top w:val="nil"/>
              <w:bottom w:val="single" w:sz="4" w:space="0" w:color="auto"/>
            </w:tcBorders>
          </w:tcPr>
          <w:p w:rsidR="007C647F" w:rsidRPr="0018752B" w:rsidRDefault="007C647F" w:rsidP="0018752B">
            <w:pPr>
              <w:spacing w:line="230" w:lineRule="auto"/>
              <w:ind w:firstLine="28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2267" w:type="dxa"/>
            <w:tcBorders>
              <w:top w:val="nil"/>
              <w:bottom w:val="single" w:sz="4" w:space="0" w:color="auto"/>
            </w:tcBorders>
            <w:vAlign w:val="center"/>
          </w:tcPr>
          <w:p w:rsidR="007C647F" w:rsidRPr="0018752B" w:rsidRDefault="00D546A2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(60.63</w:t>
            </w:r>
            <w:r w:rsidR="007C647F" w:rsidRPr="0018752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7C647F" w:rsidRPr="0018752B" w:rsidRDefault="007C647F" w:rsidP="0018752B">
            <w:pPr>
              <w:tabs>
                <w:tab w:val="decimal" w:pos="1096"/>
              </w:tabs>
              <w:spacing w:line="230" w:lineRule="auto"/>
              <w:ind w:right="-108" w:hanging="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(68.43)</w:t>
            </w:r>
          </w:p>
        </w:tc>
      </w:tr>
    </w:tbl>
    <w:p w:rsidR="007C647F" w:rsidRDefault="007C647F" w:rsidP="004D0994">
      <w:pPr>
        <w:tabs>
          <w:tab w:val="left" w:pos="720"/>
        </w:tabs>
        <w:spacing w:line="230" w:lineRule="auto"/>
        <w:ind w:right="28"/>
        <w:rPr>
          <w:rFonts w:ascii="Angsana New" w:hAnsi="Angsana New" w:cs="Angsana New"/>
          <w:sz w:val="30"/>
          <w:szCs w:val="30"/>
        </w:rPr>
      </w:pPr>
    </w:p>
    <w:p w:rsidR="004D0994" w:rsidRDefault="004D0994" w:rsidP="004D0994">
      <w:pPr>
        <w:tabs>
          <w:tab w:val="left" w:pos="720"/>
        </w:tabs>
        <w:spacing w:line="230" w:lineRule="auto"/>
        <w:ind w:right="28"/>
        <w:rPr>
          <w:rFonts w:ascii="Angsana New" w:hAnsi="Angsana New" w:cs="Angsana New"/>
          <w:sz w:val="30"/>
          <w:szCs w:val="30"/>
        </w:rPr>
      </w:pPr>
    </w:p>
    <w:p w:rsidR="00E1435F" w:rsidRDefault="00E1435F" w:rsidP="00262E96">
      <w:pPr>
        <w:numPr>
          <w:ilvl w:val="0"/>
          <w:numId w:val="1"/>
        </w:numPr>
        <w:tabs>
          <w:tab w:val="left" w:pos="720"/>
        </w:tabs>
        <w:spacing w:line="276" w:lineRule="auto"/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:rsidR="006D74FB" w:rsidRPr="009C6BFC" w:rsidRDefault="0095240B" w:rsidP="000F5442">
      <w:pPr>
        <w:spacing w:line="276" w:lineRule="auto"/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/>
      </w:tblPr>
      <w:tblGrid>
        <w:gridCol w:w="3108"/>
        <w:gridCol w:w="1545"/>
        <w:gridCol w:w="1545"/>
        <w:gridCol w:w="1545"/>
        <w:gridCol w:w="1543"/>
      </w:tblGrid>
      <w:tr w:rsidR="00E3237F" w:rsidRPr="00E11249" w:rsidTr="00140452">
        <w:trPr>
          <w:trHeight w:val="269"/>
        </w:trPr>
        <w:tc>
          <w:tcPr>
            <w:tcW w:w="16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E622EF" w:rsidRPr="00E11249" w:rsidTr="00140452">
        <w:trPr>
          <w:trHeight w:val="310"/>
        </w:trPr>
        <w:tc>
          <w:tcPr>
            <w:tcW w:w="1673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622EF" w:rsidRPr="00DE7CA4" w:rsidRDefault="00E622E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622EF" w:rsidRPr="00DE7CA4" w:rsidRDefault="00E622E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22EF" w:rsidRPr="00DE7CA4" w:rsidRDefault="00E622E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22EF" w:rsidRPr="00DE7CA4" w:rsidRDefault="00E622EF" w:rsidP="00AB06A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22EF" w:rsidRPr="00DE7CA4" w:rsidRDefault="00E622EF" w:rsidP="00AB06A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E7CA4" w:rsidRPr="00E11249" w:rsidTr="00140452">
        <w:trPr>
          <w:trHeight w:val="332"/>
        </w:trPr>
        <w:tc>
          <w:tcPr>
            <w:tcW w:w="16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7CA4" w:rsidRPr="00DE7CA4" w:rsidRDefault="00DE7CA4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E7CA4" w:rsidRPr="005A2CE6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7CA4" w:rsidRPr="005A2CE6" w:rsidRDefault="00DE7CA4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5A2CE6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="00E622EF">
              <w:rPr>
                <w:rFonts w:ascii="Angsana New" w:hAnsi="Angsana New" w:cs="Angsana New"/>
                <w:sz w:val="30"/>
                <w:szCs w:val="30"/>
              </w:rPr>
              <w:t>,311</w:t>
            </w:r>
            <w:r w:rsidRPr="005A2C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="00E622EF">
              <w:rPr>
                <w:rFonts w:ascii="Angsana New" w:hAnsi="Angsana New" w:cs="Angsana New"/>
                <w:sz w:val="30"/>
                <w:szCs w:val="30"/>
              </w:rPr>
              <w:t>,311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F75DB" w:rsidRPr="00E11249" w:rsidTr="00140452">
        <w:trPr>
          <w:trHeight w:val="230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DE7CA4" w:rsidRDefault="002F75DB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5A2CE6" w:rsidRDefault="002F75DB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5A2CE6" w:rsidRDefault="002F75DB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75DB" w:rsidRPr="005A2CE6" w:rsidRDefault="002F75DB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8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2F75DB" w:rsidRDefault="002F75DB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DE7CA4" w:rsidRPr="00E11249" w:rsidTr="00140452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E3237F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E7CA4" w:rsidRPr="005A2CE6" w:rsidRDefault="00DE7CA4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7CA4" w:rsidRPr="005A2CE6" w:rsidRDefault="00DE7CA4" w:rsidP="007613D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5A2CE6" w:rsidRDefault="00DE7CA4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33,634</w:t>
            </w:r>
            <w:r w:rsidR="00E622EF">
              <w:rPr>
                <w:rFonts w:ascii="Angsana New" w:hAnsi="Angsana New" w:cs="Angsana New"/>
                <w:sz w:val="30"/>
                <w:szCs w:val="30"/>
              </w:rPr>
              <w:t>,060</w:t>
            </w:r>
            <w:r w:rsidRPr="005A2CE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E622EF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33,634</w:t>
            </w:r>
            <w:r>
              <w:rPr>
                <w:rFonts w:ascii="Angsana New" w:hAnsi="Angsana New" w:cs="Angsana New"/>
                <w:sz w:val="30"/>
                <w:szCs w:val="30"/>
              </w:rPr>
              <w:t>,060</w:t>
            </w:r>
          </w:p>
        </w:tc>
      </w:tr>
      <w:tr w:rsidR="00DE7CA4" w:rsidRPr="00E11249" w:rsidTr="00140452">
        <w:trPr>
          <w:trHeight w:val="432"/>
        </w:trPr>
        <w:tc>
          <w:tcPr>
            <w:tcW w:w="167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5A2CE6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5A2CE6" w:rsidRDefault="00DE7CA4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5A2CE6" w:rsidRDefault="00DE7CA4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5A2CE6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5A2CE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831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2F75DB" w:rsidRDefault="00DE7CA4" w:rsidP="002F75DB">
            <w:pPr>
              <w:spacing w:before="30" w:line="276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2F75DB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2F75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40452" w:rsidRPr="00E11249" w:rsidTr="00140452">
        <w:trPr>
          <w:trHeight w:val="368"/>
        </w:trPr>
        <w:tc>
          <w:tcPr>
            <w:tcW w:w="16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140452" w:rsidRPr="004A0BC3" w:rsidRDefault="00140452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4" w:type="pct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40452" w:rsidRPr="005A2CE6" w:rsidRDefault="00140452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40452" w:rsidRPr="004A0BC3" w:rsidRDefault="00140452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43,422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,371</w:t>
            </w: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140452" w:rsidRPr="004A0BC3" w:rsidRDefault="00140452" w:rsidP="00CA6C40">
            <w:pPr>
              <w:tabs>
                <w:tab w:val="decimal" w:pos="1032"/>
              </w:tabs>
              <w:spacing w:before="30"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43,422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,371</w:t>
            </w: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:rsidR="007C647F" w:rsidRPr="007C647F" w:rsidRDefault="007C647F" w:rsidP="007C2707">
      <w:pPr>
        <w:spacing w:line="276" w:lineRule="auto"/>
        <w:ind w:right="29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306" w:type="dxa"/>
        <w:tblInd w:w="378" w:type="dxa"/>
        <w:tblLayout w:type="fixed"/>
        <w:tblLook w:val="0000"/>
      </w:tblPr>
      <w:tblGrid>
        <w:gridCol w:w="1625"/>
        <w:gridCol w:w="1715"/>
        <w:gridCol w:w="1525"/>
        <w:gridCol w:w="1525"/>
        <w:gridCol w:w="1458"/>
        <w:gridCol w:w="6"/>
        <w:gridCol w:w="1452"/>
      </w:tblGrid>
      <w:tr w:rsidR="00E85C9B" w:rsidRPr="00EB2BE9" w:rsidTr="000F5442">
        <w:trPr>
          <w:cantSplit/>
        </w:trPr>
        <w:tc>
          <w:tcPr>
            <w:tcW w:w="16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2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B93815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622EF" w:rsidRPr="00EB2BE9" w:rsidTr="001F07B1">
        <w:trPr>
          <w:cantSplit/>
          <w:trHeight w:val="368"/>
        </w:trPr>
        <w:tc>
          <w:tcPr>
            <w:tcW w:w="1625" w:type="dxa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EF" w:rsidRPr="00EB2BE9" w:rsidRDefault="00E622EF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5" w:type="dxa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EF" w:rsidRPr="00EB2BE9" w:rsidRDefault="00E622EF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25" w:type="dxa"/>
            <w:tcBorders>
              <w:left w:val="nil"/>
              <w:bottom w:val="dashed" w:sz="4" w:space="0" w:color="auto"/>
              <w:right w:val="single" w:sz="6" w:space="0" w:color="auto"/>
            </w:tcBorders>
          </w:tcPr>
          <w:p w:rsidR="00E622EF" w:rsidRPr="008322D5" w:rsidRDefault="00E622EF" w:rsidP="00CA6C40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525" w:type="dxa"/>
            <w:tcBorders>
              <w:left w:val="single" w:sz="6" w:space="0" w:color="auto"/>
              <w:bottom w:val="dashed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CA6C40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AB06A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AB06A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DE7CA4" w:rsidRPr="00EB2BE9" w:rsidTr="001F07B1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DE7CA4" w:rsidRPr="005A2CE6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DKK 500</w:t>
            </w:r>
            <w:r w:rsidR="00E622EF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  <w:r w:rsidR="00E622EF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:rsidTr="001F07B1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(Europe) ApS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242ADC" w:rsidP="00CA6C40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1525" w:type="dxa"/>
            <w:tcBorders>
              <w:left w:val="nil"/>
              <w:right w:val="single" w:sz="6" w:space="0" w:color="auto"/>
            </w:tcBorders>
          </w:tcPr>
          <w:p w:rsidR="00DE7CA4" w:rsidRPr="005A2CE6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5" w:type="dxa"/>
            <w:tcBorders>
              <w:left w:val="single" w:sz="6" w:space="0" w:color="auto"/>
              <w:right w:val="single" w:sz="6" w:space="0" w:color="auto"/>
            </w:tcBorders>
          </w:tcPr>
          <w:p w:rsidR="00DE7CA4" w:rsidRPr="00EB2BE9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1F07B1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525" w:type="dxa"/>
            <w:tcBorders>
              <w:left w:val="nil"/>
              <w:right w:val="single" w:sz="6" w:space="0" w:color="auto"/>
            </w:tcBorders>
          </w:tcPr>
          <w:p w:rsidR="00DE7CA4" w:rsidRPr="007B3464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25" w:type="dxa"/>
            <w:tcBorders>
              <w:left w:val="single" w:sz="6" w:space="0" w:color="auto"/>
              <w:right w:val="single" w:sz="6" w:space="0" w:color="auto"/>
            </w:tcBorders>
          </w:tcPr>
          <w:p w:rsidR="00DE7CA4" w:rsidRPr="00EB2BE9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1F07B1">
        <w:trPr>
          <w:cantSplit/>
          <w:trHeight w:val="70"/>
        </w:trPr>
        <w:tc>
          <w:tcPr>
            <w:tcW w:w="1625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242ADC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152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E7CA4" w:rsidRPr="007B3464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EB2BE9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58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1F07B1">
        <w:trPr>
          <w:cantSplit/>
          <w:trHeight w:val="70"/>
        </w:trPr>
        <w:tc>
          <w:tcPr>
            <w:tcW w:w="16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4C592D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37F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E323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3237F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DE7CA4" w:rsidRPr="007B3464" w:rsidRDefault="00DE7CA4" w:rsidP="007752AC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USD 1,077</w:t>
            </w:r>
            <w:r w:rsidR="00AB06AE">
              <w:rPr>
                <w:rFonts w:ascii="Angsana New" w:hAnsi="Angsana New" w:cs="Angsana New"/>
                <w:sz w:val="28"/>
                <w:szCs w:val="28"/>
              </w:rPr>
              <w:t>,300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EB2BE9" w:rsidRDefault="00AB06AE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USD 1,077</w:t>
            </w:r>
            <w:r>
              <w:rPr>
                <w:rFonts w:ascii="Angsana New" w:hAnsi="Angsana New" w:cs="Angsana New"/>
                <w:sz w:val="28"/>
                <w:szCs w:val="28"/>
              </w:rPr>
              <w:t>,300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D50FB7" w:rsidRDefault="00D50FB7">
      <w:pPr>
        <w:rPr>
          <w:rFonts w:ascii="Angsana New" w:hAnsi="Angsana New" w:cs="Angsana New"/>
          <w:sz w:val="24"/>
          <w:szCs w:val="24"/>
          <w:cs/>
        </w:rPr>
      </w:pPr>
    </w:p>
    <w:p w:rsidR="00565B4B" w:rsidRPr="00565B4B" w:rsidRDefault="00565B4B" w:rsidP="00565B4B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565B4B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565B4B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:rsidR="00565B4B" w:rsidRDefault="00565B4B" w:rsidP="00B07D75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</w:t>
      </w:r>
      <w:r w:rsidR="005F64D9">
        <w:rPr>
          <w:rFonts w:ascii="Angsana New" w:eastAsia="MS Mincho" w:hAnsi="Angsana New" w:cs="Angsana New" w:hint="cs"/>
          <w:sz w:val="32"/>
          <w:szCs w:val="32"/>
          <w:cs/>
        </w:rPr>
        <w:t>ผ่านการ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224AD3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06AE"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รวมสำหรั</w:t>
      </w:r>
      <w:r w:rsidR="00224AD3">
        <w:rPr>
          <w:rFonts w:ascii="Angsana New" w:hAnsi="Angsana New" w:cs="Angsana New"/>
          <w:sz w:val="32"/>
          <w:szCs w:val="32"/>
          <w:cs/>
        </w:rPr>
        <w:t>บ</w:t>
      </w:r>
      <w:r w:rsidR="00AB06AE">
        <w:rPr>
          <w:rFonts w:ascii="Angsana New" w:hAnsi="Angsana New" w:cs="Angsana New" w:hint="cs"/>
          <w:sz w:val="32"/>
          <w:szCs w:val="32"/>
          <w:cs/>
        </w:rPr>
        <w:t>ปี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สิ้นสุด วันที่ 3</w:t>
      </w:r>
      <w:r w:rsidR="00AB06AE">
        <w:rPr>
          <w:rFonts w:ascii="Angsana New" w:hAnsi="Angsana New" w:cs="Angsana New"/>
          <w:sz w:val="32"/>
          <w:szCs w:val="32"/>
        </w:rPr>
        <w:t>1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</w:t>
      </w:r>
      <w:r w:rsidR="00AB06A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25</w:t>
      </w:r>
      <w:r w:rsidR="00224AD3" w:rsidRPr="00DE7CA4">
        <w:rPr>
          <w:rFonts w:ascii="Angsana New" w:hAnsi="Angsana New" w:cs="Angsana New" w:hint="cs"/>
          <w:sz w:val="32"/>
          <w:szCs w:val="32"/>
          <w:cs/>
        </w:rPr>
        <w:t>6</w:t>
      </w:r>
      <w:r w:rsidR="00224AD3" w:rsidRPr="00DE7CA4">
        <w:rPr>
          <w:rFonts w:ascii="Angsana New" w:hAnsi="Angsana New" w:cs="Angsana New"/>
          <w:sz w:val="32"/>
          <w:szCs w:val="32"/>
        </w:rPr>
        <w:t>2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25</w:t>
      </w:r>
      <w:r w:rsidR="00224AD3" w:rsidRPr="00DE7CA4">
        <w:rPr>
          <w:rFonts w:ascii="Angsana New" w:hAnsi="Angsana New" w:cs="Angsana New"/>
          <w:sz w:val="32"/>
          <w:szCs w:val="32"/>
        </w:rPr>
        <w:t>61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224AD3" w:rsidRPr="00D50FB7" w:rsidRDefault="00224AD3" w:rsidP="00565B4B">
      <w:pPr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:rsidR="008E5E88" w:rsidRPr="00AB06AE" w:rsidRDefault="008E5E88" w:rsidP="008E5E88">
      <w:pPr>
        <w:ind w:left="448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B06AE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AB06AE">
        <w:rPr>
          <w:rFonts w:ascii="Angsana New" w:hAnsi="Angsana New" w:cs="Angsana New"/>
          <w:sz w:val="32"/>
          <w:szCs w:val="32"/>
        </w:rPr>
        <w:t xml:space="preserve">: </w:t>
      </w:r>
      <w:r w:rsidRPr="00AB06A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tbl>
      <w:tblPr>
        <w:tblW w:w="9631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19"/>
        <w:gridCol w:w="1417"/>
        <w:gridCol w:w="1418"/>
        <w:gridCol w:w="1888"/>
        <w:gridCol w:w="1889"/>
      </w:tblGrid>
      <w:tr w:rsidR="00175F87" w:rsidRPr="008E5E88" w:rsidTr="001F07B1">
        <w:trPr>
          <w:trHeight w:val="340"/>
        </w:trPr>
        <w:tc>
          <w:tcPr>
            <w:tcW w:w="3019" w:type="dxa"/>
            <w:vMerge w:val="restart"/>
            <w:vAlign w:val="center"/>
          </w:tcPr>
          <w:p w:rsidR="00175F87" w:rsidRPr="00AB06AE" w:rsidRDefault="00175F87" w:rsidP="00175F87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  <w:vAlign w:val="center"/>
          </w:tcPr>
          <w:p w:rsidR="00175F87" w:rsidRPr="00AB06AE" w:rsidRDefault="00175F87" w:rsidP="00AB06AE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รายได้สำหรับ</w:t>
            </w: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 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175F87" w:rsidRPr="008E5E88" w:rsidTr="001F07B1">
        <w:trPr>
          <w:trHeight w:val="340"/>
        </w:trPr>
        <w:tc>
          <w:tcPr>
            <w:tcW w:w="3019" w:type="dxa"/>
            <w:vMerge/>
            <w:vAlign w:val="center"/>
          </w:tcPr>
          <w:p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75F87" w:rsidRPr="00AB06AE" w:rsidRDefault="00175F87" w:rsidP="00AB06AE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AB06A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87" w:rsidRPr="00AB06AE" w:rsidRDefault="00175F87" w:rsidP="00AB06AE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AB06AE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8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Pr="00AB06A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889" w:type="dxa"/>
            <w:tcBorders>
              <w:left w:val="single" w:sz="4" w:space="0" w:color="auto"/>
            </w:tcBorders>
            <w:vAlign w:val="center"/>
          </w:tcPr>
          <w:p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AB06AE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AB06AE" w:rsidRPr="008E5E88" w:rsidTr="001F07B1">
        <w:trPr>
          <w:trHeight w:val="340"/>
        </w:trPr>
        <w:tc>
          <w:tcPr>
            <w:tcW w:w="3019" w:type="dxa"/>
            <w:tcBorders>
              <w:top w:val="nil"/>
              <w:bottom w:val="dotted" w:sz="4" w:space="0" w:color="auto"/>
            </w:tcBorders>
            <w:vAlign w:val="center"/>
          </w:tcPr>
          <w:p w:rsidR="00AB06AE" w:rsidRPr="00AB06AE" w:rsidRDefault="00AB06AE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Team Precision (Europe) ApS</w:t>
            </w:r>
          </w:p>
        </w:tc>
        <w:tc>
          <w:tcPr>
            <w:tcW w:w="1417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AB06AE" w:rsidRPr="00C94BB1" w:rsidRDefault="00E16F78" w:rsidP="00175F87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4BB1">
              <w:rPr>
                <w:rFonts w:ascii="Angsana New" w:hAnsi="Angsana New" w:cs="Angsana New" w:hint="cs"/>
                <w:sz w:val="32"/>
                <w:szCs w:val="32"/>
                <w:cs/>
              </w:rPr>
              <w:t>6.77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06AE" w:rsidRPr="00AB06AE" w:rsidRDefault="00AB06AE" w:rsidP="00175F87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21.43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B06AE" w:rsidRPr="00AB06AE" w:rsidRDefault="00E16F78" w:rsidP="00E16F78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70.24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:rsidR="00AB06AE" w:rsidRPr="00AB06AE" w:rsidRDefault="00175F87" w:rsidP="00175F87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83.94</w:t>
            </w:r>
          </w:p>
        </w:tc>
      </w:tr>
      <w:tr w:rsidR="00AB06AE" w:rsidRPr="008E5E88" w:rsidTr="001F07B1">
        <w:trPr>
          <w:trHeight w:val="340"/>
        </w:trPr>
        <w:tc>
          <w:tcPr>
            <w:tcW w:w="3019" w:type="dxa"/>
            <w:tcBorders>
              <w:top w:val="nil"/>
              <w:bottom w:val="single" w:sz="4" w:space="0" w:color="auto"/>
            </w:tcBorders>
            <w:vAlign w:val="center"/>
          </w:tcPr>
          <w:p w:rsidR="00AB06AE" w:rsidRPr="00AB06AE" w:rsidRDefault="00AB06AE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TPA</w:t>
            </w: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7C647F">
              <w:rPr>
                <w:rFonts w:ascii="Angsana New" w:hAnsi="Angsana New" w:cs="Angsana New"/>
                <w:sz w:val="32"/>
                <w:szCs w:val="32"/>
              </w:rPr>
              <w:t>Holding LLC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06AE" w:rsidRPr="00C94BB1" w:rsidRDefault="00D546A2" w:rsidP="00175F87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</w:t>
            </w:r>
            <w:r w:rsidR="00E16F78" w:rsidRPr="00C94BB1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AE" w:rsidRPr="00AB06AE" w:rsidRDefault="00AB06AE" w:rsidP="00175F87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27.28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6AE" w:rsidRPr="00AB06AE" w:rsidRDefault="00AB06AE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B06AE" w:rsidRPr="00AB06AE" w:rsidRDefault="00AB06AE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:rsidR="00834812" w:rsidRPr="00D50FB7" w:rsidRDefault="00834812" w:rsidP="00CA6C40">
      <w:pPr>
        <w:ind w:left="720" w:right="-13" w:firstLine="720"/>
        <w:jc w:val="thaiDistribute"/>
        <w:rPr>
          <w:rFonts w:ascii="Angsana New" w:hAnsi="Angsana New" w:cs="Angsana New"/>
        </w:rPr>
      </w:pPr>
    </w:p>
    <w:p w:rsidR="004D6E87" w:rsidRDefault="004D6E87">
      <w:pPr>
        <w:rPr>
          <w:rFonts w:ascii="Angsana New" w:hAnsi="Angsana New" w:cs="Angsana New"/>
          <w:b/>
          <w:bCs/>
          <w:sz w:val="32"/>
          <w:szCs w:val="32"/>
          <w:cs/>
        </w:rPr>
        <w:sectPr w:rsidR="004D6E87" w:rsidSect="00EB493A">
          <w:headerReference w:type="default" r:id="rId8"/>
          <w:footerReference w:type="default" r:id="rId9"/>
          <w:footerReference w:type="first" r:id="rId10"/>
          <w:pgSz w:w="11909" w:h="16834" w:code="9"/>
          <w:pgMar w:top="1364" w:right="929" w:bottom="284" w:left="1440" w:header="737" w:footer="737" w:gutter="0"/>
          <w:pgNumType w:start="10"/>
          <w:cols w:space="720"/>
          <w:noEndnote/>
          <w:titlePg/>
          <w:docGrid w:linePitch="360"/>
        </w:sectPr>
      </w:pPr>
    </w:p>
    <w:p w:rsidR="000473D5" w:rsidRPr="000473D5" w:rsidRDefault="000473D5" w:rsidP="000473D5">
      <w:pPr>
        <w:tabs>
          <w:tab w:val="left" w:pos="720"/>
        </w:tabs>
        <w:spacing w:line="216" w:lineRule="auto"/>
        <w:ind w:left="720" w:right="28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:rsidR="004D6E87" w:rsidRPr="00D91411" w:rsidRDefault="00D91411" w:rsidP="00262E96">
      <w:pPr>
        <w:numPr>
          <w:ilvl w:val="0"/>
          <w:numId w:val="1"/>
        </w:numPr>
        <w:tabs>
          <w:tab w:val="left" w:pos="720"/>
        </w:tabs>
        <w:spacing w:line="216" w:lineRule="auto"/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91411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 และอุปกรณ์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61"/>
        <w:gridCol w:w="1262"/>
        <w:gridCol w:w="1261"/>
        <w:gridCol w:w="1262"/>
        <w:gridCol w:w="1262"/>
        <w:gridCol w:w="1261"/>
        <w:gridCol w:w="1262"/>
        <w:gridCol w:w="1261"/>
        <w:gridCol w:w="1262"/>
        <w:gridCol w:w="1262"/>
      </w:tblGrid>
      <w:tr w:rsidR="00DA6E01" w:rsidRPr="00B84F45" w:rsidTr="007B186F">
        <w:trPr>
          <w:cantSplit/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616" w:type="dxa"/>
            <w:gridSpan w:val="10"/>
            <w:tcBorders>
              <w:top w:val="single" w:sz="4" w:space="0" w:color="auto"/>
            </w:tcBorders>
            <w:vAlign w:val="center"/>
          </w:tcPr>
          <w:p w:rsidR="00DA6E01" w:rsidRPr="00B84F45" w:rsidRDefault="00DA6E01" w:rsidP="00C53E53">
            <w:pPr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140452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B84F4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DA6E01" w:rsidRPr="00B84F45" w:rsidTr="007B186F">
        <w:trPr>
          <w:cantSplit/>
          <w:trHeight w:val="73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DA6E01" w:rsidRPr="00B84F45" w:rsidRDefault="00DA6E01" w:rsidP="00C53E53">
            <w:pPr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06095A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:rsidR="00DA6E01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A6E01" w:rsidRPr="00EC0B24" w:rsidTr="007B186F">
        <w:trPr>
          <w:cantSplit/>
          <w:trHeight w:val="309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140452" w:rsidRDefault="00DA6E01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04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C53E53">
            <w:pPr>
              <w:tabs>
                <w:tab w:val="decimal" w:pos="1000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C53E53">
            <w:pPr>
              <w:tabs>
                <w:tab w:val="decimal" w:pos="1000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C53E53">
            <w:pPr>
              <w:tabs>
                <w:tab w:val="decimal" w:pos="1000"/>
                <w:tab w:val="decimal" w:pos="1038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C53E53">
            <w:pPr>
              <w:tabs>
                <w:tab w:val="decimal" w:pos="1000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C53E53">
            <w:pPr>
              <w:tabs>
                <w:tab w:val="decimal" w:pos="1000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C53E53">
            <w:pPr>
              <w:tabs>
                <w:tab w:val="decimal" w:pos="1000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C53E53">
            <w:pPr>
              <w:tabs>
                <w:tab w:val="decimal" w:pos="1000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C53E53">
            <w:pPr>
              <w:tabs>
                <w:tab w:val="decimal" w:pos="1000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C53E53">
            <w:pPr>
              <w:tabs>
                <w:tab w:val="decimal" w:pos="1000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C53E53">
            <w:pPr>
              <w:tabs>
                <w:tab w:val="decimal" w:pos="1000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A6E01" w:rsidRPr="00EC0B24" w:rsidTr="007B186F">
        <w:trPr>
          <w:cantSplit/>
          <w:trHeight w:val="271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A6E01" w:rsidRPr="00EC0B24" w:rsidRDefault="00DA6E01" w:rsidP="00C53E53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1 มกรา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คม 25</w:t>
            </w:r>
            <w:r w:rsidRPr="00EC0B24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DA6E01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59,860,924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DA6E01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8,222,538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DA6E01" w:rsidRPr="00EC0B24" w:rsidRDefault="00846248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255,619</w:t>
            </w:r>
            <w:r w:rsidR="008842B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076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DA6E01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46248">
              <w:rPr>
                <w:rFonts w:ascii="Angsana New" w:hAnsi="Angsana New" w:cs="Angsana New"/>
                <w:sz w:val="24"/>
                <w:szCs w:val="24"/>
              </w:rPr>
              <w:t>21,158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46248">
              <w:rPr>
                <w:rFonts w:ascii="Angsana New" w:hAnsi="Angsana New" w:cs="Angsana New"/>
                <w:sz w:val="24"/>
                <w:szCs w:val="24"/>
              </w:rPr>
              <w:t>349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DA6E01" w:rsidRPr="00EC0B24" w:rsidRDefault="00846248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33,460</w:t>
            </w:r>
            <w:r w:rsidR="008842BF">
              <w:rPr>
                <w:rFonts w:ascii="Angsana New" w:hAnsi="Angsana New" w:cs="Angsana New"/>
                <w:sz w:val="24"/>
                <w:szCs w:val="24"/>
              </w:rPr>
              <w:t>,529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DA6E01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</w:t>
            </w:r>
            <w:r w:rsidR="00846248">
              <w:rPr>
                <w:rFonts w:ascii="Angsana New" w:hAnsi="Angsana New" w:cs="Angsana New"/>
                <w:sz w:val="24"/>
                <w:szCs w:val="24"/>
              </w:rPr>
              <w:t>102</w:t>
            </w:r>
            <w:r>
              <w:rPr>
                <w:rFonts w:ascii="Angsana New" w:hAnsi="Angsana New" w:cs="Angsana New"/>
                <w:sz w:val="24"/>
                <w:szCs w:val="24"/>
              </w:rPr>
              <w:t>,453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DA6E01" w:rsidRPr="00EC0B24" w:rsidRDefault="00846248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44,416</w:t>
            </w:r>
            <w:r w:rsidR="008842B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1261" w:type="dxa"/>
            <w:tcBorders>
              <w:top w:val="nil"/>
              <w:bottom w:val="nil"/>
            </w:tcBorders>
          </w:tcPr>
          <w:p w:rsidR="00DA6E01" w:rsidRPr="00EC0B24" w:rsidRDefault="00846248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66,546</w:t>
            </w:r>
            <w:r w:rsidR="008842B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822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DA6E01" w:rsidRPr="00EC0B24" w:rsidRDefault="00846248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9,419</w:t>
            </w:r>
            <w:r w:rsidR="008842B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280</w:t>
            </w:r>
          </w:p>
        </w:tc>
        <w:tc>
          <w:tcPr>
            <w:tcW w:w="1262" w:type="dxa"/>
            <w:tcBorders>
              <w:top w:val="nil"/>
              <w:bottom w:val="nil"/>
            </w:tcBorders>
          </w:tcPr>
          <w:p w:rsidR="00DA6E01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</w:t>
            </w:r>
            <w:r w:rsidR="00846248">
              <w:rPr>
                <w:rFonts w:ascii="Angsana New" w:hAnsi="Angsana New" w:cs="Angsana New"/>
                <w:sz w:val="24"/>
                <w:szCs w:val="24"/>
              </w:rPr>
              <w:t>60,806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46248">
              <w:rPr>
                <w:rFonts w:ascii="Angsana New" w:hAnsi="Angsana New" w:cs="Angsana New"/>
                <w:sz w:val="24"/>
                <w:szCs w:val="24"/>
              </w:rPr>
              <w:t>268</w:t>
            </w:r>
          </w:p>
        </w:tc>
      </w:tr>
      <w:tr w:rsidR="00DA6E01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A6E01" w:rsidRPr="00EC0B24" w:rsidRDefault="000473D5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</w:t>
            </w:r>
            <w:r w:rsidR="00DA6E01"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134,02</w:t>
            </w:r>
            <w:r w:rsidR="0080281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25,202,000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42,000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024C17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3,700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3,275,232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21,818,996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50,475,948</w:t>
            </w:r>
          </w:p>
        </w:tc>
      </w:tr>
      <w:tr w:rsidR="00DA6E01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A6E01" w:rsidRPr="00EC0B24" w:rsidRDefault="00DA6E01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842BF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(10,277,526)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(465,000)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024C17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(1,696,738)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(2,116,541)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(14,555,805)</w:t>
            </w:r>
          </w:p>
        </w:tc>
      </w:tr>
      <w:tr w:rsidR="00DA6E01" w:rsidRPr="00EC0B24" w:rsidTr="007B186F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DA6E01" w:rsidRPr="00EC0B24" w:rsidRDefault="00DA6E01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C53E53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506,123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8,260,660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(8,766,783)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DA6E01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</w:tr>
      <w:tr w:rsidR="008842BF" w:rsidRPr="00EC0B24" w:rsidTr="007B186F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8842BF" w:rsidP="00C53E53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59,860,924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C21E4A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8,356,55</w:t>
            </w:r>
            <w:r w:rsidR="00B479E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256,125,199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744,343,483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32,995,529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62,144,453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44,419,997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8842BF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68,125,316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8842BF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20,354,952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8842BF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1,296,726,411</w:t>
            </w:r>
          </w:p>
        </w:tc>
      </w:tr>
      <w:tr w:rsidR="008842BF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0473D5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</w:t>
            </w:r>
            <w:r w:rsidR="008842BF"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C21E4A" w:rsidP="00C53E53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AE219D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2,025</w:t>
            </w:r>
            <w:r w:rsidR="00C21E4A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907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413102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14,617</w:t>
            </w:r>
            <w:r w:rsidR="00C21E4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976D2">
              <w:rPr>
                <w:rFonts w:ascii="Angsana New" w:hAnsi="Angsana New" w:cs="Angsana New"/>
                <w:sz w:val="24"/>
                <w:szCs w:val="24"/>
              </w:rPr>
              <w:t>76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D65B97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566,549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413102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6A2F7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549</w:t>
            </w:r>
            <w:r w:rsidR="006A2F7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6A2F77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382CBB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413102">
              <w:rPr>
                <w:rFonts w:ascii="Angsana New" w:hAnsi="Angsana New" w:cs="Angsana New"/>
                <w:sz w:val="24"/>
                <w:szCs w:val="24"/>
              </w:rPr>
              <w:t>160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13102">
              <w:rPr>
                <w:rFonts w:ascii="Angsana New" w:hAnsi="Angsana New" w:cs="Angsana New"/>
                <w:sz w:val="24"/>
                <w:szCs w:val="24"/>
              </w:rPr>
              <w:t>601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413102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5,185,294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0473D5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36,105</w:t>
            </w:r>
            <w:r w:rsidR="00382CBB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="00E7455D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</w:tr>
      <w:tr w:rsidR="007C647F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7C647F" w:rsidRPr="00EC0B24" w:rsidRDefault="000473D5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เพิ่มขึ้นจากการแลกเปลี่ยน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7C647F" w:rsidRDefault="000473D5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2,832,000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7C647F" w:rsidRDefault="000473D5" w:rsidP="00C53E53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7C647F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7C647F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7C647F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7C647F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7C647F" w:rsidRDefault="000473D5" w:rsidP="000473D5">
            <w:pPr>
              <w:tabs>
                <w:tab w:val="left" w:pos="732"/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7C647F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7C647F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7C647F" w:rsidRDefault="000473D5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2,832,000</w:t>
            </w:r>
          </w:p>
        </w:tc>
      </w:tr>
      <w:tr w:rsidR="000473D5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0473D5" w:rsidRPr="00EC0B24" w:rsidRDefault="000473D5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ลดลงจากการแลกเปลี่ยน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0473D5" w:rsidRDefault="000473D5" w:rsidP="00C53E53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(622,589)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32"/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144789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(622,589)</w:t>
            </w:r>
          </w:p>
        </w:tc>
      </w:tr>
      <w:tr w:rsidR="000473D5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0473D5" w:rsidRPr="00EC0B24" w:rsidRDefault="000473D5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ลดลงจากการเวนคืน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(386,901)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32"/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0473D5" w:rsidRDefault="000473D5" w:rsidP="000473D5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(386,901)</w:t>
            </w:r>
          </w:p>
        </w:tc>
      </w:tr>
      <w:tr w:rsidR="00301214" w:rsidRPr="00EC0B24" w:rsidTr="00AB273C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301214" w:rsidRPr="00EC0B24" w:rsidRDefault="00301214" w:rsidP="00AB273C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(2,063,318)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(4,236,262)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(1,616,709)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301214" w:rsidRPr="00EC0B24" w:rsidRDefault="00301214" w:rsidP="00AB273C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,916,289)</w:t>
            </w:r>
          </w:p>
        </w:tc>
      </w:tr>
      <w:tr w:rsidR="008842BF" w:rsidRPr="00EC0B24" w:rsidTr="007B186F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8842BF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EE3A28" w:rsidP="00C53E53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C21E4A" w:rsidP="00C53E53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C21E4A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E219D">
              <w:rPr>
                <w:rFonts w:ascii="Angsana New" w:hAnsi="Angsana New" w:cs="Angsana New"/>
                <w:sz w:val="24"/>
                <w:szCs w:val="24"/>
              </w:rPr>
              <w:t>7,262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E219D">
              <w:rPr>
                <w:rFonts w:ascii="Angsana New" w:hAnsi="Angsana New" w:cs="Angsana New"/>
                <w:sz w:val="24"/>
                <w:szCs w:val="24"/>
              </w:rPr>
              <w:t>920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413102" w:rsidP="000473D5">
            <w:pPr>
              <w:tabs>
                <w:tab w:val="left" w:pos="774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D65B97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0F2C8C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13102">
              <w:rPr>
                <w:rFonts w:ascii="Angsana New" w:hAnsi="Angsana New" w:cs="Angsana New"/>
                <w:sz w:val="24"/>
                <w:szCs w:val="24"/>
              </w:rPr>
              <w:t>,625</w:t>
            </w:r>
            <w:r w:rsidR="006A2F7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13102">
              <w:rPr>
                <w:rFonts w:ascii="Angsana New" w:hAnsi="Angsana New" w:cs="Angsana New"/>
                <w:sz w:val="24"/>
                <w:szCs w:val="24"/>
              </w:rPr>
              <w:t>160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6A2F77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413102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566</w:t>
            </w:r>
            <w:r w:rsidR="00382CB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872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382CBB" w:rsidP="005477DB">
            <w:pPr>
              <w:tabs>
                <w:tab w:val="decimal" w:pos="10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F08EF">
              <w:rPr>
                <w:rFonts w:ascii="Angsana New" w:hAnsi="Angsana New" w:cs="Angsana New"/>
                <w:sz w:val="24"/>
                <w:szCs w:val="24"/>
              </w:rPr>
              <w:t>19,454,952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382CBB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8842BF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8842BF" w:rsidP="00C53E53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802810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</w:t>
            </w:r>
            <w:r w:rsidR="00EE3A28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3D45C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C21E4A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8,356,5</w:t>
            </w:r>
            <w:r w:rsidR="00B418A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0281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C21E4A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275,414,02</w:t>
            </w:r>
            <w:r w:rsidR="00661AA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C21E4A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D65B97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,897,93</w:t>
            </w:r>
            <w:r w:rsidR="00AE219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D65B97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29,325,816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6A2F77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75,319,003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6A2F77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44,419,997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382CBB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69,236,080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382CBB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6,085,294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EF08EF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1,326,738</w:t>
            </w:r>
            <w:r w:rsidR="00126A7A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</w:tr>
      <w:tr w:rsidR="008842BF" w:rsidRPr="00EC0B24" w:rsidTr="007B186F">
        <w:trPr>
          <w:cantSplit/>
          <w:trHeight w:val="309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8842BF" w:rsidRPr="00140452" w:rsidRDefault="008842BF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04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bottom"/>
          </w:tcPr>
          <w:p w:rsidR="008842BF" w:rsidRPr="00EC0B24" w:rsidRDefault="008842BF" w:rsidP="00C53E53">
            <w:pPr>
              <w:tabs>
                <w:tab w:val="decimal" w:pos="956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8842BF" w:rsidRPr="00EC0B24" w:rsidRDefault="008842BF" w:rsidP="00C53E53">
            <w:pPr>
              <w:tabs>
                <w:tab w:val="decimal" w:pos="956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bottom"/>
          </w:tcPr>
          <w:p w:rsidR="008842BF" w:rsidRPr="00EC0B24" w:rsidRDefault="008842BF" w:rsidP="00C53E53">
            <w:pPr>
              <w:tabs>
                <w:tab w:val="decimal" w:pos="956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8842BF" w:rsidRPr="00EC0B24" w:rsidRDefault="008842BF" w:rsidP="00C53E53">
            <w:pPr>
              <w:tabs>
                <w:tab w:val="decimal" w:pos="956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8842BF" w:rsidRPr="00EC0B24" w:rsidRDefault="008842BF" w:rsidP="00C53E53">
            <w:pPr>
              <w:tabs>
                <w:tab w:val="decimal" w:pos="956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</w:tcPr>
          <w:p w:rsidR="008842BF" w:rsidRPr="00EC0B24" w:rsidRDefault="008842BF" w:rsidP="00C53E53">
            <w:pPr>
              <w:tabs>
                <w:tab w:val="decimal" w:pos="956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8842BF" w:rsidRPr="00EC0B24" w:rsidRDefault="008842BF" w:rsidP="00C53E53">
            <w:pPr>
              <w:tabs>
                <w:tab w:val="decimal" w:pos="956"/>
              </w:tabs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</w:tcPr>
          <w:p w:rsidR="008842BF" w:rsidRPr="00EC0B24" w:rsidRDefault="008842BF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</w:tcPr>
          <w:p w:rsidR="008842BF" w:rsidRPr="00EC0B24" w:rsidRDefault="008842BF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bottom"/>
          </w:tcPr>
          <w:p w:rsidR="008842BF" w:rsidRPr="00EC0B24" w:rsidRDefault="008842BF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842BF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8842BF" w:rsidP="00C53E53">
            <w:pPr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1 มกราคม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25</w:t>
            </w:r>
            <w:r w:rsidRPr="00EC0B24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846248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8,134,162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120,767,982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551,319,379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20,900,073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51,027,209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41,736,436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62,225,948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144789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856,111,189</w:t>
            </w:r>
          </w:p>
        </w:tc>
      </w:tr>
      <w:tr w:rsidR="008842BF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8842BF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 25</w:t>
            </w:r>
            <w:r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713911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49,926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5,592,860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45,360,974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2,535,584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1,656,292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835,112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2,540,648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713911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713911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F248A">
              <w:rPr>
                <w:rFonts w:ascii="Angsana New" w:hAnsi="Angsana New" w:cs="Angsana New"/>
                <w:sz w:val="24"/>
                <w:szCs w:val="24"/>
              </w:rPr>
              <w:t>58,571,396</w:t>
            </w:r>
          </w:p>
        </w:tc>
      </w:tr>
      <w:tr w:rsidR="008842BF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8842BF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713911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F927A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713911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713911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(9,972,985)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713911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(464,999)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713911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713911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713911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(1,672,744)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713911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8842BF" w:rsidRPr="00EC0B24" w:rsidRDefault="00713911" w:rsidP="00144789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(12,110,728)</w:t>
            </w:r>
          </w:p>
        </w:tc>
      </w:tr>
      <w:tr w:rsidR="008842BF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8842BF" w:rsidP="00C53E53">
            <w:pPr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Pr="00EC0B24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713911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F927A9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8,184,088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713911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126,360,842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713911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586,707,368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713911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22,970,658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713911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52,683,501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713911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42,571,548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713911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63,093,852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713911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bottom w:val="nil"/>
            </w:tcBorders>
            <w:vAlign w:val="center"/>
          </w:tcPr>
          <w:p w:rsidR="008842BF" w:rsidRPr="00EC0B24" w:rsidRDefault="00713911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902,571,857</w:t>
            </w:r>
          </w:p>
        </w:tc>
      </w:tr>
      <w:tr w:rsidR="008842BF" w:rsidRPr="00EC0B24" w:rsidTr="007B186F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8842BF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 256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E9051B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C21E4A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69,742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C21E4A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8,849,7</w:t>
            </w:r>
            <w:r w:rsidR="007B186F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D65B97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41,590,854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D65B97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2,102,139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6A2F77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2,086,636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6A2F77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367,75</w:t>
            </w:r>
            <w:r w:rsidR="007B186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382CBB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2,755,134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382CBB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126A7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BB1">
              <w:rPr>
                <w:rFonts w:ascii="Angsana New" w:hAnsi="Angsana New" w:cs="Angsana New"/>
                <w:sz w:val="24"/>
                <w:szCs w:val="24"/>
              </w:rPr>
              <w:t>57,822,035</w:t>
            </w:r>
          </w:p>
        </w:tc>
      </w:tr>
      <w:tr w:rsidR="008842BF" w:rsidRPr="00EC0B24" w:rsidTr="007B186F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842BF" w:rsidRPr="00EC0B24" w:rsidRDefault="008842BF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E9051B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C21E4A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C21E4A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D65B97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(2,038,419)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D65B97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(2,424,892)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6A2F77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6A2F77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bottom w:val="nil"/>
            </w:tcBorders>
            <w:vAlign w:val="center"/>
          </w:tcPr>
          <w:p w:rsidR="008842BF" w:rsidRPr="00EC0B24" w:rsidRDefault="00382CBB" w:rsidP="005477DB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(1,565,724)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382CBB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bottom w:val="nil"/>
            </w:tcBorders>
            <w:vAlign w:val="center"/>
          </w:tcPr>
          <w:p w:rsidR="008842BF" w:rsidRPr="00EC0B24" w:rsidRDefault="00126A7A" w:rsidP="00144789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(6,029,035)</w:t>
            </w:r>
          </w:p>
        </w:tc>
      </w:tr>
      <w:tr w:rsidR="008842BF" w:rsidRPr="00EC0B24" w:rsidTr="007B186F">
        <w:trPr>
          <w:cantSplit/>
          <w:trHeight w:val="31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8842BF" w:rsidRPr="00EC0B24" w:rsidRDefault="008842BF" w:rsidP="00C53E53">
            <w:pPr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E9051B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C21E4A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8,253,830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C21E4A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135,210,62</w:t>
            </w:r>
            <w:r w:rsidR="007B186F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D65B97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626,259,803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D65B97" w:rsidP="005477DB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22,647,905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6A2F77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54,770,137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6A2F77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42,939,29</w:t>
            </w:r>
            <w:r w:rsidR="007B186F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382CBB" w:rsidP="005477DB">
            <w:pPr>
              <w:tabs>
                <w:tab w:val="decimal" w:pos="95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64,283,262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382CBB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42BF" w:rsidRPr="00EC0B24" w:rsidRDefault="00126A7A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954,364,857</w:t>
            </w:r>
          </w:p>
        </w:tc>
      </w:tr>
    </w:tbl>
    <w:p w:rsidR="005477DB" w:rsidRDefault="005477DB">
      <w:pPr>
        <w:rPr>
          <w:rFonts w:ascii="Angsana New" w:hAnsi="Angsana New"/>
          <w:b/>
          <w:bCs/>
          <w:sz w:val="32"/>
          <w:szCs w:val="32"/>
        </w:rPr>
      </w:pPr>
    </w:p>
    <w:p w:rsidR="005477DB" w:rsidRPr="004D0994" w:rsidRDefault="005477DB">
      <w:pPr>
        <w:rPr>
          <w:rFonts w:ascii="Angsana New" w:hAnsi="Angsana New"/>
          <w:b/>
          <w:bCs/>
          <w:sz w:val="8"/>
          <w:szCs w:val="8"/>
        </w:rPr>
      </w:pPr>
    </w:p>
    <w:p w:rsidR="004D0994" w:rsidRPr="005477DB" w:rsidRDefault="004D0994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61"/>
        <w:gridCol w:w="1262"/>
        <w:gridCol w:w="1261"/>
        <w:gridCol w:w="1262"/>
        <w:gridCol w:w="1262"/>
        <w:gridCol w:w="1261"/>
        <w:gridCol w:w="1262"/>
        <w:gridCol w:w="1261"/>
        <w:gridCol w:w="1262"/>
        <w:gridCol w:w="1262"/>
      </w:tblGrid>
      <w:tr w:rsidR="00C53E53" w:rsidRPr="00B84F45" w:rsidTr="00C53E53">
        <w:trPr>
          <w:cantSplit/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616" w:type="dxa"/>
            <w:gridSpan w:val="10"/>
            <w:tcBorders>
              <w:top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B84F4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53E53" w:rsidRPr="00B84F45" w:rsidTr="00144789">
        <w:trPr>
          <w:cantSplit/>
          <w:trHeight w:val="73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3E53" w:rsidRPr="00EC0B24" w:rsidTr="00C53E53">
        <w:trPr>
          <w:cantSplit/>
          <w:trHeight w:val="31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C53E53" w:rsidRPr="00140452" w:rsidRDefault="00C53E53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045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ส่วนที่ตีราคาเพิ่ม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4789" w:rsidRPr="00EC0B24" w:rsidTr="00144789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144789" w:rsidRPr="008842BF" w:rsidRDefault="00144789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1 มกราคม 2561</w:t>
            </w:r>
          </w:p>
        </w:tc>
        <w:tc>
          <w:tcPr>
            <w:tcW w:w="12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4478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789" w:rsidRPr="0014478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789" w:rsidRPr="0014478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44789" w:rsidRDefault="00144789" w:rsidP="00144789">
            <w:pPr>
              <w:tabs>
                <w:tab w:val="left" w:pos="732"/>
              </w:tabs>
              <w:ind w:left="-104" w:right="-443"/>
              <w:jc w:val="center"/>
            </w:pPr>
            <w:r w:rsidRPr="000473D5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144789" w:rsidRPr="00EC0B24" w:rsidTr="00144789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144789" w:rsidRPr="00C53E53" w:rsidRDefault="00144789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53E53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789" w:rsidRDefault="00144789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68,560,936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89" w:rsidRPr="0014478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89" w:rsidRPr="0014478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89" w:rsidRPr="008E2A09" w:rsidRDefault="00144789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44789" w:rsidRPr="00144789" w:rsidRDefault="00144789" w:rsidP="00E75A08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</w:rPr>
              <w:t>68,560,936</w:t>
            </w:r>
          </w:p>
        </w:tc>
      </w:tr>
      <w:tr w:rsidR="00C53E53" w:rsidRPr="00EC0B24" w:rsidTr="00144789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53E53" w:rsidRPr="008842BF" w:rsidRDefault="00C53E53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31 ธันวาคม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256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68,560,936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53E53" w:rsidRPr="00EC0B24" w:rsidRDefault="00C53E53" w:rsidP="00E75A08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68,560,936</w:t>
            </w:r>
          </w:p>
        </w:tc>
      </w:tr>
      <w:tr w:rsidR="00C53E53" w:rsidRPr="00EC0B24" w:rsidTr="00144789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53E53" w:rsidRPr="008842BF" w:rsidRDefault="00F616B3" w:rsidP="00C53E53">
            <w:pPr>
              <w:ind w:right="-72" w:firstLine="18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ลดลงจากการแลกเปลี่ยน</w:t>
            </w:r>
          </w:p>
        </w:tc>
        <w:tc>
          <w:tcPr>
            <w:tcW w:w="12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(1,997,411)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(1,997,411)</w:t>
            </w:r>
          </w:p>
        </w:tc>
      </w:tr>
      <w:tr w:rsidR="00C53E53" w:rsidRPr="00EC0B24" w:rsidTr="00144789">
        <w:trPr>
          <w:cantSplit/>
          <w:trHeight w:val="31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C53E53" w:rsidRPr="008842BF" w:rsidRDefault="00C53E53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31 ธันวาคม 2562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E75A08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53E53" w:rsidRPr="00EC0B24" w:rsidRDefault="00C53E53" w:rsidP="00E75A08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C53E53" w:rsidRPr="00EC0B24" w:rsidTr="00144789">
        <w:trPr>
          <w:cantSplit/>
          <w:trHeight w:val="31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C53E53" w:rsidRPr="00144789" w:rsidRDefault="00C53E53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3E53" w:rsidRPr="00EC0B24" w:rsidTr="00144789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53E53" w:rsidRPr="00EC0B24" w:rsidRDefault="00C53E53" w:rsidP="00C53E53">
            <w:pPr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31 ธันวาคม 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  <w:r w:rsidRPr="00EC0B24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128,421,860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172,470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129,764,357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157,636,115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10,024,871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9,460,952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1,848,449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5,031,464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20,354,952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462,715,490</w:t>
            </w:r>
          </w:p>
        </w:tc>
      </w:tr>
      <w:tr w:rsidR="00C53E53" w:rsidRPr="00EC0B24" w:rsidTr="00144789">
        <w:trPr>
          <w:cantSplit/>
          <w:trHeight w:val="31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C53E53" w:rsidRPr="00EC0B24" w:rsidRDefault="00C53E53" w:rsidP="00C53E53">
            <w:pPr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128,246,959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102,728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140,203,405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130,638,130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6,677,911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20,548,866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1,480,698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4,952,818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6,085,294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3E53" w:rsidRPr="00EC0B24" w:rsidRDefault="00C53E53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438,936,809</w:t>
            </w:r>
          </w:p>
        </w:tc>
      </w:tr>
    </w:tbl>
    <w:p w:rsidR="009B7D52" w:rsidRPr="009B7D52" w:rsidRDefault="009B7D52" w:rsidP="009B7D52">
      <w:pPr>
        <w:ind w:left="284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9B7D52" w:rsidRDefault="009B7D52" w:rsidP="00F616B3">
      <w:pPr>
        <w:ind w:right="302" w:firstLine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2561</w:t>
      </w:r>
      <w:r w:rsidRPr="00F042BA">
        <w:rPr>
          <w:rFonts w:ascii="Angsana New" w:hAnsi="Angsana New" w:cs="Angsana New" w:hint="cs"/>
          <w:sz w:val="32"/>
          <w:szCs w:val="32"/>
          <w:cs/>
        </w:rPr>
        <w:t xml:space="preserve"> บริ</w:t>
      </w:r>
      <w:r>
        <w:rPr>
          <w:rFonts w:ascii="Angsana New" w:hAnsi="Angsana New" w:cs="Angsana New" w:hint="cs"/>
          <w:sz w:val="32"/>
          <w:szCs w:val="32"/>
          <w:cs/>
        </w:rPr>
        <w:t>ษัทมียอดคงเหลือของ</w:t>
      </w:r>
      <w:r w:rsidRPr="00F042BA">
        <w:rPr>
          <w:rFonts w:ascii="Angsana New" w:hAnsi="Angsana New" w:cs="Angsana New" w:hint="cs"/>
          <w:sz w:val="32"/>
          <w:szCs w:val="32"/>
          <w:cs/>
        </w:rPr>
        <w:t>ยานพาหนะ ซึ่งได้มาภายใต้สัญญาเช่าการเงิน โดยมีมูลค่าสุทธิตามบัญชี</w:t>
      </w:r>
      <w:r w:rsidRPr="001B3453">
        <w:rPr>
          <w:rFonts w:ascii="Angsana New" w:hAnsi="Angsana New" w:cs="Angsana New" w:hint="cs"/>
          <w:sz w:val="32"/>
          <w:szCs w:val="32"/>
          <w:cs/>
        </w:rPr>
        <w:t>เป็นจำนวนเงิน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346E8A">
        <w:rPr>
          <w:rFonts w:ascii="Angsana New" w:hAnsi="Angsana New" w:cs="Angsana New"/>
          <w:sz w:val="32"/>
          <w:szCs w:val="32"/>
        </w:rPr>
        <w:t>5.70</w:t>
      </w:r>
      <w:r w:rsidRPr="001B3453">
        <w:rPr>
          <w:rFonts w:ascii="Angsana New" w:hAnsi="Angsana New" w:cs="Angsana New"/>
          <w:sz w:val="32"/>
          <w:szCs w:val="32"/>
        </w:rPr>
        <w:t xml:space="preserve"> </w:t>
      </w:r>
      <w:r w:rsidRPr="001B3453">
        <w:rPr>
          <w:rFonts w:ascii="Angsana New" w:hAnsi="Angsana New" w:cs="Angsana New" w:hint="cs"/>
          <w:sz w:val="32"/>
          <w:szCs w:val="32"/>
          <w:cs/>
        </w:rPr>
        <w:t>ล้าน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บาท และ </w:t>
      </w:r>
      <w:r w:rsidR="00346E8A">
        <w:rPr>
          <w:rFonts w:ascii="Angsana New" w:hAnsi="Angsana New" w:cs="Angsana New"/>
          <w:sz w:val="32"/>
          <w:szCs w:val="32"/>
        </w:rPr>
        <w:t>6.34</w:t>
      </w:r>
      <w:r w:rsidRPr="001B3453">
        <w:rPr>
          <w:rFonts w:ascii="Angsana New" w:hAnsi="Angsana New" w:cs="Angsana New"/>
          <w:sz w:val="32"/>
          <w:szCs w:val="32"/>
        </w:rPr>
        <w:t xml:space="preserve"> </w:t>
      </w:r>
      <w:r w:rsidRPr="00F042BA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3C46A3" w:rsidRPr="009B7D52" w:rsidRDefault="003C46A3" w:rsidP="003C46A3">
      <w:pPr>
        <w:ind w:left="284" w:right="302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บริษัทมีการแลกเปลี่ยนที่ดินและถูกเวนคืนที่ดินทำให้เกิดกำไรเป็นจำนวนเงิน </w:t>
      </w:r>
      <w:r>
        <w:rPr>
          <w:rFonts w:ascii="Angsana New" w:hAnsi="Angsana New" w:cs="Angsana New"/>
          <w:sz w:val="32"/>
          <w:szCs w:val="32"/>
        </w:rPr>
        <w:t xml:space="preserve">0.21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ล้านบาทและ </w:t>
      </w:r>
      <w:r>
        <w:rPr>
          <w:rFonts w:ascii="Angsana New" w:hAnsi="Angsana New" w:cs="Angsana New"/>
          <w:sz w:val="32"/>
          <w:szCs w:val="32"/>
        </w:rPr>
        <w:t>2.24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:rsidR="00C53E53" w:rsidRDefault="009B7D52" w:rsidP="00F616B3">
      <w:pPr>
        <w:ind w:right="302" w:firstLine="851"/>
        <w:jc w:val="thaiDistribute"/>
        <w:rPr>
          <w:rFonts w:ascii="Angsana New" w:hAnsi="Angsana New" w:cs="Angsana New"/>
          <w:sz w:val="32"/>
          <w:szCs w:val="32"/>
        </w:rPr>
      </w:pPr>
      <w:r w:rsidRPr="009B7D52">
        <w:rPr>
          <w:rFonts w:ascii="Angsana New" w:hAnsi="Angsana New" w:cs="Angsana New" w:hint="cs"/>
          <w:sz w:val="32"/>
          <w:szCs w:val="32"/>
          <w:cs/>
        </w:rPr>
        <w:t>ในปี 2561 บริษัท มีการประเมินราคาที่ดินโดยผู้ประเมินอิสระ โดยเปรียบเทียบข้อมูลตลาด (</w:t>
      </w:r>
      <w:r w:rsidRPr="009B7D52">
        <w:rPr>
          <w:rFonts w:ascii="Angsana New" w:hAnsi="Angsana New" w:cs="Angsana New"/>
          <w:sz w:val="32"/>
          <w:szCs w:val="32"/>
        </w:rPr>
        <w:t>Market Approach</w:t>
      </w:r>
      <w:r>
        <w:rPr>
          <w:rFonts w:ascii="Angsana New" w:hAnsi="Angsana New" w:cs="Angsana New"/>
          <w:sz w:val="32"/>
          <w:szCs w:val="32"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ซึ่งมูลค่าที่ประเมินได้สูงกว่าราคาทุน จำนวน 68</w:t>
      </w:r>
      <w:r w:rsidR="00EB493A">
        <w:rPr>
          <w:rFonts w:ascii="Angsana New" w:hAnsi="Angsana New" w:cs="Angsana New" w:hint="cs"/>
          <w:sz w:val="32"/>
          <w:szCs w:val="32"/>
          <w:cs/>
        </w:rPr>
        <w:t>.56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บริษัทได้บันทึกไว้ในบัญชีส่วนเกินทุนจากการตีราคา</w:t>
      </w:r>
    </w:p>
    <w:p w:rsidR="00C53E53" w:rsidRDefault="00C53E53">
      <w:pPr>
        <w:rPr>
          <w:rFonts w:ascii="Angsana New" w:hAnsi="Angsana New"/>
          <w:b/>
          <w:bCs/>
          <w:sz w:val="32"/>
          <w:szCs w:val="32"/>
        </w:rPr>
      </w:pPr>
    </w:p>
    <w:p w:rsidR="00C53E53" w:rsidRDefault="00C53E53">
      <w:pPr>
        <w:rPr>
          <w:rFonts w:ascii="Angsana New" w:hAnsi="Angsana New"/>
          <w:b/>
          <w:bCs/>
          <w:sz w:val="32"/>
          <w:szCs w:val="32"/>
          <w:cs/>
        </w:rPr>
        <w:sectPr w:rsidR="00C53E53" w:rsidSect="00663F15">
          <w:headerReference w:type="first" r:id="rId11"/>
          <w:pgSz w:w="16834" w:h="11909" w:orient="landscape" w:code="9"/>
          <w:pgMar w:top="929" w:right="284" w:bottom="1440" w:left="1364" w:header="737" w:footer="737" w:gutter="0"/>
          <w:pgNumType w:start="25"/>
          <w:cols w:space="720"/>
          <w:noEndnote/>
          <w:titlePg/>
          <w:docGrid w:linePitch="360"/>
        </w:sectPr>
      </w:pPr>
    </w:p>
    <w:p w:rsidR="0075700F" w:rsidRDefault="0075700F" w:rsidP="00262E96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:rsidR="00DB238D" w:rsidRPr="00DB238D" w:rsidRDefault="00DB238D" w:rsidP="00DB238D">
      <w:pPr>
        <w:pStyle w:val="af"/>
        <w:tabs>
          <w:tab w:val="left" w:pos="-426"/>
        </w:tabs>
        <w:ind w:left="450" w:right="167"/>
        <w:jc w:val="right"/>
        <w:rPr>
          <w:rFonts w:ascii="Angsana New" w:hAnsi="Angsana New"/>
          <w:sz w:val="28"/>
          <w:szCs w:val="28"/>
          <w:cs/>
        </w:rPr>
      </w:pPr>
      <w:r w:rsidRPr="00DB238D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Pr="00DB238D">
        <w:rPr>
          <w:rFonts w:ascii="Angsana New" w:hAnsi="Angsana New"/>
          <w:sz w:val="28"/>
          <w:szCs w:val="28"/>
        </w:rPr>
        <w:t xml:space="preserve">: </w:t>
      </w:r>
      <w:r w:rsidRPr="00DB238D">
        <w:rPr>
          <w:rFonts w:ascii="Angsana New" w:hAnsi="Angsana New" w:hint="cs"/>
          <w:sz w:val="28"/>
          <w:szCs w:val="28"/>
          <w:cs/>
        </w:rPr>
        <w:t>บาท</w:t>
      </w: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4"/>
        <w:gridCol w:w="1325"/>
        <w:gridCol w:w="1325"/>
        <w:gridCol w:w="1325"/>
        <w:gridCol w:w="1325"/>
        <w:gridCol w:w="1326"/>
      </w:tblGrid>
      <w:tr w:rsidR="0075700F" w:rsidRPr="00276E07" w:rsidTr="00371B0C">
        <w:trPr>
          <w:trHeight w:val="386"/>
        </w:trPr>
        <w:tc>
          <w:tcPr>
            <w:tcW w:w="2304" w:type="dxa"/>
            <w:vMerge w:val="restart"/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626" w:type="dxa"/>
            <w:gridSpan w:val="5"/>
            <w:vAlign w:val="center"/>
          </w:tcPr>
          <w:p w:rsidR="0075700F" w:rsidRPr="0075700F" w:rsidRDefault="0075700F" w:rsidP="00214B1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5700F" w:rsidRPr="008D0BD6" w:rsidTr="00371B0C">
        <w:trPr>
          <w:trHeight w:val="378"/>
        </w:trPr>
        <w:tc>
          <w:tcPr>
            <w:tcW w:w="2304" w:type="dxa"/>
            <w:vMerge/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75700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ม.ค. 25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ธ.ค. 25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ธ.ค. 25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5700F" w:rsidTr="00371B0C">
        <w:trPr>
          <w:trHeight w:val="442"/>
        </w:trPr>
        <w:tc>
          <w:tcPr>
            <w:tcW w:w="2304" w:type="dxa"/>
            <w:tcBorders>
              <w:bottom w:val="nil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75700F" w:rsidRPr="0075700F" w:rsidRDefault="0075700F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31,261,637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75700F" w:rsidRPr="0075700F" w:rsidRDefault="0075700F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1,242,087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75700F" w:rsidRPr="0075700F" w:rsidRDefault="0075700F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32,503,724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75700F" w:rsidRPr="0075700F" w:rsidRDefault="00E16F7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32,500</w:t>
            </w:r>
          </w:p>
        </w:tc>
        <w:tc>
          <w:tcPr>
            <w:tcW w:w="1326" w:type="dxa"/>
            <w:tcBorders>
              <w:bottom w:val="nil"/>
            </w:tcBorders>
            <w:vAlign w:val="center"/>
          </w:tcPr>
          <w:p w:rsidR="0075700F" w:rsidRPr="0075700F" w:rsidRDefault="007822BC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32,536</w:t>
            </w:r>
            <w:r w:rsidR="00E16F78">
              <w:rPr>
                <w:rFonts w:ascii="Angsana New" w:hAnsi="Angsana New" w:cs="Angsana New"/>
                <w:sz w:val="30"/>
                <w:szCs w:val="30"/>
              </w:rPr>
              <w:t>,224</w:t>
            </w:r>
          </w:p>
        </w:tc>
      </w:tr>
      <w:tr w:rsidR="0075700F" w:rsidTr="00346E8A">
        <w:trPr>
          <w:trHeight w:val="277"/>
        </w:trPr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(30,123,395)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75700F" w:rsidRPr="0075700F" w:rsidRDefault="006235CE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(860,884)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75700F" w:rsidRPr="0075700F" w:rsidRDefault="006235CE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(30,984,279)</w:t>
            </w:r>
          </w:p>
        </w:tc>
        <w:tc>
          <w:tcPr>
            <w:tcW w:w="1325" w:type="dxa"/>
            <w:tcBorders>
              <w:top w:val="nil"/>
              <w:bottom w:val="single" w:sz="4" w:space="0" w:color="auto"/>
            </w:tcBorders>
            <w:vAlign w:val="center"/>
          </w:tcPr>
          <w:p w:rsidR="0075700F" w:rsidRPr="0075700F" w:rsidRDefault="00E16F7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(655,471)</w:t>
            </w:r>
          </w:p>
        </w:tc>
        <w:tc>
          <w:tcPr>
            <w:tcW w:w="1326" w:type="dxa"/>
            <w:tcBorders>
              <w:top w:val="nil"/>
              <w:bottom w:val="nil"/>
            </w:tcBorders>
            <w:vAlign w:val="center"/>
          </w:tcPr>
          <w:p w:rsidR="0075700F" w:rsidRPr="0075700F" w:rsidRDefault="00E16F78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(31,639,750)</w:t>
            </w:r>
          </w:p>
        </w:tc>
      </w:tr>
      <w:tr w:rsidR="0075700F" w:rsidRPr="003A2B33" w:rsidTr="00346E8A">
        <w:trPr>
          <w:trHeight w:val="27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5700F" w:rsidRPr="0075700F" w:rsidRDefault="0075700F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</w:tcBorders>
            <w:vAlign w:val="center"/>
          </w:tcPr>
          <w:p w:rsidR="0075700F" w:rsidRPr="0075700F" w:rsidRDefault="006235CE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1,519,445</w:t>
            </w:r>
          </w:p>
        </w:tc>
        <w:tc>
          <w:tcPr>
            <w:tcW w:w="1325" w:type="dxa"/>
            <w:tcBorders>
              <w:bottom w:val="nil"/>
            </w:tcBorders>
            <w:vAlign w:val="center"/>
          </w:tcPr>
          <w:p w:rsidR="0075700F" w:rsidRPr="0075700F" w:rsidRDefault="0075700F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center"/>
          </w:tcPr>
          <w:p w:rsidR="0075700F" w:rsidRPr="0075700F" w:rsidRDefault="00AE219D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896</w:t>
            </w:r>
            <w:r w:rsidR="007822BC">
              <w:rPr>
                <w:rFonts w:ascii="Angsana New" w:hAnsi="Angsana New" w:cs="Angsana New"/>
                <w:sz w:val="30"/>
                <w:szCs w:val="30"/>
              </w:rPr>
              <w:t>,474</w:t>
            </w:r>
          </w:p>
        </w:tc>
      </w:tr>
      <w:tr w:rsidR="00346E8A" w:rsidRPr="003A2B33" w:rsidTr="00346E8A">
        <w:trPr>
          <w:trHeight w:val="27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E8A" w:rsidRPr="0075700F" w:rsidRDefault="00346E8A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6E8A" w:rsidRPr="0075700F" w:rsidRDefault="00346E8A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46E8A" w:rsidRPr="0075700F" w:rsidRDefault="00346E8A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46E8A" w:rsidRDefault="00346E8A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860,884</w:t>
            </w:r>
          </w:p>
        </w:tc>
        <w:tc>
          <w:tcPr>
            <w:tcW w:w="1325" w:type="dxa"/>
            <w:tcBorders>
              <w:top w:val="nil"/>
              <w:bottom w:val="nil"/>
            </w:tcBorders>
            <w:vAlign w:val="center"/>
          </w:tcPr>
          <w:p w:rsidR="00346E8A" w:rsidRPr="0075700F" w:rsidRDefault="00346E8A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vAlign w:val="center"/>
          </w:tcPr>
          <w:p w:rsidR="00346E8A" w:rsidRDefault="00346E8A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655,471</w:t>
            </w:r>
          </w:p>
        </w:tc>
      </w:tr>
    </w:tbl>
    <w:p w:rsidR="004D6E87" w:rsidRDefault="004D6E87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6370B" w:rsidRDefault="00CE42D4" w:rsidP="00262E96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CE42D4" w:rsidRPr="002F37CC" w:rsidRDefault="00CE42D4" w:rsidP="00B055D8">
      <w:pPr>
        <w:pStyle w:val="af"/>
        <w:tabs>
          <w:tab w:val="left" w:pos="-426"/>
        </w:tabs>
        <w:ind w:left="450" w:right="167"/>
        <w:jc w:val="right"/>
        <w:rPr>
          <w:rFonts w:ascii="Angsana New" w:hAnsi="Angsana New"/>
          <w:b/>
          <w:bCs/>
          <w:sz w:val="32"/>
          <w:szCs w:val="32"/>
        </w:rPr>
      </w:pPr>
      <w:r w:rsidRPr="002F37CC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872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2294"/>
        <w:gridCol w:w="2295"/>
      </w:tblGrid>
      <w:tr w:rsidR="00CE42D4" w:rsidRPr="00F44102" w:rsidTr="001F07B1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5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F44102" w:rsidTr="001F07B1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D4" w:rsidRPr="00E70F0C" w:rsidRDefault="004D6E87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42D4" w:rsidRPr="00E70F0C" w:rsidRDefault="004D6E87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2561</w:t>
            </w:r>
          </w:p>
        </w:tc>
      </w:tr>
      <w:tr w:rsidR="00CE42D4" w:rsidRPr="002F37CC" w:rsidTr="001F07B1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nil"/>
            </w:tcBorders>
          </w:tcPr>
          <w:p w:rsidR="00CE42D4" w:rsidRPr="000946D4" w:rsidRDefault="00CE42D4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สั้นจากสถาบันการเงิน</w:t>
            </w:r>
          </w:p>
        </w:tc>
        <w:tc>
          <w:tcPr>
            <w:tcW w:w="229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42D4" w:rsidRPr="000946D4" w:rsidRDefault="007822BC" w:rsidP="008379A5">
            <w:pPr>
              <w:tabs>
                <w:tab w:val="decimal" w:pos="126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42D4" w:rsidRPr="000946D4" w:rsidRDefault="00401B74" w:rsidP="000E5CB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  <w:r>
              <w:rPr>
                <w:rFonts w:ascii="Angsana New" w:hAnsi="Angsana New" w:cs="Angsana New"/>
                <w:sz w:val="32"/>
                <w:szCs w:val="32"/>
              </w:rPr>
              <w:t>,000</w:t>
            </w:r>
            <w:r w:rsidR="006235CE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401B74" w:rsidRPr="002F37CC" w:rsidTr="001F07B1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</w:tcBorders>
          </w:tcPr>
          <w:p w:rsidR="00401B74" w:rsidRPr="000946D4" w:rsidRDefault="00744FCC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</w:t>
            </w:r>
            <w:r w:rsidR="00401B74">
              <w:rPr>
                <w:rFonts w:ascii="Angsana New" w:hAnsi="Angsana New" w:cs="Angsana New" w:hint="cs"/>
                <w:sz w:val="32"/>
                <w:szCs w:val="32"/>
                <w:cs/>
              </w:rPr>
              <w:t>ซีท</w:t>
            </w:r>
          </w:p>
        </w:tc>
        <w:tc>
          <w:tcPr>
            <w:tcW w:w="229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01B74" w:rsidRPr="000946D4" w:rsidRDefault="007822BC" w:rsidP="000E5CB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233,397,497</w:t>
            </w:r>
          </w:p>
        </w:tc>
        <w:tc>
          <w:tcPr>
            <w:tcW w:w="2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4" w:rsidRPr="000946D4" w:rsidRDefault="00AE219D" w:rsidP="000E5CB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290,631</w:t>
            </w:r>
            <w:r w:rsidR="006235C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908</w:t>
            </w:r>
          </w:p>
        </w:tc>
      </w:tr>
      <w:tr w:rsidR="00401B74" w:rsidRPr="002F37CC" w:rsidTr="001F07B1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</w:tcPr>
          <w:p w:rsidR="00401B74" w:rsidRPr="002A4CB2" w:rsidRDefault="00F151C0" w:rsidP="00837C4F">
            <w:pPr>
              <w:spacing w:line="276" w:lineRule="auto"/>
              <w:ind w:left="61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B74" w:rsidRPr="002A4CB2" w:rsidRDefault="007822BC" w:rsidP="000E5CB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233,397,497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B74" w:rsidRPr="000946D4" w:rsidRDefault="00401B74" w:rsidP="000E5CB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385,63</w:t>
            </w:r>
            <w:r w:rsidR="00AE219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235CE">
              <w:rPr>
                <w:rFonts w:ascii="Angsana New" w:hAnsi="Angsana New" w:cs="Angsana New"/>
                <w:sz w:val="32"/>
                <w:szCs w:val="32"/>
              </w:rPr>
              <w:t>,908</w:t>
            </w:r>
          </w:p>
        </w:tc>
      </w:tr>
    </w:tbl>
    <w:p w:rsidR="000F5442" w:rsidRPr="00D50FB7" w:rsidRDefault="000F5442" w:rsidP="000F5442">
      <w:pPr>
        <w:ind w:left="270" w:right="-13" w:firstLine="990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CE42D4" w:rsidRPr="00E90A84" w:rsidRDefault="00CE42D4" w:rsidP="00CA6C40">
      <w:pPr>
        <w:ind w:left="720" w:right="-13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="006235CE">
        <w:rPr>
          <w:rFonts w:ascii="Angsana New" w:hAnsi="Angsana New" w:cs="Angsana New"/>
          <w:spacing w:val="-4"/>
          <w:sz w:val="32"/>
          <w:szCs w:val="32"/>
        </w:rPr>
        <w:t xml:space="preserve"> 31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235C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D0E4C">
        <w:rPr>
          <w:rFonts w:ascii="Angsana New" w:hAnsi="Angsana New" w:cs="Angsana New"/>
          <w:spacing w:val="-4"/>
          <w:sz w:val="32"/>
          <w:szCs w:val="32"/>
        </w:rPr>
        <w:t>2562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งินกู้ยืมระยะสั้นจากสถาบันการเงินมีอัตราดอกเบี้ยร้อยละ </w:t>
      </w:r>
      <w:r w:rsidR="001574BD" w:rsidRPr="00A74B99">
        <w:rPr>
          <w:rFonts w:ascii="Angsana New" w:hAnsi="Angsana New" w:cs="Angsana New"/>
          <w:spacing w:val="-2"/>
          <w:sz w:val="32"/>
          <w:szCs w:val="32"/>
        </w:rPr>
        <w:t>3</w:t>
      </w:r>
      <w:r w:rsidR="001574BD" w:rsidRPr="00A74B99">
        <w:rPr>
          <w:rFonts w:ascii="Angsana New" w:hAnsi="Angsana New" w:cs="Angsana New"/>
          <w:spacing w:val="-2"/>
          <w:sz w:val="32"/>
          <w:szCs w:val="32"/>
          <w:cs/>
        </w:rPr>
        <w:t>.1</w:t>
      </w:r>
      <w:r w:rsidR="001574BD" w:rsidRPr="00A74B99">
        <w:rPr>
          <w:rFonts w:ascii="Angsana New" w:hAnsi="Angsana New" w:cs="Angsana New"/>
          <w:spacing w:val="-2"/>
          <w:sz w:val="32"/>
          <w:szCs w:val="32"/>
        </w:rPr>
        <w:t>2</w:t>
      </w:r>
      <w:r w:rsidR="001574BD" w:rsidRPr="00A74B99">
        <w:rPr>
          <w:rFonts w:ascii="Angsana New" w:hAnsi="Angsana New" w:cs="Angsana New"/>
          <w:spacing w:val="-2"/>
          <w:sz w:val="32"/>
          <w:szCs w:val="32"/>
          <w:cs/>
        </w:rPr>
        <w:t xml:space="preserve"> - </w:t>
      </w:r>
      <w:r w:rsidR="001574BD" w:rsidRPr="00A74B99">
        <w:rPr>
          <w:rFonts w:ascii="Angsana New" w:hAnsi="Angsana New" w:cs="Angsana New"/>
          <w:spacing w:val="-2"/>
          <w:sz w:val="32"/>
          <w:szCs w:val="32"/>
        </w:rPr>
        <w:t>4</w:t>
      </w:r>
      <w:r w:rsidR="001574BD" w:rsidRPr="00A74B99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1574BD" w:rsidRPr="00A74B99">
        <w:rPr>
          <w:rFonts w:ascii="Angsana New" w:hAnsi="Angsana New" w:cs="Angsana New"/>
          <w:spacing w:val="-2"/>
          <w:sz w:val="32"/>
          <w:szCs w:val="32"/>
        </w:rPr>
        <w:t>05</w:t>
      </w:r>
      <w:r w:rsidRPr="005A2CE6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="00346E8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46E8A">
        <w:rPr>
          <w:rFonts w:ascii="Angsana New" w:hAnsi="Angsana New" w:cs="Angsana New"/>
          <w:spacing w:val="-2"/>
          <w:sz w:val="32"/>
          <w:szCs w:val="32"/>
        </w:rPr>
        <w:t>(</w:t>
      </w:r>
      <w:r w:rsidR="00346E8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ปี </w:t>
      </w:r>
      <w:r w:rsidR="00346E8A">
        <w:rPr>
          <w:rFonts w:ascii="Angsana New" w:hAnsi="Angsana New" w:cs="Angsana New"/>
          <w:spacing w:val="-2"/>
          <w:sz w:val="32"/>
          <w:szCs w:val="32"/>
        </w:rPr>
        <w:t xml:space="preserve">2561: 2.15 - 3.80 </w:t>
      </w:r>
      <w:r w:rsidR="00346E8A">
        <w:rPr>
          <w:rFonts w:ascii="Angsana New" w:hAnsi="Angsana New" w:cs="Angsana New"/>
          <w:spacing w:val="-2"/>
          <w:sz w:val="32"/>
          <w:szCs w:val="32"/>
          <w:cs/>
        </w:rPr>
        <w:t>ต่อปี</w:t>
      </w:r>
      <w:r w:rsidR="00346E8A">
        <w:rPr>
          <w:rFonts w:ascii="Angsana New" w:hAnsi="Angsana New" w:cs="Angsana New"/>
          <w:spacing w:val="-2"/>
          <w:sz w:val="32"/>
          <w:szCs w:val="32"/>
        </w:rPr>
        <w:t>)</w:t>
      </w:r>
    </w:p>
    <w:p w:rsidR="00082C0A" w:rsidRPr="00D50FB7" w:rsidRDefault="00082C0A">
      <w:pPr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CE42D4" w:rsidRDefault="00CE42D4" w:rsidP="00262E96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:rsidR="007613D6" w:rsidRDefault="007613D6" w:rsidP="007613D6">
      <w:pPr>
        <w:pStyle w:val="af"/>
        <w:tabs>
          <w:tab w:val="left" w:pos="-426"/>
        </w:tabs>
        <w:ind w:left="450" w:right="167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0"/>
        <w:gridCol w:w="1642"/>
        <w:gridCol w:w="1643"/>
        <w:gridCol w:w="1642"/>
        <w:gridCol w:w="1643"/>
      </w:tblGrid>
      <w:tr w:rsidR="007613D6" w:rsidTr="0018752B">
        <w:tc>
          <w:tcPr>
            <w:tcW w:w="2160" w:type="dxa"/>
            <w:vMerge w:val="restart"/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35CE" w:rsidTr="0018752B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6235CE" w:rsidRPr="0018752B" w:rsidRDefault="006235CE" w:rsidP="0018752B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235CE" w:rsidRPr="0018752B" w:rsidRDefault="006235CE" w:rsidP="0018752B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8752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5CE" w:rsidRPr="0018752B" w:rsidRDefault="006235CE" w:rsidP="0018752B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5CE" w:rsidRPr="0018752B" w:rsidRDefault="006235CE" w:rsidP="0018752B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8752B"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6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235CE" w:rsidRPr="0018752B" w:rsidRDefault="006235CE" w:rsidP="0018752B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90F51" w:rsidTr="0018752B">
        <w:tc>
          <w:tcPr>
            <w:tcW w:w="2160" w:type="dxa"/>
            <w:tcBorders>
              <w:bottom w:val="nil"/>
            </w:tcBorders>
            <w:vAlign w:val="bottom"/>
          </w:tcPr>
          <w:p w:rsidR="00F90F51" w:rsidRPr="0018752B" w:rsidRDefault="00F90F51" w:rsidP="0018752B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42" w:type="dxa"/>
            <w:tcBorders>
              <w:bottom w:val="nil"/>
              <w:right w:val="single" w:sz="4" w:space="0" w:color="auto"/>
            </w:tcBorders>
          </w:tcPr>
          <w:p w:rsidR="00F90F51" w:rsidRPr="0018752B" w:rsidRDefault="00A74B99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304,277,461</w:t>
            </w:r>
          </w:p>
        </w:tc>
        <w:tc>
          <w:tcPr>
            <w:tcW w:w="164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90F51" w:rsidRPr="0018752B" w:rsidRDefault="00F90F51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466,81</w:t>
            </w:r>
            <w:r w:rsidR="00651EA7" w:rsidRPr="0018752B">
              <w:rPr>
                <w:rFonts w:ascii="Angsana New" w:hAnsi="Angsana New"/>
                <w:sz w:val="32"/>
                <w:szCs w:val="32"/>
              </w:rPr>
              <w:t>5,094</w:t>
            </w:r>
          </w:p>
        </w:tc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90F51" w:rsidRPr="0018752B" w:rsidRDefault="007822BC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303,776,371</w:t>
            </w:r>
          </w:p>
        </w:tc>
        <w:tc>
          <w:tcPr>
            <w:tcW w:w="1643" w:type="dxa"/>
            <w:tcBorders>
              <w:left w:val="single" w:sz="4" w:space="0" w:color="auto"/>
              <w:bottom w:val="nil"/>
            </w:tcBorders>
          </w:tcPr>
          <w:p w:rsidR="00F90F51" w:rsidRPr="0018752B" w:rsidRDefault="00F90F51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465,800</w:t>
            </w:r>
            <w:r w:rsidR="00651EA7" w:rsidRPr="0018752B">
              <w:rPr>
                <w:rFonts w:ascii="Angsana New" w:hAnsi="Angsana New"/>
                <w:sz w:val="32"/>
                <w:szCs w:val="32"/>
              </w:rPr>
              <w:t>,379</w:t>
            </w:r>
          </w:p>
        </w:tc>
      </w:tr>
      <w:tr w:rsidR="00F90F51" w:rsidTr="0018752B">
        <w:tc>
          <w:tcPr>
            <w:tcW w:w="2160" w:type="dxa"/>
            <w:tcBorders>
              <w:top w:val="nil"/>
              <w:bottom w:val="nil"/>
            </w:tcBorders>
          </w:tcPr>
          <w:p w:rsidR="00F90F51" w:rsidRPr="0018752B" w:rsidRDefault="00F90F51" w:rsidP="0018752B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42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18752B" w:rsidRDefault="00A74B99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8,</w:t>
            </w:r>
            <w:r w:rsidR="007240E0" w:rsidRPr="0018752B">
              <w:rPr>
                <w:rFonts w:ascii="Angsana New" w:hAnsi="Angsana New"/>
                <w:sz w:val="32"/>
                <w:szCs w:val="32"/>
              </w:rPr>
              <w:t>948</w:t>
            </w:r>
            <w:r w:rsidRPr="0018752B">
              <w:rPr>
                <w:rFonts w:ascii="Angsana New" w:hAnsi="Angsana New"/>
                <w:sz w:val="32"/>
                <w:szCs w:val="32"/>
              </w:rPr>
              <w:t>,</w:t>
            </w:r>
            <w:r w:rsidR="007240E0" w:rsidRPr="0018752B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F51" w:rsidRPr="0018752B" w:rsidRDefault="00F90F51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10,6</w:t>
            </w:r>
            <w:r w:rsidR="00160911" w:rsidRPr="0018752B">
              <w:rPr>
                <w:rFonts w:ascii="Angsana New" w:hAnsi="Angsana New"/>
                <w:sz w:val="32"/>
                <w:szCs w:val="32"/>
              </w:rPr>
              <w:t>71</w:t>
            </w:r>
            <w:r w:rsidR="001267D0" w:rsidRPr="0018752B">
              <w:rPr>
                <w:rFonts w:ascii="Angsana New" w:hAnsi="Angsana New"/>
                <w:sz w:val="32"/>
                <w:szCs w:val="32"/>
              </w:rPr>
              <w:t>,702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F51" w:rsidRPr="0018752B" w:rsidRDefault="007822BC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8,614,61</w:t>
            </w:r>
            <w:r w:rsidR="00F616B3" w:rsidRPr="001875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18752B" w:rsidRDefault="00F90F51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10,30</w:t>
            </w:r>
            <w:r w:rsidR="00382B8B" w:rsidRPr="0018752B">
              <w:rPr>
                <w:rFonts w:ascii="Angsana New" w:hAnsi="Angsana New"/>
                <w:sz w:val="32"/>
                <w:szCs w:val="32"/>
              </w:rPr>
              <w:t>7</w:t>
            </w:r>
            <w:r w:rsidR="00651EA7" w:rsidRPr="0018752B">
              <w:rPr>
                <w:rFonts w:ascii="Angsana New" w:hAnsi="Angsana New"/>
                <w:sz w:val="32"/>
                <w:szCs w:val="32"/>
              </w:rPr>
              <w:t>,600</w:t>
            </w:r>
          </w:p>
        </w:tc>
      </w:tr>
      <w:tr w:rsidR="00F90F51" w:rsidTr="0018752B">
        <w:tc>
          <w:tcPr>
            <w:tcW w:w="2160" w:type="dxa"/>
            <w:tcBorders>
              <w:top w:val="nil"/>
              <w:bottom w:val="nil"/>
            </w:tcBorders>
          </w:tcPr>
          <w:p w:rsidR="00F90F51" w:rsidRPr="0018752B" w:rsidRDefault="00F90F51" w:rsidP="0018752B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642" w:type="dxa"/>
            <w:tcBorders>
              <w:top w:val="nil"/>
              <w:bottom w:val="nil"/>
              <w:right w:val="single" w:sz="4" w:space="0" w:color="auto"/>
            </w:tcBorders>
          </w:tcPr>
          <w:p w:rsidR="00F90F51" w:rsidRPr="0018752B" w:rsidRDefault="00A74B99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35,324,455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F51" w:rsidRPr="0018752B" w:rsidRDefault="00F90F51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30,960</w:t>
            </w:r>
            <w:r w:rsidR="001267D0" w:rsidRPr="0018752B">
              <w:rPr>
                <w:rFonts w:ascii="Angsana New" w:hAnsi="Angsana New"/>
                <w:sz w:val="32"/>
                <w:szCs w:val="32"/>
              </w:rPr>
              <w:t>,261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0F51" w:rsidRPr="0018752B" w:rsidRDefault="007822BC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35,324,455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</w:tcPr>
          <w:p w:rsidR="00F90F51" w:rsidRPr="0018752B" w:rsidRDefault="00F90F51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30,960</w:t>
            </w:r>
            <w:r w:rsidR="00651EA7" w:rsidRPr="0018752B">
              <w:rPr>
                <w:rFonts w:ascii="Angsana New" w:hAnsi="Angsana New"/>
                <w:sz w:val="32"/>
                <w:szCs w:val="32"/>
              </w:rPr>
              <w:t>,261</w:t>
            </w:r>
          </w:p>
        </w:tc>
      </w:tr>
      <w:tr w:rsidR="00DE501A" w:rsidTr="0018752B">
        <w:tc>
          <w:tcPr>
            <w:tcW w:w="2160" w:type="dxa"/>
            <w:tcBorders>
              <w:top w:val="nil"/>
              <w:bottom w:val="nil"/>
            </w:tcBorders>
          </w:tcPr>
          <w:p w:rsidR="00DE501A" w:rsidRPr="0018752B" w:rsidRDefault="00DE501A" w:rsidP="0018752B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42" w:type="dxa"/>
            <w:tcBorders>
              <w:top w:val="nil"/>
              <w:bottom w:val="nil"/>
              <w:right w:val="single" w:sz="4" w:space="0" w:color="auto"/>
            </w:tcBorders>
          </w:tcPr>
          <w:p w:rsidR="00DE501A" w:rsidRPr="0018752B" w:rsidRDefault="00A74B99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3,724,592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01A" w:rsidRPr="0018752B" w:rsidRDefault="00DE501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2,74</w:t>
            </w:r>
            <w:r w:rsidR="001267D0" w:rsidRPr="0018752B">
              <w:rPr>
                <w:rFonts w:ascii="Angsana New" w:hAnsi="Angsana New"/>
                <w:sz w:val="32"/>
                <w:szCs w:val="32"/>
              </w:rPr>
              <w:t>8,648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01A" w:rsidRPr="0018752B" w:rsidRDefault="007822BC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3,724,592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</w:tcBorders>
          </w:tcPr>
          <w:p w:rsidR="00DE501A" w:rsidRPr="0018752B" w:rsidRDefault="00DE501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2,74</w:t>
            </w:r>
            <w:r w:rsidR="00651EA7" w:rsidRPr="0018752B">
              <w:rPr>
                <w:rFonts w:ascii="Angsana New" w:hAnsi="Angsana New"/>
                <w:sz w:val="32"/>
                <w:szCs w:val="32"/>
              </w:rPr>
              <w:t>8,648</w:t>
            </w:r>
          </w:p>
        </w:tc>
      </w:tr>
      <w:tr w:rsidR="00DE501A" w:rsidTr="0018752B">
        <w:tc>
          <w:tcPr>
            <w:tcW w:w="2160" w:type="dxa"/>
            <w:tcBorders>
              <w:top w:val="nil"/>
            </w:tcBorders>
          </w:tcPr>
          <w:p w:rsidR="00DE501A" w:rsidRPr="0018752B" w:rsidRDefault="00DE501A" w:rsidP="0018752B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42" w:type="dxa"/>
            <w:tcBorders>
              <w:top w:val="nil"/>
              <w:right w:val="single" w:sz="4" w:space="0" w:color="auto"/>
            </w:tcBorders>
          </w:tcPr>
          <w:p w:rsidR="00DE501A" w:rsidRPr="0018752B" w:rsidRDefault="007240E0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2</w:t>
            </w:r>
            <w:r w:rsidR="00A74B99" w:rsidRPr="0018752B">
              <w:rPr>
                <w:rFonts w:ascii="Angsana New" w:hAnsi="Angsana New"/>
                <w:sz w:val="32"/>
                <w:szCs w:val="32"/>
              </w:rPr>
              <w:t>,738,1</w:t>
            </w:r>
            <w:r w:rsidR="0095703A" w:rsidRPr="001875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501A" w:rsidRPr="0018752B" w:rsidRDefault="00DE501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3,15</w:t>
            </w:r>
            <w:r w:rsidR="001267D0" w:rsidRPr="0018752B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E501A" w:rsidRPr="0018752B" w:rsidRDefault="007822BC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2,738,1</w:t>
            </w:r>
            <w:r w:rsidR="00F616B3" w:rsidRPr="001875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</w:tcBorders>
          </w:tcPr>
          <w:p w:rsidR="00DE501A" w:rsidRPr="0018752B" w:rsidRDefault="00DE501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3,15</w:t>
            </w:r>
            <w:r w:rsidR="00651EA7" w:rsidRPr="0018752B">
              <w:rPr>
                <w:rFonts w:ascii="Angsana New" w:hAnsi="Angsana New"/>
                <w:sz w:val="32"/>
                <w:szCs w:val="32"/>
              </w:rPr>
              <w:t>2,722</w:t>
            </w:r>
          </w:p>
        </w:tc>
      </w:tr>
      <w:tr w:rsidR="00F90F51" w:rsidTr="0018752B">
        <w:tc>
          <w:tcPr>
            <w:tcW w:w="2160" w:type="dxa"/>
          </w:tcPr>
          <w:p w:rsidR="00F90F51" w:rsidRPr="0018752B" w:rsidRDefault="00F90F51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2" w:type="dxa"/>
            <w:tcBorders>
              <w:right w:val="single" w:sz="4" w:space="0" w:color="auto"/>
            </w:tcBorders>
          </w:tcPr>
          <w:p w:rsidR="00F90F51" w:rsidRPr="0018752B" w:rsidRDefault="007240E0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355,012</w:t>
            </w:r>
            <w:r w:rsidR="00A74B99" w:rsidRPr="0018752B">
              <w:rPr>
                <w:rFonts w:ascii="Angsana New" w:hAnsi="Angsana New"/>
                <w:sz w:val="32"/>
                <w:szCs w:val="32"/>
              </w:rPr>
              <w:t>,</w:t>
            </w:r>
            <w:r w:rsidRPr="0018752B">
              <w:rPr>
                <w:rFonts w:ascii="Angsana New" w:hAnsi="Angsana New"/>
                <w:sz w:val="32"/>
                <w:szCs w:val="32"/>
              </w:rPr>
              <w:t>888</w:t>
            </w:r>
          </w:p>
        </w:tc>
        <w:tc>
          <w:tcPr>
            <w:tcW w:w="1643" w:type="dxa"/>
            <w:tcBorders>
              <w:left w:val="single" w:sz="4" w:space="0" w:color="auto"/>
              <w:right w:val="single" w:sz="4" w:space="0" w:color="auto"/>
            </w:tcBorders>
          </w:tcPr>
          <w:p w:rsidR="00F90F51" w:rsidRPr="0018752B" w:rsidRDefault="00F90F51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514,348</w:t>
            </w:r>
            <w:r w:rsidR="001267D0" w:rsidRPr="0018752B">
              <w:rPr>
                <w:rFonts w:ascii="Angsana New" w:hAnsi="Angsana New"/>
                <w:sz w:val="32"/>
                <w:szCs w:val="32"/>
              </w:rPr>
              <w:t>,427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</w:tcPr>
          <w:p w:rsidR="007822BC" w:rsidRPr="0018752B" w:rsidRDefault="007822BC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354,178,149</w:t>
            </w:r>
          </w:p>
        </w:tc>
        <w:tc>
          <w:tcPr>
            <w:tcW w:w="1643" w:type="dxa"/>
            <w:tcBorders>
              <w:left w:val="single" w:sz="4" w:space="0" w:color="auto"/>
            </w:tcBorders>
          </w:tcPr>
          <w:p w:rsidR="00F90F51" w:rsidRPr="0018752B" w:rsidRDefault="00F90F51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8752B">
              <w:rPr>
                <w:rFonts w:ascii="Angsana New" w:hAnsi="Angsana New"/>
                <w:sz w:val="32"/>
                <w:szCs w:val="32"/>
              </w:rPr>
              <w:t>512,9</w:t>
            </w:r>
            <w:r w:rsidR="00835F22" w:rsidRPr="0018752B">
              <w:rPr>
                <w:rFonts w:ascii="Angsana New" w:hAnsi="Angsana New"/>
                <w:sz w:val="32"/>
                <w:szCs w:val="32"/>
              </w:rPr>
              <w:t>69</w:t>
            </w:r>
            <w:r w:rsidR="00651EA7" w:rsidRPr="0018752B">
              <w:rPr>
                <w:rFonts w:ascii="Angsana New" w:hAnsi="Angsana New"/>
                <w:sz w:val="32"/>
                <w:szCs w:val="32"/>
              </w:rPr>
              <w:t>,610</w:t>
            </w:r>
          </w:p>
        </w:tc>
      </w:tr>
    </w:tbl>
    <w:p w:rsidR="00481492" w:rsidRDefault="00481492" w:rsidP="00481492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267D0" w:rsidRDefault="001267D0" w:rsidP="000D1BF5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หนี้สินตามสัญญาเช่าการเงิน</w:t>
      </w:r>
    </w:p>
    <w:p w:rsidR="001267D0" w:rsidRPr="0095703A" w:rsidRDefault="001267D0" w:rsidP="00771A0E">
      <w:pPr>
        <w:ind w:left="720" w:right="-13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71A0E">
        <w:rPr>
          <w:rFonts w:ascii="Angsana New" w:hAnsi="Angsana New" w:cs="Angsana New" w:hint="cs"/>
          <w:spacing w:val="-4"/>
          <w:sz w:val="32"/>
          <w:szCs w:val="32"/>
          <w:cs/>
        </w:rPr>
        <w:t>บริษัท</w:t>
      </w:r>
      <w:r w:rsidRPr="0095703A">
        <w:rPr>
          <w:rFonts w:ascii="Angsana New" w:hAnsi="Angsana New" w:cs="Angsana New" w:hint="cs"/>
          <w:sz w:val="32"/>
          <w:szCs w:val="32"/>
          <w:cs/>
        </w:rPr>
        <w:t>ได้ทำสัญญาเช่าการเงินสำหรับยานพาหนะ โดยมีจำนวนเงินขั้นต่ำที่ต้องจ่ายสำหรับสัญญาเช่าการเงิน ดังนี้</w:t>
      </w:r>
    </w:p>
    <w:p w:rsidR="001267D0" w:rsidRPr="00F342CF" w:rsidRDefault="001267D0" w:rsidP="001267D0">
      <w:pPr>
        <w:ind w:left="450" w:right="-22"/>
        <w:jc w:val="right"/>
        <w:rPr>
          <w:rFonts w:ascii="Angsana New" w:hAnsi="Angsana New" w:cs="Angsana New"/>
          <w:sz w:val="32"/>
          <w:szCs w:val="32"/>
          <w:cs/>
        </w:rPr>
      </w:pPr>
      <w:r w:rsidRPr="00F342CF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F342CF">
        <w:rPr>
          <w:rFonts w:ascii="Angsana New" w:hAnsi="Angsana New" w:cs="Angsana New"/>
          <w:sz w:val="32"/>
          <w:szCs w:val="32"/>
        </w:rPr>
        <w:t xml:space="preserve">: </w:t>
      </w:r>
      <w:r w:rsidRPr="00F342CF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0" w:type="auto"/>
        <w:tblInd w:w="817" w:type="dxa"/>
        <w:tblLook w:val="0000"/>
      </w:tblPr>
      <w:tblGrid>
        <w:gridCol w:w="4296"/>
        <w:gridCol w:w="2390"/>
        <w:gridCol w:w="2253"/>
      </w:tblGrid>
      <w:tr w:rsidR="001267D0" w:rsidRPr="001267D0" w:rsidTr="001F07B1">
        <w:trPr>
          <w:trHeight w:val="478"/>
        </w:trPr>
        <w:tc>
          <w:tcPr>
            <w:tcW w:w="4296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267D0" w:rsidRPr="001267D0" w:rsidRDefault="001267D0" w:rsidP="00180824">
            <w:pPr>
              <w:spacing w:before="30"/>
              <w:ind w:right="133" w:firstLine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6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D0" w:rsidRPr="001267D0" w:rsidRDefault="001267D0" w:rsidP="00180824">
            <w:pPr>
              <w:spacing w:before="30"/>
              <w:ind w:left="-52" w:right="-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1267D0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1267D0" w:rsidRPr="001267D0" w:rsidTr="001F07B1">
        <w:trPr>
          <w:trHeight w:val="408"/>
        </w:trPr>
        <w:tc>
          <w:tcPr>
            <w:tcW w:w="4296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1267D0" w:rsidRPr="001267D0" w:rsidRDefault="001267D0" w:rsidP="00180824">
            <w:pPr>
              <w:tabs>
                <w:tab w:val="left" w:pos="39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267D0" w:rsidRPr="001267D0" w:rsidRDefault="001267D0" w:rsidP="0018082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  <w:lang w:eastAsia="zh-CN"/>
              </w:rPr>
              <w:t>2562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7D0" w:rsidRPr="001267D0" w:rsidRDefault="001267D0" w:rsidP="0018082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  <w:lang w:eastAsia="zh-CN"/>
              </w:rPr>
              <w:t>2561</w:t>
            </w:r>
          </w:p>
        </w:tc>
      </w:tr>
      <w:tr w:rsidR="006A265F" w:rsidRPr="001267D0" w:rsidTr="001F07B1">
        <w:trPr>
          <w:trHeight w:val="344"/>
        </w:trPr>
        <w:tc>
          <w:tcPr>
            <w:tcW w:w="4296" w:type="dxa"/>
            <w:tcBorders>
              <w:left w:val="single" w:sz="6" w:space="0" w:color="auto"/>
            </w:tcBorders>
            <w:vAlign w:val="center"/>
          </w:tcPr>
          <w:p w:rsidR="00346E8A" w:rsidRDefault="00346E8A" w:rsidP="00910937">
            <w:pPr>
              <w:pStyle w:val="5"/>
              <w:tabs>
                <w:tab w:val="clear" w:pos="252"/>
                <w:tab w:val="left" w:pos="0"/>
              </w:tabs>
              <w:ind w:firstLine="176"/>
              <w:rPr>
                <w:rFonts w:ascii="Angsana New" w:hAnsi="Angsana New" w:cs="Angsana New"/>
                <w:cs/>
              </w:rPr>
            </w:pPr>
            <w:r w:rsidRPr="00164509">
              <w:rPr>
                <w:rFonts w:ascii="Angsana New" w:hAnsi="Angsana New" w:cs="Angsana New" w:hint="cs"/>
                <w:cs/>
              </w:rPr>
              <w:t>จำนวนเงินขั้นต่ำที่จะต้องจ่าย</w:t>
            </w:r>
          </w:p>
          <w:p w:rsidR="006A265F" w:rsidRPr="001267D0" w:rsidRDefault="006A265F" w:rsidP="00910937">
            <w:pPr>
              <w:pStyle w:val="5"/>
              <w:tabs>
                <w:tab w:val="clear" w:pos="252"/>
                <w:tab w:val="left" w:pos="0"/>
              </w:tabs>
              <w:ind w:firstLine="459"/>
              <w:rPr>
                <w:rFonts w:ascii="Angsana New" w:hAnsi="Angsana New" w:cs="Angsana New"/>
                <w:cs/>
              </w:rPr>
            </w:pPr>
            <w:r w:rsidRPr="001267D0">
              <w:rPr>
                <w:rFonts w:ascii="Angsana New" w:hAnsi="Angsana New" w:cs="Angsana New" w:hint="cs"/>
                <w:cs/>
              </w:rPr>
              <w:t>ไม่เกิน 1 ปี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B238D" w:rsidRDefault="00DB238D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</w:rPr>
              <w:t>1,</w:t>
            </w:r>
            <w:r>
              <w:rPr>
                <w:rFonts w:ascii="Angsana New" w:hAnsi="Angsana New" w:cs="Angsana New"/>
                <w:sz w:val="32"/>
                <w:szCs w:val="32"/>
              </w:rPr>
              <w:t>332</w:t>
            </w:r>
            <w:r w:rsidRPr="001267D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489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38D" w:rsidRDefault="00DB238D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</w:rPr>
              <w:t>1,720,545</w:t>
            </w:r>
          </w:p>
        </w:tc>
      </w:tr>
      <w:tr w:rsidR="006A265F" w:rsidRPr="001267D0" w:rsidTr="001F07B1">
        <w:trPr>
          <w:trHeight w:val="408"/>
        </w:trPr>
        <w:tc>
          <w:tcPr>
            <w:tcW w:w="4296" w:type="dxa"/>
            <w:tcBorders>
              <w:left w:val="single" w:sz="6" w:space="0" w:color="auto"/>
            </w:tcBorders>
            <w:vAlign w:val="center"/>
          </w:tcPr>
          <w:p w:rsidR="006A265F" w:rsidRPr="001267D0" w:rsidRDefault="006A265F" w:rsidP="00910937">
            <w:pPr>
              <w:pStyle w:val="5"/>
              <w:tabs>
                <w:tab w:val="clear" w:pos="252"/>
                <w:tab w:val="left" w:pos="0"/>
              </w:tabs>
              <w:ind w:firstLine="459"/>
              <w:rPr>
                <w:rFonts w:ascii="Angsana New" w:hAnsi="Angsana New" w:cs="Angsana New"/>
                <w:cs/>
              </w:rPr>
            </w:pPr>
            <w:r w:rsidRPr="001267D0">
              <w:rPr>
                <w:rFonts w:ascii="Angsana New" w:hAnsi="Angsana New" w:cs="Angsana New"/>
                <w:cs/>
              </w:rPr>
              <w:t xml:space="preserve">เกิน 1 ปี แต่ไม่เกิน </w:t>
            </w:r>
            <w:r w:rsidRPr="001267D0">
              <w:rPr>
                <w:rFonts w:ascii="Angsana New" w:hAnsi="Angsana New" w:cs="Angsana New"/>
              </w:rPr>
              <w:t>4</w:t>
            </w:r>
            <w:r w:rsidRPr="001267D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3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1,072</w:t>
            </w:r>
            <w:r w:rsidRPr="001267D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806</w:t>
            </w:r>
          </w:p>
        </w:tc>
        <w:tc>
          <w:tcPr>
            <w:tcW w:w="225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</w:rPr>
              <w:t>2,084,00</w:t>
            </w:r>
            <w:r w:rsidR="0095703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6A265F" w:rsidRPr="001267D0" w:rsidTr="001F07B1">
        <w:trPr>
          <w:trHeight w:val="408"/>
        </w:trPr>
        <w:tc>
          <w:tcPr>
            <w:tcW w:w="4296" w:type="dxa"/>
            <w:tcBorders>
              <w:left w:val="single" w:sz="6" w:space="0" w:color="auto"/>
            </w:tcBorders>
          </w:tcPr>
          <w:p w:rsidR="006A265F" w:rsidRPr="001267D0" w:rsidRDefault="006A265F" w:rsidP="00910937">
            <w:pPr>
              <w:pStyle w:val="5"/>
              <w:tabs>
                <w:tab w:val="clear" w:pos="252"/>
                <w:tab w:val="left" w:pos="0"/>
              </w:tabs>
              <w:ind w:firstLine="459"/>
              <w:rPr>
                <w:rFonts w:ascii="Angsana New" w:hAnsi="Angsana New" w:cs="Angsana New"/>
                <w:cs/>
              </w:rPr>
            </w:pPr>
            <w:r w:rsidRPr="001267D0">
              <w:rPr>
                <w:rFonts w:ascii="Angsana New" w:hAnsi="Angsana New" w:cs="Angsana New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267D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405,295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A265F" w:rsidRPr="001267D0" w:rsidRDefault="0095703A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3,804,547</w:t>
            </w:r>
          </w:p>
        </w:tc>
      </w:tr>
      <w:tr w:rsidR="006A265F" w:rsidRPr="001267D0" w:rsidTr="001F07B1">
        <w:trPr>
          <w:trHeight w:val="408"/>
        </w:trPr>
        <w:tc>
          <w:tcPr>
            <w:tcW w:w="4296" w:type="dxa"/>
            <w:tcBorders>
              <w:left w:val="single" w:sz="6" w:space="0" w:color="auto"/>
            </w:tcBorders>
          </w:tcPr>
          <w:p w:rsidR="006A265F" w:rsidRPr="001267D0" w:rsidRDefault="006A265F" w:rsidP="00910937">
            <w:pPr>
              <w:pStyle w:val="5"/>
              <w:tabs>
                <w:tab w:val="clear" w:pos="252"/>
                <w:tab w:val="left" w:pos="0"/>
              </w:tabs>
              <w:ind w:firstLine="176"/>
              <w:rPr>
                <w:rFonts w:ascii="Angsana New" w:hAnsi="Angsana New" w:cs="Angsana New"/>
              </w:rPr>
            </w:pPr>
            <w:r w:rsidRPr="001267D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267D0">
              <w:rPr>
                <w:rFonts w:ascii="Angsana New" w:hAnsi="Angsana New" w:cs="Angsana New"/>
                <w:cs/>
              </w:rPr>
              <w:t xml:space="preserve">  ดอกเบี้ยจ่ายรอตัดบัญชี</w:t>
            </w:r>
          </w:p>
        </w:tc>
        <w:tc>
          <w:tcPr>
            <w:tcW w:w="23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113,046</w:t>
            </w:r>
            <w:r w:rsidRPr="001267D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</w:rPr>
              <w:t>(256,236)</w:t>
            </w:r>
          </w:p>
        </w:tc>
      </w:tr>
      <w:tr w:rsidR="006A265F" w:rsidRPr="001267D0" w:rsidTr="001F07B1">
        <w:trPr>
          <w:trHeight w:val="408"/>
        </w:trPr>
        <w:tc>
          <w:tcPr>
            <w:tcW w:w="4296" w:type="dxa"/>
            <w:tcBorders>
              <w:left w:val="single" w:sz="6" w:space="0" w:color="auto"/>
            </w:tcBorders>
          </w:tcPr>
          <w:p w:rsidR="006A265F" w:rsidRPr="001267D0" w:rsidRDefault="006A265F" w:rsidP="00910937">
            <w:pPr>
              <w:ind w:right="-27" w:firstLine="173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2,292,249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A265F" w:rsidRPr="001267D0" w:rsidRDefault="0095703A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3,548,311</w:t>
            </w:r>
          </w:p>
        </w:tc>
      </w:tr>
      <w:tr w:rsidR="006A265F" w:rsidRPr="001267D0" w:rsidTr="001F07B1">
        <w:trPr>
          <w:trHeight w:val="65"/>
        </w:trPr>
        <w:tc>
          <w:tcPr>
            <w:tcW w:w="4296" w:type="dxa"/>
            <w:tcBorders>
              <w:left w:val="single" w:sz="6" w:space="0" w:color="auto"/>
              <w:bottom w:val="single" w:sz="6" w:space="0" w:color="auto"/>
            </w:tcBorders>
          </w:tcPr>
          <w:p w:rsidR="006A265F" w:rsidRPr="001267D0" w:rsidRDefault="006A265F" w:rsidP="00910937">
            <w:pPr>
              <w:pStyle w:val="5"/>
              <w:tabs>
                <w:tab w:val="clear" w:pos="252"/>
                <w:tab w:val="left" w:pos="0"/>
              </w:tabs>
              <w:ind w:firstLine="176"/>
              <w:rPr>
                <w:rFonts w:ascii="Angsana New" w:hAnsi="Angsana New" w:cs="Angsana New"/>
              </w:rPr>
            </w:pPr>
            <w:r w:rsidRPr="001267D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1267D0">
              <w:rPr>
                <w:rFonts w:ascii="Angsana New" w:hAnsi="Angsana New" w:cs="Angsana New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39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</w:rPr>
              <w:t>(1,</w:t>
            </w:r>
            <w:r>
              <w:rPr>
                <w:rFonts w:ascii="Angsana New" w:hAnsi="Angsana New" w:cs="Angsana New"/>
                <w:sz w:val="32"/>
                <w:szCs w:val="32"/>
              </w:rPr>
              <w:t>238</w:t>
            </w:r>
            <w:r w:rsidRPr="001267D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605</w:t>
            </w:r>
            <w:r w:rsidRPr="001267D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</w:rPr>
              <w:t>(1,552,009)</w:t>
            </w:r>
          </w:p>
        </w:tc>
      </w:tr>
      <w:tr w:rsidR="006A265F" w:rsidRPr="001267D0" w:rsidTr="001F07B1">
        <w:trPr>
          <w:trHeight w:val="408"/>
        </w:trPr>
        <w:tc>
          <w:tcPr>
            <w:tcW w:w="4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A265F" w:rsidRPr="001267D0" w:rsidRDefault="006A265F" w:rsidP="00910937">
            <w:pPr>
              <w:pStyle w:val="5"/>
              <w:tabs>
                <w:tab w:val="clear" w:pos="252"/>
                <w:tab w:val="left" w:pos="0"/>
              </w:tabs>
              <w:ind w:firstLine="176"/>
              <w:rPr>
                <w:rFonts w:ascii="Angsana New" w:hAnsi="Angsana New" w:cs="Angsana New"/>
              </w:rPr>
            </w:pPr>
            <w:r w:rsidRPr="001267D0">
              <w:rPr>
                <w:rFonts w:ascii="Angsana New" w:hAnsi="Angsana New" w:cs="Angsana New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1,053,644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A265F" w:rsidRPr="001267D0" w:rsidRDefault="006A265F" w:rsidP="0006095A">
            <w:pPr>
              <w:tabs>
                <w:tab w:val="decimal" w:pos="1817"/>
              </w:tabs>
              <w:spacing w:before="30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267D0">
              <w:rPr>
                <w:rFonts w:ascii="Angsana New" w:hAnsi="Angsana New" w:cs="Angsana New"/>
                <w:sz w:val="32"/>
                <w:szCs w:val="32"/>
              </w:rPr>
              <w:t>1,996,30</w:t>
            </w:r>
            <w:r w:rsidR="0095703A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:rsidR="001267D0" w:rsidRPr="001267D0" w:rsidRDefault="001267D0" w:rsidP="001267D0">
      <w:pPr>
        <w:ind w:left="720" w:right="-13" w:firstLine="698"/>
        <w:jc w:val="thaiDistribute"/>
        <w:rPr>
          <w:rFonts w:ascii="Angsana New" w:hAnsi="Angsana New" w:cs="Angsana New"/>
          <w:sz w:val="8"/>
          <w:szCs w:val="8"/>
        </w:rPr>
      </w:pPr>
    </w:p>
    <w:p w:rsidR="001267D0" w:rsidRPr="00F342CF" w:rsidRDefault="001267D0" w:rsidP="00771A0E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771A0E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F342CF">
        <w:rPr>
          <w:rFonts w:ascii="Angsana New" w:hAnsi="Angsana New" w:cs="Angsana New" w:hint="cs"/>
          <w:sz w:val="32"/>
          <w:szCs w:val="32"/>
          <w:cs/>
        </w:rPr>
        <w:t xml:space="preserve">ตามสัญญาเช่าการเงินมีกำหนดชำระเป็นรายเดือน ซึ่งจะเสร็จสิ้นภายในปี </w:t>
      </w:r>
      <w:r>
        <w:rPr>
          <w:rFonts w:ascii="Angsana New" w:hAnsi="Angsana New" w:cs="Angsana New" w:hint="cs"/>
          <w:sz w:val="32"/>
          <w:szCs w:val="32"/>
          <w:cs/>
        </w:rPr>
        <w:t>256</w:t>
      </w:r>
      <w:r w:rsidR="00910937">
        <w:rPr>
          <w:rFonts w:ascii="Angsana New" w:hAnsi="Angsana New" w:cs="Angsana New"/>
          <w:sz w:val="32"/>
          <w:szCs w:val="32"/>
        </w:rPr>
        <w:t>6</w:t>
      </w:r>
    </w:p>
    <w:p w:rsidR="001267D0" w:rsidRDefault="001267D0" w:rsidP="00771A0E">
      <w:pPr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771A0E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F342CF">
        <w:rPr>
          <w:rFonts w:ascii="Angsana New" w:hAnsi="Angsana New" w:cs="Angsana New" w:hint="cs"/>
          <w:sz w:val="32"/>
          <w:szCs w:val="32"/>
          <w:cs/>
        </w:rPr>
        <w:t>ตามสัญญาเช่าการ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เงินที่ถึงกำหนดชำระภายในหนึ่งปี </w:t>
      </w:r>
      <w:r w:rsidRPr="00F342CF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:rsidR="001267D0" w:rsidRPr="0035682A" w:rsidRDefault="001267D0" w:rsidP="001267D0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35682A" w:rsidRDefault="0035682A" w:rsidP="0035682A">
      <w:pPr>
        <w:pStyle w:val="af"/>
        <w:numPr>
          <w:ilvl w:val="0"/>
          <w:numId w:val="1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0112B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5682A" w:rsidRPr="00E50553" w:rsidRDefault="0035682A" w:rsidP="0035682A">
      <w:pPr>
        <w:jc w:val="right"/>
        <w:rPr>
          <w:rFonts w:ascii="Angsana New" w:hAnsi="Angsana New" w:cs="Angsana New"/>
          <w:sz w:val="30"/>
          <w:szCs w:val="30"/>
          <w:cs/>
        </w:rPr>
      </w:pPr>
      <w:r w:rsidRPr="00E50553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E50553">
        <w:rPr>
          <w:rFonts w:ascii="Angsana New" w:hAnsi="Angsana New" w:cs="Angsana New"/>
          <w:sz w:val="30"/>
          <w:szCs w:val="30"/>
        </w:rPr>
        <w:t xml:space="preserve">: </w:t>
      </w:r>
      <w:r w:rsidRPr="00E50553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8883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4"/>
        <w:gridCol w:w="1824"/>
        <w:gridCol w:w="1825"/>
      </w:tblGrid>
      <w:tr w:rsidR="0035682A" w:rsidRPr="000112BB" w:rsidTr="0035682A">
        <w:trPr>
          <w:trHeight w:val="562"/>
        </w:trPr>
        <w:tc>
          <w:tcPr>
            <w:tcW w:w="5234" w:type="dxa"/>
            <w:vMerge w:val="restart"/>
            <w:vAlign w:val="center"/>
          </w:tcPr>
          <w:p w:rsidR="0035682A" w:rsidRPr="00D2631B" w:rsidRDefault="0035682A" w:rsidP="0035682A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631B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649" w:type="dxa"/>
            <w:gridSpan w:val="2"/>
            <w:tcBorders>
              <w:bottom w:val="single" w:sz="4" w:space="0" w:color="auto"/>
            </w:tcBorders>
            <w:vAlign w:val="center"/>
          </w:tcPr>
          <w:p w:rsidR="0035682A" w:rsidRPr="00D2631B" w:rsidRDefault="0035682A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31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D2631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2631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82A" w:rsidRPr="000112BB" w:rsidTr="0035682A">
        <w:trPr>
          <w:trHeight w:val="413"/>
        </w:trPr>
        <w:tc>
          <w:tcPr>
            <w:tcW w:w="5234" w:type="dxa"/>
            <w:vMerge/>
            <w:tcBorders>
              <w:bottom w:val="single" w:sz="4" w:space="0" w:color="auto"/>
            </w:tcBorders>
            <w:vAlign w:val="center"/>
          </w:tcPr>
          <w:p w:rsidR="0035682A" w:rsidRPr="00D2631B" w:rsidRDefault="0035682A" w:rsidP="0035682A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4" w:type="dxa"/>
            <w:tcBorders>
              <w:bottom w:val="single" w:sz="4" w:space="0" w:color="auto"/>
            </w:tcBorders>
          </w:tcPr>
          <w:p w:rsidR="0035682A" w:rsidRPr="00D2631B" w:rsidRDefault="0035682A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31B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35682A" w:rsidRPr="00D2631B" w:rsidRDefault="0035682A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31B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35682A" w:rsidRPr="000112BB" w:rsidTr="0035682A">
        <w:trPr>
          <w:trHeight w:val="420"/>
        </w:trPr>
        <w:tc>
          <w:tcPr>
            <w:tcW w:w="5234" w:type="dxa"/>
            <w:tcBorders>
              <w:bottom w:val="nil"/>
            </w:tcBorders>
          </w:tcPr>
          <w:p w:rsidR="0035682A" w:rsidRPr="00D2631B" w:rsidRDefault="0035682A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631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1824" w:type="dxa"/>
            <w:tcBorders>
              <w:bottom w:val="nil"/>
            </w:tcBorders>
          </w:tcPr>
          <w:p w:rsidR="0035682A" w:rsidRPr="00D2631B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25" w:type="dxa"/>
            <w:tcBorders>
              <w:bottom w:val="nil"/>
            </w:tcBorders>
          </w:tcPr>
          <w:p w:rsidR="0035682A" w:rsidRPr="00D2631B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5682A" w:rsidRPr="000112BB" w:rsidTr="0035682A">
        <w:trPr>
          <w:trHeight w:val="420"/>
        </w:trPr>
        <w:tc>
          <w:tcPr>
            <w:tcW w:w="5234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D2631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มูลค่าหนี้สิน ณ ต้นปี</w:t>
            </w:r>
          </w:p>
          <w:p w:rsidR="0035682A" w:rsidRDefault="0035682A" w:rsidP="0035682A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D2631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D2631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ผลกำไรจาก</w:t>
            </w:r>
            <w:r w:rsidRPr="00D2631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การประมาณการตามหลักนักคณิ</w:t>
            </w:r>
            <w:r w:rsidRPr="00180824">
              <w:rPr>
                <w:rFonts w:ascii="Angsana New" w:hAnsi="Angsana New" w:cs="Angsana New" w:hint="cs"/>
                <w:sz w:val="30"/>
                <w:szCs w:val="30"/>
                <w:cs/>
              </w:rPr>
              <w:t>ตศาสตร์</w:t>
            </w:r>
          </w:p>
          <w:p w:rsidR="0035682A" w:rsidRPr="00D2631B" w:rsidRDefault="0035682A" w:rsidP="0035682A">
            <w:pPr>
              <w:tabs>
                <w:tab w:val="left" w:pos="284"/>
                <w:tab w:val="left" w:pos="743"/>
                <w:tab w:val="left" w:pos="1890"/>
              </w:tabs>
              <w:ind w:firstLine="7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:rsidR="0035682A" w:rsidRDefault="0035682A" w:rsidP="0035682A">
            <w:pPr>
              <w:tabs>
                <w:tab w:val="decimal" w:pos="1399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59,217,596</w:t>
            </w:r>
          </w:p>
          <w:p w:rsidR="0035682A" w:rsidRDefault="0035682A" w:rsidP="0035682A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5682A" w:rsidRPr="00D2631B" w:rsidRDefault="0035682A" w:rsidP="0035682A">
            <w:pPr>
              <w:tabs>
                <w:tab w:val="decimal" w:pos="104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71032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35682A" w:rsidRDefault="0035682A" w:rsidP="0035682A">
            <w:pPr>
              <w:tabs>
                <w:tab w:val="decimal" w:pos="1399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2631B">
              <w:rPr>
                <w:rFonts w:ascii="Angsana New" w:hAnsi="Angsana New" w:cs="Angsana New"/>
                <w:sz w:val="30"/>
                <w:szCs w:val="30"/>
              </w:rPr>
              <w:t>62,221,571</w:t>
            </w:r>
          </w:p>
          <w:p w:rsidR="0035682A" w:rsidRDefault="0035682A" w:rsidP="0035682A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35682A" w:rsidRPr="00D2631B" w:rsidRDefault="0035682A" w:rsidP="0035682A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(11,585,771)</w:t>
            </w:r>
          </w:p>
        </w:tc>
      </w:tr>
      <w:tr w:rsidR="0035682A" w:rsidRPr="000112BB" w:rsidTr="0035682A">
        <w:trPr>
          <w:trHeight w:val="420"/>
        </w:trPr>
        <w:tc>
          <w:tcPr>
            <w:tcW w:w="5234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31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D2631B">
              <w:rPr>
                <w:rFonts w:ascii="Angsana New" w:hAnsi="Angsana New" w:cs="Angsana New"/>
                <w:sz w:val="30"/>
                <w:szCs w:val="30"/>
                <w:cs/>
              </w:rPr>
              <w:tab/>
              <w:t>ต้นทุนบริการในปัจจุบัน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10,250,517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7,301,247</w:t>
            </w:r>
          </w:p>
        </w:tc>
      </w:tr>
      <w:tr w:rsidR="0035682A" w:rsidRPr="000112BB" w:rsidTr="0035682A">
        <w:trPr>
          <w:trHeight w:val="420"/>
        </w:trPr>
        <w:tc>
          <w:tcPr>
            <w:tcW w:w="5234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31B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2,026,056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1,389,424</w:t>
            </w:r>
          </w:p>
        </w:tc>
      </w:tr>
      <w:tr w:rsidR="0035682A" w:rsidRPr="000112BB" w:rsidTr="0035682A">
        <w:trPr>
          <w:trHeight w:val="420"/>
        </w:trPr>
        <w:tc>
          <w:tcPr>
            <w:tcW w:w="5234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31B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14,458,434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decimal" w:pos="104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35682A" w:rsidRPr="000112BB" w:rsidTr="0035682A">
        <w:trPr>
          <w:trHeight w:val="420"/>
        </w:trPr>
        <w:tc>
          <w:tcPr>
            <w:tcW w:w="5234" w:type="dxa"/>
            <w:tcBorders>
              <w:top w:val="nil"/>
              <w:bottom w:val="single" w:sz="4" w:space="0" w:color="auto"/>
            </w:tcBorders>
          </w:tcPr>
          <w:p w:rsidR="0035682A" w:rsidRPr="00D2631B" w:rsidRDefault="0035682A" w:rsidP="0035682A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31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D2631B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2631B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1824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(1,324,269)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35682A" w:rsidRPr="00D2631B" w:rsidRDefault="0035682A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(108,875)</w:t>
            </w:r>
          </w:p>
        </w:tc>
      </w:tr>
      <w:tr w:rsidR="0035682A" w:rsidRPr="000112BB" w:rsidTr="0035682A">
        <w:trPr>
          <w:trHeight w:val="420"/>
        </w:trPr>
        <w:tc>
          <w:tcPr>
            <w:tcW w:w="5234" w:type="dxa"/>
            <w:tcBorders>
              <w:top w:val="single" w:sz="4" w:space="0" w:color="auto"/>
              <w:bottom w:val="single" w:sz="4" w:space="0" w:color="auto"/>
            </w:tcBorders>
          </w:tcPr>
          <w:p w:rsidR="0035682A" w:rsidRPr="002D5ED5" w:rsidRDefault="0035682A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631B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ยอดคงเหลือยกไป</w:t>
            </w:r>
            <w:r w:rsidRPr="00D2631B">
              <w:rPr>
                <w:rFonts w:ascii="Angsana New" w:hAnsi="Angsana New" w:cs="Angsana New"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</w:tcPr>
          <w:p w:rsidR="0035682A" w:rsidRPr="00D2631B" w:rsidRDefault="0035682A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84,628,334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</w:tcPr>
          <w:p w:rsidR="0035682A" w:rsidRPr="00D2631B" w:rsidRDefault="0035682A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59,217,596</w:t>
            </w:r>
          </w:p>
        </w:tc>
      </w:tr>
    </w:tbl>
    <w:p w:rsidR="0035682A" w:rsidRDefault="0035682A" w:rsidP="0035682A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lastRenderedPageBreak/>
        <w:t>ค่าใช้จ่ายเกี่ยวกับผลประโยชน์ระยะยาวของพนักงาน</w:t>
      </w:r>
      <w:r w:rsidR="004B75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รวมอยู่ในงบกำไรขาดทุนเบ็ดเสร็จสำหรับปีสิ้นสุดวันที่</w:t>
      </w:r>
      <w:r w:rsidRPr="002F37CC">
        <w:rPr>
          <w:rFonts w:ascii="Angsana New" w:hAnsi="Angsana New" w:cs="Angsana New"/>
          <w:sz w:val="32"/>
          <w:szCs w:val="32"/>
        </w:rPr>
        <w:t xml:space="preserve"> 31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eastAsia"/>
          <w:sz w:val="32"/>
          <w:szCs w:val="32"/>
          <w:lang w:eastAsia="zh-CN"/>
        </w:rPr>
        <w:t>256</w:t>
      </w:r>
      <w:r>
        <w:rPr>
          <w:rFonts w:ascii="Angsana New" w:hAnsi="Angsana New" w:cs="Angsana New"/>
          <w:sz w:val="32"/>
          <w:szCs w:val="32"/>
          <w:lang w:eastAsia="zh-CN"/>
        </w:rPr>
        <w:t>2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และ </w:t>
      </w:r>
      <w:r>
        <w:rPr>
          <w:rFonts w:ascii="Angsana New" w:hAnsi="Angsana New" w:cs="Angsana New" w:hint="eastAsia"/>
          <w:sz w:val="32"/>
          <w:szCs w:val="32"/>
          <w:lang w:eastAsia="zh-CN"/>
        </w:rPr>
        <w:t>2</w:t>
      </w:r>
      <w:r>
        <w:rPr>
          <w:rFonts w:ascii="Angsana New" w:hAnsi="Angsana New" w:cs="Angsana New"/>
          <w:sz w:val="32"/>
          <w:szCs w:val="32"/>
          <w:cs/>
        </w:rPr>
        <w:t>56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4934BA">
        <w:rPr>
          <w:rFonts w:ascii="Angsana New" w:hAnsi="Angsana New" w:cs="Angsana New"/>
          <w:sz w:val="32"/>
          <w:szCs w:val="32"/>
          <w:cs/>
        </w:rPr>
        <w:t xml:space="preserve"> จำนวน</w:t>
      </w:r>
      <w:r w:rsidRPr="00D8573A">
        <w:rPr>
          <w:rFonts w:ascii="Angsana New" w:hAnsi="Angsana New" w:cs="Angsana New"/>
          <w:sz w:val="32"/>
          <w:szCs w:val="32"/>
          <w:cs/>
        </w:rPr>
        <w:t>เงิน</w:t>
      </w:r>
      <w:r w:rsidRPr="00D8573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26,735,007</w:t>
      </w:r>
      <w:r w:rsidRPr="004934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934BA">
        <w:rPr>
          <w:rFonts w:ascii="Angsana New" w:hAnsi="Angsana New" w:cs="Angsana New"/>
          <w:sz w:val="32"/>
          <w:szCs w:val="32"/>
          <w:cs/>
        </w:rPr>
        <w:t>บาท</w:t>
      </w:r>
      <w:r w:rsidRPr="004934BA">
        <w:rPr>
          <w:rFonts w:ascii="Angsana New" w:hAnsi="Angsana New" w:cs="Angsana New"/>
          <w:sz w:val="32"/>
          <w:szCs w:val="32"/>
        </w:rPr>
        <w:t xml:space="preserve"> </w:t>
      </w:r>
      <w:r w:rsidRPr="000E7BF0">
        <w:rPr>
          <w:rFonts w:ascii="Angsana New" w:hAnsi="Angsana New" w:cs="Angsana New"/>
          <w:sz w:val="32"/>
          <w:szCs w:val="32"/>
          <w:cs/>
        </w:rPr>
        <w:t xml:space="preserve">และ จำนวนเงิน </w:t>
      </w:r>
      <w:r>
        <w:rPr>
          <w:rFonts w:ascii="Angsana New" w:hAnsi="Angsana New" w:cs="Angsana New"/>
          <w:sz w:val="32"/>
          <w:szCs w:val="32"/>
        </w:rPr>
        <w:t>8,690,671</w:t>
      </w:r>
      <w:r w:rsidRPr="004934B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บาท</w:t>
      </w:r>
      <w:r w:rsidRPr="002F37CC">
        <w:rPr>
          <w:rFonts w:ascii="Angsana New" w:hAnsi="Angsana New" w:cs="Angsana New"/>
          <w:sz w:val="32"/>
          <w:szCs w:val="32"/>
          <w:cs/>
        </w:rPr>
        <w:t>ตามลำดับ</w:t>
      </w:r>
    </w:p>
    <w:p w:rsidR="0035682A" w:rsidRDefault="0035682A" w:rsidP="0035682A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96647A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35682A" w:rsidRPr="00D9793A" w:rsidRDefault="0035682A" w:rsidP="0035682A">
      <w:pPr>
        <w:spacing w:line="228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7"/>
        <w:gridCol w:w="2615"/>
      </w:tblGrid>
      <w:tr w:rsidR="006A5F60" w:rsidRPr="00ED7D2F" w:rsidTr="006A5F60">
        <w:trPr>
          <w:trHeight w:val="880"/>
        </w:trPr>
        <w:tc>
          <w:tcPr>
            <w:tcW w:w="6237" w:type="dxa"/>
            <w:vAlign w:val="center"/>
          </w:tcPr>
          <w:p w:rsidR="006A5F60" w:rsidRPr="006A5F60" w:rsidRDefault="006A5F60" w:rsidP="0035682A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615" w:type="dxa"/>
            <w:vAlign w:val="center"/>
          </w:tcPr>
          <w:p w:rsidR="006A5F60" w:rsidRPr="006A5F60" w:rsidRDefault="006A5F60" w:rsidP="0035682A">
            <w:pPr>
              <w:ind w:left="-29" w:right="-144" w:hanging="1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6A5F60" w:rsidRPr="006A5F60" w:rsidRDefault="006A5F60" w:rsidP="0035682A">
            <w:pPr>
              <w:ind w:left="-29" w:right="-144" w:hanging="1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5F60" w:rsidRPr="004934BA" w:rsidTr="006A5F60">
        <w:trPr>
          <w:trHeight w:val="383"/>
        </w:trPr>
        <w:tc>
          <w:tcPr>
            <w:tcW w:w="6237" w:type="dxa"/>
            <w:tcBorders>
              <w:bottom w:val="nil"/>
            </w:tcBorders>
          </w:tcPr>
          <w:p w:rsidR="006A5F60" w:rsidRPr="006A5F60" w:rsidRDefault="006A5F60" w:rsidP="0035682A">
            <w:pPr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615" w:type="dxa"/>
            <w:tcBorders>
              <w:bottom w:val="nil"/>
            </w:tcBorders>
          </w:tcPr>
          <w:p w:rsidR="006A5F60" w:rsidRPr="006A5F60" w:rsidRDefault="006A5F60" w:rsidP="0035682A">
            <w:pPr>
              <w:tabs>
                <w:tab w:val="left" w:pos="1076"/>
              </w:tabs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</w:rPr>
              <w:t>2.75%</w:t>
            </w:r>
          </w:p>
        </w:tc>
      </w:tr>
      <w:tr w:rsidR="006A5F60" w:rsidTr="006A5F60">
        <w:trPr>
          <w:trHeight w:val="371"/>
        </w:trPr>
        <w:tc>
          <w:tcPr>
            <w:tcW w:w="6237" w:type="dxa"/>
            <w:tcBorders>
              <w:top w:val="nil"/>
              <w:bottom w:val="nil"/>
            </w:tcBorders>
          </w:tcPr>
          <w:p w:rsidR="006A5F60" w:rsidRPr="006A5F60" w:rsidRDefault="006A5F60" w:rsidP="0035682A">
            <w:pPr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2615" w:type="dxa"/>
            <w:tcBorders>
              <w:top w:val="nil"/>
              <w:bottom w:val="nil"/>
            </w:tcBorders>
          </w:tcPr>
          <w:p w:rsidR="006A5F60" w:rsidRPr="006A5F60" w:rsidRDefault="006A5F60" w:rsidP="0035682A">
            <w:pPr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</w:rPr>
              <w:t>1-5%</w:t>
            </w:r>
          </w:p>
        </w:tc>
      </w:tr>
      <w:tr w:rsidR="006A5F60" w:rsidTr="006A5F60">
        <w:trPr>
          <w:trHeight w:val="363"/>
        </w:trPr>
        <w:tc>
          <w:tcPr>
            <w:tcW w:w="6237" w:type="dxa"/>
            <w:tcBorders>
              <w:top w:val="nil"/>
              <w:bottom w:val="nil"/>
            </w:tcBorders>
          </w:tcPr>
          <w:p w:rsidR="006A5F60" w:rsidRPr="006A5F60" w:rsidRDefault="006A5F60" w:rsidP="0035682A">
            <w:pPr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อัตราคนพิการ</w:t>
            </w:r>
          </w:p>
        </w:tc>
        <w:tc>
          <w:tcPr>
            <w:tcW w:w="2615" w:type="dxa"/>
            <w:tcBorders>
              <w:top w:val="nil"/>
              <w:bottom w:val="nil"/>
            </w:tcBorders>
          </w:tcPr>
          <w:p w:rsidR="006A5F60" w:rsidRPr="006A5F60" w:rsidRDefault="006A5F60" w:rsidP="0035682A">
            <w:pPr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</w:tr>
      <w:tr w:rsidR="006A5F60" w:rsidTr="006A5F60">
        <w:trPr>
          <w:trHeight w:val="505"/>
        </w:trPr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:rsidR="006A5F60" w:rsidRPr="006A5F60" w:rsidRDefault="006A5F60" w:rsidP="0035682A">
            <w:pPr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615" w:type="dxa"/>
            <w:tcBorders>
              <w:top w:val="nil"/>
              <w:bottom w:val="single" w:sz="4" w:space="0" w:color="auto"/>
            </w:tcBorders>
          </w:tcPr>
          <w:p w:rsidR="006A5F60" w:rsidRPr="006A5F60" w:rsidRDefault="006A5F60" w:rsidP="0035682A">
            <w:pPr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</w:rPr>
              <w:t>0-53%</w:t>
            </w:r>
          </w:p>
        </w:tc>
      </w:tr>
    </w:tbl>
    <w:p w:rsidR="0035682A" w:rsidRPr="0035682A" w:rsidRDefault="0035682A" w:rsidP="0035682A">
      <w:pPr>
        <w:rPr>
          <w:rFonts w:ascii="Angsana New" w:hAnsi="Angsana New" w:cs="Angsana New"/>
          <w:sz w:val="16"/>
          <w:szCs w:val="16"/>
        </w:rPr>
      </w:pPr>
    </w:p>
    <w:p w:rsidR="0035682A" w:rsidRDefault="0035682A" w:rsidP="0035682A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F73873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การวิเคราะห์ความอ่อนไหวของข้อสมมติฐานหลัก</w:t>
      </w:r>
      <w:r>
        <w:rPr>
          <w:rFonts w:ascii="Angsana New" w:hAnsi="Angsana New" w:cs="Angsana New" w:hint="cs"/>
          <w:sz w:val="32"/>
          <w:szCs w:val="32"/>
          <w:cs/>
        </w:rPr>
        <w:t>ในการคำนวณ</w:t>
      </w:r>
    </w:p>
    <w:p w:rsidR="0035682A" w:rsidRPr="008D3FB2" w:rsidRDefault="0035682A" w:rsidP="0035682A">
      <w:pPr>
        <w:jc w:val="right"/>
        <w:rPr>
          <w:rFonts w:ascii="Angsana New" w:hAnsi="Angsana New" w:cs="Angsana New"/>
          <w:sz w:val="30"/>
          <w:szCs w:val="30"/>
          <w:cs/>
        </w:rPr>
      </w:pPr>
      <w:r w:rsidRPr="008D3FB2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D3FB2">
        <w:rPr>
          <w:rFonts w:ascii="Angsana New" w:hAnsi="Angsana New" w:cs="Angsana New"/>
          <w:sz w:val="30"/>
          <w:szCs w:val="30"/>
        </w:rPr>
        <w:t xml:space="preserve">: </w:t>
      </w:r>
      <w:r w:rsidRPr="008D3FB2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1"/>
        <w:gridCol w:w="1854"/>
        <w:gridCol w:w="1854"/>
      </w:tblGrid>
      <w:tr w:rsidR="0035682A" w:rsidRPr="00ED7D2F" w:rsidTr="0035682A">
        <w:trPr>
          <w:trHeight w:val="451"/>
        </w:trPr>
        <w:tc>
          <w:tcPr>
            <w:tcW w:w="5231" w:type="dxa"/>
            <w:vMerge w:val="restart"/>
            <w:vAlign w:val="center"/>
          </w:tcPr>
          <w:p w:rsidR="0035682A" w:rsidRPr="00FF00CB" w:rsidRDefault="0035682A" w:rsidP="0035682A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708" w:type="dxa"/>
            <w:gridSpan w:val="2"/>
            <w:vAlign w:val="center"/>
          </w:tcPr>
          <w:p w:rsidR="0035682A" w:rsidRPr="00FF00CB" w:rsidRDefault="0035682A" w:rsidP="0035682A">
            <w:pPr>
              <w:ind w:left="-29" w:right="-144" w:hanging="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682A" w:rsidRPr="00CF6D57" w:rsidTr="0035682A">
        <w:trPr>
          <w:trHeight w:val="418"/>
        </w:trPr>
        <w:tc>
          <w:tcPr>
            <w:tcW w:w="5231" w:type="dxa"/>
            <w:vMerge/>
            <w:vAlign w:val="center"/>
          </w:tcPr>
          <w:p w:rsidR="0035682A" w:rsidRPr="00FF00CB" w:rsidRDefault="0035682A" w:rsidP="0035682A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vAlign w:val="center"/>
          </w:tcPr>
          <w:p w:rsidR="0035682A" w:rsidRPr="00FF00CB" w:rsidRDefault="0035682A" w:rsidP="0035682A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2562</w:t>
            </w:r>
          </w:p>
        </w:tc>
        <w:tc>
          <w:tcPr>
            <w:tcW w:w="1854" w:type="dxa"/>
            <w:vAlign w:val="center"/>
          </w:tcPr>
          <w:p w:rsidR="0035682A" w:rsidRPr="00FF00CB" w:rsidRDefault="0035682A" w:rsidP="0035682A">
            <w:pPr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2561</w:t>
            </w:r>
          </w:p>
        </w:tc>
      </w:tr>
      <w:tr w:rsidR="0035682A" w:rsidRPr="00CF6D57" w:rsidTr="0035682A">
        <w:trPr>
          <w:trHeight w:val="383"/>
        </w:trPr>
        <w:tc>
          <w:tcPr>
            <w:tcW w:w="5231" w:type="dxa"/>
            <w:tcBorders>
              <w:bottom w:val="nil"/>
            </w:tcBorders>
          </w:tcPr>
          <w:p w:rsidR="0035682A" w:rsidRPr="005816AE" w:rsidRDefault="0035682A" w:rsidP="0035682A">
            <w:pPr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54" w:type="dxa"/>
            <w:tcBorders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tcBorders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82A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35682A" w:rsidRPr="00FF00CB" w:rsidRDefault="0035682A" w:rsidP="005816AE">
            <w:pPr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7,161,954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</w:rPr>
              <w:t>6,341,835</w:t>
            </w:r>
          </w:p>
        </w:tc>
      </w:tr>
      <w:tr w:rsidR="0035682A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35682A" w:rsidRPr="00FF00CB" w:rsidRDefault="0035682A" w:rsidP="005816AE">
            <w:pPr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(6,268,997)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</w:rPr>
              <w:t>(5,531,819)</w:t>
            </w:r>
          </w:p>
        </w:tc>
      </w:tr>
      <w:tr w:rsidR="0035682A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35682A" w:rsidRPr="005816AE" w:rsidRDefault="0035682A" w:rsidP="0035682A">
            <w:pPr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82A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35682A" w:rsidRPr="00FF00CB" w:rsidRDefault="0035682A" w:rsidP="005816AE">
            <w:pPr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(6,901,403)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</w:rPr>
              <w:t>(5,434,954)</w:t>
            </w:r>
          </w:p>
        </w:tc>
      </w:tr>
      <w:tr w:rsidR="0035682A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35682A" w:rsidRPr="00FF00CB" w:rsidRDefault="0035682A" w:rsidP="005816AE">
            <w:pPr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7,754,338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</w:rPr>
              <w:t>6,098,085</w:t>
            </w:r>
          </w:p>
        </w:tc>
      </w:tr>
      <w:tr w:rsidR="0035682A" w:rsidRPr="00CF6D5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:rsidR="0035682A" w:rsidRPr="005816AE" w:rsidRDefault="0035682A" w:rsidP="0035682A">
            <w:pPr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อัตราการหมุนเวียน 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82A" w:rsidRPr="00CF6D5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:rsidR="0035682A" w:rsidRPr="00FF00CB" w:rsidRDefault="0035682A" w:rsidP="005816AE">
            <w:pPr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FF00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1,872,253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35682A" w:rsidRPr="00FF00CB" w:rsidRDefault="0035682A" w:rsidP="0035682A">
            <w:pPr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</w:rPr>
              <w:t>1,776,470</w:t>
            </w:r>
          </w:p>
        </w:tc>
      </w:tr>
      <w:tr w:rsidR="0035682A" w:rsidRPr="00CF6D57" w:rsidTr="0035682A">
        <w:trPr>
          <w:trHeight w:val="505"/>
        </w:trPr>
        <w:tc>
          <w:tcPr>
            <w:tcW w:w="5231" w:type="dxa"/>
            <w:tcBorders>
              <w:top w:val="nil"/>
              <w:bottom w:val="single" w:sz="4" w:space="0" w:color="auto"/>
            </w:tcBorders>
          </w:tcPr>
          <w:p w:rsidR="0035682A" w:rsidRPr="00FF00CB" w:rsidRDefault="0035682A" w:rsidP="005816AE">
            <w:pPr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:rsidR="0035682A" w:rsidRPr="00FF00CB" w:rsidRDefault="0035682A" w:rsidP="0035682A">
            <w:pPr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(6,703,986)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:rsidR="0035682A" w:rsidRPr="00FF00CB" w:rsidRDefault="0035682A" w:rsidP="0035682A">
            <w:pPr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</w:rPr>
              <w:t>(5,927,288)</w:t>
            </w:r>
          </w:p>
        </w:tc>
      </w:tr>
    </w:tbl>
    <w:p w:rsidR="0035682A" w:rsidRPr="005816AE" w:rsidRDefault="0035682A" w:rsidP="0035682A">
      <w:pPr>
        <w:rPr>
          <w:rFonts w:ascii="Angsana New" w:hAnsi="Angsana New"/>
          <w:sz w:val="12"/>
          <w:szCs w:val="12"/>
        </w:rPr>
      </w:pPr>
    </w:p>
    <w:p w:rsidR="0035682A" w:rsidRPr="00771A0E" w:rsidRDefault="0035682A" w:rsidP="0035682A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771A0E">
        <w:rPr>
          <w:rFonts w:ascii="Angsana New" w:hAnsi="Angsana New" w:cs="Angsana New"/>
          <w:sz w:val="32"/>
          <w:szCs w:val="32"/>
          <w:cs/>
        </w:rPr>
        <w:t xml:space="preserve">พระราชบัญญัติคุ้มครองแรงงานฉบับใหม่ที่ประกาศในราชกิจจานุเบกษา เมื่อวันที่ </w:t>
      </w:r>
      <w:r w:rsidRPr="00771A0E">
        <w:rPr>
          <w:rFonts w:ascii="Angsana New" w:hAnsi="Angsana New" w:cs="Angsana New"/>
          <w:sz w:val="32"/>
          <w:szCs w:val="32"/>
        </w:rPr>
        <w:t>5</w:t>
      </w:r>
      <w:r w:rsidRPr="00771A0E">
        <w:rPr>
          <w:rFonts w:ascii="Angsana New" w:hAnsi="Angsana New" w:cs="Angsana New"/>
          <w:sz w:val="32"/>
          <w:szCs w:val="32"/>
          <w:cs/>
        </w:rPr>
        <w:t xml:space="preserve"> เมษายน 2562 นั้น ได้กำหนดอัตราค่าชดเชยเพิ่มเติมกรณีนายจ้างเลิกจ้าง สำหรับลูกจ้างซึ่งทำงานติดต่อกันครบ 20 ปีขึ้นไปให้มีสิทธิ ได้รับค่าชดเชยไม่น้อยกว่าค่าจ้างอัตราสุดท้ายจำนวน 400 วันสุดท้าย ทั้งนี้บริษัทบันทึกผลกระทบจากการเปลี่ยนแปลงดังกล่าวในงบการเงิน</w:t>
      </w:r>
      <w:r w:rsidR="00FE02A8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FE02A8">
        <w:rPr>
          <w:rFonts w:ascii="Angsana New" w:hAnsi="Angsana New" w:cs="Angsana New"/>
          <w:sz w:val="32"/>
          <w:szCs w:val="32"/>
        </w:rPr>
        <w:t xml:space="preserve">2562 </w:t>
      </w:r>
      <w:r w:rsidRPr="00771A0E">
        <w:rPr>
          <w:rFonts w:ascii="Angsana New" w:hAnsi="Angsana New" w:cs="Angsana New"/>
          <w:sz w:val="32"/>
          <w:szCs w:val="32"/>
          <w:cs/>
        </w:rPr>
        <w:t>แล้ว</w:t>
      </w:r>
    </w:p>
    <w:p w:rsidR="0035682A" w:rsidRPr="00FE02A8" w:rsidRDefault="0035682A" w:rsidP="00FE02A8">
      <w:p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816AE" w:rsidRPr="007F1CC3" w:rsidRDefault="005816AE" w:rsidP="000D1BF5">
      <w:pPr>
        <w:pStyle w:val="af"/>
        <w:numPr>
          <w:ilvl w:val="0"/>
          <w:numId w:val="1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7F1CC3">
        <w:rPr>
          <w:rFonts w:ascii="Angsana New" w:hAnsi="Angsana New"/>
          <w:b/>
          <w:bCs/>
          <w:sz w:val="32"/>
          <w:szCs w:val="32"/>
          <w:cs/>
        </w:rPr>
        <w:lastRenderedPageBreak/>
        <w:t>การจ่ายเงินปันผล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5816AE" w:rsidRPr="00E50553" w:rsidRDefault="005816AE" w:rsidP="00FE02A8">
      <w:pPr>
        <w:ind w:left="720" w:right="29" w:firstLine="273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5816AE" w:rsidRPr="003B04DF" w:rsidRDefault="005816AE" w:rsidP="00FE02A8">
      <w:pPr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16.1</w:t>
      </w: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Pr="003B04D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การจ่ายเงินปันผลและค่าตอบแทนกรรมการ</w:t>
      </w:r>
    </w:p>
    <w:p w:rsidR="005816AE" w:rsidRPr="00D37AFF" w:rsidRDefault="005816AE" w:rsidP="00FE02A8">
      <w:pPr>
        <w:widowControl w:val="0"/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D37AFF">
        <w:rPr>
          <w:rFonts w:ascii="Angsana New" w:hAnsi="Angsana New" w:cs="Angsana New"/>
          <w:sz w:val="32"/>
          <w:szCs w:val="32"/>
          <w:cs/>
        </w:rPr>
        <w:t>เมื่อวันที่ 2</w:t>
      </w:r>
      <w:r w:rsidRPr="00D37AFF">
        <w:rPr>
          <w:rFonts w:ascii="Angsana New" w:hAnsi="Angsana New" w:cs="Angsana New"/>
          <w:sz w:val="32"/>
          <w:szCs w:val="32"/>
        </w:rPr>
        <w:t>7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 กุมภาพันธ์ 25</w:t>
      </w:r>
      <w:r w:rsidRPr="00D37AFF">
        <w:rPr>
          <w:rFonts w:ascii="Angsana New" w:hAnsi="Angsana New" w:cs="Angsana New"/>
          <w:sz w:val="32"/>
          <w:szCs w:val="32"/>
        </w:rPr>
        <w:t>62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D37AFF">
        <w:rPr>
          <w:rFonts w:ascii="Angsana New" w:hAnsi="Angsana New" w:cs="Angsana New"/>
          <w:sz w:val="32"/>
          <w:szCs w:val="32"/>
        </w:rPr>
        <w:t>56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2 เมื่อวันที่ </w:t>
      </w:r>
      <w:r w:rsidRPr="00D37AFF">
        <w:rPr>
          <w:rFonts w:ascii="Angsana New" w:hAnsi="Angsana New" w:cs="Angsana New"/>
          <w:sz w:val="32"/>
          <w:szCs w:val="32"/>
        </w:rPr>
        <w:t>2</w:t>
      </w:r>
      <w:r w:rsidRPr="00D37AFF">
        <w:rPr>
          <w:rFonts w:ascii="Angsana New" w:hAnsi="Angsana New" w:cs="Angsana New"/>
          <w:sz w:val="32"/>
          <w:szCs w:val="32"/>
          <w:cs/>
        </w:rPr>
        <w:t>6</w:t>
      </w:r>
      <w:r w:rsidRPr="00D37AFF">
        <w:rPr>
          <w:rFonts w:ascii="Angsana New" w:hAnsi="Angsana New" w:cs="Angsana New"/>
          <w:sz w:val="32"/>
          <w:szCs w:val="32"/>
        </w:rPr>
        <w:t xml:space="preserve"> 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D37AFF">
        <w:rPr>
          <w:rFonts w:ascii="Angsana New" w:hAnsi="Angsana New" w:cs="Angsana New"/>
          <w:sz w:val="32"/>
          <w:szCs w:val="32"/>
        </w:rPr>
        <w:t>256</w:t>
      </w:r>
      <w:r w:rsidRPr="00D37AFF">
        <w:rPr>
          <w:rFonts w:ascii="Angsana New" w:hAnsi="Angsana New" w:cs="Angsana New"/>
          <w:sz w:val="32"/>
          <w:szCs w:val="32"/>
          <w:cs/>
        </w:rPr>
        <w:t>2</w:t>
      </w:r>
      <w:r w:rsidRPr="00D37AFF">
        <w:rPr>
          <w:rFonts w:ascii="Angsana New" w:hAnsi="Angsana New" w:cs="Angsana New"/>
          <w:sz w:val="32"/>
          <w:szCs w:val="32"/>
        </w:rPr>
        <w:t xml:space="preserve"> </w:t>
      </w:r>
      <w:r w:rsidRPr="00D37AFF">
        <w:rPr>
          <w:rFonts w:ascii="Angsana New" w:hAnsi="Angsana New" w:cs="Angsana New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D37AFF">
        <w:rPr>
          <w:rFonts w:ascii="Angsana New" w:hAnsi="Angsana New" w:cs="Angsana New"/>
          <w:sz w:val="32"/>
          <w:szCs w:val="32"/>
        </w:rPr>
        <w:t xml:space="preserve"> </w:t>
      </w:r>
      <w:r w:rsidRPr="00D37AFF">
        <w:rPr>
          <w:rFonts w:ascii="Angsana New" w:hAnsi="Angsana New" w:cs="Angsana New"/>
          <w:sz w:val="32"/>
          <w:szCs w:val="32"/>
          <w:cs/>
        </w:rPr>
        <w:t>จำนวนไม่เกิน 2.</w:t>
      </w:r>
      <w:r w:rsidRPr="00D37AFF">
        <w:rPr>
          <w:rFonts w:ascii="Angsana New" w:hAnsi="Angsana New" w:cs="Angsana New"/>
          <w:sz w:val="32"/>
          <w:szCs w:val="32"/>
        </w:rPr>
        <w:t>73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5816AE" w:rsidRDefault="005816AE" w:rsidP="00FE02A8">
      <w:pPr>
        <w:widowControl w:val="0"/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D37AFF">
        <w:rPr>
          <w:rFonts w:ascii="Angsana New" w:hAnsi="Angsana New" w:cs="Angsana New"/>
          <w:sz w:val="32"/>
          <w:szCs w:val="32"/>
          <w:cs/>
        </w:rPr>
        <w:t>2</w:t>
      </w:r>
      <w:r w:rsidRPr="00D37AFF">
        <w:rPr>
          <w:rFonts w:ascii="Angsana New" w:hAnsi="Angsana New" w:cs="Angsana New"/>
          <w:sz w:val="32"/>
          <w:szCs w:val="32"/>
        </w:rPr>
        <w:t>2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 กุมภาพันธ์ 25</w:t>
      </w:r>
      <w:r w:rsidRPr="00D37AFF">
        <w:rPr>
          <w:rFonts w:ascii="Angsana New" w:hAnsi="Angsana New" w:cs="Angsana New"/>
          <w:sz w:val="32"/>
          <w:szCs w:val="32"/>
        </w:rPr>
        <w:t>61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D37AFF">
        <w:rPr>
          <w:rFonts w:ascii="Angsana New" w:hAnsi="Angsana New" w:cs="Angsana New"/>
          <w:sz w:val="32"/>
          <w:szCs w:val="32"/>
        </w:rPr>
        <w:t>561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D37AFF">
        <w:rPr>
          <w:rFonts w:ascii="Angsana New" w:hAnsi="Angsana New" w:cs="Angsana New"/>
          <w:sz w:val="32"/>
          <w:szCs w:val="32"/>
        </w:rPr>
        <w:t xml:space="preserve">27 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D37AFF">
        <w:rPr>
          <w:rFonts w:ascii="Angsana New" w:hAnsi="Angsana New" w:cs="Angsana New"/>
          <w:sz w:val="32"/>
          <w:szCs w:val="32"/>
        </w:rPr>
        <w:t xml:space="preserve">2561 </w:t>
      </w:r>
      <w:r w:rsidRPr="00D37AFF">
        <w:rPr>
          <w:rFonts w:ascii="Angsana New" w:hAnsi="Angsana New" w:cs="Angsana New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D37AFF">
        <w:rPr>
          <w:rFonts w:ascii="Angsana New" w:hAnsi="Angsana New" w:cs="Angsana New"/>
          <w:sz w:val="32"/>
          <w:szCs w:val="32"/>
        </w:rPr>
        <w:t xml:space="preserve"> </w:t>
      </w:r>
      <w:r w:rsidRPr="00D37AFF">
        <w:rPr>
          <w:rFonts w:ascii="Angsana New" w:hAnsi="Angsana New" w:cs="Angsana New"/>
          <w:sz w:val="32"/>
          <w:szCs w:val="32"/>
          <w:cs/>
        </w:rPr>
        <w:t>จำนวนไม่เกิน 2.</w:t>
      </w:r>
      <w:r w:rsidRPr="00D37AFF">
        <w:rPr>
          <w:rFonts w:ascii="Angsana New" w:hAnsi="Angsana New" w:cs="Angsana New"/>
          <w:sz w:val="32"/>
          <w:szCs w:val="32"/>
        </w:rPr>
        <w:t>73</w:t>
      </w:r>
      <w:r w:rsidRPr="00D37AF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5816AE" w:rsidRPr="005816AE" w:rsidRDefault="005816AE" w:rsidP="00FE02A8">
      <w:pPr>
        <w:widowControl w:val="0"/>
        <w:ind w:left="720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5816AE" w:rsidRPr="003B04DF" w:rsidRDefault="005816AE" w:rsidP="00FE02A8">
      <w:pPr>
        <w:ind w:left="720" w:right="29" w:hanging="1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16.2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3B04DF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Pr="005816A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สำรอง</w:t>
      </w:r>
      <w:r w:rsidRPr="003B04DF">
        <w:rPr>
          <w:rFonts w:ascii="Angsana New" w:hAnsi="Angsana New" w:cs="Angsana New" w:hint="cs"/>
          <w:b/>
          <w:bCs/>
          <w:sz w:val="32"/>
          <w:szCs w:val="32"/>
          <w:cs/>
        </w:rPr>
        <w:t>ตามกฎหมาย</w:t>
      </w:r>
    </w:p>
    <w:p w:rsidR="005816AE" w:rsidRDefault="005816AE" w:rsidP="00FE02A8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50642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สำหรับปี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>บริษัทได้จัดสรรทุนสำรองตามกฎหมายครบตามที่กฎหมายกำหนดแล้ว</w:t>
      </w:r>
    </w:p>
    <w:p w:rsidR="005816AE" w:rsidRPr="00D37AFF" w:rsidRDefault="005816AE" w:rsidP="00FE02A8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2561 บริษัทมีการจัดสรรทุนสำรองตามกฎหมายจำนวน </w:t>
      </w:r>
      <w:r>
        <w:rPr>
          <w:rFonts w:ascii="Angsana New" w:hAnsi="Angsana New" w:cs="Angsana New"/>
          <w:sz w:val="32"/>
          <w:szCs w:val="32"/>
        </w:rPr>
        <w:t xml:space="preserve">0.91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 w:cs="Angsana New"/>
          <w:sz w:val="32"/>
          <w:szCs w:val="32"/>
        </w:rPr>
        <w:t xml:space="preserve">1.39 </w:t>
      </w:r>
      <w:r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5816AE" w:rsidRPr="00FE02A8" w:rsidRDefault="005816AE" w:rsidP="00FE02A8">
      <w:pPr>
        <w:pStyle w:val="af"/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Cs w:val="20"/>
        </w:rPr>
      </w:pPr>
    </w:p>
    <w:p w:rsidR="00AC12B7" w:rsidRPr="00CF33ED" w:rsidRDefault="00AC12B7" w:rsidP="00FE02A8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3E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90055" w:rsidRDefault="00AC12B7" w:rsidP="00FE02A8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</w:t>
      </w:r>
      <w:r w:rsidRPr="00771A0E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CF33ED">
        <w:rPr>
          <w:rFonts w:ascii="Angsana New" w:hAnsi="Angsana New" w:cs="Angsana New"/>
          <w:sz w:val="32"/>
          <w:szCs w:val="32"/>
          <w:cs/>
        </w:rPr>
        <w:t>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="001267D0">
        <w:rPr>
          <w:rFonts w:ascii="Angsana New" w:hAnsi="Angsana New" w:cs="Angsana New" w:hint="cs"/>
          <w:sz w:val="32"/>
          <w:szCs w:val="32"/>
          <w:cs/>
        </w:rPr>
        <w:t>ปี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1267D0">
        <w:rPr>
          <w:rFonts w:ascii="Angsana New" w:hAnsi="Angsana New" w:cs="Angsana New"/>
          <w:sz w:val="32"/>
          <w:szCs w:val="32"/>
        </w:rPr>
        <w:t>1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67D0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2256">
        <w:rPr>
          <w:rFonts w:ascii="Angsana New" w:hAnsi="Angsana New" w:cs="Angsana New"/>
          <w:sz w:val="32"/>
          <w:szCs w:val="32"/>
          <w:cs/>
        </w:rPr>
        <w:t>25</w:t>
      </w:r>
      <w:r w:rsidR="00EE2256">
        <w:rPr>
          <w:rFonts w:ascii="Angsana New" w:hAnsi="Angsana New" w:cs="Angsana New" w:hint="cs"/>
          <w:sz w:val="32"/>
          <w:szCs w:val="32"/>
          <w:cs/>
        </w:rPr>
        <w:t>6</w:t>
      </w:r>
      <w:r w:rsidR="00AD0E4C">
        <w:rPr>
          <w:rFonts w:ascii="Angsana New" w:hAnsi="Angsana New" w:cs="Angsana New"/>
          <w:sz w:val="32"/>
          <w:szCs w:val="32"/>
        </w:rPr>
        <w:t>2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 w:rsidR="00AD0E4C">
        <w:rPr>
          <w:rFonts w:ascii="Angsana New" w:hAnsi="Angsana New" w:cs="Angsana New"/>
          <w:sz w:val="32"/>
          <w:szCs w:val="32"/>
        </w:rPr>
        <w:t>61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</w:t>
      </w:r>
      <w:r w:rsidR="00DD387F">
        <w:rPr>
          <w:rFonts w:ascii="Angsana New" w:hAnsi="Angsana New" w:cs="Angsana New" w:hint="cs"/>
          <w:sz w:val="32"/>
          <w:szCs w:val="32"/>
          <w:cs/>
        </w:rPr>
        <w:t>(ขาดทุน)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FE02A8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:rsidR="00AC12B7" w:rsidRPr="00CF33ED" w:rsidRDefault="00AC12B7" w:rsidP="00FE02A8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 xml:space="preserve"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</w:t>
      </w:r>
      <w:r w:rsidRPr="00781F05">
        <w:rPr>
          <w:rFonts w:ascii="Angsana New" w:hAnsi="Angsana New" w:cs="Angsana New"/>
          <w:sz w:val="32"/>
          <w:szCs w:val="32"/>
          <w:cs/>
        </w:rPr>
        <w:t>(ดูหมายเหตุ</w:t>
      </w:r>
      <w:r w:rsidR="00B840F2">
        <w:rPr>
          <w:rFonts w:ascii="Angsana New" w:hAnsi="Angsana New" w:cs="Angsana New" w:hint="cs"/>
          <w:sz w:val="32"/>
          <w:szCs w:val="32"/>
          <w:cs/>
        </w:rPr>
        <w:t>ประกอบงบการเงิน</w:t>
      </w:r>
      <w:r w:rsidR="00B840F2" w:rsidRPr="00A87625">
        <w:rPr>
          <w:rFonts w:ascii="Angsana New" w:hAnsi="Angsana New" w:cs="Angsana New" w:hint="cs"/>
          <w:sz w:val="32"/>
          <w:szCs w:val="32"/>
          <w:cs/>
        </w:rPr>
        <w:t>ข้อ</w:t>
      </w:r>
      <w:r w:rsidRPr="00A87625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7822BC" w:rsidRPr="00A87625">
        <w:rPr>
          <w:rFonts w:ascii="Angsana New" w:hAnsi="Angsana New" w:cs="Angsana New"/>
          <w:sz w:val="32"/>
          <w:szCs w:val="32"/>
        </w:rPr>
        <w:t>8</w:t>
      </w:r>
      <w:r w:rsidR="00875562" w:rsidRPr="00A87625">
        <w:rPr>
          <w:rFonts w:ascii="Angsana New" w:hAnsi="Angsana New" w:cs="Angsana New"/>
          <w:sz w:val="32"/>
          <w:szCs w:val="32"/>
        </w:rPr>
        <w:t xml:space="preserve"> </w:t>
      </w:r>
      <w:r w:rsidRPr="00A87625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135BFC" w:rsidRPr="00CF33ED" w:rsidRDefault="00AC12B7" w:rsidP="00FE02A8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CF33ED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:rsidR="00FE02A8" w:rsidRDefault="00FE02A8" w:rsidP="001326EB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B77D56" w:rsidRPr="00AA252C">
        <w:rPr>
          <w:rFonts w:ascii="Angsana New" w:hAnsi="Angsana New" w:cs="Angsana New" w:hint="cs"/>
          <w:sz w:val="32"/>
          <w:szCs w:val="32"/>
          <w:cs/>
        </w:rPr>
        <w:lastRenderedPageBreak/>
        <w:t>ค่าใช้จ่าย(</w:t>
      </w:r>
      <w:r w:rsidR="005962B1" w:rsidRPr="00AA252C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="00B77D56" w:rsidRPr="00AA252C"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AA252C">
        <w:rPr>
          <w:rFonts w:ascii="Angsana New" w:hAnsi="Angsana New" w:cs="Angsana New"/>
          <w:sz w:val="32"/>
          <w:szCs w:val="32"/>
          <w:cs/>
        </w:rPr>
        <w:t xml:space="preserve">ภาษีเงินได้ที่รับรู้ในงบกำไรขาดทุนเบ็ดเสร็จ </w:t>
      </w:r>
      <w:r w:rsidR="00910937" w:rsidRPr="00AA252C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910937" w:rsidRPr="00AA252C">
        <w:rPr>
          <w:rFonts w:ascii="Angsana New" w:hAnsi="Angsana New" w:cs="Angsana New"/>
          <w:sz w:val="32"/>
          <w:szCs w:val="32"/>
        </w:rPr>
        <w:t>31</w:t>
      </w:r>
      <w:r w:rsidR="00910937" w:rsidRPr="00AA252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910937" w:rsidRPr="00AA252C">
        <w:rPr>
          <w:rFonts w:ascii="Angsana New" w:hAnsi="Angsana New" w:cs="Angsana New"/>
          <w:sz w:val="32"/>
          <w:szCs w:val="32"/>
        </w:rPr>
        <w:t xml:space="preserve">2562 </w:t>
      </w:r>
      <w:r w:rsidR="005816A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816AE">
        <w:rPr>
          <w:rFonts w:ascii="Angsana New" w:hAnsi="Angsana New" w:cs="Angsana New"/>
          <w:sz w:val="32"/>
          <w:szCs w:val="32"/>
        </w:rPr>
        <w:t xml:space="preserve">2561 </w:t>
      </w:r>
      <w:r w:rsidR="00AC12B7" w:rsidRPr="00AA252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A22763" w:rsidRPr="0076131D" w:rsidRDefault="00A22763" w:rsidP="00FE02A8">
      <w:pPr>
        <w:tabs>
          <w:tab w:val="left" w:pos="9630"/>
        </w:tabs>
        <w:ind w:left="360" w:right="-90" w:firstLine="540"/>
        <w:jc w:val="right"/>
        <w:rPr>
          <w:rFonts w:ascii="Angsana New" w:hAnsi="Angsana New" w:cs="Angsana New"/>
          <w:sz w:val="32"/>
          <w:szCs w:val="32"/>
          <w:highlight w:val="yellow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Pr="00CF33ED">
        <w:rPr>
          <w:rFonts w:ascii="Angsana New" w:hAnsi="Angsana New" w:cs="Angsana New"/>
          <w:sz w:val="32"/>
          <w:szCs w:val="32"/>
        </w:rPr>
        <w:t xml:space="preserve">: </w:t>
      </w:r>
      <w:r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48" w:type="dxa"/>
        <w:jc w:val="right"/>
        <w:tblInd w:w="-2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2485"/>
        <w:gridCol w:w="2485"/>
      </w:tblGrid>
      <w:tr w:rsidR="0071386B" w:rsidRPr="00CF33ED" w:rsidTr="0071386B">
        <w:trPr>
          <w:jc w:val="right"/>
        </w:trPr>
        <w:tc>
          <w:tcPr>
            <w:tcW w:w="4678" w:type="dxa"/>
            <w:vMerge w:val="restart"/>
          </w:tcPr>
          <w:p w:rsidR="0071386B" w:rsidRPr="00FE02A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  <w:p w:rsidR="0071386B" w:rsidRPr="00FE02A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70" w:type="dxa"/>
            <w:gridSpan w:val="2"/>
          </w:tcPr>
          <w:p w:rsidR="0071386B" w:rsidRPr="00FE02A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1386B" w:rsidRPr="00CF33ED" w:rsidTr="00AF080F">
        <w:trPr>
          <w:jc w:val="right"/>
        </w:trPr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71386B" w:rsidRPr="00FE02A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:rsidR="0071386B" w:rsidRPr="00FE02A8" w:rsidRDefault="0071386B" w:rsidP="00FE02A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:rsidR="0071386B" w:rsidRPr="00FE02A8" w:rsidRDefault="0071386B" w:rsidP="00FE02A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71386B" w:rsidRPr="00CF33ED" w:rsidTr="00AF080F">
        <w:trPr>
          <w:jc w:val="right"/>
        </w:trPr>
        <w:tc>
          <w:tcPr>
            <w:tcW w:w="4678" w:type="dxa"/>
            <w:tcBorders>
              <w:top w:val="nil"/>
              <w:bottom w:val="nil"/>
            </w:tcBorders>
          </w:tcPr>
          <w:p w:rsidR="0071386B" w:rsidRPr="00FE02A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2485" w:type="dxa"/>
            <w:tcBorders>
              <w:top w:val="nil"/>
              <w:bottom w:val="nil"/>
            </w:tcBorders>
            <w:shd w:val="clear" w:color="auto" w:fill="auto"/>
          </w:tcPr>
          <w:p w:rsidR="0071386B" w:rsidRPr="00FE02A8" w:rsidRDefault="0071386B" w:rsidP="00FE02A8">
            <w:pPr>
              <w:ind w:left="-137" w:right="-3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2485" w:type="dxa"/>
            <w:tcBorders>
              <w:top w:val="nil"/>
              <w:bottom w:val="nil"/>
            </w:tcBorders>
            <w:shd w:val="clear" w:color="auto" w:fill="auto"/>
          </w:tcPr>
          <w:p w:rsidR="0071386B" w:rsidRPr="00FE02A8" w:rsidRDefault="0071386B" w:rsidP="00FE02A8">
            <w:pPr>
              <w:ind w:left="-137" w:right="-3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71386B" w:rsidRPr="00CF33ED" w:rsidTr="00AF080F">
        <w:trPr>
          <w:jc w:val="right"/>
        </w:trPr>
        <w:tc>
          <w:tcPr>
            <w:tcW w:w="4678" w:type="dxa"/>
            <w:tcBorders>
              <w:top w:val="nil"/>
              <w:bottom w:val="nil"/>
            </w:tcBorders>
          </w:tcPr>
          <w:p w:rsidR="0071386B" w:rsidRPr="00FE02A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2485" w:type="dxa"/>
            <w:tcBorders>
              <w:top w:val="nil"/>
              <w:bottom w:val="nil"/>
            </w:tcBorders>
            <w:shd w:val="clear" w:color="auto" w:fill="auto"/>
          </w:tcPr>
          <w:p w:rsidR="0071386B" w:rsidRPr="00FE02A8" w:rsidRDefault="0071386B" w:rsidP="00FE02A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5" w:type="dxa"/>
            <w:tcBorders>
              <w:top w:val="nil"/>
              <w:bottom w:val="nil"/>
            </w:tcBorders>
            <w:shd w:val="clear" w:color="auto" w:fill="auto"/>
          </w:tcPr>
          <w:p w:rsidR="0071386B" w:rsidRPr="00FE02A8" w:rsidRDefault="0071386B" w:rsidP="00FE02A8">
            <w:pPr>
              <w:tabs>
                <w:tab w:val="decimal" w:pos="723"/>
              </w:tabs>
              <w:ind w:left="76" w:right="1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86B" w:rsidRPr="003F1466" w:rsidTr="005816AE">
        <w:trPr>
          <w:trHeight w:val="475"/>
          <w:jc w:val="right"/>
        </w:trPr>
        <w:tc>
          <w:tcPr>
            <w:tcW w:w="4678" w:type="dxa"/>
            <w:tcBorders>
              <w:top w:val="nil"/>
              <w:bottom w:val="single" w:sz="4" w:space="0" w:color="auto"/>
            </w:tcBorders>
          </w:tcPr>
          <w:p w:rsidR="0071386B" w:rsidRPr="00FE02A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1386B" w:rsidRPr="00FE02A8" w:rsidRDefault="007822BC" w:rsidP="00FE02A8">
            <w:pPr>
              <w:ind w:left="-137" w:right="-4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</w:rPr>
              <w:t>(9,615,714)</w:t>
            </w:r>
          </w:p>
        </w:tc>
        <w:tc>
          <w:tcPr>
            <w:tcW w:w="2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1386B" w:rsidRPr="00FE02A8" w:rsidRDefault="0071386B" w:rsidP="00FE02A8">
            <w:pPr>
              <w:ind w:left="-137" w:right="-4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1,238,810</w:t>
            </w:r>
          </w:p>
        </w:tc>
      </w:tr>
      <w:tr w:rsidR="0071386B" w:rsidRPr="00CF33ED" w:rsidTr="005816AE">
        <w:trPr>
          <w:jc w:val="right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386B" w:rsidRPr="00FE02A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2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386B" w:rsidRPr="00FE02A8" w:rsidRDefault="007822BC" w:rsidP="00FE02A8">
            <w:pPr>
              <w:ind w:left="-137" w:right="-4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</w:rPr>
              <w:t>(9,615,714)</w:t>
            </w:r>
          </w:p>
        </w:tc>
        <w:tc>
          <w:tcPr>
            <w:tcW w:w="2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86B" w:rsidRPr="00FE02A8" w:rsidRDefault="0071386B" w:rsidP="00FE02A8">
            <w:pPr>
              <w:ind w:left="-137" w:right="-4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1,238,810</w:t>
            </w:r>
          </w:p>
        </w:tc>
      </w:tr>
    </w:tbl>
    <w:p w:rsidR="00E50553" w:rsidRPr="005816AE" w:rsidRDefault="00E50553" w:rsidP="00FE02A8">
      <w:pPr>
        <w:rPr>
          <w:rFonts w:ascii="Angsana New" w:hAnsi="Angsana New" w:cs="Angsana New"/>
          <w:sz w:val="16"/>
          <w:szCs w:val="16"/>
          <w:cs/>
        </w:rPr>
      </w:pPr>
    </w:p>
    <w:p w:rsidR="00F15CD6" w:rsidRPr="00F15CD6" w:rsidRDefault="00FE02A8" w:rsidP="001326EB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FE6B11" w:rsidRPr="00A6375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71386B">
        <w:rPr>
          <w:rFonts w:ascii="Angsana New" w:hAnsi="Angsana New" w:cs="Angsana New"/>
          <w:sz w:val="32"/>
          <w:szCs w:val="32"/>
        </w:rPr>
        <w:t xml:space="preserve">31 </w:t>
      </w:r>
      <w:r w:rsidR="0071386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EE2256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AD0E4C">
        <w:rPr>
          <w:rFonts w:ascii="Angsana New" w:hAnsi="Angsana New" w:cs="Angsana New"/>
          <w:sz w:val="32"/>
          <w:szCs w:val="32"/>
        </w:rPr>
        <w:t>2</w:t>
      </w:r>
      <w:r w:rsidR="0047736C">
        <w:rPr>
          <w:rFonts w:ascii="Angsana New" w:hAnsi="Angsana New" w:cs="Angsana New" w:hint="cs"/>
          <w:sz w:val="32"/>
          <w:szCs w:val="32"/>
          <w:cs/>
        </w:rPr>
        <w:t xml:space="preserve"> และ 2</w:t>
      </w:r>
      <w:r w:rsidR="00AD0E4C">
        <w:rPr>
          <w:rFonts w:ascii="Angsana New" w:hAnsi="Angsana New" w:cs="Angsana New"/>
          <w:sz w:val="32"/>
          <w:szCs w:val="32"/>
        </w:rPr>
        <w:t>561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</w:t>
      </w:r>
      <w:r w:rsidR="008E56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>ประกอบด้วยผลแตกต่างชั่วคราว ดังต่อไปนี้</w:t>
      </w:r>
    </w:p>
    <w:p w:rsidR="00AC12B7" w:rsidRPr="00150642" w:rsidRDefault="00AC12B7" w:rsidP="00FE02A8">
      <w:pPr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EE2256" w:rsidRPr="00FE02A8" w:rsidTr="001F07B1">
        <w:trPr>
          <w:trHeight w:val="422"/>
        </w:trPr>
        <w:tc>
          <w:tcPr>
            <w:tcW w:w="5310" w:type="dxa"/>
            <w:vMerge w:val="restart"/>
            <w:vAlign w:val="center"/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FE02A8" w:rsidTr="001F07B1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EE2256" w:rsidRPr="00FE02A8" w:rsidRDefault="0071386B" w:rsidP="00FE02A8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</w:tcBorders>
          </w:tcPr>
          <w:p w:rsidR="00EE2256" w:rsidRPr="00FE02A8" w:rsidRDefault="0071386B" w:rsidP="00FE02A8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EE2256" w:rsidRPr="00FE02A8" w:rsidTr="001F07B1">
        <w:trPr>
          <w:trHeight w:val="297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835F22" w:rsidRPr="00FE02A8" w:rsidRDefault="00835F22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2256" w:rsidRPr="00FE02A8" w:rsidRDefault="00EE2256" w:rsidP="00FE02A8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E2256" w:rsidRPr="00FE02A8" w:rsidRDefault="00EE2256" w:rsidP="00FE02A8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256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3D7F40"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2256" w:rsidRPr="00FE02A8" w:rsidRDefault="007822BC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E2256" w:rsidRPr="00FE02A8" w:rsidRDefault="0071386B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571,824</w:t>
            </w:r>
          </w:p>
        </w:tc>
      </w:tr>
      <w:tr w:rsidR="003D7F40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D7F40" w:rsidRPr="00FE02A8" w:rsidRDefault="003D7F40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F40" w:rsidRPr="00FE02A8" w:rsidRDefault="00B53E45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24,696,956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7F40" w:rsidRPr="00FE02A8" w:rsidRDefault="0071386B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12,051,062</w:t>
            </w:r>
          </w:p>
        </w:tc>
      </w:tr>
      <w:tr w:rsidR="00694223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94223" w:rsidRPr="00FE02A8" w:rsidRDefault="00E03306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</w:t>
            </w:r>
            <w:r w:rsidR="00AA09FF"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94223" w:rsidRPr="00FE02A8" w:rsidRDefault="00B53E45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1,307,157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4223" w:rsidRPr="00FE02A8" w:rsidRDefault="0071386B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693,230</w:t>
            </w:r>
          </w:p>
        </w:tc>
      </w:tr>
      <w:tr w:rsidR="003D7F40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D7F40" w:rsidRPr="00FE02A8" w:rsidRDefault="003D7F40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F40" w:rsidRPr="00FE02A8" w:rsidRDefault="00B53E45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(44,991,132)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7F40" w:rsidRPr="00FE02A8" w:rsidRDefault="0071386B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(45,049,923</w:t>
            </w:r>
            <w:r w:rsidR="00266DBF" w:rsidRPr="00FE02A8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3D7F40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D7F40" w:rsidRPr="00FE02A8" w:rsidRDefault="003D7F40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F40" w:rsidRPr="00FE02A8" w:rsidRDefault="00B53E45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37,853,699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D7F40" w:rsidRPr="00FE02A8" w:rsidRDefault="0071386B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23,490,857</w:t>
            </w:r>
          </w:p>
        </w:tc>
      </w:tr>
      <w:tr w:rsidR="003D7F40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D7F40" w:rsidRPr="00FE02A8" w:rsidRDefault="003D7F40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F40" w:rsidRPr="00FE02A8" w:rsidRDefault="00B53E45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129,579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D7F40" w:rsidRPr="00FE02A8" w:rsidRDefault="0071386B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139,324</w:t>
            </w:r>
          </w:p>
        </w:tc>
      </w:tr>
      <w:tr w:rsidR="003D7F40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F40" w:rsidRPr="00FE02A8" w:rsidRDefault="003D7F40" w:rsidP="00FE02A8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40" w:rsidRPr="00FE02A8" w:rsidRDefault="00B53E45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18,996,259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DB0" w:rsidRPr="00FE02A8" w:rsidRDefault="0071386B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(8,103,626)</w:t>
            </w:r>
          </w:p>
        </w:tc>
      </w:tr>
      <w:tr w:rsidR="00266DBF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266DBF" w:rsidRPr="00FE02A8" w:rsidRDefault="006907D6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="00266DBF"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</w:t>
            </w:r>
            <w:r w:rsidR="00835F22"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  <w:p w:rsidR="00785D0B" w:rsidRPr="00FE02A8" w:rsidRDefault="00785D0B" w:rsidP="00FE02A8">
            <w:pPr>
              <w:tabs>
                <w:tab w:val="left" w:pos="360"/>
                <w:tab w:val="left" w:pos="900"/>
                <w:tab w:val="left" w:pos="1440"/>
              </w:tabs>
              <w:ind w:left="162"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รับรู้ในกำไรสะสม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6DBF" w:rsidRPr="00FE02A8" w:rsidRDefault="00266DB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66DBF" w:rsidRPr="00FE02A8" w:rsidRDefault="00266DB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13049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13049" w:rsidRPr="00FE02A8" w:rsidRDefault="00313049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3049" w:rsidRPr="00FE02A8" w:rsidRDefault="00B53E45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13049" w:rsidRPr="00FE02A8" w:rsidRDefault="00313049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(4,529</w:t>
            </w:r>
            <w:r w:rsidR="0071386B" w:rsidRPr="00FE02A8">
              <w:rPr>
                <w:rFonts w:ascii="AngsanaUPC" w:hAnsi="AngsanaUPC" w:cs="AngsanaUPC"/>
                <w:sz w:val="30"/>
                <w:szCs w:val="30"/>
              </w:rPr>
              <w:t>,756</w:t>
            </w:r>
            <w:r w:rsidRPr="00FE02A8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382B8B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82B8B" w:rsidRPr="00FE02A8" w:rsidRDefault="00382B8B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2B8B" w:rsidRPr="00FE02A8" w:rsidRDefault="00382B8B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82B8B" w:rsidRPr="00FE02A8" w:rsidRDefault="00382B8B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36057F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5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36057F" w:rsidRPr="00FE02A8" w:rsidRDefault="00B53E45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(66,5</w:t>
            </w:r>
            <w:r w:rsidR="00E71032" w:rsidRPr="00FE02A8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FE02A8">
              <w:rPr>
                <w:rFonts w:ascii="AngsanaUPC" w:hAnsi="AngsanaUPC" w:cs="AngsanaUPC"/>
                <w:sz w:val="30"/>
                <w:szCs w:val="30"/>
              </w:rPr>
              <w:t>3,525)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36057F" w:rsidRPr="00FE02A8" w:rsidRDefault="0036057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(68,56</w:t>
            </w:r>
            <w:r w:rsidR="0071386B" w:rsidRPr="00FE02A8">
              <w:rPr>
                <w:rFonts w:ascii="AngsanaUPC" w:hAnsi="AngsanaUPC" w:cs="AngsanaUPC"/>
                <w:sz w:val="30"/>
                <w:szCs w:val="30"/>
              </w:rPr>
              <w:t>0,936</w:t>
            </w:r>
            <w:r w:rsidRPr="00FE02A8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36057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057F" w:rsidRPr="00FE02A8" w:rsidRDefault="00B53E45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(</w:t>
            </w:r>
            <w:r w:rsidR="007E1065"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47</w:t>
            </w: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,5</w:t>
            </w:r>
            <w:r w:rsidR="007E1065"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67</w:t>
            </w: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,</w:t>
            </w:r>
            <w:r w:rsidR="007E1065"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266</w:t>
            </w: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36057F" w:rsidRPr="00FE02A8" w:rsidRDefault="0036057F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(81,19</w:t>
            </w:r>
            <w:r w:rsidR="00382B8B"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4</w:t>
            </w:r>
            <w:r w:rsidR="0071386B"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,318</w:t>
            </w: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</w:tr>
      <w:tr w:rsidR="0036057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="002630FA"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2630FA"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(BOI</w:t>
            </w:r>
            <w:r w:rsidR="0098209D"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-50% </w:t>
            </w:r>
            <w:r w:rsidR="0098209D"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="002630FA"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  <w:p w:rsidR="0036057F" w:rsidRPr="00FE02A8" w:rsidRDefault="0036057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6057F" w:rsidRPr="00FE02A8" w:rsidRDefault="0036057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6057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057F" w:rsidRPr="00FE02A8" w:rsidRDefault="00B53E45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18,639,208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057F" w:rsidRPr="00FE02A8" w:rsidRDefault="0036057F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694223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694223" w:rsidRPr="00FE02A8" w:rsidRDefault="004B544E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E03306"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="00D14BB8"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94223" w:rsidRPr="00FE02A8" w:rsidRDefault="00215534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873,348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94223" w:rsidRPr="00FE02A8" w:rsidRDefault="00694223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057F" w:rsidRPr="00FE02A8" w:rsidRDefault="00215534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(583,871)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057F" w:rsidRPr="00FE02A8" w:rsidRDefault="0036057F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FE02A8" w:rsidRDefault="0036057F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057F" w:rsidRPr="00FE02A8" w:rsidRDefault="00215534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9,891,466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057F" w:rsidRPr="00FE02A8" w:rsidRDefault="0036057F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57F" w:rsidRPr="00FE02A8" w:rsidRDefault="00215534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82,889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6057F" w:rsidRPr="00FE02A8" w:rsidRDefault="0036057F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F" w:rsidRPr="00FE02A8" w:rsidRDefault="00215534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28,903,040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57F" w:rsidRPr="00FE02A8" w:rsidRDefault="0036057F" w:rsidP="00FE02A8">
            <w:pPr>
              <w:ind w:right="-77"/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--</w:t>
            </w:r>
          </w:p>
        </w:tc>
      </w:tr>
      <w:tr w:rsidR="0036057F" w:rsidRPr="00FE02A8" w:rsidTr="001F07B1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bottom w:val="nil"/>
              <w:right w:val="single" w:sz="4" w:space="0" w:color="auto"/>
            </w:tcBorders>
            <w:vAlign w:val="center"/>
          </w:tcPr>
          <w:p w:rsidR="0036057F" w:rsidRPr="00FE02A8" w:rsidRDefault="0036057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left w:val="single" w:sz="4" w:space="0" w:color="auto"/>
              <w:bottom w:val="nil"/>
            </w:tcBorders>
            <w:vAlign w:val="center"/>
          </w:tcPr>
          <w:p w:rsidR="0036057F" w:rsidRPr="00FE02A8" w:rsidRDefault="0036057F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36057F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6057F" w:rsidRPr="00FE02A8" w:rsidRDefault="0036057F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6057F" w:rsidRPr="00FE02A8" w:rsidRDefault="00E71032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(9,513,453)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6057F" w:rsidRPr="00FE02A8" w:rsidRDefault="0071386B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(16,238</w:t>
            </w:r>
            <w:r w:rsidR="00C34A10" w:rsidRPr="00FE02A8">
              <w:rPr>
                <w:rFonts w:ascii="AngsanaUPC" w:hAnsi="AngsanaUPC" w:cs="AngsanaUPC"/>
                <w:sz w:val="30"/>
                <w:szCs w:val="30"/>
              </w:rPr>
              <w:t>,863</w:t>
            </w:r>
            <w:r w:rsidR="0036057F" w:rsidRPr="00FE02A8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</w:tr>
      <w:tr w:rsidR="00482C2E" w:rsidRPr="00FE02A8" w:rsidTr="001F07B1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:rsidR="00482C2E" w:rsidRPr="00FE02A8" w:rsidRDefault="00482C2E" w:rsidP="00FE02A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10%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BOI</w:t>
            </w:r>
            <w:r w:rsidR="0098209D" w:rsidRPr="00FE02A8">
              <w:rPr>
                <w:rFonts w:ascii="Angsana New" w:hAnsi="Angsana New" w:cs="Angsana New"/>
                <w:sz w:val="30"/>
                <w:szCs w:val="30"/>
              </w:rPr>
              <w:t xml:space="preserve">-50% </w:t>
            </w:r>
            <w:r w:rsidR="0098209D"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right w:val="single" w:sz="4" w:space="0" w:color="auto"/>
            </w:tcBorders>
            <w:vAlign w:val="center"/>
          </w:tcPr>
          <w:p w:rsidR="00482C2E" w:rsidRPr="00FE02A8" w:rsidRDefault="00215534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2,890,304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</w:tcBorders>
            <w:vAlign w:val="center"/>
          </w:tcPr>
          <w:p w:rsidR="00482C2E" w:rsidRPr="00FE02A8" w:rsidRDefault="00E56756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36057F" w:rsidRPr="00FE02A8" w:rsidTr="001F07B1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:rsidR="0036057F" w:rsidRPr="00FE02A8" w:rsidRDefault="0036057F" w:rsidP="00FE02A8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6057F" w:rsidRPr="00FE02A8" w:rsidRDefault="00771F5D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9921A2" w:rsidRPr="00FE02A8">
              <w:rPr>
                <w:rFonts w:ascii="AngsanaUPC" w:hAnsi="AngsanaUPC" w:cs="AngsanaUPC"/>
                <w:sz w:val="30"/>
                <w:szCs w:val="30"/>
              </w:rPr>
              <w:t>6,623,149</w:t>
            </w:r>
            <w:r w:rsidRPr="00FE02A8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057F" w:rsidRPr="00FE02A8" w:rsidRDefault="00C34A10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(16,238,863)</w:t>
            </w:r>
          </w:p>
        </w:tc>
      </w:tr>
    </w:tbl>
    <w:p w:rsidR="00DC11FC" w:rsidRPr="00A63755" w:rsidRDefault="00E50553" w:rsidP="008E5644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="00DC11FC" w:rsidRPr="00A63755">
        <w:rPr>
          <w:rFonts w:ascii="Angsana New" w:hAnsi="Angsana New"/>
          <w:sz w:val="32"/>
          <w:szCs w:val="32"/>
        </w:rPr>
        <w:t xml:space="preserve"> </w:t>
      </w:r>
    </w:p>
    <w:p w:rsidR="00ED1D73" w:rsidRPr="00834DF9" w:rsidRDefault="00DC11FC" w:rsidP="00834DF9">
      <w:pPr>
        <w:spacing w:after="60"/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836"/>
        <w:gridCol w:w="1418"/>
        <w:gridCol w:w="1135"/>
        <w:gridCol w:w="1350"/>
        <w:gridCol w:w="1316"/>
        <w:gridCol w:w="1114"/>
        <w:gridCol w:w="1260"/>
      </w:tblGrid>
      <w:tr w:rsidR="001D1568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1.  </w:t>
            </w:r>
            <w:r w:rsidRPr="00E31186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1759/2539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1696/</w:t>
            </w:r>
            <w:r w:rsidRPr="00E31186">
              <w:rPr>
                <w:rFonts w:ascii="Angsana New" w:hAnsi="Angsana New" w:cs="Angsana New"/>
                <w:cs/>
              </w:rPr>
              <w:t>อ</w:t>
            </w:r>
            <w:r w:rsidRPr="00E31186">
              <w:rPr>
                <w:rFonts w:ascii="Angsana New" w:hAnsi="Angsana New" w:cs="Angsana New"/>
              </w:rPr>
              <w:t>./2546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1218(2)/2550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1355(1)/2553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แทนบัตรเดิมเลขที่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1057/2534)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2.  </w:t>
            </w:r>
            <w:r w:rsidRPr="00E31186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12/11/2539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21/3/2534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6/3/2550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24/3/2553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3.  </w:t>
            </w:r>
            <w:r w:rsidRPr="00E31186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01/12/2539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13/11/2533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6/7/2550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17/2/2554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4.  </w:t>
            </w:r>
            <w:r w:rsidRPr="00E31186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ผลิตชิ้นส่วนหรือ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ผลิตหรือประกอบ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  <w:r w:rsidRPr="00E31186">
              <w:rPr>
                <w:rFonts w:ascii="Angsana New" w:hAnsi="Angsana New" w:cs="Angsana New"/>
              </w:rPr>
              <w:t xml:space="preserve"> PRINTED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</w:tr>
      <w:tr w:rsidR="001D1568" w:rsidRPr="002F37CC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อุปกรณ์ที่ใช้กับ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แพทย์</w:t>
            </w:r>
            <w:r w:rsidRPr="00E31186">
              <w:rPr>
                <w:rFonts w:ascii="Angsana New" w:hAnsi="Angsana New" w:cs="Angsana New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CIRCUIT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และผลิตภัณฑ์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55" w:rsidRPr="00E31186" w:rsidRDefault="00B90055" w:rsidP="00B90055">
            <w:pPr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</w:p>
        </w:tc>
      </w:tr>
      <w:tr w:rsidR="00B90055" w:rsidRPr="002F37CC" w:rsidTr="00F5581D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 </w:t>
            </w:r>
            <w:r w:rsidRPr="00E31186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B90055" w:rsidRPr="002F37CC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5.1  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E31186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</w:t>
            </w:r>
            <w:r w:rsidR="004A03ED"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5 ปี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5</w:t>
            </w:r>
            <w:r w:rsidRPr="00E31186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B90055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064DB0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B90055" w:rsidRPr="00E31186" w:rsidRDefault="00343C10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(ครบกำหนด</w:t>
            </w:r>
            <w:r w:rsidR="00B90055" w:rsidRPr="00E3118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นดวันที่</w:t>
            </w:r>
          </w:p>
        </w:tc>
      </w:tr>
      <w:tr w:rsidR="00B90055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Default="00064DB0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 w:hint="cs"/>
                <w:spacing w:val="-4"/>
                <w:cs/>
              </w:rPr>
              <w:t>ที่</w:t>
            </w:r>
            <w:r w:rsidR="00B90055" w:rsidRPr="00E31186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  <w:p w:rsidR="007C676C" w:rsidRPr="00E31186" w:rsidRDefault="007C676C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B90055" w:rsidRDefault="00343C10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 w:hint="cs"/>
                <w:cs/>
              </w:rPr>
              <w:t>9 พฤศจิกายน</w:t>
            </w:r>
          </w:p>
          <w:p w:rsidR="00B90055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B90055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 w:hint="cs"/>
                <w:cs/>
              </w:rPr>
              <w:t>5 กรกฎาคม</w:t>
            </w:r>
            <w:r w:rsidR="00B90055" w:rsidRPr="00E31186">
              <w:rPr>
                <w:rFonts w:ascii="Angsana New" w:hAnsi="Angsana New" w:cs="Angsana New"/>
              </w:rPr>
              <w:t xml:space="preserve"> 2555)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 w:hint="cs"/>
                <w:cs/>
              </w:rPr>
              <w:t>16 กุมภาพันธ์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Default="00B90055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กุมภาพันธ์ </w:t>
            </w:r>
            <w:r w:rsidR="009951D4" w:rsidRPr="00E31186">
              <w:rPr>
                <w:rFonts w:ascii="Angsana New" w:hAnsi="Angsana New" w:cs="Angsana New" w:hint="cs"/>
                <w:cs/>
              </w:rPr>
              <w:t>2559</w:t>
            </w:r>
            <w:r w:rsidR="009951D4" w:rsidRPr="00E31186">
              <w:rPr>
                <w:rFonts w:ascii="Angsana New" w:hAnsi="Angsana New" w:cs="Angsana New"/>
              </w:rPr>
              <w:t>)</w:t>
            </w:r>
          </w:p>
          <w:p w:rsidR="00951D9A" w:rsidRPr="00E31186" w:rsidRDefault="00951D9A" w:rsidP="00951D9A">
            <w:pPr>
              <w:spacing w:line="276" w:lineRule="auto"/>
              <w:ind w:right="-9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</w:t>
            </w:r>
            <w:r w:rsidRPr="00E31186">
              <w:rPr>
                <w:rFonts w:ascii="Angsana New" w:hAnsi="Angsana New" w:cs="Angsana New" w:hint="cs"/>
                <w:cs/>
              </w:rPr>
              <w:t>รือ มีมูลค่าภาษี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7C676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cs/>
              </w:rPr>
            </w:pPr>
            <w:r w:rsidRPr="00E31186">
              <w:rPr>
                <w:rFonts w:ascii="Angsana New" w:hAnsi="Angsana New" w:cs="Angsana New"/>
                <w:spacing w:val="-4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147B3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มีมูลค่าภาษีไม่เกิน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951D9A">
            <w:pPr>
              <w:spacing w:line="276" w:lineRule="auto"/>
              <w:ind w:right="-95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E31186">
              <w:rPr>
                <w:rFonts w:ascii="Angsana New" w:hAnsi="Angsana New" w:cs="Angsana New"/>
              </w:rPr>
              <w:t>162.80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147B3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251.94 ล้านบาท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ล้านบาท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 w:hint="cs"/>
                <w:cs/>
              </w:rPr>
              <w:t>(แก้ไขเมื่อวันที่</w:t>
            </w:r>
          </w:p>
        </w:tc>
      </w:tr>
      <w:tr w:rsidR="00951D9A" w:rsidRPr="002F37CC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14 </w:t>
            </w:r>
            <w:r w:rsidRPr="00E31186">
              <w:rPr>
                <w:rFonts w:ascii="Angsana New" w:hAnsi="Angsana New" w:cs="Angsana New"/>
                <w:cs/>
              </w:rPr>
              <w:t>พฤศจิกายน</w:t>
            </w:r>
            <w:r w:rsidRPr="00E31186">
              <w:rPr>
                <w:rFonts w:ascii="Angsana New" w:hAnsi="Angsana New" w:cs="Angsana New" w:hint="cs"/>
                <w:cs/>
              </w:rPr>
              <w:t xml:space="preserve"> 2559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5.2    </w:t>
            </w:r>
            <w:r w:rsidRPr="00E31186">
              <w:rPr>
                <w:rFonts w:ascii="Angsana New" w:hAnsi="Angsana New" w:cs="Angsana New"/>
                <w:cs/>
              </w:rPr>
              <w:t>ได้รับอนุญาต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ให้หักเงินได้พึงประเมิน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ร้อยละ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 5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 xml:space="preserve"> ของรายได้ที่เพิ่ม</w:t>
            </w:r>
            <w:r w:rsidRPr="00E31186">
              <w:rPr>
                <w:rFonts w:ascii="Angsana New" w:hAnsi="Angsana New" w:cs="Angsana New"/>
                <w:cs/>
              </w:rPr>
              <w:t>ขึ้นจากปีก่อน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5F4CF6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ครบกำหนด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จากการส่งออกนับแต่วันที่มีรายได้จาก</w:t>
            </w:r>
          </w:p>
          <w:p w:rsidR="00951D9A" w:rsidRPr="00E31186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2549)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Default="00951D9A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12 </w:t>
            </w:r>
            <w:r w:rsidRPr="00E31186">
              <w:rPr>
                <w:rFonts w:ascii="Angsana New" w:hAnsi="Angsana New" w:cs="Angsana New"/>
                <w:cs/>
              </w:rPr>
              <w:t>พฤศจิกายน</w:t>
            </w:r>
          </w:p>
          <w:p w:rsidR="00951D9A" w:rsidRPr="00E31186" w:rsidRDefault="00951D9A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2543)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5.3    </w:t>
            </w:r>
            <w:r w:rsidRPr="00E31186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</w:tr>
      <w:tr w:rsidR="00951D9A" w:rsidRPr="002F37CC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9951D4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ในอัตราร้อยละ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ของอัตราปกตินับจาก</w:t>
            </w:r>
          </w:p>
          <w:p w:rsidR="00951D9A" w:rsidRPr="00E31186" w:rsidRDefault="00951D9A" w:rsidP="009951D4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>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2552)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5.4   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ได้รับยกเว้นไม่ต้องนำเงินปันผล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จาก</w:t>
            </w:r>
            <w:r w:rsidRPr="00E31186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8770A2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5203A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D9A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</w:rPr>
              <w:t xml:space="preserve"> 5.1</w:t>
            </w:r>
          </w:p>
          <w:p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D9A" w:rsidRDefault="00951D9A" w:rsidP="008770A2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951D9A" w:rsidRPr="00E31186" w:rsidRDefault="00951D9A" w:rsidP="008770A2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D9A" w:rsidRDefault="00951D9A" w:rsidP="002F0FFF">
            <w:pPr>
              <w:spacing w:line="276" w:lineRule="auto"/>
              <w:ind w:right="-95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</w:t>
            </w:r>
          </w:p>
          <w:p w:rsidR="00951D9A" w:rsidRPr="00E31186" w:rsidRDefault="00951D9A" w:rsidP="00951D9A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2559)</w:t>
            </w:r>
          </w:p>
        </w:tc>
      </w:tr>
    </w:tbl>
    <w:p w:rsidR="00B21C4D" w:rsidRPr="00B21C4D" w:rsidRDefault="00B21C4D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B21C4D" w:rsidRDefault="00064DB0" w:rsidP="008E5644">
      <w:pPr>
        <w:ind w:firstLine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7870CC"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 w:rsidR="007870CC"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640"/>
        <w:gridCol w:w="2045"/>
        <w:gridCol w:w="2127"/>
      </w:tblGrid>
      <w:tr w:rsidR="007870CC" w:rsidRPr="00176F02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1.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1356(1)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/2553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59-1186-0-00-1-0</w:t>
            </w:r>
          </w:p>
        </w:tc>
      </w:tr>
      <w:tr w:rsidR="007870CC" w:rsidRPr="00176F02" w:rsidTr="00E600C5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2.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วันที่ตามบัตรส่งเสริม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24/3/2553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26/7/2559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3.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วันที่เริ่มมีรายได้</w:t>
            </w:r>
          </w:p>
        </w:tc>
        <w:tc>
          <w:tcPr>
            <w:tcW w:w="3341" w:type="dxa"/>
            <w:gridSpan w:val="2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23/2/2554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="004A03ED"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4A03ED"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870CC" w:rsidRPr="00176F02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4.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PRINTED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ผลิต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เครื่องมือแพทย์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สำหรับงานอุตสาหกรรม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CIRCUIT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BOARD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ASSEMBLY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(PCBA)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  <w:p w:rsidR="00951D9A" w:rsidRPr="00E31186" w:rsidRDefault="00951D9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</w:tr>
      <w:tr w:rsidR="007870CC" w:rsidRPr="00176F02" w:rsidTr="00E600C5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951D9A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5.1 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ได้รับยกเว้นภาษีเงินได้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(ครบกำหนด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(ครบกำหนด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064DB0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ที่</w:t>
            </w:r>
            <w:r w:rsidR="007870CC"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ได้รับการส่งเสริมนับแต่วันที่เริ่มมีรายได้</w:t>
            </w:r>
          </w:p>
          <w:p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วันที่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22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2562)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วันที่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22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2562)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951D9A" w:rsidRPr="00E31186" w:rsidRDefault="00951D9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159.40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951D9A" w:rsidRPr="00E31186" w:rsidRDefault="00951D9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356.60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26.77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B90055" w:rsidP="00674B7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sz w:val="22"/>
                <w:szCs w:val="22"/>
              </w:rPr>
              <w:br w:type="page"/>
            </w:r>
            <w:r w:rsidR="007870CC"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5B40D7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4A03ED"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(ครบกำหนด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ในอัตราร้อยละ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22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7870CC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ได้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25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67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5B40D7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ได้รับยกเว้นไม่ต้องนำเงินปันผล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</w:tr>
      <w:tr w:rsidR="00EF24B6" w:rsidRPr="00176F02" w:rsidTr="00951D9A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24B6" w:rsidRPr="00E31186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24B6" w:rsidRPr="00E31186" w:rsidRDefault="00EF24B6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24B6" w:rsidRPr="00E31186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24B6" w:rsidRPr="00176F02" w:rsidTr="00951D9A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24B6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5.1 </w:t>
            </w:r>
          </w:p>
          <w:p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 22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2562)</w:t>
            </w:r>
          </w:p>
        </w:tc>
        <w:tc>
          <w:tcPr>
            <w:tcW w:w="16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วันที่ 22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24B6" w:rsidRPr="00E31186" w:rsidRDefault="00EF24B6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24B6" w:rsidRPr="00E31186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3DA7" w:rsidRDefault="00DC11FC" w:rsidP="00F151C0">
      <w:pPr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B840F2" w:rsidRPr="00B840F2" w:rsidRDefault="00B840F2" w:rsidP="00F151C0">
      <w:pPr>
        <w:ind w:left="720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FF4663" w:rsidRPr="002F37CC" w:rsidRDefault="00064DB0" w:rsidP="008E5644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FF4663" w:rsidRPr="002F37CC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:rsidR="00FF4663" w:rsidRPr="002F37CC" w:rsidRDefault="00FF4663" w:rsidP="00FF4663">
      <w:pPr>
        <w:spacing w:line="276" w:lineRule="auto"/>
        <w:ind w:right="-22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2"/>
        <w:gridCol w:w="1520"/>
        <w:gridCol w:w="1521"/>
        <w:gridCol w:w="1521"/>
        <w:gridCol w:w="1521"/>
      </w:tblGrid>
      <w:tr w:rsidR="00FF4663" w:rsidRPr="002F37CC" w:rsidTr="004163C2">
        <w:tc>
          <w:tcPr>
            <w:tcW w:w="3272" w:type="dxa"/>
            <w:vMerge w:val="restart"/>
            <w:shd w:val="clear" w:color="auto" w:fill="auto"/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041" w:type="dxa"/>
            <w:gridSpan w:val="2"/>
            <w:tcBorders>
              <w:bottom w:val="single" w:sz="4" w:space="0" w:color="auto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4663" w:rsidRPr="002F37CC" w:rsidTr="004163C2">
        <w:trPr>
          <w:trHeight w:val="359"/>
        </w:trPr>
        <w:tc>
          <w:tcPr>
            <w:tcW w:w="32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F4663" w:rsidRPr="00A15360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F4663" w:rsidRPr="002F37CC" w:rsidTr="004163C2">
        <w:tc>
          <w:tcPr>
            <w:tcW w:w="3272" w:type="dxa"/>
            <w:tcBorders>
              <w:bottom w:val="nil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520" w:type="dxa"/>
            <w:tcBorders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02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1" w:type="dxa"/>
            <w:tcBorders>
              <w:left w:val="single" w:sz="4" w:space="0" w:color="auto"/>
              <w:bottom w:val="nil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4663" w:rsidRPr="002F37CC" w:rsidTr="004163C2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 w:firstLine="18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และงานระหว่างทำ</w:t>
            </w:r>
            <w:r w:rsidR="003C3D0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  <w:r w:rsidR="003C3D0A">
              <w:rPr>
                <w:rFonts w:ascii="Angsana New" w:hAnsi="Angsana New" w:cs="Angsana New" w:hint="cs"/>
                <w:sz w:val="30"/>
                <w:szCs w:val="30"/>
                <w:cs/>
              </w:rPr>
              <w:t>)ลดลง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4663" w:rsidRPr="00A15360" w:rsidRDefault="00A74B99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1,724,817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(57,040,187)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3C3D0A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1,724,817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(57,040,187)</w:t>
            </w:r>
          </w:p>
        </w:tc>
      </w:tr>
      <w:tr w:rsidR="00FF4663" w:rsidRPr="002F37CC" w:rsidTr="004163C2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4663" w:rsidRPr="00A15360" w:rsidRDefault="00A74B99" w:rsidP="0008033D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496F9D">
              <w:rPr>
                <w:rFonts w:ascii="Angsana New" w:hAnsi="Angsana New" w:cs="Angsana New"/>
                <w:sz w:val="30"/>
                <w:szCs w:val="30"/>
              </w:rPr>
              <w:t>542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6F9D">
              <w:rPr>
                <w:rFonts w:ascii="Angsana New" w:hAnsi="Angsana New" w:cs="Angsana New"/>
                <w:sz w:val="30"/>
                <w:szCs w:val="30"/>
              </w:rPr>
              <w:t>850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96F9D">
              <w:rPr>
                <w:rFonts w:ascii="Angsana New" w:hAnsi="Angsana New" w:cs="Angsana New"/>
                <w:sz w:val="30"/>
                <w:szCs w:val="30"/>
              </w:rPr>
              <w:t>827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FF4663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1,395,657,016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3C3D0A" w:rsidP="0008033D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08033D">
              <w:rPr>
                <w:rFonts w:ascii="Angsana New" w:hAnsi="Angsana New" w:cs="Angsana New"/>
                <w:sz w:val="30"/>
                <w:szCs w:val="30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08033D">
              <w:rPr>
                <w:rFonts w:ascii="Angsana New" w:hAnsi="Angsana New" w:cs="Angsana New"/>
                <w:sz w:val="30"/>
                <w:szCs w:val="30"/>
              </w:rPr>
              <w:t>234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8033D">
              <w:rPr>
                <w:rFonts w:ascii="Angsana New" w:hAnsi="Angsana New" w:cs="Angsana New"/>
                <w:sz w:val="30"/>
                <w:szCs w:val="30"/>
              </w:rPr>
              <w:t>647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663" w:rsidRPr="00A15360" w:rsidRDefault="001D23D5" w:rsidP="00FF4663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1,396,</w:t>
            </w:r>
            <w:r w:rsidR="00FF4663">
              <w:rPr>
                <w:rFonts w:ascii="Angsana New" w:hAnsi="Angsana New" w:cs="Angsana New"/>
                <w:sz w:val="30"/>
                <w:szCs w:val="30"/>
              </w:rPr>
              <w:t>415,851</w:t>
            </w:r>
          </w:p>
        </w:tc>
      </w:tr>
      <w:tr w:rsidR="00FF4663" w:rsidRPr="002F37CC" w:rsidTr="004163C2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4663" w:rsidRPr="00A15360" w:rsidRDefault="00B367ED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35,679,999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35,757,472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AA321F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35,679</w:t>
            </w:r>
            <w:r w:rsidR="003C3D0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35,757,472</w:t>
            </w:r>
          </w:p>
        </w:tc>
      </w:tr>
      <w:tr w:rsidR="00FF4663" w:rsidRPr="002F37CC" w:rsidTr="004163C2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4663" w:rsidRPr="00A15360" w:rsidRDefault="00B367ED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299,816</w:t>
            </w:r>
            <w:r w:rsidR="00A74B9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294,886,074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AA321F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299,816</w:t>
            </w:r>
            <w:r w:rsidR="003C3D0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095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294,886,074</w:t>
            </w:r>
          </w:p>
        </w:tc>
      </w:tr>
      <w:tr w:rsidR="00FF4663" w:rsidRPr="002F37CC" w:rsidTr="004163C2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4663" w:rsidRPr="00A15360" w:rsidRDefault="006D1A97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6D1A97">
              <w:rPr>
                <w:rFonts w:ascii="Angsana New" w:hAnsi="Angsana New" w:cs="Angsana New"/>
                <w:sz w:val="30"/>
                <w:szCs w:val="30"/>
              </w:rPr>
              <w:t>58,477,506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59,432,28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6D1A97" w:rsidP="006D1A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6D1A97">
              <w:rPr>
                <w:rFonts w:ascii="Angsana New" w:hAnsi="Angsana New" w:cs="Angsana New"/>
                <w:sz w:val="30"/>
                <w:szCs w:val="30"/>
              </w:rPr>
              <w:t>58,477</w:t>
            </w:r>
            <w:r w:rsidR="003D1F47" w:rsidRPr="006D1A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D1A97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59,432,28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FF4663" w:rsidRPr="002F37CC" w:rsidTr="004163C2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4663" w:rsidRPr="00A15360" w:rsidRDefault="00A74B99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9,060,272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3,955,864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3D1F47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9,060,272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3,954,184</w:t>
            </w:r>
          </w:p>
        </w:tc>
      </w:tr>
      <w:tr w:rsidR="00FF4663" w:rsidRPr="002F37CC" w:rsidTr="004163C2">
        <w:tc>
          <w:tcPr>
            <w:tcW w:w="3272" w:type="dxa"/>
            <w:tcBorders>
              <w:top w:val="nil"/>
              <w:bottom w:val="nil"/>
            </w:tcBorders>
            <w:vAlign w:val="center"/>
          </w:tcPr>
          <w:p w:rsidR="00FF4663" w:rsidRPr="00A15360" w:rsidRDefault="001D23D5" w:rsidP="001D23D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ขาดทุนจากการลดมูลค่า</w:t>
            </w:r>
            <w:r w:rsidR="00FF4663" w:rsidRPr="00A1536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2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F4663" w:rsidRPr="00A15360" w:rsidRDefault="00A74B99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1,095,581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4,921,626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4663" w:rsidRPr="00A15360" w:rsidRDefault="003C3D0A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1,095,581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4,921,626</w:t>
            </w:r>
          </w:p>
        </w:tc>
      </w:tr>
      <w:tr w:rsidR="00FF4663" w:rsidRPr="002F37CC" w:rsidTr="004163C2">
        <w:tc>
          <w:tcPr>
            <w:tcW w:w="3272" w:type="dxa"/>
            <w:tcBorders>
              <w:top w:val="nil"/>
            </w:tcBorders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20" w:type="dxa"/>
            <w:tcBorders>
              <w:top w:val="nil"/>
              <w:right w:val="single" w:sz="4" w:space="0" w:color="auto"/>
            </w:tcBorders>
            <w:vAlign w:val="center"/>
          </w:tcPr>
          <w:p w:rsidR="00FF4663" w:rsidRPr="00A15360" w:rsidRDefault="00B367ED" w:rsidP="0008033D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="00A74B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C2E23">
              <w:rPr>
                <w:rFonts w:ascii="Angsana New" w:hAnsi="Angsana New" w:cs="Angsana New"/>
                <w:sz w:val="30"/>
                <w:szCs w:val="30"/>
              </w:rPr>
              <w:t>831</w:t>
            </w:r>
            <w:r w:rsidR="00A74B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C2E23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="00C17A6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162,316,161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4663" w:rsidRPr="00A15360" w:rsidRDefault="00AA321F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232,061</w:t>
            </w:r>
            <w:r w:rsidR="003C3D0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1521" w:type="dxa"/>
            <w:tcBorders>
              <w:top w:val="nil"/>
              <w:lef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161,872,629</w:t>
            </w:r>
          </w:p>
        </w:tc>
      </w:tr>
      <w:tr w:rsidR="00FF4663" w:rsidRPr="002F37CC" w:rsidTr="004163C2">
        <w:tc>
          <w:tcPr>
            <w:tcW w:w="3272" w:type="dxa"/>
            <w:vAlign w:val="center"/>
          </w:tcPr>
          <w:p w:rsidR="00FF4663" w:rsidRPr="00A15360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20" w:type="dxa"/>
            <w:tcBorders>
              <w:right w:val="single" w:sz="4" w:space="0" w:color="auto"/>
            </w:tcBorders>
            <w:vAlign w:val="center"/>
          </w:tcPr>
          <w:p w:rsidR="00FF4663" w:rsidRPr="00A15360" w:rsidRDefault="00403D0B" w:rsidP="00496F9D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2,181</w:t>
            </w:r>
            <w:r w:rsidR="00A74B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C2E23">
              <w:rPr>
                <w:rFonts w:ascii="Angsana New" w:hAnsi="Angsana New" w:cs="Angsana New"/>
                <w:sz w:val="30"/>
                <w:szCs w:val="30"/>
              </w:rPr>
              <w:t>536</w:t>
            </w:r>
            <w:r w:rsidR="00A74B9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C2E23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C17A6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663" w:rsidRPr="00A15360" w:rsidRDefault="00FF4663" w:rsidP="001D23D5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  <w:r w:rsidRPr="000B73B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B73BB">
              <w:rPr>
                <w:rFonts w:ascii="Angsana New" w:hAnsi="Angsana New" w:cs="Angsana New"/>
                <w:sz w:val="30"/>
                <w:szCs w:val="30"/>
              </w:rPr>
              <w:t>899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23D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B73BB">
              <w:rPr>
                <w:rFonts w:ascii="Angsana New" w:hAnsi="Angsana New" w:cs="Angsana New"/>
                <w:sz w:val="30"/>
                <w:szCs w:val="30"/>
              </w:rPr>
              <w:t>86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D23D5">
              <w:rPr>
                <w:rFonts w:ascii="Angsana New" w:hAnsi="Angsana New" w:cs="Angsana New"/>
                <w:sz w:val="30"/>
                <w:szCs w:val="30"/>
              </w:rPr>
              <w:t>306</w:t>
            </w:r>
          </w:p>
        </w:tc>
        <w:tc>
          <w:tcPr>
            <w:tcW w:w="15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663" w:rsidRPr="00A15360" w:rsidRDefault="003C3D0A" w:rsidP="006D1A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2,181,150,</w:t>
            </w:r>
            <w:r w:rsidR="006D1A97">
              <w:rPr>
                <w:rFonts w:ascii="Angsana New" w:hAnsi="Angsana New" w:cs="Angsana New"/>
                <w:sz w:val="30"/>
                <w:szCs w:val="30"/>
                <w:lang w:eastAsia="zh-CN"/>
              </w:rPr>
              <w:t>163</w:t>
            </w: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:rsidR="00FF4663" w:rsidRPr="00A15360" w:rsidRDefault="00FF4663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A15360">
              <w:rPr>
                <w:rFonts w:ascii="Angsana New" w:hAnsi="Angsana New" w:cs="Angsana New"/>
                <w:sz w:val="30"/>
                <w:szCs w:val="30"/>
              </w:rPr>
              <w:t>1,900,199,</w:t>
            </w:r>
            <w:r w:rsidRPr="00A15360">
              <w:rPr>
                <w:rFonts w:ascii="Angsana New" w:hAnsi="Angsana New" w:cs="Angsana New"/>
                <w:sz w:val="30"/>
                <w:szCs w:val="30"/>
                <w:lang w:eastAsia="zh-CN"/>
              </w:rPr>
              <w:t>929</w:t>
            </w:r>
          </w:p>
        </w:tc>
      </w:tr>
    </w:tbl>
    <w:p w:rsidR="00C34A10" w:rsidRPr="00F6207A" w:rsidRDefault="00C34A10" w:rsidP="00FF4663">
      <w:pPr>
        <w:spacing w:line="276" w:lineRule="auto"/>
        <w:ind w:left="720" w:right="28"/>
        <w:rPr>
          <w:rFonts w:ascii="Angsana New" w:hAnsi="Angsana New" w:cs="Angsana New"/>
          <w:sz w:val="32"/>
          <w:szCs w:val="32"/>
        </w:rPr>
      </w:pPr>
    </w:p>
    <w:p w:rsidR="00A666E9" w:rsidRPr="00B840F2" w:rsidRDefault="00A666E9" w:rsidP="00262E96">
      <w:pPr>
        <w:numPr>
          <w:ilvl w:val="0"/>
          <w:numId w:val="1"/>
        </w:numPr>
        <w:spacing w:line="276" w:lineRule="auto"/>
        <w:ind w:left="720" w:right="28" w:hanging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รายการที่เป็นเงินตราต่างประเทศ</w:t>
      </w:r>
    </w:p>
    <w:p w:rsidR="00834DF9" w:rsidRDefault="00D32FEE" w:rsidP="00441473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B840F2" w:rsidRPr="00441473" w:rsidRDefault="00B840F2" w:rsidP="00B840F2">
      <w:pPr>
        <w:ind w:left="1440" w:right="28"/>
        <w:rPr>
          <w:rFonts w:ascii="Angsana New" w:hAnsi="Angsana New" w:cs="Angsana New"/>
          <w:sz w:val="16"/>
          <w:szCs w:val="16"/>
        </w:rPr>
      </w:pPr>
    </w:p>
    <w:p w:rsidR="001055FF" w:rsidRPr="00A63755" w:rsidRDefault="00FF4663" w:rsidP="008E5644">
      <w:pPr>
        <w:ind w:left="851" w:firstLine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A666E9" w:rsidRPr="00A63755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66E9" w:rsidRPr="00A6375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>
        <w:rPr>
          <w:rFonts w:ascii="Angsana New" w:hAnsi="Angsana New" w:cs="Angsana New"/>
          <w:sz w:val="32"/>
          <w:szCs w:val="32"/>
        </w:rPr>
        <w:t xml:space="preserve">62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z w:val="32"/>
          <w:szCs w:val="32"/>
        </w:rPr>
        <w:t>2561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1D23D5">
        <w:rPr>
          <w:rFonts w:ascii="Angsana New" w:hAnsi="Angsana New" w:cs="Angsana New" w:hint="cs"/>
          <w:sz w:val="32"/>
          <w:szCs w:val="32"/>
          <w:cs/>
        </w:rPr>
        <w:t>ง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441473" w:rsidRDefault="00A666E9" w:rsidP="00B840F2">
      <w:pPr>
        <w:ind w:left="360" w:right="119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17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58"/>
        <w:gridCol w:w="1553"/>
        <w:gridCol w:w="9"/>
      </w:tblGrid>
      <w:tr w:rsidR="00694223" w:rsidRPr="00441473" w:rsidTr="001F07B1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C34A10" w:rsidRPr="00441473" w:rsidTr="001F07B1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34A10" w:rsidRPr="00441473" w:rsidRDefault="00C34A10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180824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180824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694223" w:rsidRPr="00441473" w:rsidTr="001F07B1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1F07B1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C10FC0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14,975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9951D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20,447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140F9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</w:t>
            </w:r>
            <w:r w:rsidR="00C10FC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899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9951D4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660,127</w:t>
            </w:r>
          </w:p>
        </w:tc>
      </w:tr>
      <w:tr w:rsidR="0089767A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767A" w:rsidRPr="00441473" w:rsidRDefault="000241E2" w:rsidP="009D533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767A" w:rsidRPr="00441473" w:rsidRDefault="000241E2" w:rsidP="009D533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</w:tr>
      <w:tr w:rsidR="0089767A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767A" w:rsidRPr="00441473" w:rsidRDefault="000241E2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767A" w:rsidRPr="00441473" w:rsidRDefault="000241E2" w:rsidP="00F34C7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89767A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67A" w:rsidRPr="00441473" w:rsidRDefault="005140F9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</w:t>
            </w:r>
            <w:r w:rsidR="000241E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223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767A" w:rsidRPr="00441473" w:rsidRDefault="0089767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660,801</w:t>
            </w:r>
          </w:p>
        </w:tc>
      </w:tr>
      <w:tr w:rsidR="0089767A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9767A" w:rsidRPr="00441473" w:rsidRDefault="0089767A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1009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0241E2" w:rsidP="00C10FC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</w:t>
            </w:r>
            <w:r w:rsidR="00C10FC0">
              <w:rPr>
                <w:rFonts w:ascii="Angsana New" w:hAnsi="Angsana New" w:cs="Angsana New"/>
                <w:sz w:val="30"/>
                <w:szCs w:val="30"/>
              </w:rPr>
              <w:t>258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20,468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0241E2" w:rsidP="00C10FC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C10FC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0FC0"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667,567</w:t>
            </w:r>
          </w:p>
        </w:tc>
      </w:tr>
      <w:tr w:rsidR="00694223" w:rsidRPr="00441473" w:rsidTr="001F07B1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0241E2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0241E2" w:rsidP="00A73A3C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4,378</w:t>
            </w: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4223" w:rsidRPr="00441473" w:rsidRDefault="00153B59" w:rsidP="006D7D05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</w:t>
            </w:r>
            <w:r w:rsidR="000241E2">
              <w:rPr>
                <w:rFonts w:ascii="Angsana New" w:hAnsi="Angsana New" w:cs="Angsana New"/>
                <w:sz w:val="30"/>
                <w:szCs w:val="30"/>
              </w:rPr>
              <w:t>,7</w:t>
            </w: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671,945</w:t>
            </w:r>
          </w:p>
        </w:tc>
      </w:tr>
      <w:tr w:rsidR="00694223" w:rsidRPr="00441473" w:rsidTr="001F07B1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F07B1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20,606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453,086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665,254</w:t>
            </w: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834DF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453,086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665,574</w:t>
            </w: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16,216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20,405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491,840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665,518</w:t>
            </w:r>
          </w:p>
        </w:tc>
      </w:tr>
      <w:tr w:rsidR="00694223" w:rsidRPr="00441473" w:rsidTr="001F07B1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4,333</w:t>
            </w:r>
          </w:p>
        </w:tc>
      </w:tr>
      <w:tr w:rsidR="00694223" w:rsidRPr="00441473" w:rsidTr="001F07B1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0241E2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382B8B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5140F9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0241E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</w:tr>
      <w:tr w:rsidR="00694223" w:rsidRPr="00441473" w:rsidTr="001F07B1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223" w:rsidRPr="00441473" w:rsidRDefault="008A49CA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494,95</w:t>
            </w:r>
            <w:r w:rsidR="000241E2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94223" w:rsidRPr="00441473" w:rsidRDefault="00694223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</w:rPr>
              <w:t>670,253</w:t>
            </w:r>
          </w:p>
        </w:tc>
      </w:tr>
    </w:tbl>
    <w:p w:rsidR="00864B87" w:rsidRDefault="00864B87" w:rsidP="00B0309D">
      <w:pPr>
        <w:ind w:left="360" w:right="119"/>
        <w:jc w:val="right"/>
        <w:rPr>
          <w:rFonts w:ascii="Angsana New" w:hAnsi="Angsana New" w:cs="Angsana New"/>
          <w:sz w:val="16"/>
          <w:szCs w:val="16"/>
        </w:rPr>
      </w:pPr>
    </w:p>
    <w:p w:rsidR="00DC11FC" w:rsidRPr="002A2FFA" w:rsidRDefault="00864B87" w:rsidP="008E5644">
      <w:pPr>
        <w:numPr>
          <w:ilvl w:val="0"/>
          <w:numId w:val="1"/>
        </w:numPr>
        <w:spacing w:line="276" w:lineRule="auto"/>
        <w:ind w:left="720" w:right="28" w:hanging="7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16"/>
          <w:szCs w:val="16"/>
        </w:rPr>
        <w:br w:type="page"/>
      </w:r>
      <w:r w:rsidR="00DC11FC" w:rsidRPr="002A2FF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:rsidR="005155C9" w:rsidRDefault="00DC11FC" w:rsidP="00B840F2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A2FFA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2A2FF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A2FFA">
        <w:rPr>
          <w:rFonts w:ascii="Angsana New" w:hAnsi="Angsana New" w:cs="Angsana New"/>
          <w:sz w:val="32"/>
          <w:szCs w:val="32"/>
          <w:cs/>
        </w:rPr>
        <w:t>ดำเนิน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6449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</w:t>
      </w:r>
      <w:r w:rsidR="0066449A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="0066449A">
        <w:rPr>
          <w:rFonts w:ascii="Angsana New" w:hAnsi="Angsana New" w:cs="Angsana New"/>
          <w:spacing w:val="-2"/>
          <w:sz w:val="32"/>
          <w:szCs w:val="32"/>
          <w:cs/>
        </w:rPr>
        <w:t>ทรอนิ</w:t>
      </w:r>
      <w:r w:rsidR="0066449A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ส์</w:t>
      </w:r>
      <w:r w:rsidR="00F219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เพียงธุรกิจเดียว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2A2FFA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FF4663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>สิ้นสุดวันที่ 3</w:t>
      </w:r>
      <w:r w:rsidR="00FF4663">
        <w:rPr>
          <w:rFonts w:ascii="Angsana New" w:hAnsi="Angsana New" w:cs="Angsana New"/>
          <w:spacing w:val="-2"/>
          <w:sz w:val="32"/>
          <w:szCs w:val="32"/>
        </w:rPr>
        <w:t>1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F4663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A301C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2562</w:t>
      </w:r>
      <w:r w:rsidR="00E358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E35814">
        <w:rPr>
          <w:rFonts w:ascii="Angsana New" w:hAnsi="Angsana New" w:cs="Angsana New"/>
          <w:spacing w:val="-2"/>
          <w:sz w:val="32"/>
          <w:szCs w:val="32"/>
        </w:rPr>
        <w:t>2561</w:t>
      </w:r>
      <w:r w:rsidR="00A301C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B3BF8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:rsidR="00C978F1" w:rsidRPr="00EB493A" w:rsidRDefault="00EB493A" w:rsidP="00B35BF6">
      <w:pPr>
        <w:ind w:left="720" w:right="-241" w:firstLine="778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B493A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EB493A">
        <w:rPr>
          <w:rFonts w:ascii="Angsana New" w:hAnsi="Angsana New" w:cs="Angsana New"/>
          <w:sz w:val="28"/>
          <w:szCs w:val="28"/>
        </w:rPr>
        <w:t xml:space="preserve">: </w:t>
      </w:r>
      <w:r w:rsidRPr="00EB493A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1"/>
        <w:gridCol w:w="810"/>
        <w:gridCol w:w="393"/>
        <w:gridCol w:w="1203"/>
        <w:gridCol w:w="1206"/>
        <w:gridCol w:w="878"/>
        <w:gridCol w:w="35"/>
        <w:gridCol w:w="291"/>
        <w:gridCol w:w="1204"/>
        <w:gridCol w:w="1214"/>
      </w:tblGrid>
      <w:tr w:rsidR="00C978F1" w:rsidRPr="00530DA8" w:rsidTr="00F91091">
        <w:trPr>
          <w:cantSplit/>
          <w:trHeight w:val="188"/>
        </w:trPr>
        <w:tc>
          <w:tcPr>
            <w:tcW w:w="2832" w:type="dxa"/>
            <w:vMerge w:val="restart"/>
            <w:vAlign w:val="center"/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233" w:type="dxa"/>
            <w:gridSpan w:val="9"/>
            <w:tcBorders>
              <w:right w:val="single" w:sz="4" w:space="0" w:color="auto"/>
            </w:tcBorders>
          </w:tcPr>
          <w:p w:rsidR="00C978F1" w:rsidRPr="00F91091" w:rsidRDefault="00EB493A" w:rsidP="00C978F1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978F1" w:rsidRPr="00530DA8" w:rsidTr="00F91091">
        <w:trPr>
          <w:cantSplit/>
          <w:trHeight w:val="187"/>
        </w:trPr>
        <w:tc>
          <w:tcPr>
            <w:tcW w:w="2832" w:type="dxa"/>
            <w:vMerge/>
            <w:vAlign w:val="center"/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12" w:type="dxa"/>
            <w:gridSpan w:val="4"/>
            <w:tcBorders>
              <w:right w:val="single" w:sz="4" w:space="0" w:color="auto"/>
            </w:tcBorders>
          </w:tcPr>
          <w:p w:rsidR="00C978F1" w:rsidRPr="00F91091" w:rsidRDefault="00C978F1" w:rsidP="00C978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362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978F1" w:rsidRPr="00F91091" w:rsidRDefault="00C978F1" w:rsidP="00C978F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C978F1" w:rsidRPr="00530DA8" w:rsidTr="00F91091">
        <w:trPr>
          <w:cantSplit/>
        </w:trPr>
        <w:tc>
          <w:tcPr>
            <w:tcW w:w="2832" w:type="dxa"/>
            <w:vMerge/>
            <w:tcBorders>
              <w:bottom w:val="single" w:sz="4" w:space="0" w:color="auto"/>
            </w:tcBorders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978F1" w:rsidRPr="00F82A12" w:rsidTr="00F91091">
        <w:tc>
          <w:tcPr>
            <w:tcW w:w="2832" w:type="dxa"/>
            <w:tcBorders>
              <w:top w:val="nil"/>
              <w:bottom w:val="nil"/>
            </w:tcBorders>
          </w:tcPr>
          <w:p w:rsidR="00C978F1" w:rsidRPr="00F91091" w:rsidRDefault="00C978F1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C978F1" w:rsidRPr="00F91091" w:rsidRDefault="00DD063B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82.98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C978F1" w:rsidRPr="00F91091" w:rsidRDefault="00DD063B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2,070.42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C978F1" w:rsidRPr="00F91091" w:rsidRDefault="00DD063B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2,153.40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C978F1" w:rsidRPr="00F91091" w:rsidRDefault="00C978F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87.66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C978F1" w:rsidRPr="00F91091" w:rsidRDefault="004B2BA4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1,831.10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C978F1" w:rsidRPr="00F91091" w:rsidRDefault="004B2BA4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1,918.76</w:t>
            </w:r>
          </w:p>
        </w:tc>
      </w:tr>
      <w:tr w:rsidR="00C978F1" w:rsidRPr="00C93D78" w:rsidTr="00F91091">
        <w:tc>
          <w:tcPr>
            <w:tcW w:w="2832" w:type="dxa"/>
            <w:tcBorders>
              <w:top w:val="nil"/>
              <w:bottom w:val="nil"/>
            </w:tcBorders>
          </w:tcPr>
          <w:p w:rsidR="00C978F1" w:rsidRPr="00F91091" w:rsidRDefault="00C978F1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(78.14)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C978F1" w:rsidRPr="00F91091" w:rsidRDefault="00F91091" w:rsidP="001A5DC0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1A5DC0">
              <w:rPr>
                <w:rFonts w:ascii="Angsana New" w:hAnsi="Angsana New"/>
                <w:sz w:val="28"/>
                <w:szCs w:val="28"/>
              </w:rPr>
              <w:t>949.27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C978F1" w:rsidRPr="00F91091" w:rsidRDefault="00A53F59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91091">
              <w:rPr>
                <w:rFonts w:ascii="Angsana New" w:hAnsi="Angsana New"/>
                <w:sz w:val="28"/>
                <w:szCs w:val="28"/>
              </w:rPr>
              <w:t>2,027.41)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(87.43)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(1,659.90)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C978F1" w:rsidRPr="00F91091" w:rsidRDefault="00BD3FA0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(1,747.33)</w:t>
            </w:r>
          </w:p>
        </w:tc>
      </w:tr>
      <w:tr w:rsidR="00C978F1" w:rsidRPr="00F82A12" w:rsidTr="00F91091">
        <w:tc>
          <w:tcPr>
            <w:tcW w:w="2832" w:type="dxa"/>
            <w:tcBorders>
              <w:top w:val="nil"/>
              <w:bottom w:val="nil"/>
            </w:tcBorders>
          </w:tcPr>
          <w:p w:rsidR="00C978F1" w:rsidRPr="00F91091" w:rsidRDefault="00C978F1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203" w:type="dxa"/>
            <w:gridSpan w:val="2"/>
            <w:tcBorders>
              <w:top w:val="nil"/>
              <w:bottom w:val="single" w:sz="4" w:space="0" w:color="auto"/>
            </w:tcBorders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(0.41)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(30.80)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:rsidR="00C978F1" w:rsidRPr="00F91091" w:rsidRDefault="00A53F59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(31.21)</w:t>
            </w:r>
          </w:p>
        </w:tc>
        <w:tc>
          <w:tcPr>
            <w:tcW w:w="1204" w:type="dxa"/>
            <w:gridSpan w:val="3"/>
            <w:tcBorders>
              <w:top w:val="nil"/>
              <w:bottom w:val="single" w:sz="4" w:space="0" w:color="auto"/>
            </w:tcBorders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(0.50)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(29.02)</w:t>
            </w:r>
          </w:p>
        </w:tc>
        <w:tc>
          <w:tcPr>
            <w:tcW w:w="1213" w:type="dxa"/>
            <w:tcBorders>
              <w:top w:val="nil"/>
              <w:bottom w:val="single" w:sz="4" w:space="0" w:color="auto"/>
            </w:tcBorders>
          </w:tcPr>
          <w:p w:rsidR="00C978F1" w:rsidRPr="00F91091" w:rsidRDefault="00BD3FA0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(29.52)</w:t>
            </w:r>
          </w:p>
        </w:tc>
      </w:tr>
      <w:tr w:rsidR="00C978F1" w:rsidRPr="00D515D9" w:rsidTr="00F91091">
        <w:tc>
          <w:tcPr>
            <w:tcW w:w="2832" w:type="dxa"/>
            <w:tcBorders>
              <w:top w:val="nil"/>
              <w:bottom w:val="nil"/>
              <w:right w:val="single" w:sz="4" w:space="0" w:color="auto"/>
            </w:tcBorders>
          </w:tcPr>
          <w:p w:rsidR="00C978F1" w:rsidRPr="00F91091" w:rsidRDefault="00C978F1" w:rsidP="00C978F1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F91091"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(ขาดทุน)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8F1" w:rsidRPr="00F91091" w:rsidRDefault="001A5DC0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="00A53F59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8F1" w:rsidRPr="00F91091" w:rsidRDefault="00A53F59" w:rsidP="00A53F5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94.78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(0.27)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78F1" w:rsidRPr="00F91091" w:rsidRDefault="00F91091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142.1</w:t>
            </w:r>
            <w:r w:rsidR="004B2B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978F1" w:rsidRPr="00F91091" w:rsidRDefault="00BD3FA0" w:rsidP="00F9109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141.9</w:t>
            </w:r>
            <w:r w:rsidR="004B2BA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978F1" w:rsidRPr="00F82A12" w:rsidTr="00F91091">
        <w:trPr>
          <w:trHeight w:val="187"/>
        </w:trPr>
        <w:tc>
          <w:tcPr>
            <w:tcW w:w="2832" w:type="dxa"/>
            <w:tcBorders>
              <w:top w:val="nil"/>
              <w:bottom w:val="nil"/>
              <w:right w:val="nil"/>
            </w:tcBorders>
          </w:tcPr>
          <w:p w:rsidR="00C978F1" w:rsidRPr="00F91091" w:rsidRDefault="00C978F1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ำหรับปี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78F1" w:rsidRPr="00F91091" w:rsidRDefault="00C978F1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C978F1" w:rsidRPr="00F91091" w:rsidRDefault="00C978F1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C978F1" w:rsidRPr="00522D6D" w:rsidRDefault="00317798" w:rsidP="00C04B3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7.60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C978F1" w:rsidRPr="00F91091" w:rsidRDefault="00C978F1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C978F1" w:rsidRPr="00F91091" w:rsidRDefault="00C978F1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C978F1" w:rsidRPr="00F91091" w:rsidRDefault="00BD3FA0" w:rsidP="00F9109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14.66</w:t>
            </w:r>
          </w:p>
        </w:tc>
      </w:tr>
      <w:tr w:rsidR="00C978F1" w:rsidRPr="00F82A12" w:rsidTr="00F91091">
        <w:tc>
          <w:tcPr>
            <w:tcW w:w="5238" w:type="dxa"/>
            <w:gridSpan w:val="4"/>
            <w:tcBorders>
              <w:top w:val="nil"/>
              <w:bottom w:val="single" w:sz="4" w:space="0" w:color="auto"/>
            </w:tcBorders>
          </w:tcPr>
          <w:p w:rsidR="00C978F1" w:rsidRPr="00F91091" w:rsidRDefault="00C978F1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C978F1" w:rsidRPr="00F91091" w:rsidRDefault="00077DC4" w:rsidP="00A53F5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438.94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  <w:right w:val="nil"/>
            </w:tcBorders>
          </w:tcPr>
          <w:p w:rsidR="00C978F1" w:rsidRPr="00F91091" w:rsidRDefault="00C978F1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C978F1" w:rsidRPr="00F91091" w:rsidRDefault="00C978F1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C978F1" w:rsidRPr="00F91091" w:rsidRDefault="00077DC4" w:rsidP="00F9109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462.7</w:t>
            </w:r>
            <w:r w:rsidR="00913A9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:rsidR="00CF1EA1" w:rsidRPr="002A44C2" w:rsidRDefault="00CF1EA1">
      <w:pPr>
        <w:rPr>
          <w:rFonts w:ascii="Angsana New" w:hAnsi="Angsana New" w:cs="Angsana New"/>
          <w:b/>
          <w:bCs/>
          <w:cs/>
        </w:rPr>
      </w:pPr>
    </w:p>
    <w:p w:rsidR="00EF0C7A" w:rsidRPr="002A2FFA" w:rsidRDefault="00EF0C7A" w:rsidP="00262E96">
      <w:pPr>
        <w:numPr>
          <w:ilvl w:val="0"/>
          <w:numId w:val="1"/>
        </w:numPr>
        <w:spacing w:before="60"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8C2385" w:rsidRDefault="003D670E" w:rsidP="00B840F2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:rsidR="00B21C4D" w:rsidRPr="00B21C4D" w:rsidRDefault="00B21C4D" w:rsidP="00B21C4D">
      <w:pPr>
        <w:pStyle w:val="a8"/>
        <w:tabs>
          <w:tab w:val="clear" w:pos="900"/>
        </w:tabs>
        <w:spacing w:line="276" w:lineRule="auto"/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946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780"/>
        <w:gridCol w:w="2700"/>
        <w:gridCol w:w="2466"/>
      </w:tblGrid>
      <w:tr w:rsidR="005155C9" w:rsidRPr="002A2FFA" w:rsidTr="00BE58BA">
        <w:trPr>
          <w:trHeight w:val="360"/>
        </w:trPr>
        <w:tc>
          <w:tcPr>
            <w:tcW w:w="3780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66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:rsidTr="006A678D">
        <w:trPr>
          <w:trHeight w:val="485"/>
        </w:trPr>
        <w:tc>
          <w:tcPr>
            <w:tcW w:w="3780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2700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17D5" w:rsidRPr="00B21C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66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:rsidTr="006A678D">
        <w:trPr>
          <w:trHeight w:val="20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:rsidR="005155C9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</w:tcPr>
          <w:p w:rsidR="005155C9" w:rsidRPr="00B21C4D" w:rsidRDefault="000566AC" w:rsidP="007B19CB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8E17D5" w:rsidRPr="00B21C4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411DBB" w:rsidTr="006A678D">
        <w:trPr>
          <w:trHeight w:val="20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:rsidR="00F90F51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F90F5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21C4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B21C4D" w:rsidRDefault="00F90F51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บริษัทร่วม</w:t>
            </w:r>
          </w:p>
        </w:tc>
      </w:tr>
      <w:tr w:rsidR="00F90F51" w:rsidRPr="002A2FFA" w:rsidTr="006A678D">
        <w:trPr>
          <w:trHeight w:val="679"/>
        </w:trPr>
        <w:tc>
          <w:tcPr>
            <w:tcW w:w="3780" w:type="dxa"/>
            <w:tcBorders>
              <w:top w:val="dotted" w:sz="4" w:space="0" w:color="auto"/>
              <w:bottom w:val="nil"/>
            </w:tcBorders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00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="0066449A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และอิเล็กทรอนิก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66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:rsidTr="006A678D">
        <w:trPr>
          <w:trHeight w:val="742"/>
        </w:trPr>
        <w:tc>
          <w:tcPr>
            <w:tcW w:w="37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องมืออุปกรณ์ไฟฟ้าและอิเล็กทรอนิก</w:t>
            </w: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6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:rsidTr="006A678D">
        <w:trPr>
          <w:trHeight w:val="395"/>
        </w:trPr>
        <w:tc>
          <w:tcPr>
            <w:tcW w:w="378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ออกแบบและค้าชิ้นส่วนแผงวงจรไฟฟ้า </w:t>
            </w:r>
            <w:r w:rsidR="0066449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6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D32FEE" w:rsidRDefault="00D32FEE" w:rsidP="00765958">
      <w:pPr>
        <w:pStyle w:val="a8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3D670E" w:rsidRPr="008E5644" w:rsidRDefault="00D32FEE" w:rsidP="008E5644">
      <w:pPr>
        <w:ind w:firstLine="1418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24"/>
          <w:szCs w:val="24"/>
        </w:rPr>
        <w:br w:type="page"/>
      </w:r>
      <w:r w:rsidR="003D670E" w:rsidRPr="008E5644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รายการบัญชีกับกิจการที่เกี่ยวข้องกันที่สำคัญ มีดังนี้</w:t>
      </w:r>
    </w:p>
    <w:p w:rsidR="00DD4911" w:rsidRPr="00B21C4D" w:rsidRDefault="00DD4911" w:rsidP="007B19CB">
      <w:pPr>
        <w:pStyle w:val="a8"/>
        <w:tabs>
          <w:tab w:val="clear" w:pos="900"/>
        </w:tabs>
        <w:spacing w:line="276" w:lineRule="auto"/>
        <w:ind w:left="7952" w:right="-126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   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4908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8"/>
        <w:gridCol w:w="4087"/>
        <w:gridCol w:w="1371"/>
        <w:gridCol w:w="1373"/>
        <w:gridCol w:w="1371"/>
        <w:gridCol w:w="1366"/>
      </w:tblGrid>
      <w:tr w:rsidR="005155C9" w:rsidRPr="002F37CC" w:rsidTr="001F07B1">
        <w:trPr>
          <w:gridBefore w:val="1"/>
          <w:wBefore w:w="4" w:type="pct"/>
          <w:trHeight w:val="360"/>
        </w:trPr>
        <w:tc>
          <w:tcPr>
            <w:tcW w:w="2134" w:type="pct"/>
            <w:vMerge w:val="restart"/>
            <w:tcBorders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33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4C2" w:rsidRPr="002F37CC" w:rsidTr="001F07B1">
        <w:trPr>
          <w:gridBefore w:val="1"/>
          <w:wBefore w:w="4" w:type="pct"/>
          <w:trHeight w:val="360"/>
        </w:trPr>
        <w:tc>
          <w:tcPr>
            <w:tcW w:w="2134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A44C2" w:rsidRPr="002F37CC" w:rsidRDefault="002A44C2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C2" w:rsidRPr="002F37CC" w:rsidRDefault="002A44C2" w:rsidP="00BD71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C2" w:rsidRPr="002F37CC" w:rsidRDefault="002A44C2" w:rsidP="007B7A4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C2" w:rsidRPr="002F37CC" w:rsidRDefault="002A44C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7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A44C2" w:rsidRPr="002F37CC" w:rsidRDefault="002A44C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BD7173" w:rsidRPr="002F37CC" w:rsidTr="001F07B1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D7173" w:rsidRPr="00BE58BA" w:rsidRDefault="00BD7173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7173" w:rsidRPr="002F37CC" w:rsidRDefault="00BD7173" w:rsidP="006E51FE">
            <w:pPr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7173" w:rsidRPr="002F37CC" w:rsidRDefault="00BD7173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7173" w:rsidRPr="002F37CC" w:rsidRDefault="00BD7173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D7173" w:rsidRPr="002F37CC" w:rsidRDefault="00BD7173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B2681" w:rsidRPr="002F37CC" w:rsidTr="001F07B1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2681" w:rsidRPr="002F37CC" w:rsidRDefault="00AB2681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Pr="002F37CC" w:rsidRDefault="00F47DC4" w:rsidP="00874323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Pr="002F37CC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Pr="002F37CC" w:rsidRDefault="00D4718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B2681" w:rsidRPr="002F37CC" w:rsidRDefault="00AB2681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112</w:t>
            </w:r>
            <w:r w:rsidR="00065326">
              <w:rPr>
                <w:rFonts w:ascii="Angsana New" w:hAnsi="Angsana New" w:cs="Angsana New"/>
                <w:sz w:val="28"/>
                <w:szCs w:val="28"/>
              </w:rPr>
              <w:t>,339</w:t>
            </w:r>
          </w:p>
        </w:tc>
      </w:tr>
      <w:tr w:rsidR="00AB2681" w:rsidRPr="002F37CC" w:rsidTr="001F07B1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2681" w:rsidRPr="002F37CC" w:rsidRDefault="00AB2681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Pr="002F37CC" w:rsidRDefault="00535198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175,192,182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Default="00535198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210,268,389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Pr="002F37CC" w:rsidRDefault="00D47181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861183">
              <w:rPr>
                <w:rFonts w:ascii="Angsana New" w:hAnsi="Angsana New" w:cs="Angsana New"/>
                <w:sz w:val="28"/>
                <w:szCs w:val="28"/>
              </w:rPr>
              <w:t>,192,182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B2681" w:rsidRDefault="00AB2681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</w:t>
            </w:r>
            <w:r w:rsidR="00065326">
              <w:rPr>
                <w:rFonts w:ascii="Angsana New" w:hAnsi="Angsana New" w:cs="Angsana New"/>
                <w:sz w:val="28"/>
                <w:szCs w:val="28"/>
              </w:rPr>
              <w:t>268,389</w:t>
            </w:r>
          </w:p>
        </w:tc>
      </w:tr>
      <w:tr w:rsidR="00AB2681" w:rsidRPr="002F37CC" w:rsidTr="001F07B1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2681" w:rsidRPr="002F37CC" w:rsidRDefault="00AB2681" w:rsidP="00A842A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="00A842AA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บจก.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ไฟน์เนส เมด ดีไซน์ 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Pr="002F37CC" w:rsidRDefault="00535198" w:rsidP="00982BE7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Pr="002F37CC" w:rsidRDefault="00065326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75,819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Pr="002F37CC" w:rsidRDefault="00861183" w:rsidP="00F34BD8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B2681" w:rsidRPr="002F37CC" w:rsidRDefault="00065326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861183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819</w:t>
            </w:r>
          </w:p>
        </w:tc>
      </w:tr>
      <w:tr w:rsidR="00AB2681" w:rsidRPr="002F37CC" w:rsidTr="001F07B1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2681" w:rsidRPr="00BE58BA" w:rsidRDefault="00AB2681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Default="00535198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175,192,182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Default="00AB2681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210,344</w:t>
            </w:r>
            <w:r w:rsidR="00535198">
              <w:rPr>
                <w:rFonts w:ascii="Angsana New" w:hAnsi="Angsana New" w:cs="Angsana New"/>
                <w:sz w:val="28"/>
                <w:szCs w:val="28"/>
              </w:rPr>
              <w:t>,208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Default="00535198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175,192,182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2681" w:rsidRDefault="00AB2681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210,</w:t>
            </w:r>
            <w:r w:rsidR="00065326">
              <w:rPr>
                <w:rFonts w:ascii="Angsana New" w:hAnsi="Angsana New" w:cs="Angsana New"/>
                <w:sz w:val="28"/>
                <w:szCs w:val="28"/>
              </w:rPr>
              <w:t>456,547</w:t>
            </w:r>
          </w:p>
        </w:tc>
      </w:tr>
      <w:tr w:rsidR="00AB2681" w:rsidRPr="002F37CC" w:rsidTr="001F07B1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2681" w:rsidRPr="00BE58BA" w:rsidRDefault="00AB2681" w:rsidP="00734065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Default="00AB2681" w:rsidP="00F34C7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Default="00AB2681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Default="00AB268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B2681" w:rsidRDefault="00AB2681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681" w:rsidRPr="002F37CC" w:rsidTr="001F07B1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2681" w:rsidRPr="002F37CC" w:rsidRDefault="00AB2681" w:rsidP="00BE58BA">
            <w:pPr>
              <w:spacing w:line="276" w:lineRule="auto"/>
              <w:ind w:right="29" w:firstLine="21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Default="00535198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46,159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Default="00535198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1,531,260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Default="00535198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46,159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B2681" w:rsidRDefault="00AB2681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1,531</w:t>
            </w:r>
            <w:r w:rsidR="00065326">
              <w:rPr>
                <w:rFonts w:ascii="Angsana New" w:hAnsi="Angsana New" w:cs="Angsana New"/>
                <w:sz w:val="28"/>
                <w:szCs w:val="28"/>
              </w:rPr>
              <w:t>,260</w:t>
            </w:r>
          </w:p>
        </w:tc>
      </w:tr>
      <w:tr w:rsidR="00AB2681" w:rsidRPr="002F37CC" w:rsidTr="001F07B1">
        <w:trPr>
          <w:gridBefore w:val="1"/>
          <w:wBefore w:w="4" w:type="pct"/>
          <w:trHeight w:val="266"/>
        </w:trPr>
        <w:tc>
          <w:tcPr>
            <w:tcW w:w="2134" w:type="pct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AB2681" w:rsidRPr="00441473" w:rsidRDefault="00AB2681" w:rsidP="00BE58BA">
            <w:pPr>
              <w:tabs>
                <w:tab w:val="left" w:pos="1131"/>
              </w:tabs>
              <w:spacing w:line="276" w:lineRule="auto"/>
              <w:ind w:left="841" w:right="29" w:hanging="269"/>
              <w:rPr>
                <w:rFonts w:ascii="Angsana New" w:hAnsi="Angsana New" w:cs="Angsana New"/>
                <w:sz w:val="28"/>
                <w:szCs w:val="28"/>
              </w:rPr>
            </w:pP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2681" w:rsidRPr="00BE58BA" w:rsidRDefault="00535198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175,238,341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2681" w:rsidRPr="00BE58BA" w:rsidRDefault="00AB2681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211,875</w:t>
            </w:r>
            <w:r w:rsidR="005351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,46</w:t>
            </w:r>
            <w:r w:rsidR="005036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681" w:rsidRPr="00503614" w:rsidRDefault="00503614" w:rsidP="00503614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36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</w:t>
            </w:r>
            <w:r w:rsidR="00535198" w:rsidRPr="005036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036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B2681" w:rsidRPr="00BE58BA" w:rsidRDefault="00AB2681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211,987</w:t>
            </w:r>
            <w:r w:rsidR="0006532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,807</w:t>
            </w:r>
          </w:p>
        </w:tc>
      </w:tr>
      <w:tr w:rsidR="00AB2681" w:rsidRPr="002F37CC" w:rsidTr="001F07B1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2681" w:rsidRPr="00D32FEE" w:rsidRDefault="00AB2681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 w:rsidRPr="00D32FE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Pr="002F37CC" w:rsidRDefault="00AB2681" w:rsidP="006E51FE">
            <w:pPr>
              <w:tabs>
                <w:tab w:val="decimal" w:pos="735"/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Default="00AB2681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Pr="002F37CC" w:rsidRDefault="00AB2681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B2681" w:rsidRDefault="00AB2681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2681" w:rsidRPr="002F37CC" w:rsidTr="001F07B1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B2681" w:rsidRPr="00220157" w:rsidRDefault="00AB2681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Default="00F47DC4" w:rsidP="00982BE7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Default="00AB2681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2681" w:rsidRPr="002F37CC" w:rsidRDefault="003C3D0A" w:rsidP="003C3D0A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6,819,699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B2681" w:rsidRDefault="00AB2681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7,34</w:t>
            </w:r>
            <w:r w:rsidR="0006532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65326" w:rsidRPr="001D23D5">
              <w:rPr>
                <w:rFonts w:ascii="Angsana New" w:hAnsi="Angsana New" w:cs="Angsana New"/>
                <w:sz w:val="28"/>
                <w:szCs w:val="28"/>
              </w:rPr>
              <w:t>,792</w:t>
            </w:r>
          </w:p>
        </w:tc>
      </w:tr>
      <w:tr w:rsidR="00F47DC4" w:rsidRPr="002F37CC" w:rsidTr="001F07B1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47DC4" w:rsidRPr="00220157" w:rsidRDefault="00F47DC4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Default="00F47DC4" w:rsidP="00E96C7C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6,895,582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Default="00F47DC4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6,895,582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2F37CC" w:rsidRDefault="00F47DC4" w:rsidP="003C3D0A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47DC4" w:rsidRDefault="00F47DC4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F47DC4" w:rsidRPr="002F37CC" w:rsidTr="001F07B1">
        <w:trPr>
          <w:trHeight w:val="266"/>
        </w:trPr>
        <w:tc>
          <w:tcPr>
            <w:tcW w:w="213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Default="00F47DC4" w:rsidP="00837C4F">
            <w:pPr>
              <w:tabs>
                <w:tab w:val="left" w:pos="931"/>
              </w:tabs>
              <w:spacing w:line="276" w:lineRule="auto"/>
              <w:ind w:right="-68" w:firstLine="39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BE58BA" w:rsidRDefault="00F47DC4" w:rsidP="00E96C7C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5,582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BE58BA" w:rsidRDefault="00F47DC4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5,582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3C3D0A" w:rsidRDefault="00F47DC4" w:rsidP="003C3D0A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3D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6,819,699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7DC4" w:rsidRPr="003C3D0A" w:rsidRDefault="00F47DC4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3D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7,344,792</w:t>
            </w:r>
          </w:p>
        </w:tc>
      </w:tr>
      <w:tr w:rsidR="00F47DC4" w:rsidRPr="002F37CC" w:rsidTr="001F07B1">
        <w:trPr>
          <w:trHeight w:val="266"/>
        </w:trPr>
        <w:tc>
          <w:tcPr>
            <w:tcW w:w="2138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D42097" w:rsidRDefault="00F47DC4" w:rsidP="005155C9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D42097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2F37CC" w:rsidRDefault="00F47DC4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2F37CC" w:rsidRDefault="00F47DC4" w:rsidP="00067A1F">
            <w:pPr>
              <w:tabs>
                <w:tab w:val="decimal" w:pos="475"/>
                <w:tab w:val="decimal" w:pos="683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2F37CC" w:rsidRDefault="00F47DC4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47DC4" w:rsidRPr="002F37CC" w:rsidRDefault="00F47DC4" w:rsidP="00067A1F">
            <w:pPr>
              <w:tabs>
                <w:tab w:val="decimal" w:pos="562"/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DC4" w:rsidRPr="002F37CC" w:rsidTr="001F07B1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47DC4" w:rsidRPr="002F37CC" w:rsidRDefault="00F47DC4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2F37CC" w:rsidRDefault="00F47DC4" w:rsidP="008B0EBE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Default="00F47DC4" w:rsidP="007B7A4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Default="00F47DC4" w:rsidP="00297A91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3,517,746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47DC4" w:rsidRPr="00535198" w:rsidRDefault="00F47DC4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5198">
              <w:rPr>
                <w:rFonts w:ascii="Angsana New" w:hAnsi="Angsana New" w:cs="Angsana New"/>
                <w:sz w:val="28"/>
                <w:szCs w:val="28"/>
              </w:rPr>
              <w:t>17,428,174</w:t>
            </w:r>
          </w:p>
        </w:tc>
      </w:tr>
      <w:tr w:rsidR="00F47DC4" w:rsidRPr="002F37CC" w:rsidTr="001F07B1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47DC4" w:rsidRPr="002F37CC" w:rsidRDefault="00F47DC4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Default="00F47DC4" w:rsidP="00AB7A1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Default="00F47DC4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11,556,904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Default="00F47DC4" w:rsidP="00297A9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47DC4" w:rsidRPr="00535198" w:rsidRDefault="00F47DC4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5198">
              <w:rPr>
                <w:rFonts w:ascii="Angsana New" w:hAnsi="Angsana New" w:cs="Angsana New"/>
                <w:sz w:val="28"/>
                <w:szCs w:val="28"/>
              </w:rPr>
              <w:t>11,556,904</w:t>
            </w:r>
          </w:p>
        </w:tc>
      </w:tr>
      <w:tr w:rsidR="00F47DC4" w:rsidRPr="002F37CC" w:rsidTr="001F07B1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47DC4" w:rsidRPr="002A2FFA" w:rsidRDefault="00F47DC4" w:rsidP="00D42097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E600C5" w:rsidRDefault="00F47DC4" w:rsidP="00AB7A1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E600C5" w:rsidRDefault="00F47DC4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11,55</w:t>
            </w:r>
            <w:r>
              <w:rPr>
                <w:rFonts w:ascii="Angsana New" w:hAnsi="Angsana New" w:cs="Angsana New"/>
                <w:sz w:val="28"/>
                <w:szCs w:val="28"/>
              </w:rPr>
              <w:t>6,904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E600C5" w:rsidRDefault="00F47DC4" w:rsidP="00297A91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3,517,746</w:t>
            </w:r>
          </w:p>
        </w:tc>
        <w:tc>
          <w:tcPr>
            <w:tcW w:w="7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7DC4" w:rsidRPr="00535198" w:rsidRDefault="00F47DC4" w:rsidP="0053519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535198">
              <w:rPr>
                <w:rFonts w:ascii="Angsana New" w:hAnsi="Angsana New" w:cs="Angsana New"/>
                <w:sz w:val="28"/>
                <w:szCs w:val="28"/>
              </w:rPr>
              <w:t>28,985,078</w:t>
            </w:r>
          </w:p>
        </w:tc>
      </w:tr>
      <w:tr w:rsidR="00F47DC4" w:rsidRPr="002F37CC" w:rsidTr="001F07B1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47DC4" w:rsidRPr="00D42097" w:rsidRDefault="00F47DC4" w:rsidP="00D42097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42097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1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E600C5" w:rsidRDefault="00F47DC4" w:rsidP="00F34C7E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E600C5" w:rsidRDefault="00F47DC4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E600C5" w:rsidRDefault="00F47DC4" w:rsidP="004C2195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single" w:sz="4" w:space="0" w:color="auto"/>
              <w:bottom w:val="nil"/>
            </w:tcBorders>
            <w:vAlign w:val="center"/>
          </w:tcPr>
          <w:p w:rsidR="00F47DC4" w:rsidRPr="00E600C5" w:rsidRDefault="00F47DC4" w:rsidP="007B7A4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47DC4" w:rsidRPr="002F37CC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47DC4" w:rsidRPr="00F0739A" w:rsidRDefault="00F47DC4" w:rsidP="00F0739A">
            <w:pPr>
              <w:spacing w:line="276" w:lineRule="auto"/>
              <w:ind w:right="29" w:firstLine="122"/>
              <w:rPr>
                <w:rFonts w:ascii="Angsana New" w:hAnsi="Angsana New"/>
                <w:sz w:val="28"/>
                <w:szCs w:val="28"/>
              </w:rPr>
            </w:pPr>
            <w:r w:rsidRPr="00F0739A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739A">
              <w:rPr>
                <w:rFonts w:ascii="Angsana New" w:hAnsi="Angsana New"/>
                <w:sz w:val="28"/>
                <w:szCs w:val="28"/>
              </w:rPr>
              <w:t>Team Precision America, LLC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E600C5" w:rsidRDefault="00F47DC4" w:rsidP="00F47DC4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342,650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E600C5" w:rsidRDefault="00F47DC4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E600C5" w:rsidRDefault="00F47DC4" w:rsidP="00297A91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342,650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47DC4" w:rsidRPr="00E600C5" w:rsidRDefault="00F47DC4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F47DC4" w:rsidRPr="002F37CC" w:rsidTr="00D32FEE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47DC4" w:rsidRPr="00F0739A" w:rsidRDefault="00F47DC4" w:rsidP="00A842AA">
            <w:pPr>
              <w:spacing w:line="276" w:lineRule="auto"/>
              <w:ind w:right="29" w:firstLine="1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Pr="00F0739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ไฟน์เนส เมด ดีไซน์ 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E600C5" w:rsidRDefault="00F47DC4" w:rsidP="00F47DC4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70,859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E600C5" w:rsidRDefault="00F47DC4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7DC4" w:rsidRPr="00E600C5" w:rsidRDefault="00F47DC4" w:rsidP="00297A91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70,859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47DC4" w:rsidRPr="00E600C5" w:rsidRDefault="00F47DC4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F47DC4" w:rsidRPr="002F37CC" w:rsidTr="001F07B1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47DC4" w:rsidRPr="002A2FFA" w:rsidRDefault="00F47DC4" w:rsidP="00A472B9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E600C5" w:rsidRDefault="00F47DC4" w:rsidP="00F47DC4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413,509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E600C5" w:rsidRDefault="00F47DC4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E600C5" w:rsidRDefault="00F47DC4" w:rsidP="00F47DC4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413,509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7DC4" w:rsidRPr="00E600C5" w:rsidRDefault="00F47DC4" w:rsidP="007C36A1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F47DC4" w:rsidRPr="002F37CC" w:rsidTr="001F07B1">
        <w:trPr>
          <w:trHeight w:val="360"/>
        </w:trPr>
        <w:tc>
          <w:tcPr>
            <w:tcW w:w="2138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DC4" w:rsidRPr="002A2FFA" w:rsidRDefault="00F47DC4" w:rsidP="00A472B9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DC4" w:rsidRPr="00F47DC4" w:rsidRDefault="00F47DC4" w:rsidP="00F47DC4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47D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413,509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DC4" w:rsidRPr="00E600C5" w:rsidRDefault="00F47DC4" w:rsidP="00F47DC4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11,556,904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DC4" w:rsidRPr="00E600C5" w:rsidRDefault="00F47DC4" w:rsidP="00F47DC4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3,931,255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47DC4" w:rsidRPr="00E600C5" w:rsidRDefault="00F47DC4" w:rsidP="00F47DC4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600C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28,985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,078</w:t>
            </w:r>
          </w:p>
        </w:tc>
      </w:tr>
    </w:tbl>
    <w:p w:rsidR="00D32FEE" w:rsidRDefault="00D32FEE" w:rsidP="00266DBF">
      <w:pPr>
        <w:pStyle w:val="a8"/>
        <w:tabs>
          <w:tab w:val="clear" w:pos="900"/>
        </w:tabs>
        <w:spacing w:line="276" w:lineRule="auto"/>
        <w:ind w:left="7952" w:right="-22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</w:p>
    <w:p w:rsidR="003D670E" w:rsidRPr="007B7A4D" w:rsidRDefault="00D32FEE" w:rsidP="008E5644">
      <w:pPr>
        <w:ind w:firstLine="8505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/>
          <w:spacing w:val="-2"/>
          <w:sz w:val="28"/>
          <w:szCs w:val="28"/>
          <w:cs/>
        </w:rPr>
        <w:br w:type="page"/>
      </w:r>
      <w:r w:rsidR="008E5644"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 xml:space="preserve">  </w:t>
      </w:r>
      <w:r w:rsidR="003D670E" w:rsidRPr="007B7A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="003D670E" w:rsidRPr="007B7A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1173B9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7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086"/>
        <w:gridCol w:w="1372"/>
        <w:gridCol w:w="1373"/>
        <w:gridCol w:w="1372"/>
        <w:gridCol w:w="1373"/>
      </w:tblGrid>
      <w:tr w:rsidR="00B0663F" w:rsidRPr="00216A77" w:rsidTr="001F07B1">
        <w:trPr>
          <w:trHeight w:val="360"/>
        </w:trPr>
        <w:tc>
          <w:tcPr>
            <w:tcW w:w="4086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</w:t>
            </w:r>
            <w:r w:rsidR="00A66B7D" w:rsidRPr="00266DBF">
              <w:rPr>
                <w:rFonts w:ascii="Angsana New" w:hAnsi="Angsana New" w:cs="Angsana New"/>
                <w:sz w:val="28"/>
                <w:szCs w:val="28"/>
                <w:cs/>
              </w:rPr>
              <w:t>เบ็ดเสร็จ</w:t>
            </w:r>
          </w:p>
          <w:p w:rsidR="00B807AC" w:rsidRPr="00266DBF" w:rsidRDefault="00B807AC" w:rsidP="004467E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66DBF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16A77" w:rsidTr="001F07B1">
        <w:trPr>
          <w:trHeight w:val="360"/>
        </w:trPr>
        <w:tc>
          <w:tcPr>
            <w:tcW w:w="40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66DBF" w:rsidRDefault="00D440E0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842FEE" w:rsidRDefault="00D440E0" w:rsidP="00DF3628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E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842FEE" w:rsidRDefault="00D440E0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E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842FEE" w:rsidRDefault="00D440E0" w:rsidP="00744FCC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EE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20157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6D1A97" w:rsidRDefault="00D3578C" w:rsidP="00BE58BA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6D1A97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535198" w:rsidRDefault="0022015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535198" w:rsidRDefault="0022015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535198" w:rsidRDefault="0022015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535198" w:rsidRDefault="0022015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0EBE" w:rsidRPr="00E31186" w:rsidTr="001F07B1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535198" w:rsidRDefault="00E61BF5" w:rsidP="00E61BF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212,360,226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535198" w:rsidRDefault="00297A91" w:rsidP="00E61BF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519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247,700,682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535198" w:rsidRDefault="00E61BF5" w:rsidP="00E61BF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212,360,226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E61BF5" w:rsidRDefault="002A44C2" w:rsidP="00E61BF5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247,70</w:t>
            </w:r>
            <w:r w:rsidR="000E3C3F" w:rsidRPr="00E61B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0,682</w:t>
            </w:r>
          </w:p>
        </w:tc>
      </w:tr>
      <w:tr w:rsidR="008B0EBE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266DBF" w:rsidRDefault="008B0EBE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535198" w:rsidRDefault="008B0EBE" w:rsidP="000A48F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535198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EBE" w:rsidRPr="00535198" w:rsidRDefault="008B0EBE" w:rsidP="00D3578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B0EBE" w:rsidRPr="00535198" w:rsidRDefault="008B0EBE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0EBE" w:rsidRPr="00216A77" w:rsidTr="001F07B1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58639D" w:rsidRDefault="008B0EBE" w:rsidP="00BE58BA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8639D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FF5FD7" w:rsidRDefault="008B0EBE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FF5FD7" w:rsidRDefault="008B0EBE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FF5FD7" w:rsidRDefault="008B0EBE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B0EBE" w:rsidRPr="00FF5FD7" w:rsidRDefault="008B0EBE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0EBE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0EBE" w:rsidRPr="00266DBF" w:rsidRDefault="008B0EBE" w:rsidP="00A842A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="00A842A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FF5FD7" w:rsidRDefault="008B0EBE" w:rsidP="008B0EBE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FF5FD7" w:rsidRDefault="008B0EBE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0EBE" w:rsidRPr="00FF5FD7" w:rsidRDefault="008B0EBE" w:rsidP="00E56756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B0EBE" w:rsidRPr="00FF5FD7" w:rsidRDefault="008B0EBE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82BE7" w:rsidRPr="00266DBF" w:rsidRDefault="00A842AA" w:rsidP="00A842A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</w:t>
            </w:r>
            <w:r w:rsidR="00982BE7"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</w:t>
            </w:r>
            <w:r w:rsidR="00982BE7"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="00982BE7"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E61BF5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180,000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2A44C2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="000E3C3F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E61BF5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180,000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82BE7" w:rsidRPr="001D23D5" w:rsidRDefault="002A44C2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1D23D5"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="000E3C3F" w:rsidRPr="001D23D5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982BE7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82BE7" w:rsidRPr="00266DBF" w:rsidRDefault="00982BE7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E61BF5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2A44C2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1,865</w:t>
            </w:r>
            <w:r w:rsidR="000E3C3F">
              <w:rPr>
                <w:rFonts w:ascii="Angsana New" w:hAnsi="Angsana New" w:cs="Angsana New"/>
                <w:sz w:val="30"/>
                <w:szCs w:val="30"/>
              </w:rPr>
              <w:t>,326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E61BF5" w:rsidP="00D91DB9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82BE7" w:rsidRPr="00FF5FD7" w:rsidRDefault="002A44C2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1,865</w:t>
            </w:r>
            <w:r w:rsidR="000E3C3F">
              <w:rPr>
                <w:rFonts w:ascii="Angsana New" w:hAnsi="Angsana New" w:cs="Angsana New"/>
                <w:sz w:val="30"/>
                <w:szCs w:val="30"/>
              </w:rPr>
              <w:t>,326</w:t>
            </w:r>
          </w:p>
        </w:tc>
      </w:tr>
      <w:tr w:rsidR="00982BE7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82BE7" w:rsidRPr="00266DBF" w:rsidRDefault="00982BE7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FF5FD7" w:rsidRDefault="00982BE7" w:rsidP="00982BE7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FF5FD7" w:rsidRDefault="00982BE7" w:rsidP="00744FCC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FF5FD7" w:rsidRDefault="00982BE7" w:rsidP="00220157">
            <w:pPr>
              <w:tabs>
                <w:tab w:val="decimal" w:pos="612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82BE7" w:rsidRPr="00FF5FD7" w:rsidRDefault="00982BE7" w:rsidP="00744FCC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266DBF" w:rsidRDefault="00982BE7" w:rsidP="00A842AA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7C0673" w:rsidRDefault="00E61BF5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180,000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7C0673" w:rsidRDefault="000E3C3F" w:rsidP="00E61BF5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2,045,326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7C0673" w:rsidRDefault="00E61BF5" w:rsidP="00EA1EE0">
            <w:pPr>
              <w:tabs>
                <w:tab w:val="decimal" w:pos="1132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180,000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82BE7" w:rsidRPr="007C0673" w:rsidRDefault="002A44C2" w:rsidP="00EA1EE0">
            <w:pPr>
              <w:tabs>
                <w:tab w:val="decimal" w:pos="1132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2,045</w:t>
            </w:r>
            <w:r w:rsidR="000E3C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,326</w:t>
            </w:r>
          </w:p>
        </w:tc>
      </w:tr>
      <w:tr w:rsidR="00982BE7" w:rsidRPr="00216A77" w:rsidTr="001F07B1">
        <w:trPr>
          <w:trHeight w:val="360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58639D" w:rsidRDefault="00982BE7" w:rsidP="00BE58BA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58639D"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982BE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982BE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982BE7" w:rsidP="00972381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82BE7" w:rsidRPr="00FF5FD7" w:rsidRDefault="00982BE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82BE7" w:rsidRPr="00266DBF" w:rsidRDefault="00982BE7" w:rsidP="00BE58B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E600C5" w:rsidRDefault="00E61BF5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E600C5" w:rsidRDefault="00982BE7" w:rsidP="00744FCC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00C5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E600C5" w:rsidRDefault="00E61BF5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70,240,039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82BE7" w:rsidRPr="00E61BF5" w:rsidRDefault="002A44C2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E61BF5">
              <w:rPr>
                <w:rFonts w:ascii="Angsana New" w:hAnsi="Angsana New" w:cs="Angsana New"/>
                <w:sz w:val="30"/>
                <w:szCs w:val="30"/>
              </w:rPr>
              <w:t>83,86</w:t>
            </w:r>
            <w:r w:rsidR="000E3C3F" w:rsidRPr="00E61BF5">
              <w:rPr>
                <w:rFonts w:ascii="Angsana New" w:hAnsi="Angsana New" w:cs="Angsana New"/>
                <w:sz w:val="30"/>
                <w:szCs w:val="30"/>
              </w:rPr>
              <w:t>4,693</w:t>
            </w:r>
          </w:p>
        </w:tc>
      </w:tr>
      <w:tr w:rsidR="00982BE7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82BE7" w:rsidRPr="006A03A9" w:rsidRDefault="00982BE7" w:rsidP="006A03A9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</w:t>
            </w:r>
            <w:r w:rsidRPr="006A03A9">
              <w:rPr>
                <w:rFonts w:ascii="Angsana New" w:hAnsi="Angsana New" w:cs="Angsana New"/>
                <w:sz w:val="28"/>
                <w:szCs w:val="28"/>
              </w:rPr>
              <w:t>Precision America, LLC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E600C5" w:rsidRDefault="00A34706" w:rsidP="006A5F6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40,266,917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E600C5" w:rsidRDefault="00E9051B" w:rsidP="006A5F6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E9051B">
              <w:rPr>
                <w:rFonts w:ascii="Angsana New" w:hAnsi="Angsana New" w:cs="Angsana New"/>
                <w:sz w:val="30"/>
                <w:szCs w:val="30"/>
              </w:rPr>
              <w:t>11,744,153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E600C5" w:rsidRDefault="00A34706" w:rsidP="006A5F6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40,266,917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82BE7" w:rsidRPr="00E61BF5" w:rsidRDefault="002A44C2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  <w:r w:rsidRPr="00E61BF5">
              <w:rPr>
                <w:rFonts w:ascii="Angsana New" w:hAnsi="Angsana New" w:cs="Angsana New"/>
                <w:sz w:val="30"/>
                <w:szCs w:val="30"/>
              </w:rPr>
              <w:t>11,744</w:t>
            </w:r>
            <w:r w:rsidR="00E9051B" w:rsidRPr="00E61BF5">
              <w:rPr>
                <w:rFonts w:ascii="Angsana New" w:hAnsi="Angsana New" w:cs="Angsana New"/>
                <w:sz w:val="30"/>
                <w:szCs w:val="30"/>
              </w:rPr>
              <w:t>,153</w:t>
            </w:r>
          </w:p>
        </w:tc>
      </w:tr>
      <w:tr w:rsidR="00982BE7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82BE7" w:rsidRPr="00266DBF" w:rsidRDefault="00982BE7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E600C5" w:rsidRDefault="00982BE7" w:rsidP="00982BE7">
            <w:pPr>
              <w:tabs>
                <w:tab w:val="decimal" w:pos="66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E600C5" w:rsidRDefault="00982BE7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E600C5" w:rsidRDefault="00982BE7" w:rsidP="00972381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82BE7" w:rsidRPr="00E61BF5" w:rsidRDefault="00982BE7" w:rsidP="00E61BF5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2BE7" w:rsidRPr="00216A77" w:rsidTr="001F07B1">
        <w:trPr>
          <w:trHeight w:val="360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266DBF" w:rsidRDefault="00982BE7" w:rsidP="00A842AA">
            <w:pPr>
              <w:tabs>
                <w:tab w:val="left" w:pos="931"/>
              </w:tabs>
              <w:spacing w:line="276" w:lineRule="auto"/>
              <w:ind w:right="29" w:firstLine="3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600C5">
              <w:rPr>
                <w:rFonts w:ascii="Angsana New" w:hAnsi="Angsana New" w:cs="Angsana New"/>
                <w:sz w:val="28"/>
                <w:szCs w:val="28"/>
                <w:cs/>
              </w:rPr>
              <w:t>รวมซื้อสินค้าและวัตถุดิบ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7C0673" w:rsidRDefault="00A34706" w:rsidP="00A34706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40,266,917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2A44C2" w:rsidRDefault="002A44C2" w:rsidP="00E61BF5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44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11,744</w:t>
            </w:r>
            <w:r w:rsidR="00E905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,153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1D23D5" w:rsidRDefault="00A34706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110,506</w:t>
            </w:r>
            <w:r w:rsidR="00E61BF5" w:rsidRPr="001D23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82BE7" w:rsidRPr="007C0673" w:rsidRDefault="002A44C2" w:rsidP="00EA1EE0">
            <w:pPr>
              <w:tabs>
                <w:tab w:val="decimal" w:pos="1132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95,60</w:t>
            </w:r>
            <w:r w:rsidR="00E905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8,846</w:t>
            </w:r>
          </w:p>
        </w:tc>
      </w:tr>
      <w:tr w:rsidR="00982BE7" w:rsidRPr="00216A77" w:rsidTr="001F07B1">
        <w:trPr>
          <w:trHeight w:val="363"/>
        </w:trPr>
        <w:tc>
          <w:tcPr>
            <w:tcW w:w="408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58639D" w:rsidRDefault="00982BE7" w:rsidP="00BE58BA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8639D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982BE7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982BE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FF5FD7" w:rsidRDefault="00982BE7" w:rsidP="00BA2171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82BE7" w:rsidRPr="00FF5FD7" w:rsidRDefault="00982BE7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82BE7" w:rsidRPr="00216A77" w:rsidTr="001F07B1">
        <w:trPr>
          <w:trHeight w:val="363"/>
        </w:trPr>
        <w:tc>
          <w:tcPr>
            <w:tcW w:w="4086" w:type="dxa"/>
            <w:tcBorders>
              <w:top w:val="nil"/>
              <w:bottom w:val="nil"/>
              <w:right w:val="single" w:sz="4" w:space="0" w:color="auto"/>
            </w:tcBorders>
          </w:tcPr>
          <w:p w:rsidR="00982BE7" w:rsidRPr="00266DBF" w:rsidRDefault="00982BE7" w:rsidP="00A842AA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842AA"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r w:rsidR="008770A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เอ็นเนอร์ยี อินโนเวชั่น 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E31186" w:rsidRDefault="0016430E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230,969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E31186" w:rsidRDefault="00E9051B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217,088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2BE7" w:rsidRPr="00E31186" w:rsidRDefault="0016430E" w:rsidP="00EA1EE0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230,969</w:t>
            </w: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82BE7" w:rsidRPr="00E31186" w:rsidRDefault="002A44C2" w:rsidP="00EA1EE0">
            <w:pPr>
              <w:tabs>
                <w:tab w:val="decimal" w:pos="1132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217</w:t>
            </w:r>
            <w:r w:rsidR="000E3C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C034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088</w:t>
            </w:r>
          </w:p>
        </w:tc>
      </w:tr>
      <w:tr w:rsidR="00982BE7" w:rsidRPr="00216A77" w:rsidTr="001F07B1">
        <w:trPr>
          <w:trHeight w:val="363"/>
        </w:trPr>
        <w:tc>
          <w:tcPr>
            <w:tcW w:w="408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82BE7" w:rsidRPr="00266DBF" w:rsidRDefault="00982BE7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FF5FD7" w:rsidRDefault="00982BE7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FF5FD7" w:rsidRDefault="00982BE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BE7" w:rsidRPr="00FF5FD7" w:rsidRDefault="00982BE7" w:rsidP="00136B2F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82BE7" w:rsidRPr="00FF5FD7" w:rsidRDefault="00982BE7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DC11FC" w:rsidRPr="005112AB" w:rsidRDefault="007B19CB" w:rsidP="008E5644">
      <w:pPr>
        <w:numPr>
          <w:ilvl w:val="0"/>
          <w:numId w:val="1"/>
        </w:numPr>
        <w:spacing w:before="60"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DC11FC" w:rsidRPr="005112A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ภาระผูกพันและหนี้สินที่อาจเกิดขึ้นภายหน้า</w:t>
      </w:r>
    </w:p>
    <w:p w:rsidR="00DC11FC" w:rsidRDefault="001D23D5" w:rsidP="00441473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23</w:t>
      </w:r>
      <w:r w:rsidR="00441473" w:rsidRPr="00441473">
        <w:rPr>
          <w:rFonts w:ascii="Angsana New" w:hAnsi="Angsana New" w:cs="Angsana New"/>
          <w:b/>
          <w:bCs/>
          <w:sz w:val="32"/>
          <w:szCs w:val="32"/>
        </w:rPr>
        <w:t>.1</w:t>
      </w:r>
      <w:r w:rsidR="00441473" w:rsidRPr="00441473">
        <w:rPr>
          <w:rFonts w:ascii="Angsana New" w:hAnsi="Angsana New" w:cs="Angsana New"/>
          <w:b/>
          <w:bCs/>
          <w:sz w:val="32"/>
          <w:szCs w:val="32"/>
        </w:rPr>
        <w:tab/>
      </w:r>
      <w:r w:rsidR="00DC11FC" w:rsidRPr="005112AB">
        <w:rPr>
          <w:rFonts w:ascii="Angsana New" w:hAnsi="Angsana New" w:cs="Angsana New"/>
          <w:sz w:val="32"/>
          <w:szCs w:val="32"/>
          <w:cs/>
        </w:rPr>
        <w:t>ณ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A23599">
        <w:rPr>
          <w:rFonts w:ascii="Angsana New" w:hAnsi="Angsana New" w:cs="Angsana New"/>
          <w:sz w:val="32"/>
          <w:szCs w:val="32"/>
        </w:rPr>
        <w:t xml:space="preserve">31 </w:t>
      </w:r>
      <w:r w:rsidR="00A2359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E85163">
        <w:rPr>
          <w:rFonts w:ascii="Angsana New" w:hAnsi="Angsana New" w:cs="Angsana New"/>
          <w:sz w:val="32"/>
          <w:szCs w:val="32"/>
        </w:rPr>
        <w:t xml:space="preserve"> 256</w:t>
      </w:r>
      <w:r w:rsidR="00744FCC">
        <w:rPr>
          <w:rFonts w:ascii="Angsana New" w:hAnsi="Angsana New" w:cs="Angsana New"/>
          <w:sz w:val="32"/>
          <w:szCs w:val="32"/>
        </w:rPr>
        <w:t>2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19FF" w:rsidRPr="005112AB">
        <w:rPr>
          <w:rFonts w:ascii="Angsana New" w:hAnsi="Angsana New" w:cs="Angsana New"/>
          <w:sz w:val="32"/>
          <w:szCs w:val="32"/>
        </w:rPr>
        <w:t>25</w:t>
      </w:r>
      <w:r w:rsidR="00810567">
        <w:rPr>
          <w:rFonts w:ascii="Angsana New" w:hAnsi="Angsana New" w:cs="Angsana New"/>
          <w:sz w:val="32"/>
          <w:szCs w:val="32"/>
        </w:rPr>
        <w:t>6</w:t>
      </w:r>
      <w:r w:rsidR="00744FCC">
        <w:rPr>
          <w:rFonts w:ascii="Angsana New" w:hAnsi="Angsana New" w:cs="Angsana New"/>
          <w:sz w:val="32"/>
          <w:szCs w:val="32"/>
        </w:rPr>
        <w:t>1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="00DC11FC" w:rsidRPr="005112AB">
        <w:rPr>
          <w:rFonts w:ascii="Angsana New" w:hAnsi="Angsana New" w:cs="Angsana New"/>
          <w:sz w:val="32"/>
          <w:szCs w:val="32"/>
        </w:rPr>
        <w:t xml:space="preserve"> </w:t>
      </w:r>
      <w:r w:rsidR="00DC11FC"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A23599" w:rsidRPr="00A23599" w:rsidRDefault="00A23599" w:rsidP="00441473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121" w:type="dxa"/>
        <w:tblInd w:w="1548" w:type="dxa"/>
        <w:tblLayout w:type="fixed"/>
        <w:tblLook w:val="0000"/>
      </w:tblPr>
      <w:tblGrid>
        <w:gridCol w:w="2430"/>
        <w:gridCol w:w="1422"/>
        <w:gridCol w:w="1423"/>
        <w:gridCol w:w="1423"/>
        <w:gridCol w:w="1423"/>
      </w:tblGrid>
      <w:tr w:rsidR="00810567" w:rsidRPr="005112AB" w:rsidTr="00A23599">
        <w:trPr>
          <w:cantSplit/>
          <w:trHeight w:val="20"/>
        </w:trPr>
        <w:tc>
          <w:tcPr>
            <w:tcW w:w="24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569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5112AB" w:rsidTr="001F07B1">
        <w:trPr>
          <w:cantSplit/>
          <w:trHeight w:val="408"/>
        </w:trPr>
        <w:tc>
          <w:tcPr>
            <w:tcW w:w="24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A23599" w:rsidRPr="005112AB" w:rsidTr="001F07B1">
        <w:trPr>
          <w:cantSplit/>
          <w:trHeight w:val="355"/>
        </w:trPr>
        <w:tc>
          <w:tcPr>
            <w:tcW w:w="24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23599" w:rsidRPr="005112AB" w:rsidRDefault="00A23599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599" w:rsidRPr="007D2817" w:rsidRDefault="00A23599" w:rsidP="00A2359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23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599" w:rsidRPr="007D2817" w:rsidRDefault="00A23599" w:rsidP="00266DB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D23D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599" w:rsidRPr="007D2817" w:rsidRDefault="00A23599" w:rsidP="00E16F7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23D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3599" w:rsidRPr="007D2817" w:rsidRDefault="00A23599" w:rsidP="00E16F7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D23D5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810567" w:rsidRPr="005112AB" w:rsidTr="001F07B1">
        <w:trPr>
          <w:trHeight w:val="17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DC5270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DC5270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DC5270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DC5270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5112AB" w:rsidTr="001F07B1">
        <w:trPr>
          <w:trHeight w:val="130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27277" w:rsidRDefault="00810567" w:rsidP="00E600C5">
            <w:pPr>
              <w:spacing w:line="276" w:lineRule="auto"/>
              <w:ind w:right="29" w:firstLine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7277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DC5270" w:rsidRDefault="0082421E" w:rsidP="00F84C51">
            <w:pPr>
              <w:tabs>
                <w:tab w:val="decimal" w:pos="84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5270">
              <w:rPr>
                <w:rFonts w:ascii="Angsana New" w:hAnsi="Angsana New" w:cs="Angsana New"/>
                <w:sz w:val="30"/>
                <w:szCs w:val="30"/>
              </w:rPr>
              <w:t>12,384</w:t>
            </w:r>
          </w:p>
        </w:tc>
        <w:tc>
          <w:tcPr>
            <w:tcW w:w="142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DC5270" w:rsidRDefault="00744FCC" w:rsidP="00791FF5">
            <w:pPr>
              <w:tabs>
                <w:tab w:val="decimal" w:pos="84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C5270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A23599" w:rsidRPr="00DC5270">
              <w:rPr>
                <w:rFonts w:ascii="Angsana New" w:hAnsi="Angsana New" w:cs="Angsana New"/>
                <w:sz w:val="30"/>
                <w:szCs w:val="30"/>
              </w:rPr>
              <w:t>,024</w:t>
            </w:r>
          </w:p>
        </w:tc>
        <w:tc>
          <w:tcPr>
            <w:tcW w:w="142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DC5270" w:rsidRDefault="005816AE" w:rsidP="005816A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5270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2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DC5270" w:rsidRDefault="00744FCC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C5270">
              <w:rPr>
                <w:rFonts w:ascii="Angsana New" w:hAnsi="Angsana New" w:cs="Angsana New"/>
                <w:sz w:val="30"/>
                <w:szCs w:val="30"/>
              </w:rPr>
              <w:t>5,880</w:t>
            </w:r>
            <w:r w:rsidR="00A23599" w:rsidRPr="00DC5270">
              <w:rPr>
                <w:rFonts w:ascii="Angsana New" w:hAnsi="Angsana New" w:cs="Angsana New"/>
                <w:sz w:val="30"/>
                <w:szCs w:val="30"/>
              </w:rPr>
              <w:t>,443</w:t>
            </w:r>
          </w:p>
        </w:tc>
      </w:tr>
      <w:tr w:rsidR="00EE0F54" w:rsidRPr="005112AB" w:rsidTr="001F07B1">
        <w:trPr>
          <w:trHeight w:val="248"/>
        </w:trPr>
        <w:tc>
          <w:tcPr>
            <w:tcW w:w="24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0F54" w:rsidRPr="005112AB" w:rsidRDefault="00EE0F54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42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0F54" w:rsidRPr="00DC5270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0F54" w:rsidRPr="00DC5270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0F54" w:rsidRPr="00DC5270" w:rsidRDefault="00EE0F54" w:rsidP="00EE0F54">
            <w:pPr>
              <w:tabs>
                <w:tab w:val="decimal" w:pos="876"/>
              </w:tabs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E0F54" w:rsidRPr="00DC5270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0F54" w:rsidRPr="005112AB" w:rsidTr="001F07B1">
        <w:trPr>
          <w:trHeight w:val="148"/>
        </w:trPr>
        <w:tc>
          <w:tcPr>
            <w:tcW w:w="24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5112AB" w:rsidRDefault="00EE0F54" w:rsidP="005A7655">
            <w:pPr>
              <w:spacing w:line="276" w:lineRule="auto"/>
              <w:ind w:right="29" w:firstLine="202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4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DC5270" w:rsidRDefault="00BA7713" w:rsidP="0095150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5270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2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DC5270" w:rsidRDefault="00EE0F54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5270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42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DC5270" w:rsidRDefault="00B2632F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5,118,4</w:t>
            </w:r>
            <w:r w:rsidR="003F6932" w:rsidRPr="00DC527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42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0F54" w:rsidRPr="00DC5270" w:rsidRDefault="00EE0F54" w:rsidP="00EE0F54">
            <w:pPr>
              <w:tabs>
                <w:tab w:val="decimal" w:pos="105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C5270">
              <w:rPr>
                <w:rFonts w:ascii="Angsana New" w:hAnsi="Angsana New" w:cs="Angsana New"/>
                <w:sz w:val="30"/>
                <w:szCs w:val="30"/>
              </w:rPr>
              <w:t>3,325</w:t>
            </w:r>
            <w:r w:rsidR="00A23599" w:rsidRPr="00DC5270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</w:tbl>
    <w:p w:rsidR="00810567" w:rsidRPr="00B9357E" w:rsidRDefault="00810567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155D27" w:rsidRDefault="00DC11FC" w:rsidP="00F6207A">
      <w:pPr>
        <w:tabs>
          <w:tab w:val="left" w:pos="1800"/>
        </w:tabs>
        <w:ind w:left="1440" w:right="-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A23599">
        <w:rPr>
          <w:rFonts w:ascii="Angsana New" w:hAnsi="Angsana New" w:cs="Angsana New"/>
          <w:sz w:val="32"/>
          <w:szCs w:val="32"/>
        </w:rPr>
        <w:t xml:space="preserve">31 </w:t>
      </w:r>
      <w:r w:rsidR="00A2359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23599">
        <w:rPr>
          <w:rFonts w:ascii="Angsana New" w:hAnsi="Angsana New" w:cs="Angsana New"/>
          <w:sz w:val="32"/>
          <w:szCs w:val="32"/>
        </w:rPr>
        <w:t xml:space="preserve"> 2562</w:t>
      </w:r>
      <w:r w:rsidR="00A23599" w:rsidRPr="005112A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3599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3599" w:rsidRPr="005112AB">
        <w:rPr>
          <w:rFonts w:ascii="Angsana New" w:hAnsi="Angsana New" w:cs="Angsana New"/>
          <w:sz w:val="32"/>
          <w:szCs w:val="32"/>
        </w:rPr>
        <w:t>25</w:t>
      </w:r>
      <w:r w:rsidR="00A23599">
        <w:rPr>
          <w:rFonts w:ascii="Angsana New" w:hAnsi="Angsana New" w:cs="Angsana New"/>
          <w:sz w:val="32"/>
          <w:szCs w:val="32"/>
        </w:rPr>
        <w:t>61</w:t>
      </w:r>
      <w:r w:rsidR="00A23599"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="00B1659B">
        <w:rPr>
          <w:rFonts w:ascii="Angsana New" w:hAnsi="Angsana New" w:cs="Angsana New"/>
          <w:sz w:val="32"/>
          <w:szCs w:val="32"/>
        </w:rPr>
        <w:t xml:space="preserve"> </w:t>
      </w:r>
      <w:r w:rsidRPr="00FC7337">
        <w:rPr>
          <w:rFonts w:ascii="Angsana New" w:hAnsi="Angsana New" w:cs="Angsana New"/>
          <w:sz w:val="32"/>
          <w:szCs w:val="32"/>
          <w:cs/>
        </w:rPr>
        <w:t>ใน</w:t>
      </w:r>
      <w:r w:rsidRPr="00791FF5">
        <w:rPr>
          <w:rFonts w:ascii="Angsana New" w:hAnsi="Angsana New" w:cs="Angsana New"/>
          <w:sz w:val="32"/>
          <w:szCs w:val="32"/>
          <w:cs/>
        </w:rPr>
        <w:t>วงเงิน</w:t>
      </w:r>
      <w:r w:rsidR="0046787F" w:rsidRPr="00791FF5">
        <w:rPr>
          <w:rFonts w:ascii="Angsana New" w:hAnsi="Angsana New" w:cs="Angsana New"/>
          <w:sz w:val="32"/>
          <w:szCs w:val="32"/>
        </w:rPr>
        <w:t xml:space="preserve"> </w:t>
      </w:r>
      <w:r w:rsidR="00106937">
        <w:rPr>
          <w:rFonts w:ascii="Angsana New" w:hAnsi="Angsana New" w:cs="Angsana New" w:hint="cs"/>
          <w:sz w:val="32"/>
          <w:szCs w:val="32"/>
          <w:cs/>
        </w:rPr>
        <w:t>321</w:t>
      </w:r>
      <w:r w:rsidR="00A47774" w:rsidRPr="00791FF5">
        <w:rPr>
          <w:rFonts w:ascii="Angsana New" w:hAnsi="Angsana New" w:cs="Angsana New"/>
          <w:sz w:val="32"/>
          <w:szCs w:val="32"/>
        </w:rPr>
        <w:t xml:space="preserve"> </w:t>
      </w:r>
      <w:r w:rsidR="00A47774" w:rsidRPr="00791FF5">
        <w:rPr>
          <w:rFonts w:ascii="Angsana New" w:hAnsi="Angsana New" w:cs="Angsana New" w:hint="cs"/>
          <w:sz w:val="32"/>
          <w:szCs w:val="32"/>
          <w:cs/>
        </w:rPr>
        <w:t>ล้าน</w:t>
      </w:r>
      <w:r w:rsidR="00A47774" w:rsidRPr="00FC7337">
        <w:rPr>
          <w:rFonts w:ascii="Angsana New" w:hAnsi="Angsana New" w:cs="Angsana New" w:hint="cs"/>
          <w:sz w:val="32"/>
          <w:szCs w:val="32"/>
          <w:cs/>
        </w:rPr>
        <w:t>บาท</w:t>
      </w:r>
      <w:r w:rsidR="007C0673">
        <w:rPr>
          <w:rFonts w:ascii="Angsana New" w:hAnsi="Angsana New" w:cs="Angsana New"/>
          <w:sz w:val="32"/>
          <w:szCs w:val="32"/>
        </w:rPr>
        <w:t xml:space="preserve"> </w:t>
      </w:r>
      <w:r w:rsidR="007C067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C0673" w:rsidRPr="00A23599">
        <w:rPr>
          <w:rFonts w:ascii="Angsana New" w:hAnsi="Angsana New" w:cs="Angsana New"/>
          <w:sz w:val="32"/>
          <w:szCs w:val="32"/>
        </w:rPr>
        <w:t>374</w:t>
      </w:r>
      <w:r w:rsidR="007C0673">
        <w:rPr>
          <w:rFonts w:ascii="Angsana New" w:hAnsi="Angsana New" w:cs="Angsana New"/>
          <w:sz w:val="32"/>
          <w:szCs w:val="32"/>
        </w:rPr>
        <w:t xml:space="preserve"> </w:t>
      </w:r>
      <w:r w:rsidR="007C0673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AE0078" w:rsidRPr="00B9357E" w:rsidRDefault="00AE0078" w:rsidP="00837C4F">
      <w:pPr>
        <w:ind w:left="1440" w:right="-90" w:firstLine="630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7267B2" w:rsidRPr="005112AB" w:rsidRDefault="001D23D5" w:rsidP="00441473">
      <w:pPr>
        <w:tabs>
          <w:tab w:val="left" w:pos="1440"/>
        </w:tabs>
        <w:ind w:left="1080" w:right="29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23</w:t>
      </w:r>
      <w:r w:rsidR="00441473" w:rsidRPr="00441473">
        <w:rPr>
          <w:rFonts w:ascii="Angsana New" w:hAnsi="Angsana New" w:cs="Angsana New"/>
          <w:b/>
          <w:bCs/>
          <w:sz w:val="32"/>
          <w:szCs w:val="32"/>
        </w:rPr>
        <w:t>.2</w:t>
      </w:r>
      <w:r w:rsidR="00441473">
        <w:rPr>
          <w:rFonts w:ascii="Angsana New" w:hAnsi="Angsana New" w:cs="Angsana New"/>
          <w:sz w:val="32"/>
          <w:szCs w:val="32"/>
        </w:rPr>
        <w:tab/>
      </w:r>
      <w:r w:rsidR="007267B2" w:rsidRPr="005112AB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E85163" w:rsidRPr="005112AB" w:rsidRDefault="00E85163" w:rsidP="00F6207A">
      <w:pPr>
        <w:tabs>
          <w:tab w:val="left" w:pos="1800"/>
        </w:tabs>
        <w:ind w:left="1440" w:right="-9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บริษัทได้เข้าทำสัญญาเช่าดำเนินงานที่เกี่ยวข้องกับการ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เช่า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ยานพาหนะ อายุของสัญญามีระยะเวลาโดยเฉลี่ยประมาณ 1 ถึง </w:t>
      </w:r>
      <w:r w:rsidR="00AC1B9B">
        <w:rPr>
          <w:rFonts w:ascii="Angsana New" w:hAnsi="Angsana New" w:cs="Angsana New"/>
          <w:sz w:val="32"/>
          <w:szCs w:val="32"/>
        </w:rPr>
        <w:t>3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D70A30" w:rsidRPr="00B9357E" w:rsidRDefault="00D70A30" w:rsidP="00B840F2">
      <w:pPr>
        <w:ind w:left="1440" w:right="29"/>
        <w:jc w:val="thaiDistribute"/>
        <w:rPr>
          <w:rFonts w:ascii="Angsana New" w:hAnsi="Angsana New" w:cs="Angsana New"/>
          <w:sz w:val="16"/>
          <w:szCs w:val="16"/>
        </w:rPr>
      </w:pPr>
    </w:p>
    <w:p w:rsidR="001F2CD8" w:rsidRDefault="00E85163" w:rsidP="00F6207A">
      <w:pPr>
        <w:tabs>
          <w:tab w:val="left" w:pos="1800"/>
        </w:tabs>
        <w:ind w:left="1440" w:right="-9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A23599">
        <w:rPr>
          <w:rFonts w:ascii="Angsana New" w:hAnsi="Angsana New" w:cs="Angsana New"/>
          <w:sz w:val="32"/>
          <w:szCs w:val="32"/>
        </w:rPr>
        <w:t>1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3599">
        <w:rPr>
          <w:rFonts w:ascii="Angsana New" w:hAnsi="Angsana New" w:cs="Angsana New" w:hint="cs"/>
          <w:sz w:val="32"/>
          <w:szCs w:val="32"/>
          <w:cs/>
        </w:rPr>
        <w:t>ธันวาคม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 w:rsidR="00A43F8C">
        <w:rPr>
          <w:rFonts w:ascii="Angsana New" w:hAnsi="Angsana New" w:cs="Angsana New" w:hint="cs"/>
          <w:sz w:val="32"/>
          <w:szCs w:val="32"/>
          <w:cs/>
        </w:rPr>
        <w:t>6</w:t>
      </w:r>
      <w:r w:rsidR="002F75DB">
        <w:rPr>
          <w:rFonts w:ascii="Angsana New" w:hAnsi="Angsana New" w:cs="Angsana New"/>
          <w:sz w:val="32"/>
          <w:szCs w:val="32"/>
        </w:rPr>
        <w:t>2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85163" w:rsidRPr="006A0FD8" w:rsidRDefault="00E85163" w:rsidP="007B19CB">
      <w:pPr>
        <w:spacing w:line="276" w:lineRule="auto"/>
        <w:ind w:left="4320" w:right="-90" w:firstLine="3510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pacing w:val="-2"/>
          <w:sz w:val="32"/>
          <w:szCs w:val="32"/>
        </w:rPr>
        <w:t>:</w:t>
      </w:r>
      <w:r w:rsidR="00A2359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8190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40"/>
        <w:gridCol w:w="4050"/>
      </w:tblGrid>
      <w:tr w:rsidR="004E4E5A" w:rsidRPr="002F37CC" w:rsidTr="007B19CB">
        <w:trPr>
          <w:trHeight w:val="360"/>
        </w:trPr>
        <w:tc>
          <w:tcPr>
            <w:tcW w:w="414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4E4E5A" w:rsidRPr="00781F05" w:rsidRDefault="00BE58BA" w:rsidP="00833E2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4E4E5A" w:rsidRPr="00781F05" w:rsidRDefault="004E4E5A" w:rsidP="00A43F8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81F05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5A" w:rsidRPr="002F37CC" w:rsidTr="007B19CB">
        <w:trPr>
          <w:trHeight w:val="485"/>
        </w:trPr>
        <w:tc>
          <w:tcPr>
            <w:tcW w:w="414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4E4E5A" w:rsidRPr="00781F05" w:rsidRDefault="004E4E5A" w:rsidP="00BE58BA">
            <w:pPr>
              <w:spacing w:line="276" w:lineRule="auto"/>
              <w:ind w:right="29" w:firstLine="162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05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4E4E5A" w:rsidRPr="00B95543" w:rsidRDefault="00D47181" w:rsidP="00781F05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607,460</w:t>
            </w:r>
          </w:p>
        </w:tc>
      </w:tr>
      <w:tr w:rsidR="004E4E5A" w:rsidRPr="002F37CC" w:rsidTr="005A7655">
        <w:trPr>
          <w:trHeight w:val="485"/>
        </w:trPr>
        <w:tc>
          <w:tcPr>
            <w:tcW w:w="414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4E4E5A" w:rsidRPr="00781F05" w:rsidRDefault="004E4E5A" w:rsidP="00B0309D">
            <w:pPr>
              <w:spacing w:line="276" w:lineRule="auto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781F0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="00B0309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781F0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05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4E4E5A" w:rsidRPr="00B95543" w:rsidRDefault="00D47181" w:rsidP="00D91DB9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632,905</w:t>
            </w:r>
          </w:p>
        </w:tc>
      </w:tr>
      <w:tr w:rsidR="005A7655" w:rsidRPr="002F37CC" w:rsidTr="005A7655">
        <w:trPr>
          <w:trHeight w:val="485"/>
        </w:trPr>
        <w:tc>
          <w:tcPr>
            <w:tcW w:w="4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A7655" w:rsidRPr="005A7655" w:rsidRDefault="005A7655" w:rsidP="005A7655">
            <w:pPr>
              <w:spacing w:line="276" w:lineRule="auto"/>
              <w:ind w:right="29" w:firstLine="8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A765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0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A7655" w:rsidRPr="005A7655" w:rsidRDefault="00D47181" w:rsidP="00902C54">
            <w:pPr>
              <w:tabs>
                <w:tab w:val="decimal" w:pos="247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1,240,365</w:t>
            </w:r>
          </w:p>
        </w:tc>
      </w:tr>
    </w:tbl>
    <w:p w:rsidR="00C61E4B" w:rsidRPr="00B9357E" w:rsidRDefault="00C61E4B" w:rsidP="004E4E5A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6D1A97" w:rsidRPr="003D3746" w:rsidRDefault="006D1A97" w:rsidP="006D1A97">
      <w:pPr>
        <w:numPr>
          <w:ilvl w:val="0"/>
          <w:numId w:val="1"/>
        </w:numPr>
        <w:spacing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746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:rsidR="006D1A97" w:rsidRPr="00530DA8" w:rsidRDefault="006D1A97" w:rsidP="006D1A97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t>บริษัทได้จัดตั้งกองทุนสำรองเลี้ยงชีพ ตามพระราชบัญญัต</w:t>
      </w:r>
      <w:r>
        <w:rPr>
          <w:rFonts w:ascii="Angsana New" w:hAnsi="Angsana New" w:cs="Angsana New" w:hint="cs"/>
          <w:cs/>
        </w:rPr>
        <w:t>ิกองทุนสำรองเลี้ยงชีพ พ.ศ.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2530</w:t>
      </w:r>
      <w:r>
        <w:rPr>
          <w:rFonts w:ascii="Angsana New" w:hAnsi="Angsana New" w:cs="Angsana New"/>
        </w:rPr>
        <w:t xml:space="preserve"> </w:t>
      </w:r>
      <w:r w:rsidRPr="00530DA8">
        <w:rPr>
          <w:rFonts w:ascii="Angsana New" w:hAnsi="Angsana New" w:cs="Angsana New" w:hint="cs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>
        <w:rPr>
          <w:rFonts w:ascii="Angsana New" w:hAnsi="Angsana New" w:cs="Angsana New" w:hint="cs"/>
          <w:cs/>
        </w:rPr>
        <w:t xml:space="preserve">ในอัตราร้อยละ </w:t>
      </w:r>
      <w:r>
        <w:rPr>
          <w:rFonts w:ascii="Angsana New" w:hAnsi="Angsana New" w:cs="Angsana New"/>
        </w:rPr>
        <w:t>3</w:t>
      </w:r>
      <w:r w:rsidRPr="00530DA8">
        <w:rPr>
          <w:rFonts w:ascii="Angsana New" w:hAnsi="Angsana New" w:cs="Angsana New" w:hint="cs"/>
          <w:cs/>
        </w:rPr>
        <w:t xml:space="preserve"> ของเงินเดือน ทั้งนี้บริษัทได้แต่งตั้งบริษัทหลักทรัพย์จัดการกองทุน </w:t>
      </w:r>
      <w:r>
        <w:rPr>
          <w:rFonts w:ascii="Angsana New" w:hAnsi="Angsana New" w:cs="Angsana New" w:hint="cs"/>
          <w:cs/>
        </w:rPr>
        <w:t>ไทยพาณิชย์</w:t>
      </w:r>
      <w:r w:rsidRPr="00530DA8">
        <w:rPr>
          <w:rFonts w:ascii="Angsana New" w:hAnsi="Angsana New" w:cs="Angsana New" w:hint="cs"/>
          <w:cs/>
        </w:rPr>
        <w:t xml:space="preserve"> จำกัด เป็นผู้จัดการกองทุนเพื่อบริหารกองทุนดังกล่าว</w:t>
      </w:r>
    </w:p>
    <w:p w:rsidR="006D1A97" w:rsidRPr="00530DA8" w:rsidRDefault="006D1A97" w:rsidP="006D1A97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lastRenderedPageBreak/>
        <w:t>เงินสมทบกองทุนสำรองเลี้ยงชีพในส่วนของบริษัทที่จ่ายสำหรับพนักงาน และได้บันทึกเป็นค่าใช้จ่ายในงบกำไรขาดทุนเบ็ดเสร็จ</w:t>
      </w:r>
      <w:r>
        <w:rPr>
          <w:rFonts w:ascii="Angsana New" w:hAnsi="Angsana New" w:cs="Angsana New" w:hint="cs"/>
          <w:cs/>
        </w:rPr>
        <w:t xml:space="preserve">สำหรับปีสิ้นสุดวันที่ </w:t>
      </w:r>
      <w:r>
        <w:rPr>
          <w:rFonts w:ascii="Angsana New" w:hAnsi="Angsana New" w:cs="Angsana New"/>
        </w:rPr>
        <w:t>31</w:t>
      </w:r>
      <w:r w:rsidRPr="00530DA8">
        <w:rPr>
          <w:rFonts w:ascii="Angsana New" w:hAnsi="Angsana New" w:cs="Angsana New" w:hint="cs"/>
          <w:cs/>
        </w:rPr>
        <w:t xml:space="preserve"> ธันวาคม </w:t>
      </w:r>
      <w:r>
        <w:rPr>
          <w:rFonts w:ascii="Angsana New" w:hAnsi="Angsana New" w:cs="Angsana New"/>
        </w:rPr>
        <w:t>2562</w:t>
      </w:r>
      <w:r>
        <w:rPr>
          <w:rFonts w:ascii="Angsana New" w:hAnsi="Angsana New" w:cs="Angsana New" w:hint="cs"/>
          <w:cs/>
        </w:rPr>
        <w:t xml:space="preserve"> และ </w:t>
      </w:r>
      <w:r>
        <w:rPr>
          <w:rFonts w:ascii="Angsana New" w:hAnsi="Angsana New" w:cs="Angsana New"/>
        </w:rPr>
        <w:t>2561</w:t>
      </w:r>
      <w:r w:rsidRPr="00530DA8">
        <w:rPr>
          <w:rFonts w:ascii="Angsana New" w:hAnsi="Angsana New" w:cs="Angsana New" w:hint="cs"/>
          <w:cs/>
        </w:rPr>
        <w:t xml:space="preserve"> มี</w:t>
      </w:r>
      <w:r w:rsidRPr="00B64D79">
        <w:rPr>
          <w:rFonts w:ascii="Angsana New" w:hAnsi="Angsana New" w:cs="Angsana New" w:hint="cs"/>
          <w:cs/>
        </w:rPr>
        <w:t xml:space="preserve">จำนวน </w:t>
      </w:r>
      <w:r w:rsidR="00047CCA">
        <w:rPr>
          <w:rFonts w:ascii="Angsana New" w:hAnsi="Angsana New" w:cs="Angsana New"/>
        </w:rPr>
        <w:t>4.95</w:t>
      </w:r>
      <w:r w:rsidRPr="00530DA8">
        <w:rPr>
          <w:rFonts w:ascii="Angsana New" w:hAnsi="Angsana New" w:cs="Angsana New" w:hint="cs"/>
          <w:cs/>
        </w:rPr>
        <w:t xml:space="preserve"> ล้านบาท </w:t>
      </w:r>
      <w:r w:rsidRPr="00047CCA">
        <w:rPr>
          <w:rFonts w:ascii="Angsana New" w:hAnsi="Angsana New" w:cs="Angsana New" w:hint="cs"/>
          <w:cs/>
        </w:rPr>
        <w:t xml:space="preserve">และ </w:t>
      </w:r>
      <w:r w:rsidRPr="00047CCA">
        <w:rPr>
          <w:rFonts w:ascii="Angsana New" w:hAnsi="Angsana New" w:cs="Angsana New"/>
        </w:rPr>
        <w:t>4.</w:t>
      </w:r>
      <w:r w:rsidR="00047CCA" w:rsidRPr="00047CCA">
        <w:rPr>
          <w:rFonts w:ascii="Angsana New" w:hAnsi="Angsana New" w:cs="Angsana New"/>
        </w:rPr>
        <w:t>86</w:t>
      </w:r>
      <w:r w:rsidRPr="00530DA8">
        <w:rPr>
          <w:rFonts w:ascii="Angsana New" w:hAnsi="Angsana New" w:cs="Angsana New" w:hint="cs"/>
          <w:cs/>
        </w:rPr>
        <w:t xml:space="preserve"> ล้านบาท ตามลำดับ</w:t>
      </w:r>
    </w:p>
    <w:p w:rsidR="006D1A97" w:rsidRPr="006D1A97" w:rsidRDefault="006D1A97" w:rsidP="006D1A97">
      <w:pPr>
        <w:spacing w:line="276" w:lineRule="auto"/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23599" w:rsidRPr="001B049C" w:rsidRDefault="00A23599" w:rsidP="00262E96">
      <w:pPr>
        <w:numPr>
          <w:ilvl w:val="0"/>
          <w:numId w:val="1"/>
        </w:numPr>
        <w:spacing w:line="276" w:lineRule="auto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9C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A23599" w:rsidRPr="002F37CC" w:rsidRDefault="00A23599" w:rsidP="002D3A2B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D3A2B">
        <w:rPr>
          <w:rFonts w:ascii="Angsana New" w:hAnsi="Angsana New" w:cs="Angsana New"/>
          <w:spacing w:val="-2"/>
          <w:cs/>
        </w:rPr>
        <w:t>บริษัท</w:t>
      </w:r>
      <w:r w:rsidRPr="001B049C">
        <w:rPr>
          <w:rFonts w:ascii="Angsana New" w:hAnsi="Angsana New" w:cs="Angsana New"/>
          <w:cs/>
        </w:rPr>
        <w:t>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:rsidR="00A23599" w:rsidRPr="002F37CC" w:rsidRDefault="00A23599" w:rsidP="001D23D5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EA1EE0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.1</w:t>
      </w:r>
      <w:r w:rsidRPr="00344171">
        <w:rPr>
          <w:rFonts w:ascii="Angsana New" w:hAnsi="Angsana New" w:cs="Angsana New"/>
          <w:sz w:val="32"/>
          <w:szCs w:val="32"/>
          <w:cs/>
        </w:rPr>
        <w:tab/>
      </w: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นโยบายการบัญชีและวิธีการปฏิบัติทางการบัญชี</w:t>
      </w:r>
    </w:p>
    <w:p w:rsidR="001D23D5" w:rsidRPr="001D23D5" w:rsidRDefault="001D23D5" w:rsidP="00F6207A">
      <w:pPr>
        <w:numPr>
          <w:ilvl w:val="0"/>
          <w:numId w:val="28"/>
        </w:numPr>
        <w:spacing w:line="276" w:lineRule="auto"/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1D23D5">
        <w:rPr>
          <w:rFonts w:ascii="Angsana New" w:hAnsi="Angsana New" w:cs="Angsana New" w:hint="cs"/>
          <w:sz w:val="32"/>
          <w:szCs w:val="32"/>
          <w:cs/>
        </w:rPr>
        <w:t xml:space="preserve">นโยบายการบัญชีได้เปิดเผยในหมายเหตุประกอบงบการเงินข้อ </w:t>
      </w:r>
      <w:r w:rsidRPr="001D23D5">
        <w:rPr>
          <w:rFonts w:ascii="Angsana New" w:hAnsi="Angsana New" w:cs="Angsana New"/>
          <w:sz w:val="32"/>
          <w:szCs w:val="32"/>
        </w:rPr>
        <w:t xml:space="preserve">3 </w:t>
      </w:r>
    </w:p>
    <w:p w:rsidR="00A23599" w:rsidRPr="001D23D5" w:rsidRDefault="00A23599" w:rsidP="00A23599">
      <w:pPr>
        <w:spacing w:line="276" w:lineRule="auto"/>
        <w:ind w:right="29"/>
        <w:jc w:val="both"/>
        <w:rPr>
          <w:rFonts w:ascii="Angsana New" w:hAnsi="Angsana New" w:cs="Angsana New"/>
          <w:sz w:val="32"/>
          <w:szCs w:val="32"/>
          <w:cs/>
        </w:rPr>
      </w:pPr>
    </w:p>
    <w:p w:rsidR="00A23599" w:rsidRPr="002F37CC" w:rsidRDefault="00A23599" w:rsidP="002D3A2B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EA1EE0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.2</w:t>
      </w:r>
      <w:r w:rsidRPr="002F37CC">
        <w:rPr>
          <w:rFonts w:ascii="Angsana New" w:hAnsi="Angsana New" w:cs="Angsana New"/>
          <w:sz w:val="32"/>
          <w:szCs w:val="32"/>
          <w:cs/>
        </w:rPr>
        <w:tab/>
      </w: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ความเสี่ยงจากการไม่ปฏิบัติตามสัญญา</w:t>
      </w:r>
    </w:p>
    <w:p w:rsidR="00A23599" w:rsidRPr="002F37CC" w:rsidRDefault="00A23599" w:rsidP="00F6207A">
      <w:pPr>
        <w:numPr>
          <w:ilvl w:val="0"/>
          <w:numId w:val="28"/>
        </w:numPr>
        <w:spacing w:line="276" w:lineRule="auto"/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เกิดจากการที่คู่สัญญาไม่ปฏิบัติตามข้อกำหนดในสัญญา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ซึ่งก่อให้เกิดความเสียหายแก่บริษัทและบริษัทย่อย</w:t>
      </w:r>
    </w:p>
    <w:p w:rsidR="00A23599" w:rsidRPr="002F37CC" w:rsidRDefault="00A23599" w:rsidP="00F6207A">
      <w:pPr>
        <w:numPr>
          <w:ilvl w:val="0"/>
          <w:numId w:val="28"/>
        </w:numPr>
        <w:spacing w:line="276" w:lineRule="auto"/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ความเสี่ยงจากลูกค้าไม่ได้เปิดเลตเตอร์ออฟเครดิตของธนาคาร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บริษัทมีนโยบายในการให้สินเชื่ออย่างระมัดระวัง นอกจากนี้บริษัทยังมีการวิเคราะห์ฐานะทางการเงินของลูกค้าอย่างสม่ำเสมอ</w:t>
      </w:r>
    </w:p>
    <w:p w:rsidR="00A23599" w:rsidRPr="002F37CC" w:rsidRDefault="00A23599" w:rsidP="00F6207A">
      <w:pPr>
        <w:numPr>
          <w:ilvl w:val="0"/>
          <w:numId w:val="28"/>
        </w:numPr>
        <w:spacing w:line="276" w:lineRule="auto"/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บริษัทมีความเสี่ยงด้านสินเชื่อที่เกี่ยวเนื่องกับบัญชีลูกหนี้การค้า ซึ่งส่วนใหญ่เกิดจากการขายให้กับลูกค้าจำนวนน้อยราย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บริษัทมีนโยบายที่จะเพิ่มกำลังการผลิตเพื่อตอบสนองลูกค้ารายอื่น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และขยายฐานลูกค้าให้กว้างขึ้น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เพื่อปรับสัดส่วนของลูกค้าให้เหมาะสม</w:t>
      </w:r>
    </w:p>
    <w:p w:rsidR="00A23599" w:rsidRPr="002F37CC" w:rsidRDefault="00A23599" w:rsidP="00F6207A">
      <w:pPr>
        <w:numPr>
          <w:ilvl w:val="0"/>
          <w:numId w:val="28"/>
        </w:numPr>
        <w:spacing w:line="276" w:lineRule="auto"/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สำหรับสินทรัพย์ทางการเงินที่แสดงในงบแสดงฐานะการเงิน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ราคาตามบัญชีของสินทรัพย์ดังกล่าวได้หักสำรองต่าง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เพื่อให้เป็นราคายุติธรรมโดยประมาณ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F6207A" w:rsidRDefault="00F6207A" w:rsidP="002D3A2B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23599" w:rsidRPr="002F37CC" w:rsidRDefault="00A23599" w:rsidP="00F6207A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EA1EE0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.3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:rsidR="00A23599" w:rsidRDefault="00A23599" w:rsidP="00077DC4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ความ</w:t>
      </w:r>
      <w:r w:rsidRPr="00077DC4">
        <w:rPr>
          <w:rFonts w:ascii="Angsana New" w:hAnsi="Angsana New" w:cs="Angsana New"/>
          <w:spacing w:val="-2"/>
          <w:cs/>
        </w:rPr>
        <w:t>เสี่ยง</w:t>
      </w:r>
      <w:r w:rsidRPr="002F37CC">
        <w:rPr>
          <w:rFonts w:ascii="Angsana New" w:hAnsi="Angsana New" w:cs="Angsana New"/>
          <w:cs/>
        </w:rPr>
        <w:t>ที่จะเกิดจากการเปลี่ยนแปลงของอัตราดอกเบี้ย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ซึ่งอาจก่อให้เกิดผลเสียหายแก่บริษัทในงวดปัจจุบันและงวดต่อๆไป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บริษัทคาดว่าจะสามารถบริหารความเสี่ยงที่อาจเกิดขึ้นได้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เนื่องจากบริษัทได้มีการวางแผนและติดตามสถานการณ์อยู่ตลอดเวลา</w:t>
      </w:r>
    </w:p>
    <w:p w:rsidR="00A23599" w:rsidRPr="002F37CC" w:rsidRDefault="00077DC4" w:rsidP="008E5644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A23599" w:rsidRPr="00F6207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2</w:t>
      </w:r>
      <w:r w:rsidR="00EA1EE0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A23599" w:rsidRPr="00F6207A">
        <w:rPr>
          <w:rFonts w:ascii="Angsana New" w:hAnsi="Angsana New" w:cs="Angsana New"/>
          <w:b/>
          <w:bCs/>
          <w:sz w:val="32"/>
          <w:szCs w:val="32"/>
          <w:cs/>
        </w:rPr>
        <w:t>.4</w:t>
      </w:r>
      <w:r w:rsidR="00A23599" w:rsidRPr="002F37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23599"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A23599" w:rsidRDefault="00A23599" w:rsidP="00077DC4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ซึ่งบริษัทจะพิจารณาการจัดทำสัญญาประกันความเสี่ยงเป็นการล่วงหน้า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:rsidR="00F6207A" w:rsidRDefault="00F6207A" w:rsidP="002D3A2B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sz w:val="32"/>
          <w:szCs w:val="32"/>
        </w:rPr>
      </w:pPr>
    </w:p>
    <w:p w:rsidR="00A23599" w:rsidRPr="002F37CC" w:rsidRDefault="00A23599" w:rsidP="002D3A2B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EA1EE0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.5</w:t>
      </w:r>
      <w:r w:rsidRPr="00267EB4">
        <w:rPr>
          <w:rFonts w:ascii="Angsana New" w:hAnsi="Angsana New" w:cs="Angsana New"/>
          <w:b/>
          <w:bCs/>
          <w:sz w:val="32"/>
          <w:szCs w:val="32"/>
          <w:cs/>
        </w:rPr>
        <w:tab/>
        <w:t>ราคายุติธรรมของเครื่องมือทางการเงิน</w:t>
      </w:r>
    </w:p>
    <w:p w:rsidR="00A23599" w:rsidRPr="002F37CC" w:rsidRDefault="00A23599" w:rsidP="00267EB4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บริษัทและบริษัทย่อยใช้วิธีการและข้อสมมติฐานดังต่อไปนี้</w:t>
      </w:r>
      <w:r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ในการประมาณราคายุติธรรมของเครื่องมือทางการเงิน</w:t>
      </w:r>
    </w:p>
    <w:p w:rsidR="00A23599" w:rsidRPr="002F37CC" w:rsidRDefault="00A23599" w:rsidP="00F6207A">
      <w:pPr>
        <w:numPr>
          <w:ilvl w:val="0"/>
          <w:numId w:val="28"/>
        </w:numPr>
        <w:spacing w:line="276" w:lineRule="auto"/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สินทรัพย์ทางการเงิน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แสดงตามราคาบัญชีซึ่งเท่ากับราคายุติธรรมโดยประมาณ</w:t>
      </w:r>
    </w:p>
    <w:p w:rsidR="00A23599" w:rsidRDefault="00A23599" w:rsidP="00F6207A">
      <w:pPr>
        <w:numPr>
          <w:ilvl w:val="0"/>
          <w:numId w:val="28"/>
        </w:numPr>
        <w:spacing w:line="276" w:lineRule="auto"/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หนี้สินทางการเงิน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แสดงราคาตามบัญชีซึ่งเท่ากับราคายุติธรรมโดยประมาณ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A23599" w:rsidRPr="002F37CC" w:rsidRDefault="00A23599" w:rsidP="001D23D5">
      <w:pPr>
        <w:rPr>
          <w:rFonts w:ascii="Angsana New" w:hAnsi="Angsana New" w:cs="Angsana New"/>
          <w:sz w:val="32"/>
          <w:szCs w:val="32"/>
        </w:rPr>
      </w:pPr>
    </w:p>
    <w:p w:rsidR="00A23599" w:rsidRPr="002F37CC" w:rsidRDefault="00A23599" w:rsidP="00F6207A">
      <w:pPr>
        <w:numPr>
          <w:ilvl w:val="0"/>
          <w:numId w:val="1"/>
        </w:numPr>
        <w:spacing w:line="276" w:lineRule="auto"/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A23599" w:rsidRDefault="00A23599" w:rsidP="00F6207A">
      <w:pPr>
        <w:tabs>
          <w:tab w:val="left" w:pos="-1890"/>
        </w:tabs>
        <w:spacing w:line="276" w:lineRule="auto"/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วัตถุประสงค์ของบริษัทในการบริหารจัดการทุนนั้น บริษัทจะต้องจัดให้มีโครงสร้างทางการเงินที่เหมาะสม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และการดำรงไว้ซึ่งความสามารถในการดำเนินงานอย่างต่อเนื่อง เพื่อก่อให้เกิดผลตอบแทนแก่ผู้ถือหุ้นและผู้มีส่วนได้เสียอื่น</w:t>
      </w:r>
    </w:p>
    <w:p w:rsidR="00F6207A" w:rsidRPr="00A23599" w:rsidRDefault="00F6207A" w:rsidP="00F6207A">
      <w:pPr>
        <w:rPr>
          <w:rFonts w:ascii="Angsana New" w:hAnsi="Angsana New" w:cs="Angsana New"/>
          <w:sz w:val="32"/>
          <w:szCs w:val="32"/>
        </w:rPr>
      </w:pPr>
    </w:p>
    <w:p w:rsidR="00177D34" w:rsidRPr="00F6207A" w:rsidRDefault="00DE5353" w:rsidP="0059064C">
      <w:pPr>
        <w:numPr>
          <w:ilvl w:val="0"/>
          <w:numId w:val="1"/>
        </w:numPr>
        <w:spacing w:line="276" w:lineRule="auto"/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A23599" w:rsidRDefault="00DE5353" w:rsidP="00F6207A">
      <w:pPr>
        <w:tabs>
          <w:tab w:val="left" w:pos="-1890"/>
        </w:tabs>
        <w:spacing w:line="276" w:lineRule="auto"/>
        <w:ind w:left="720" w:right="28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599">
        <w:rPr>
          <w:rFonts w:ascii="Angsana New" w:hAnsi="Angsana New" w:cs="Angsana New"/>
          <w:sz w:val="32"/>
          <w:szCs w:val="32"/>
          <w:cs/>
        </w:rPr>
        <w:t>งบการเงินนี้ได้รับ</w:t>
      </w:r>
      <w:r w:rsidR="002201EE" w:rsidRPr="00A23599">
        <w:rPr>
          <w:rFonts w:ascii="Angsana New" w:hAnsi="Angsana New" w:cs="Angsana New" w:hint="cs"/>
          <w:sz w:val="32"/>
          <w:szCs w:val="32"/>
          <w:cs/>
        </w:rPr>
        <w:t>การ</w:t>
      </w:r>
      <w:r w:rsidRPr="00A23599">
        <w:rPr>
          <w:rFonts w:ascii="Angsana New" w:hAnsi="Angsana New" w:cs="Angsana New"/>
          <w:sz w:val="32"/>
          <w:szCs w:val="32"/>
          <w:cs/>
        </w:rPr>
        <w:t>อนุมัติจากคณะกรรมการของบริษัทแล้ว</w:t>
      </w:r>
      <w:r w:rsidR="00837C4F" w:rsidRPr="00A2359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23599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A23599" w:rsidRPr="00A23599">
        <w:rPr>
          <w:rFonts w:ascii="Angsana New" w:hAnsi="Angsana New" w:cs="Angsana New"/>
          <w:sz w:val="32"/>
          <w:szCs w:val="32"/>
        </w:rPr>
        <w:t xml:space="preserve">24 </w:t>
      </w:r>
      <w:r w:rsidR="00A23599" w:rsidRPr="00A23599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DB050B" w:rsidRPr="00A23599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017FD" w:rsidRPr="00A23599">
        <w:rPr>
          <w:rFonts w:ascii="Angsana New" w:hAnsi="Angsana New" w:cs="Angsana New" w:hint="cs"/>
          <w:sz w:val="32"/>
          <w:szCs w:val="32"/>
          <w:cs/>
        </w:rPr>
        <w:t>6</w:t>
      </w:r>
      <w:r w:rsidR="00A23599" w:rsidRPr="00A23599">
        <w:rPr>
          <w:rFonts w:ascii="Angsana New" w:hAnsi="Angsana New" w:cs="Angsana New" w:hint="cs"/>
          <w:sz w:val="32"/>
          <w:szCs w:val="32"/>
          <w:cs/>
        </w:rPr>
        <w:t>3</w:t>
      </w:r>
    </w:p>
    <w:sectPr w:rsidR="00E20CF3" w:rsidRPr="00A23599" w:rsidSect="00663F15">
      <w:footerReference w:type="first" r:id="rId12"/>
      <w:pgSz w:w="11909" w:h="16834" w:code="9"/>
      <w:pgMar w:top="1364" w:right="929" w:bottom="284" w:left="1440" w:header="737" w:footer="737" w:gutter="0"/>
      <w:pgNumType w:start="27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BCC" w:rsidRDefault="00CD0BCC" w:rsidP="007167DA">
      <w:r>
        <w:separator/>
      </w:r>
    </w:p>
  </w:endnote>
  <w:endnote w:type="continuationSeparator" w:id="1">
    <w:p w:rsidR="00CD0BCC" w:rsidRDefault="00CD0BCC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74" w:rsidRPr="004E51FB" w:rsidRDefault="00145674" w:rsidP="009B7D52">
    <w:pPr>
      <w:pStyle w:val="a5"/>
      <w:ind w:right="302"/>
      <w:jc w:val="right"/>
      <w:rPr>
        <w:rFonts w:ascii="Angsana New" w:hAnsi="Angsana New" w:cs="Angsana New"/>
        <w:i/>
        <w:iCs/>
        <w:sz w:val="32"/>
        <w:szCs w:val="32"/>
      </w:rPr>
    </w:pPr>
    <w:r w:rsidRPr="004E51FB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r w:rsidR="002E4035" w:rsidRPr="004E51FB">
      <w:rPr>
        <w:rFonts w:ascii="Angsana New" w:hAnsi="Angsana New" w:cs="Angsana New"/>
        <w:i/>
        <w:iCs/>
        <w:sz w:val="32"/>
        <w:szCs w:val="32"/>
      </w:rPr>
      <w:fldChar w:fldCharType="begin"/>
    </w:r>
    <w:r w:rsidRPr="004E51FB">
      <w:rPr>
        <w:rFonts w:ascii="Angsana New" w:hAnsi="Angsana New" w:cs="Angsana New"/>
        <w:i/>
        <w:iCs/>
        <w:sz w:val="32"/>
        <w:szCs w:val="32"/>
      </w:rPr>
      <w:instrText xml:space="preserve"> PAGE   \* MERGEFORMAT </w:instrText>
    </w:r>
    <w:r w:rsidR="002E4035" w:rsidRPr="004E51FB">
      <w:rPr>
        <w:rFonts w:ascii="Angsana New" w:hAnsi="Angsana New" w:cs="Angsana New"/>
        <w:i/>
        <w:iCs/>
        <w:sz w:val="32"/>
        <w:szCs w:val="32"/>
      </w:rPr>
      <w:fldChar w:fldCharType="separate"/>
    </w:r>
    <w:r w:rsidR="00997061">
      <w:rPr>
        <w:rFonts w:ascii="Angsana New" w:hAnsi="Angsana New" w:cs="Angsana New"/>
        <w:i/>
        <w:iCs/>
        <w:noProof/>
        <w:sz w:val="32"/>
        <w:szCs w:val="32"/>
      </w:rPr>
      <w:t>37</w:t>
    </w:r>
    <w:r w:rsidR="002E4035" w:rsidRPr="004E51FB">
      <w:rPr>
        <w:rFonts w:ascii="Angsana New" w:hAnsi="Angsana New" w:cs="Angsana New"/>
        <w:i/>
        <w:iCs/>
        <w:sz w:val="32"/>
        <w:szCs w:val="3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74" w:rsidRPr="00371B0C" w:rsidRDefault="00145674" w:rsidP="007B186F">
    <w:pPr>
      <w:pStyle w:val="a5"/>
      <w:ind w:right="302"/>
      <w:jc w:val="right"/>
      <w:rPr>
        <w:rFonts w:ascii="Angsana New" w:hAnsi="Angsana New" w:cs="Angsana New"/>
        <w:i/>
        <w:iCs/>
        <w:sz w:val="32"/>
        <w:szCs w:val="32"/>
      </w:rPr>
    </w:pPr>
    <w:r w:rsidRPr="00371B0C">
      <w:rPr>
        <w:rFonts w:ascii="Angsana New" w:hAnsi="Angsana New" w:cs="Angsana New"/>
        <w:i/>
        <w:iCs/>
        <w:sz w:val="32"/>
        <w:szCs w:val="32"/>
        <w:cs/>
      </w:rPr>
      <w:t xml:space="preserve">หน้า </w:t>
    </w:r>
    <w:r w:rsidR="002E4035" w:rsidRPr="00371B0C">
      <w:rPr>
        <w:rFonts w:ascii="Angsana New" w:hAnsi="Angsana New" w:cs="Angsana New"/>
        <w:i/>
        <w:iCs/>
        <w:sz w:val="32"/>
        <w:szCs w:val="32"/>
      </w:rPr>
      <w:fldChar w:fldCharType="begin"/>
    </w:r>
    <w:r w:rsidRPr="00371B0C">
      <w:rPr>
        <w:rFonts w:ascii="Angsana New" w:hAnsi="Angsana New" w:cs="Angsana New"/>
        <w:i/>
        <w:iCs/>
        <w:sz w:val="32"/>
        <w:szCs w:val="32"/>
      </w:rPr>
      <w:instrText xml:space="preserve"> PAGE   \* MERGEFORMAT </w:instrText>
    </w:r>
    <w:r w:rsidR="002E4035" w:rsidRPr="00371B0C">
      <w:rPr>
        <w:rFonts w:ascii="Angsana New" w:hAnsi="Angsana New" w:cs="Angsana New"/>
        <w:i/>
        <w:iCs/>
        <w:sz w:val="32"/>
        <w:szCs w:val="32"/>
      </w:rPr>
      <w:fldChar w:fldCharType="separate"/>
    </w:r>
    <w:r w:rsidR="000D1BF5" w:rsidRPr="000D1BF5">
      <w:rPr>
        <w:rFonts w:ascii="Angsana New" w:hAnsi="Angsana New" w:cs="Angsana New"/>
        <w:i/>
        <w:iCs/>
        <w:noProof/>
        <w:sz w:val="32"/>
        <w:szCs w:val="32"/>
        <w:lang w:val="th-TH"/>
      </w:rPr>
      <w:t>25</w:t>
    </w:r>
    <w:r w:rsidR="002E4035" w:rsidRPr="00371B0C">
      <w:rPr>
        <w:rFonts w:ascii="Angsana New" w:hAnsi="Angsana New" w:cs="Angsana New"/>
        <w:i/>
        <w:iCs/>
        <w:sz w:val="32"/>
        <w:szCs w:val="3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74" w:rsidRPr="00EE0E5E" w:rsidRDefault="00145674" w:rsidP="00DA6E01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DA6E01">
      <w:rPr>
        <w:rFonts w:ascii="Angsana New" w:hAnsi="Angsana New" w:cs="Angsana New"/>
        <w:i/>
        <w:iCs/>
        <w:sz w:val="32"/>
        <w:szCs w:val="32"/>
        <w:cs/>
      </w:rPr>
      <w:t xml:space="preserve">หน้า </w:t>
    </w:r>
    <w:r w:rsidR="002E4035" w:rsidRPr="00DA6E01">
      <w:rPr>
        <w:rFonts w:ascii="Angsana New" w:hAnsi="Angsana New" w:cs="Angsana New"/>
        <w:i/>
        <w:iCs/>
        <w:sz w:val="32"/>
        <w:szCs w:val="32"/>
      </w:rPr>
      <w:fldChar w:fldCharType="begin"/>
    </w:r>
    <w:r w:rsidRPr="00DA6E01">
      <w:rPr>
        <w:rFonts w:ascii="Angsana New" w:hAnsi="Angsana New" w:cs="Angsana New"/>
        <w:i/>
        <w:iCs/>
        <w:sz w:val="32"/>
        <w:szCs w:val="32"/>
      </w:rPr>
      <w:instrText xml:space="preserve"> PAGE   \* MERGEFORMAT </w:instrText>
    </w:r>
    <w:r w:rsidR="002E4035" w:rsidRPr="00DA6E01">
      <w:rPr>
        <w:rFonts w:ascii="Angsana New" w:hAnsi="Angsana New" w:cs="Angsana New"/>
        <w:i/>
        <w:iCs/>
        <w:sz w:val="32"/>
        <w:szCs w:val="32"/>
      </w:rPr>
      <w:fldChar w:fldCharType="separate"/>
    </w:r>
    <w:r w:rsidR="000D1BF5" w:rsidRPr="000D1BF5">
      <w:rPr>
        <w:rFonts w:ascii="Angsana New" w:hAnsi="Angsana New" w:cs="Angsana New"/>
        <w:i/>
        <w:iCs/>
        <w:noProof/>
        <w:sz w:val="32"/>
        <w:szCs w:val="32"/>
        <w:lang w:val="th-TH"/>
      </w:rPr>
      <w:t>27</w:t>
    </w:r>
    <w:r w:rsidR="002E4035" w:rsidRPr="00DA6E01">
      <w:rPr>
        <w:rFonts w:ascii="Angsana New" w:hAnsi="Angsana New" w:cs="Angsana New"/>
        <w:i/>
        <w:iCs/>
        <w:sz w:val="32"/>
        <w:szCs w:val="3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BCC" w:rsidRDefault="00CD0BCC" w:rsidP="007167DA">
      <w:r>
        <w:separator/>
      </w:r>
    </w:p>
  </w:footnote>
  <w:footnote w:type="continuationSeparator" w:id="1">
    <w:p w:rsidR="00CD0BCC" w:rsidRDefault="00CD0BCC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74" w:rsidRPr="00076380" w:rsidRDefault="00145674" w:rsidP="004E51FB">
    <w:pPr>
      <w:pStyle w:val="a3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  <w:cs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74" w:rsidRPr="00EF36E0" w:rsidRDefault="00145674" w:rsidP="00EF36E0">
    <w:pPr>
      <w:pStyle w:val="a3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>
    <w:nsid w:val="0AD95AF9"/>
    <w:multiLevelType w:val="hybridMultilevel"/>
    <w:tmpl w:val="DA80FB2A"/>
    <w:lvl w:ilvl="0" w:tplc="BAC6EFE6">
      <w:start w:val="1"/>
      <w:numFmt w:val="decimal"/>
      <w:lvlText w:val="%1."/>
      <w:lvlJc w:val="left"/>
      <w:pPr>
        <w:ind w:left="149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33FA"/>
    <w:multiLevelType w:val="hybridMultilevel"/>
    <w:tmpl w:val="92E2965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7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8">
    <w:nsid w:val="29427F5B"/>
    <w:multiLevelType w:val="hybridMultilevel"/>
    <w:tmpl w:val="45B0FAD0"/>
    <w:lvl w:ilvl="0" w:tplc="CD166C12">
      <w:start w:val="1"/>
      <w:numFmt w:val="decimal"/>
      <w:lvlText w:val="%1)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1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hint="default"/>
        <w:lang w:bidi="th-TH"/>
      </w:rPr>
    </w:lvl>
  </w:abstractNum>
  <w:abstractNum w:abstractNumId="12">
    <w:nsid w:val="472A475D"/>
    <w:multiLevelType w:val="hybridMultilevel"/>
    <w:tmpl w:val="214CD99E"/>
    <w:lvl w:ilvl="0" w:tplc="678E3FB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3621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36C97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7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20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24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716040F9"/>
    <w:multiLevelType w:val="hybridMultilevel"/>
    <w:tmpl w:val="93DA978E"/>
    <w:lvl w:ilvl="0" w:tplc="9266C9C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4C0564"/>
    <w:multiLevelType w:val="hybridMultilevel"/>
    <w:tmpl w:val="173E219C"/>
    <w:lvl w:ilvl="0" w:tplc="85EADBC0">
      <w:start w:val="1"/>
      <w:numFmt w:val="decimal"/>
      <w:lvlText w:val="22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DA201B6"/>
    <w:multiLevelType w:val="hybridMultilevel"/>
    <w:tmpl w:val="8368B0A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18"/>
  </w:num>
  <w:num w:numId="5">
    <w:abstractNumId w:val="21"/>
  </w:num>
  <w:num w:numId="6">
    <w:abstractNumId w:val="28"/>
  </w:num>
  <w:num w:numId="7">
    <w:abstractNumId w:val="0"/>
  </w:num>
  <w:num w:numId="8">
    <w:abstractNumId w:val="14"/>
  </w:num>
  <w:num w:numId="9">
    <w:abstractNumId w:val="6"/>
  </w:num>
  <w:num w:numId="10">
    <w:abstractNumId w:val="1"/>
  </w:num>
  <w:num w:numId="11">
    <w:abstractNumId w:val="23"/>
  </w:num>
  <w:num w:numId="12">
    <w:abstractNumId w:val="7"/>
  </w:num>
  <w:num w:numId="13">
    <w:abstractNumId w:val="19"/>
  </w:num>
  <w:num w:numId="14">
    <w:abstractNumId w:val="20"/>
  </w:num>
  <w:num w:numId="15">
    <w:abstractNumId w:val="17"/>
  </w:num>
  <w:num w:numId="16">
    <w:abstractNumId w:val="11"/>
  </w:num>
  <w:num w:numId="17">
    <w:abstractNumId w:val="3"/>
  </w:num>
  <w:num w:numId="18">
    <w:abstractNumId w:val="22"/>
  </w:num>
  <w:num w:numId="19">
    <w:abstractNumId w:val="15"/>
  </w:num>
  <w:num w:numId="20">
    <w:abstractNumId w:val="13"/>
  </w:num>
  <w:num w:numId="21">
    <w:abstractNumId w:val="25"/>
  </w:num>
  <w:num w:numId="22">
    <w:abstractNumId w:val="12"/>
  </w:num>
  <w:num w:numId="23">
    <w:abstractNumId w:val="5"/>
  </w:num>
  <w:num w:numId="24">
    <w:abstractNumId w:val="2"/>
  </w:num>
  <w:num w:numId="25">
    <w:abstractNumId w:val="8"/>
  </w:num>
  <w:num w:numId="26">
    <w:abstractNumId w:val="26"/>
  </w:num>
  <w:num w:numId="27">
    <w:abstractNumId w:val="9"/>
  </w:num>
  <w:num w:numId="28">
    <w:abstractNumId w:val="27"/>
  </w:num>
  <w:num w:numId="29">
    <w:abstractNumId w:val="2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563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C11FC"/>
    <w:rsid w:val="000002CB"/>
    <w:rsid w:val="00000E36"/>
    <w:rsid w:val="00000E8C"/>
    <w:rsid w:val="000016BC"/>
    <w:rsid w:val="00001834"/>
    <w:rsid w:val="0000197A"/>
    <w:rsid w:val="00001AD9"/>
    <w:rsid w:val="00002180"/>
    <w:rsid w:val="000028A5"/>
    <w:rsid w:val="00002DB0"/>
    <w:rsid w:val="000032CA"/>
    <w:rsid w:val="00003454"/>
    <w:rsid w:val="000037F4"/>
    <w:rsid w:val="00003860"/>
    <w:rsid w:val="00003892"/>
    <w:rsid w:val="0000397A"/>
    <w:rsid w:val="00003C3A"/>
    <w:rsid w:val="000055CC"/>
    <w:rsid w:val="00006804"/>
    <w:rsid w:val="00006FA5"/>
    <w:rsid w:val="000073B8"/>
    <w:rsid w:val="00007DAE"/>
    <w:rsid w:val="000103E9"/>
    <w:rsid w:val="000109D8"/>
    <w:rsid w:val="000112BB"/>
    <w:rsid w:val="000113BC"/>
    <w:rsid w:val="000125E7"/>
    <w:rsid w:val="0001308E"/>
    <w:rsid w:val="00013113"/>
    <w:rsid w:val="00014110"/>
    <w:rsid w:val="00014DD1"/>
    <w:rsid w:val="00015E54"/>
    <w:rsid w:val="00016AA6"/>
    <w:rsid w:val="00017B4B"/>
    <w:rsid w:val="00020A14"/>
    <w:rsid w:val="00020F06"/>
    <w:rsid w:val="000241E2"/>
    <w:rsid w:val="0002475A"/>
    <w:rsid w:val="00024A20"/>
    <w:rsid w:val="00024A5E"/>
    <w:rsid w:val="00024C17"/>
    <w:rsid w:val="00025526"/>
    <w:rsid w:val="0002568A"/>
    <w:rsid w:val="00026FD4"/>
    <w:rsid w:val="00026FF9"/>
    <w:rsid w:val="00027D0E"/>
    <w:rsid w:val="00030090"/>
    <w:rsid w:val="0003072B"/>
    <w:rsid w:val="00030880"/>
    <w:rsid w:val="0003163B"/>
    <w:rsid w:val="00031975"/>
    <w:rsid w:val="000320C2"/>
    <w:rsid w:val="000338FB"/>
    <w:rsid w:val="00035C33"/>
    <w:rsid w:val="00036014"/>
    <w:rsid w:val="000362D2"/>
    <w:rsid w:val="00036DF0"/>
    <w:rsid w:val="000376B5"/>
    <w:rsid w:val="00040DAF"/>
    <w:rsid w:val="0004175C"/>
    <w:rsid w:val="00041D8B"/>
    <w:rsid w:val="00042DA7"/>
    <w:rsid w:val="000434F8"/>
    <w:rsid w:val="00043AD2"/>
    <w:rsid w:val="0004433E"/>
    <w:rsid w:val="0004436D"/>
    <w:rsid w:val="0004466F"/>
    <w:rsid w:val="000454A3"/>
    <w:rsid w:val="000463C6"/>
    <w:rsid w:val="0004651C"/>
    <w:rsid w:val="000473D5"/>
    <w:rsid w:val="00047A0B"/>
    <w:rsid w:val="00047CCA"/>
    <w:rsid w:val="00051337"/>
    <w:rsid w:val="000527E1"/>
    <w:rsid w:val="00052E08"/>
    <w:rsid w:val="00053642"/>
    <w:rsid w:val="00054886"/>
    <w:rsid w:val="000550F8"/>
    <w:rsid w:val="000551F7"/>
    <w:rsid w:val="000554C5"/>
    <w:rsid w:val="0005655D"/>
    <w:rsid w:val="000566AC"/>
    <w:rsid w:val="000601DF"/>
    <w:rsid w:val="00060953"/>
    <w:rsid w:val="0006095A"/>
    <w:rsid w:val="000623FA"/>
    <w:rsid w:val="00063942"/>
    <w:rsid w:val="00064464"/>
    <w:rsid w:val="000645B2"/>
    <w:rsid w:val="00064DB0"/>
    <w:rsid w:val="00064EF0"/>
    <w:rsid w:val="00064F1B"/>
    <w:rsid w:val="00065326"/>
    <w:rsid w:val="000654F0"/>
    <w:rsid w:val="000661F7"/>
    <w:rsid w:val="00066E16"/>
    <w:rsid w:val="00066E3F"/>
    <w:rsid w:val="000670AD"/>
    <w:rsid w:val="000676F7"/>
    <w:rsid w:val="00067A1F"/>
    <w:rsid w:val="000706A9"/>
    <w:rsid w:val="000712E4"/>
    <w:rsid w:val="0007227C"/>
    <w:rsid w:val="00072CC0"/>
    <w:rsid w:val="00072EE1"/>
    <w:rsid w:val="00073CE3"/>
    <w:rsid w:val="0007456D"/>
    <w:rsid w:val="0007458B"/>
    <w:rsid w:val="00074818"/>
    <w:rsid w:val="00074929"/>
    <w:rsid w:val="00074A5A"/>
    <w:rsid w:val="00074C0E"/>
    <w:rsid w:val="000753E8"/>
    <w:rsid w:val="00075FCF"/>
    <w:rsid w:val="00076380"/>
    <w:rsid w:val="00076599"/>
    <w:rsid w:val="0007670F"/>
    <w:rsid w:val="00077114"/>
    <w:rsid w:val="00077DC4"/>
    <w:rsid w:val="00077E02"/>
    <w:rsid w:val="0008033D"/>
    <w:rsid w:val="0008047E"/>
    <w:rsid w:val="00080591"/>
    <w:rsid w:val="00080CDA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1C84"/>
    <w:rsid w:val="00092126"/>
    <w:rsid w:val="00092C07"/>
    <w:rsid w:val="0009419E"/>
    <w:rsid w:val="00094AD6"/>
    <w:rsid w:val="000969A6"/>
    <w:rsid w:val="00096D1E"/>
    <w:rsid w:val="00096E57"/>
    <w:rsid w:val="00097687"/>
    <w:rsid w:val="000A03DD"/>
    <w:rsid w:val="000A0DF2"/>
    <w:rsid w:val="000A2B3F"/>
    <w:rsid w:val="000A40B2"/>
    <w:rsid w:val="000A48F3"/>
    <w:rsid w:val="000A4E5A"/>
    <w:rsid w:val="000A5E8A"/>
    <w:rsid w:val="000A610E"/>
    <w:rsid w:val="000A64F6"/>
    <w:rsid w:val="000A672E"/>
    <w:rsid w:val="000A6BB2"/>
    <w:rsid w:val="000A77F7"/>
    <w:rsid w:val="000A7C58"/>
    <w:rsid w:val="000B2535"/>
    <w:rsid w:val="000B4169"/>
    <w:rsid w:val="000B4549"/>
    <w:rsid w:val="000B49BB"/>
    <w:rsid w:val="000B59CC"/>
    <w:rsid w:val="000B6510"/>
    <w:rsid w:val="000C0D64"/>
    <w:rsid w:val="000C1154"/>
    <w:rsid w:val="000C18E9"/>
    <w:rsid w:val="000C21C5"/>
    <w:rsid w:val="000C2416"/>
    <w:rsid w:val="000C27BF"/>
    <w:rsid w:val="000C2A5D"/>
    <w:rsid w:val="000C3AF3"/>
    <w:rsid w:val="000C3D27"/>
    <w:rsid w:val="000C423E"/>
    <w:rsid w:val="000C45B7"/>
    <w:rsid w:val="000C58FA"/>
    <w:rsid w:val="000C5ECE"/>
    <w:rsid w:val="000C6C7D"/>
    <w:rsid w:val="000C7673"/>
    <w:rsid w:val="000C7F07"/>
    <w:rsid w:val="000D092F"/>
    <w:rsid w:val="000D1419"/>
    <w:rsid w:val="000D14C2"/>
    <w:rsid w:val="000D1BF5"/>
    <w:rsid w:val="000D2313"/>
    <w:rsid w:val="000D26F4"/>
    <w:rsid w:val="000D346B"/>
    <w:rsid w:val="000D353C"/>
    <w:rsid w:val="000D3E65"/>
    <w:rsid w:val="000D552E"/>
    <w:rsid w:val="000D646D"/>
    <w:rsid w:val="000D64D6"/>
    <w:rsid w:val="000D64F9"/>
    <w:rsid w:val="000D72F0"/>
    <w:rsid w:val="000D7A32"/>
    <w:rsid w:val="000D7B03"/>
    <w:rsid w:val="000E04BA"/>
    <w:rsid w:val="000E2A95"/>
    <w:rsid w:val="000E2D02"/>
    <w:rsid w:val="000E30A3"/>
    <w:rsid w:val="000E35D0"/>
    <w:rsid w:val="000E3B9E"/>
    <w:rsid w:val="000E3C3F"/>
    <w:rsid w:val="000E415C"/>
    <w:rsid w:val="000E43D3"/>
    <w:rsid w:val="000E46AB"/>
    <w:rsid w:val="000E4ACE"/>
    <w:rsid w:val="000E59ED"/>
    <w:rsid w:val="000E5CB5"/>
    <w:rsid w:val="000E601A"/>
    <w:rsid w:val="000E7073"/>
    <w:rsid w:val="000E72DB"/>
    <w:rsid w:val="000F10CC"/>
    <w:rsid w:val="000F238E"/>
    <w:rsid w:val="000F2C8C"/>
    <w:rsid w:val="000F450D"/>
    <w:rsid w:val="000F4D3F"/>
    <w:rsid w:val="000F4E92"/>
    <w:rsid w:val="000F5442"/>
    <w:rsid w:val="000F6EA5"/>
    <w:rsid w:val="000F7A58"/>
    <w:rsid w:val="00100700"/>
    <w:rsid w:val="00100C99"/>
    <w:rsid w:val="00101092"/>
    <w:rsid w:val="00101369"/>
    <w:rsid w:val="001016A0"/>
    <w:rsid w:val="0010198C"/>
    <w:rsid w:val="00102084"/>
    <w:rsid w:val="00102773"/>
    <w:rsid w:val="00102BFD"/>
    <w:rsid w:val="00102DB0"/>
    <w:rsid w:val="00102E63"/>
    <w:rsid w:val="0010329D"/>
    <w:rsid w:val="001045FE"/>
    <w:rsid w:val="001048D5"/>
    <w:rsid w:val="00104ADB"/>
    <w:rsid w:val="00104DC2"/>
    <w:rsid w:val="00104EDA"/>
    <w:rsid w:val="001055FF"/>
    <w:rsid w:val="0010577F"/>
    <w:rsid w:val="001057C4"/>
    <w:rsid w:val="001060C7"/>
    <w:rsid w:val="0010671F"/>
    <w:rsid w:val="00106937"/>
    <w:rsid w:val="00106A5C"/>
    <w:rsid w:val="0010700A"/>
    <w:rsid w:val="00107440"/>
    <w:rsid w:val="00110117"/>
    <w:rsid w:val="0011127E"/>
    <w:rsid w:val="00111C15"/>
    <w:rsid w:val="00113963"/>
    <w:rsid w:val="00113DA7"/>
    <w:rsid w:val="00115A73"/>
    <w:rsid w:val="00115C7E"/>
    <w:rsid w:val="0011641D"/>
    <w:rsid w:val="00116890"/>
    <w:rsid w:val="00116BB8"/>
    <w:rsid w:val="001173B9"/>
    <w:rsid w:val="001175A7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43CC"/>
    <w:rsid w:val="001245C9"/>
    <w:rsid w:val="001245E8"/>
    <w:rsid w:val="0012506F"/>
    <w:rsid w:val="001267D0"/>
    <w:rsid w:val="00126A7A"/>
    <w:rsid w:val="00127FB4"/>
    <w:rsid w:val="00130405"/>
    <w:rsid w:val="00131630"/>
    <w:rsid w:val="001316B0"/>
    <w:rsid w:val="001319FF"/>
    <w:rsid w:val="00131BFA"/>
    <w:rsid w:val="00131E12"/>
    <w:rsid w:val="001326EB"/>
    <w:rsid w:val="00132DD7"/>
    <w:rsid w:val="0013340E"/>
    <w:rsid w:val="00133645"/>
    <w:rsid w:val="00133829"/>
    <w:rsid w:val="00133BD7"/>
    <w:rsid w:val="0013513C"/>
    <w:rsid w:val="001351AE"/>
    <w:rsid w:val="00135A0D"/>
    <w:rsid w:val="00135BFC"/>
    <w:rsid w:val="00135F06"/>
    <w:rsid w:val="00136B2F"/>
    <w:rsid w:val="00136B70"/>
    <w:rsid w:val="00140452"/>
    <w:rsid w:val="001415CB"/>
    <w:rsid w:val="001415F9"/>
    <w:rsid w:val="0014278C"/>
    <w:rsid w:val="00142BF2"/>
    <w:rsid w:val="00143B92"/>
    <w:rsid w:val="00144789"/>
    <w:rsid w:val="00144AF9"/>
    <w:rsid w:val="00145265"/>
    <w:rsid w:val="00145374"/>
    <w:rsid w:val="00145378"/>
    <w:rsid w:val="00145674"/>
    <w:rsid w:val="0014571F"/>
    <w:rsid w:val="00145DCA"/>
    <w:rsid w:val="0014655E"/>
    <w:rsid w:val="00146DA8"/>
    <w:rsid w:val="00147B37"/>
    <w:rsid w:val="00150642"/>
    <w:rsid w:val="0015136A"/>
    <w:rsid w:val="0015196A"/>
    <w:rsid w:val="00151AC0"/>
    <w:rsid w:val="00151DA3"/>
    <w:rsid w:val="00151F14"/>
    <w:rsid w:val="00152545"/>
    <w:rsid w:val="0015254B"/>
    <w:rsid w:val="0015255C"/>
    <w:rsid w:val="00152B67"/>
    <w:rsid w:val="00153708"/>
    <w:rsid w:val="00153B59"/>
    <w:rsid w:val="001550A6"/>
    <w:rsid w:val="00155987"/>
    <w:rsid w:val="00155D27"/>
    <w:rsid w:val="001561FB"/>
    <w:rsid w:val="00156EAD"/>
    <w:rsid w:val="001574BD"/>
    <w:rsid w:val="001604DA"/>
    <w:rsid w:val="001607D9"/>
    <w:rsid w:val="00160911"/>
    <w:rsid w:val="00160970"/>
    <w:rsid w:val="0016166D"/>
    <w:rsid w:val="001624DE"/>
    <w:rsid w:val="00163643"/>
    <w:rsid w:val="0016370B"/>
    <w:rsid w:val="00163813"/>
    <w:rsid w:val="00163F33"/>
    <w:rsid w:val="0016430E"/>
    <w:rsid w:val="001660AA"/>
    <w:rsid w:val="00166A05"/>
    <w:rsid w:val="00166D39"/>
    <w:rsid w:val="00167003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F4F"/>
    <w:rsid w:val="00175F87"/>
    <w:rsid w:val="00176701"/>
    <w:rsid w:val="00176D4D"/>
    <w:rsid w:val="00176FA3"/>
    <w:rsid w:val="001775C1"/>
    <w:rsid w:val="00177D34"/>
    <w:rsid w:val="00177DE0"/>
    <w:rsid w:val="00177FD7"/>
    <w:rsid w:val="00180241"/>
    <w:rsid w:val="00180401"/>
    <w:rsid w:val="001806C7"/>
    <w:rsid w:val="00180824"/>
    <w:rsid w:val="001809CA"/>
    <w:rsid w:val="00180E23"/>
    <w:rsid w:val="0018191F"/>
    <w:rsid w:val="00181BFC"/>
    <w:rsid w:val="00181D38"/>
    <w:rsid w:val="0018207D"/>
    <w:rsid w:val="00182A73"/>
    <w:rsid w:val="00182D24"/>
    <w:rsid w:val="00182E21"/>
    <w:rsid w:val="001831A5"/>
    <w:rsid w:val="001839B2"/>
    <w:rsid w:val="00184B12"/>
    <w:rsid w:val="00185E36"/>
    <w:rsid w:val="0018623B"/>
    <w:rsid w:val="00186CD4"/>
    <w:rsid w:val="0018752B"/>
    <w:rsid w:val="001877EF"/>
    <w:rsid w:val="001878A9"/>
    <w:rsid w:val="00187C94"/>
    <w:rsid w:val="00187E05"/>
    <w:rsid w:val="00190B93"/>
    <w:rsid w:val="0019129B"/>
    <w:rsid w:val="0019218E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4EA0"/>
    <w:rsid w:val="00195439"/>
    <w:rsid w:val="00195D03"/>
    <w:rsid w:val="00197918"/>
    <w:rsid w:val="001A1054"/>
    <w:rsid w:val="001A280C"/>
    <w:rsid w:val="001A3669"/>
    <w:rsid w:val="001A3877"/>
    <w:rsid w:val="001A4153"/>
    <w:rsid w:val="001A42E1"/>
    <w:rsid w:val="001A4E49"/>
    <w:rsid w:val="001A4FC9"/>
    <w:rsid w:val="001A5DC0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0CC5"/>
    <w:rsid w:val="001B1403"/>
    <w:rsid w:val="001B16F3"/>
    <w:rsid w:val="001B1E69"/>
    <w:rsid w:val="001B2132"/>
    <w:rsid w:val="001B2BC5"/>
    <w:rsid w:val="001B3044"/>
    <w:rsid w:val="001B38D0"/>
    <w:rsid w:val="001B402F"/>
    <w:rsid w:val="001B4E25"/>
    <w:rsid w:val="001B56FC"/>
    <w:rsid w:val="001B613C"/>
    <w:rsid w:val="001B6428"/>
    <w:rsid w:val="001B68B4"/>
    <w:rsid w:val="001B7130"/>
    <w:rsid w:val="001B7157"/>
    <w:rsid w:val="001B74C1"/>
    <w:rsid w:val="001B75A4"/>
    <w:rsid w:val="001B7CF3"/>
    <w:rsid w:val="001C174D"/>
    <w:rsid w:val="001C1966"/>
    <w:rsid w:val="001C1E96"/>
    <w:rsid w:val="001C1F1E"/>
    <w:rsid w:val="001C2328"/>
    <w:rsid w:val="001C25B2"/>
    <w:rsid w:val="001C32A1"/>
    <w:rsid w:val="001C4098"/>
    <w:rsid w:val="001C42C0"/>
    <w:rsid w:val="001C5797"/>
    <w:rsid w:val="001C5B06"/>
    <w:rsid w:val="001C623B"/>
    <w:rsid w:val="001C6E80"/>
    <w:rsid w:val="001D09E2"/>
    <w:rsid w:val="001D10D6"/>
    <w:rsid w:val="001D1568"/>
    <w:rsid w:val="001D23D5"/>
    <w:rsid w:val="001D29C2"/>
    <w:rsid w:val="001D3589"/>
    <w:rsid w:val="001D3877"/>
    <w:rsid w:val="001D3FAF"/>
    <w:rsid w:val="001D5E70"/>
    <w:rsid w:val="001D6CD2"/>
    <w:rsid w:val="001E01F2"/>
    <w:rsid w:val="001E0937"/>
    <w:rsid w:val="001E125E"/>
    <w:rsid w:val="001E1C99"/>
    <w:rsid w:val="001E1EF5"/>
    <w:rsid w:val="001E29D0"/>
    <w:rsid w:val="001E2DFE"/>
    <w:rsid w:val="001E2E63"/>
    <w:rsid w:val="001E3E35"/>
    <w:rsid w:val="001E4261"/>
    <w:rsid w:val="001E557C"/>
    <w:rsid w:val="001E5692"/>
    <w:rsid w:val="001E663D"/>
    <w:rsid w:val="001E7292"/>
    <w:rsid w:val="001E7BBA"/>
    <w:rsid w:val="001F0137"/>
    <w:rsid w:val="001F07B1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24E1"/>
    <w:rsid w:val="00202D0C"/>
    <w:rsid w:val="00203096"/>
    <w:rsid w:val="002050E6"/>
    <w:rsid w:val="00205159"/>
    <w:rsid w:val="00205211"/>
    <w:rsid w:val="00205410"/>
    <w:rsid w:val="0020570D"/>
    <w:rsid w:val="00206FD7"/>
    <w:rsid w:val="0020794F"/>
    <w:rsid w:val="00207F67"/>
    <w:rsid w:val="0021053B"/>
    <w:rsid w:val="00210C27"/>
    <w:rsid w:val="0021121E"/>
    <w:rsid w:val="00211B62"/>
    <w:rsid w:val="002134A8"/>
    <w:rsid w:val="002144ED"/>
    <w:rsid w:val="002148F5"/>
    <w:rsid w:val="00214B1D"/>
    <w:rsid w:val="00214B7C"/>
    <w:rsid w:val="00215534"/>
    <w:rsid w:val="00215964"/>
    <w:rsid w:val="00216A77"/>
    <w:rsid w:val="00217C99"/>
    <w:rsid w:val="00217E0D"/>
    <w:rsid w:val="00220157"/>
    <w:rsid w:val="002201EE"/>
    <w:rsid w:val="002205B3"/>
    <w:rsid w:val="00220D85"/>
    <w:rsid w:val="00221FB8"/>
    <w:rsid w:val="0022212A"/>
    <w:rsid w:val="002228FF"/>
    <w:rsid w:val="00223967"/>
    <w:rsid w:val="00223E1B"/>
    <w:rsid w:val="002241ED"/>
    <w:rsid w:val="00224AD3"/>
    <w:rsid w:val="0022538C"/>
    <w:rsid w:val="002259CB"/>
    <w:rsid w:val="00227421"/>
    <w:rsid w:val="00227C0A"/>
    <w:rsid w:val="00227E49"/>
    <w:rsid w:val="002306C7"/>
    <w:rsid w:val="0023171D"/>
    <w:rsid w:val="00231EC3"/>
    <w:rsid w:val="00231EE8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BC"/>
    <w:rsid w:val="00235E26"/>
    <w:rsid w:val="00236D0D"/>
    <w:rsid w:val="00237D4B"/>
    <w:rsid w:val="0024037C"/>
    <w:rsid w:val="002404CF"/>
    <w:rsid w:val="002407E0"/>
    <w:rsid w:val="002408B1"/>
    <w:rsid w:val="00240901"/>
    <w:rsid w:val="00240CDE"/>
    <w:rsid w:val="00241191"/>
    <w:rsid w:val="00242288"/>
    <w:rsid w:val="00242ADC"/>
    <w:rsid w:val="00243259"/>
    <w:rsid w:val="0024555F"/>
    <w:rsid w:val="0025010A"/>
    <w:rsid w:val="0025078F"/>
    <w:rsid w:val="002508BD"/>
    <w:rsid w:val="00251452"/>
    <w:rsid w:val="00251DFD"/>
    <w:rsid w:val="00251FAA"/>
    <w:rsid w:val="002521E2"/>
    <w:rsid w:val="0025308D"/>
    <w:rsid w:val="002531B0"/>
    <w:rsid w:val="00254062"/>
    <w:rsid w:val="00254124"/>
    <w:rsid w:val="002543FA"/>
    <w:rsid w:val="0025462E"/>
    <w:rsid w:val="00254A6C"/>
    <w:rsid w:val="00255029"/>
    <w:rsid w:val="00257C38"/>
    <w:rsid w:val="00257DFA"/>
    <w:rsid w:val="0026086A"/>
    <w:rsid w:val="00260CED"/>
    <w:rsid w:val="00261076"/>
    <w:rsid w:val="002613DD"/>
    <w:rsid w:val="002626F6"/>
    <w:rsid w:val="00262AF4"/>
    <w:rsid w:val="00262E96"/>
    <w:rsid w:val="002630FA"/>
    <w:rsid w:val="002638A6"/>
    <w:rsid w:val="00263DA7"/>
    <w:rsid w:val="00264272"/>
    <w:rsid w:val="00265C8F"/>
    <w:rsid w:val="00266DBF"/>
    <w:rsid w:val="00267200"/>
    <w:rsid w:val="002676C5"/>
    <w:rsid w:val="00267DB2"/>
    <w:rsid w:val="00267EB4"/>
    <w:rsid w:val="00271475"/>
    <w:rsid w:val="00271BB6"/>
    <w:rsid w:val="00271DF8"/>
    <w:rsid w:val="00272252"/>
    <w:rsid w:val="00272286"/>
    <w:rsid w:val="002727DE"/>
    <w:rsid w:val="00272901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8047E"/>
    <w:rsid w:val="002805F0"/>
    <w:rsid w:val="00281411"/>
    <w:rsid w:val="00281BDB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8FF"/>
    <w:rsid w:val="00287AD2"/>
    <w:rsid w:val="00290653"/>
    <w:rsid w:val="00291FD0"/>
    <w:rsid w:val="002926F6"/>
    <w:rsid w:val="002963EE"/>
    <w:rsid w:val="00296E7D"/>
    <w:rsid w:val="00297303"/>
    <w:rsid w:val="002974E8"/>
    <w:rsid w:val="00297A91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4C2"/>
    <w:rsid w:val="002A46E9"/>
    <w:rsid w:val="002A484F"/>
    <w:rsid w:val="002A4979"/>
    <w:rsid w:val="002A4CB2"/>
    <w:rsid w:val="002A4DFB"/>
    <w:rsid w:val="002A5D63"/>
    <w:rsid w:val="002A75D3"/>
    <w:rsid w:val="002A7688"/>
    <w:rsid w:val="002A77BF"/>
    <w:rsid w:val="002A7A33"/>
    <w:rsid w:val="002B3C08"/>
    <w:rsid w:val="002B42A6"/>
    <w:rsid w:val="002B42C2"/>
    <w:rsid w:val="002B4788"/>
    <w:rsid w:val="002B4918"/>
    <w:rsid w:val="002B59EE"/>
    <w:rsid w:val="002B6916"/>
    <w:rsid w:val="002B6DB8"/>
    <w:rsid w:val="002B7429"/>
    <w:rsid w:val="002C0540"/>
    <w:rsid w:val="002C075E"/>
    <w:rsid w:val="002C18C2"/>
    <w:rsid w:val="002C2099"/>
    <w:rsid w:val="002C4595"/>
    <w:rsid w:val="002C4744"/>
    <w:rsid w:val="002C5719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A2B"/>
    <w:rsid w:val="002D3C96"/>
    <w:rsid w:val="002D3FB4"/>
    <w:rsid w:val="002D48B9"/>
    <w:rsid w:val="002D54D7"/>
    <w:rsid w:val="002D5A96"/>
    <w:rsid w:val="002D5ED5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AB8"/>
    <w:rsid w:val="002E0B8C"/>
    <w:rsid w:val="002E1149"/>
    <w:rsid w:val="002E1381"/>
    <w:rsid w:val="002E1D73"/>
    <w:rsid w:val="002E1D82"/>
    <w:rsid w:val="002E2068"/>
    <w:rsid w:val="002E2550"/>
    <w:rsid w:val="002E2D65"/>
    <w:rsid w:val="002E3427"/>
    <w:rsid w:val="002E4035"/>
    <w:rsid w:val="002E5520"/>
    <w:rsid w:val="002E59B1"/>
    <w:rsid w:val="002E6187"/>
    <w:rsid w:val="002E6ED0"/>
    <w:rsid w:val="002F0157"/>
    <w:rsid w:val="002F0FFF"/>
    <w:rsid w:val="002F2473"/>
    <w:rsid w:val="002F254C"/>
    <w:rsid w:val="002F2B9A"/>
    <w:rsid w:val="002F37CC"/>
    <w:rsid w:val="002F4767"/>
    <w:rsid w:val="002F486B"/>
    <w:rsid w:val="002F646E"/>
    <w:rsid w:val="002F74DB"/>
    <w:rsid w:val="002F75DB"/>
    <w:rsid w:val="002F7A0A"/>
    <w:rsid w:val="002F7AC4"/>
    <w:rsid w:val="00300807"/>
    <w:rsid w:val="003008DD"/>
    <w:rsid w:val="00301201"/>
    <w:rsid w:val="00301214"/>
    <w:rsid w:val="00301463"/>
    <w:rsid w:val="0030150D"/>
    <w:rsid w:val="003018FE"/>
    <w:rsid w:val="00301A65"/>
    <w:rsid w:val="00302DE6"/>
    <w:rsid w:val="00302E63"/>
    <w:rsid w:val="00302ED6"/>
    <w:rsid w:val="003032BC"/>
    <w:rsid w:val="00303431"/>
    <w:rsid w:val="0030379E"/>
    <w:rsid w:val="0030461B"/>
    <w:rsid w:val="003047E6"/>
    <w:rsid w:val="00304B69"/>
    <w:rsid w:val="00305FB9"/>
    <w:rsid w:val="003064FF"/>
    <w:rsid w:val="0030713C"/>
    <w:rsid w:val="003075B3"/>
    <w:rsid w:val="00310573"/>
    <w:rsid w:val="00310833"/>
    <w:rsid w:val="0031092A"/>
    <w:rsid w:val="00310BCD"/>
    <w:rsid w:val="003119D1"/>
    <w:rsid w:val="00311EDD"/>
    <w:rsid w:val="00312A49"/>
    <w:rsid w:val="00312C04"/>
    <w:rsid w:val="00313048"/>
    <w:rsid w:val="00313049"/>
    <w:rsid w:val="003131EA"/>
    <w:rsid w:val="00314538"/>
    <w:rsid w:val="00314546"/>
    <w:rsid w:val="0031599A"/>
    <w:rsid w:val="00316DE6"/>
    <w:rsid w:val="00316EAE"/>
    <w:rsid w:val="00317798"/>
    <w:rsid w:val="00320291"/>
    <w:rsid w:val="00320618"/>
    <w:rsid w:val="00321491"/>
    <w:rsid w:val="00321C7E"/>
    <w:rsid w:val="00321E4F"/>
    <w:rsid w:val="003228EB"/>
    <w:rsid w:val="0032431F"/>
    <w:rsid w:val="0032469C"/>
    <w:rsid w:val="00325201"/>
    <w:rsid w:val="0032525B"/>
    <w:rsid w:val="003256AE"/>
    <w:rsid w:val="003259D8"/>
    <w:rsid w:val="00325FFC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3F25"/>
    <w:rsid w:val="003341E4"/>
    <w:rsid w:val="00334706"/>
    <w:rsid w:val="00335690"/>
    <w:rsid w:val="003369B1"/>
    <w:rsid w:val="00336C4B"/>
    <w:rsid w:val="00337EDF"/>
    <w:rsid w:val="00341444"/>
    <w:rsid w:val="003417D4"/>
    <w:rsid w:val="0034221A"/>
    <w:rsid w:val="00343B43"/>
    <w:rsid w:val="00343C10"/>
    <w:rsid w:val="00344171"/>
    <w:rsid w:val="003441E9"/>
    <w:rsid w:val="003443AA"/>
    <w:rsid w:val="0034575F"/>
    <w:rsid w:val="00345BBF"/>
    <w:rsid w:val="00345CB4"/>
    <w:rsid w:val="003465E1"/>
    <w:rsid w:val="0034699B"/>
    <w:rsid w:val="00346D68"/>
    <w:rsid w:val="00346E8A"/>
    <w:rsid w:val="00347251"/>
    <w:rsid w:val="00347440"/>
    <w:rsid w:val="00347873"/>
    <w:rsid w:val="00350297"/>
    <w:rsid w:val="003503E6"/>
    <w:rsid w:val="0035149A"/>
    <w:rsid w:val="00353D44"/>
    <w:rsid w:val="00353FB0"/>
    <w:rsid w:val="00354400"/>
    <w:rsid w:val="00355AA4"/>
    <w:rsid w:val="00355F05"/>
    <w:rsid w:val="0035638C"/>
    <w:rsid w:val="003563C7"/>
    <w:rsid w:val="0035682A"/>
    <w:rsid w:val="00356A47"/>
    <w:rsid w:val="00357174"/>
    <w:rsid w:val="003574C1"/>
    <w:rsid w:val="0036057F"/>
    <w:rsid w:val="003605D3"/>
    <w:rsid w:val="00360922"/>
    <w:rsid w:val="00360DB6"/>
    <w:rsid w:val="00361FC1"/>
    <w:rsid w:val="00362849"/>
    <w:rsid w:val="00363325"/>
    <w:rsid w:val="003635CA"/>
    <w:rsid w:val="003652C0"/>
    <w:rsid w:val="00367A66"/>
    <w:rsid w:val="0037004A"/>
    <w:rsid w:val="00370FA3"/>
    <w:rsid w:val="003714D3"/>
    <w:rsid w:val="00371863"/>
    <w:rsid w:val="00371B0C"/>
    <w:rsid w:val="00371BA5"/>
    <w:rsid w:val="00371EA2"/>
    <w:rsid w:val="00372B46"/>
    <w:rsid w:val="00372C06"/>
    <w:rsid w:val="00372E22"/>
    <w:rsid w:val="00373481"/>
    <w:rsid w:val="00373C8D"/>
    <w:rsid w:val="00374903"/>
    <w:rsid w:val="00376AD9"/>
    <w:rsid w:val="00377E1D"/>
    <w:rsid w:val="00380B57"/>
    <w:rsid w:val="00381ABD"/>
    <w:rsid w:val="00381BCA"/>
    <w:rsid w:val="00382B8B"/>
    <w:rsid w:val="00382CBB"/>
    <w:rsid w:val="00382ED6"/>
    <w:rsid w:val="00383075"/>
    <w:rsid w:val="003837C1"/>
    <w:rsid w:val="00383AA1"/>
    <w:rsid w:val="00385E2C"/>
    <w:rsid w:val="00386073"/>
    <w:rsid w:val="003868A3"/>
    <w:rsid w:val="00387B23"/>
    <w:rsid w:val="003904D0"/>
    <w:rsid w:val="00390982"/>
    <w:rsid w:val="00390E60"/>
    <w:rsid w:val="00391B21"/>
    <w:rsid w:val="0039304B"/>
    <w:rsid w:val="003937E5"/>
    <w:rsid w:val="003939D3"/>
    <w:rsid w:val="00394226"/>
    <w:rsid w:val="0039424E"/>
    <w:rsid w:val="003949A4"/>
    <w:rsid w:val="0039511C"/>
    <w:rsid w:val="003962E8"/>
    <w:rsid w:val="0039674D"/>
    <w:rsid w:val="0039675F"/>
    <w:rsid w:val="003979AC"/>
    <w:rsid w:val="003A1DAF"/>
    <w:rsid w:val="003A202A"/>
    <w:rsid w:val="003A20A2"/>
    <w:rsid w:val="003A2D89"/>
    <w:rsid w:val="003A2EFB"/>
    <w:rsid w:val="003A2F7D"/>
    <w:rsid w:val="003A321A"/>
    <w:rsid w:val="003A44FC"/>
    <w:rsid w:val="003A4DFD"/>
    <w:rsid w:val="003A5239"/>
    <w:rsid w:val="003A55F6"/>
    <w:rsid w:val="003A5E48"/>
    <w:rsid w:val="003A645B"/>
    <w:rsid w:val="003A68EB"/>
    <w:rsid w:val="003A6A4A"/>
    <w:rsid w:val="003A71D0"/>
    <w:rsid w:val="003B0341"/>
    <w:rsid w:val="003B04DF"/>
    <w:rsid w:val="003B08E5"/>
    <w:rsid w:val="003B0D64"/>
    <w:rsid w:val="003B1329"/>
    <w:rsid w:val="003B253C"/>
    <w:rsid w:val="003B2749"/>
    <w:rsid w:val="003B2E41"/>
    <w:rsid w:val="003B37C9"/>
    <w:rsid w:val="003B3F8D"/>
    <w:rsid w:val="003B6AA8"/>
    <w:rsid w:val="003B6ADD"/>
    <w:rsid w:val="003B703A"/>
    <w:rsid w:val="003B76EE"/>
    <w:rsid w:val="003B7E16"/>
    <w:rsid w:val="003C1B00"/>
    <w:rsid w:val="003C1B33"/>
    <w:rsid w:val="003C2462"/>
    <w:rsid w:val="003C2A0A"/>
    <w:rsid w:val="003C33E0"/>
    <w:rsid w:val="003C3C8B"/>
    <w:rsid w:val="003C3D0A"/>
    <w:rsid w:val="003C3F94"/>
    <w:rsid w:val="003C450B"/>
    <w:rsid w:val="003C46A3"/>
    <w:rsid w:val="003C4F84"/>
    <w:rsid w:val="003C54AC"/>
    <w:rsid w:val="003C66A9"/>
    <w:rsid w:val="003C6E27"/>
    <w:rsid w:val="003C79E6"/>
    <w:rsid w:val="003D0470"/>
    <w:rsid w:val="003D060E"/>
    <w:rsid w:val="003D1600"/>
    <w:rsid w:val="003D1C99"/>
    <w:rsid w:val="003D1F47"/>
    <w:rsid w:val="003D31A2"/>
    <w:rsid w:val="003D3DF9"/>
    <w:rsid w:val="003D45C4"/>
    <w:rsid w:val="003D47DE"/>
    <w:rsid w:val="003D53A7"/>
    <w:rsid w:val="003D59C0"/>
    <w:rsid w:val="003D670E"/>
    <w:rsid w:val="003D6BB6"/>
    <w:rsid w:val="003D7F40"/>
    <w:rsid w:val="003E08A6"/>
    <w:rsid w:val="003E1507"/>
    <w:rsid w:val="003E2D54"/>
    <w:rsid w:val="003E3545"/>
    <w:rsid w:val="003E37D7"/>
    <w:rsid w:val="003E3D9B"/>
    <w:rsid w:val="003E4EF2"/>
    <w:rsid w:val="003E63FF"/>
    <w:rsid w:val="003E6BC8"/>
    <w:rsid w:val="003E6F4E"/>
    <w:rsid w:val="003E7B0A"/>
    <w:rsid w:val="003F06F0"/>
    <w:rsid w:val="003F1421"/>
    <w:rsid w:val="003F3574"/>
    <w:rsid w:val="003F3CB9"/>
    <w:rsid w:val="003F4524"/>
    <w:rsid w:val="003F61FA"/>
    <w:rsid w:val="003F6932"/>
    <w:rsid w:val="003F6B26"/>
    <w:rsid w:val="0040067B"/>
    <w:rsid w:val="00401479"/>
    <w:rsid w:val="00401873"/>
    <w:rsid w:val="004019D3"/>
    <w:rsid w:val="00401B74"/>
    <w:rsid w:val="004027A9"/>
    <w:rsid w:val="00403903"/>
    <w:rsid w:val="00403D0B"/>
    <w:rsid w:val="0040416E"/>
    <w:rsid w:val="0040784D"/>
    <w:rsid w:val="00407C39"/>
    <w:rsid w:val="00407C69"/>
    <w:rsid w:val="00407D93"/>
    <w:rsid w:val="00410113"/>
    <w:rsid w:val="00410A98"/>
    <w:rsid w:val="00411994"/>
    <w:rsid w:val="00412AC1"/>
    <w:rsid w:val="00413102"/>
    <w:rsid w:val="004131A3"/>
    <w:rsid w:val="00413398"/>
    <w:rsid w:val="00413F12"/>
    <w:rsid w:val="00414B7C"/>
    <w:rsid w:val="00415941"/>
    <w:rsid w:val="004163C2"/>
    <w:rsid w:val="0041682D"/>
    <w:rsid w:val="00420031"/>
    <w:rsid w:val="0042023F"/>
    <w:rsid w:val="00420FEA"/>
    <w:rsid w:val="00422AF1"/>
    <w:rsid w:val="00423F47"/>
    <w:rsid w:val="00425DA0"/>
    <w:rsid w:val="00425FBE"/>
    <w:rsid w:val="004267AB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42D"/>
    <w:rsid w:val="00434E1B"/>
    <w:rsid w:val="004352E3"/>
    <w:rsid w:val="00435744"/>
    <w:rsid w:val="00435B5B"/>
    <w:rsid w:val="00435B8F"/>
    <w:rsid w:val="004361B6"/>
    <w:rsid w:val="004368E1"/>
    <w:rsid w:val="00437B21"/>
    <w:rsid w:val="00441353"/>
    <w:rsid w:val="00441473"/>
    <w:rsid w:val="00441804"/>
    <w:rsid w:val="00442BDD"/>
    <w:rsid w:val="004430F3"/>
    <w:rsid w:val="004433AC"/>
    <w:rsid w:val="00443595"/>
    <w:rsid w:val="00443883"/>
    <w:rsid w:val="00444C96"/>
    <w:rsid w:val="00444DCD"/>
    <w:rsid w:val="00446313"/>
    <w:rsid w:val="004467E5"/>
    <w:rsid w:val="00446EC1"/>
    <w:rsid w:val="0044717C"/>
    <w:rsid w:val="004505F5"/>
    <w:rsid w:val="00450661"/>
    <w:rsid w:val="0045157E"/>
    <w:rsid w:val="00451D44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E55"/>
    <w:rsid w:val="00457043"/>
    <w:rsid w:val="00457B39"/>
    <w:rsid w:val="00460B68"/>
    <w:rsid w:val="00460E7B"/>
    <w:rsid w:val="0046155B"/>
    <w:rsid w:val="0046156F"/>
    <w:rsid w:val="00461D32"/>
    <w:rsid w:val="00461F95"/>
    <w:rsid w:val="00462A69"/>
    <w:rsid w:val="004632F4"/>
    <w:rsid w:val="004643B8"/>
    <w:rsid w:val="00464F74"/>
    <w:rsid w:val="004657B1"/>
    <w:rsid w:val="00466301"/>
    <w:rsid w:val="004664E3"/>
    <w:rsid w:val="00466F54"/>
    <w:rsid w:val="00467358"/>
    <w:rsid w:val="00467493"/>
    <w:rsid w:val="0046787F"/>
    <w:rsid w:val="00467894"/>
    <w:rsid w:val="00467925"/>
    <w:rsid w:val="00467D9A"/>
    <w:rsid w:val="00467E6B"/>
    <w:rsid w:val="00470052"/>
    <w:rsid w:val="004705A7"/>
    <w:rsid w:val="004713A3"/>
    <w:rsid w:val="00471DA2"/>
    <w:rsid w:val="004726D2"/>
    <w:rsid w:val="00472F3E"/>
    <w:rsid w:val="00473F52"/>
    <w:rsid w:val="00474367"/>
    <w:rsid w:val="0047468E"/>
    <w:rsid w:val="00474CE3"/>
    <w:rsid w:val="00474FDA"/>
    <w:rsid w:val="00475198"/>
    <w:rsid w:val="00475489"/>
    <w:rsid w:val="00476826"/>
    <w:rsid w:val="0047736C"/>
    <w:rsid w:val="004803E7"/>
    <w:rsid w:val="004805C2"/>
    <w:rsid w:val="00480F19"/>
    <w:rsid w:val="00480F24"/>
    <w:rsid w:val="00481492"/>
    <w:rsid w:val="004814A9"/>
    <w:rsid w:val="004818D5"/>
    <w:rsid w:val="00482C2E"/>
    <w:rsid w:val="00482D3F"/>
    <w:rsid w:val="00483A33"/>
    <w:rsid w:val="00483DE0"/>
    <w:rsid w:val="0048572B"/>
    <w:rsid w:val="004857BB"/>
    <w:rsid w:val="0048626E"/>
    <w:rsid w:val="00486A4A"/>
    <w:rsid w:val="00486BF4"/>
    <w:rsid w:val="00486EA1"/>
    <w:rsid w:val="00487EC4"/>
    <w:rsid w:val="004908BA"/>
    <w:rsid w:val="00490D4F"/>
    <w:rsid w:val="004915CC"/>
    <w:rsid w:val="004917EE"/>
    <w:rsid w:val="0049232C"/>
    <w:rsid w:val="00493578"/>
    <w:rsid w:val="00493DAE"/>
    <w:rsid w:val="004945EC"/>
    <w:rsid w:val="00494CAF"/>
    <w:rsid w:val="00496949"/>
    <w:rsid w:val="00496F9D"/>
    <w:rsid w:val="004975F7"/>
    <w:rsid w:val="00497CC4"/>
    <w:rsid w:val="004A03ED"/>
    <w:rsid w:val="004A0448"/>
    <w:rsid w:val="004A0869"/>
    <w:rsid w:val="004A0BC3"/>
    <w:rsid w:val="004A14DD"/>
    <w:rsid w:val="004A1D04"/>
    <w:rsid w:val="004A251B"/>
    <w:rsid w:val="004A318C"/>
    <w:rsid w:val="004A488D"/>
    <w:rsid w:val="004A51C5"/>
    <w:rsid w:val="004A5E18"/>
    <w:rsid w:val="004A61A9"/>
    <w:rsid w:val="004B0457"/>
    <w:rsid w:val="004B0877"/>
    <w:rsid w:val="004B0DCF"/>
    <w:rsid w:val="004B0F11"/>
    <w:rsid w:val="004B1549"/>
    <w:rsid w:val="004B1AD9"/>
    <w:rsid w:val="004B227E"/>
    <w:rsid w:val="004B22D9"/>
    <w:rsid w:val="004B2BA4"/>
    <w:rsid w:val="004B35C2"/>
    <w:rsid w:val="004B36FD"/>
    <w:rsid w:val="004B3C56"/>
    <w:rsid w:val="004B3C85"/>
    <w:rsid w:val="004B40D4"/>
    <w:rsid w:val="004B49CA"/>
    <w:rsid w:val="004B53DE"/>
    <w:rsid w:val="004B544E"/>
    <w:rsid w:val="004B72D9"/>
    <w:rsid w:val="004B75F2"/>
    <w:rsid w:val="004B78E9"/>
    <w:rsid w:val="004B79AA"/>
    <w:rsid w:val="004C080E"/>
    <w:rsid w:val="004C1BA7"/>
    <w:rsid w:val="004C1BE5"/>
    <w:rsid w:val="004C1F23"/>
    <w:rsid w:val="004C2195"/>
    <w:rsid w:val="004C236F"/>
    <w:rsid w:val="004C2EE1"/>
    <w:rsid w:val="004C3308"/>
    <w:rsid w:val="004C4F49"/>
    <w:rsid w:val="004C57CB"/>
    <w:rsid w:val="004C592D"/>
    <w:rsid w:val="004C5DD4"/>
    <w:rsid w:val="004C6751"/>
    <w:rsid w:val="004C690E"/>
    <w:rsid w:val="004C7930"/>
    <w:rsid w:val="004C7A63"/>
    <w:rsid w:val="004C7C56"/>
    <w:rsid w:val="004D022A"/>
    <w:rsid w:val="004D07F3"/>
    <w:rsid w:val="004D0994"/>
    <w:rsid w:val="004D12AF"/>
    <w:rsid w:val="004D1371"/>
    <w:rsid w:val="004D17E6"/>
    <w:rsid w:val="004D306D"/>
    <w:rsid w:val="004D4A6B"/>
    <w:rsid w:val="004D596B"/>
    <w:rsid w:val="004D6E87"/>
    <w:rsid w:val="004D7A04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463F"/>
    <w:rsid w:val="004E4E5A"/>
    <w:rsid w:val="004E51FB"/>
    <w:rsid w:val="004E54E1"/>
    <w:rsid w:val="004E5D0F"/>
    <w:rsid w:val="004E65EF"/>
    <w:rsid w:val="004E6EEF"/>
    <w:rsid w:val="004E6EFD"/>
    <w:rsid w:val="004E7066"/>
    <w:rsid w:val="004E70D2"/>
    <w:rsid w:val="004E7421"/>
    <w:rsid w:val="004E7926"/>
    <w:rsid w:val="004E7FCA"/>
    <w:rsid w:val="004F1472"/>
    <w:rsid w:val="004F14F9"/>
    <w:rsid w:val="004F1C5D"/>
    <w:rsid w:val="004F1D4D"/>
    <w:rsid w:val="004F1FD4"/>
    <w:rsid w:val="004F2020"/>
    <w:rsid w:val="004F28FB"/>
    <w:rsid w:val="004F2A24"/>
    <w:rsid w:val="004F396C"/>
    <w:rsid w:val="004F54C1"/>
    <w:rsid w:val="004F5CC3"/>
    <w:rsid w:val="004F5F2A"/>
    <w:rsid w:val="004F648F"/>
    <w:rsid w:val="00500D13"/>
    <w:rsid w:val="005031F3"/>
    <w:rsid w:val="005034FB"/>
    <w:rsid w:val="00503614"/>
    <w:rsid w:val="00503633"/>
    <w:rsid w:val="00503A54"/>
    <w:rsid w:val="00503F45"/>
    <w:rsid w:val="005044F5"/>
    <w:rsid w:val="005054E2"/>
    <w:rsid w:val="005055EC"/>
    <w:rsid w:val="00506A66"/>
    <w:rsid w:val="00506C85"/>
    <w:rsid w:val="005072D0"/>
    <w:rsid w:val="005074D3"/>
    <w:rsid w:val="005079AA"/>
    <w:rsid w:val="005101A4"/>
    <w:rsid w:val="0051084C"/>
    <w:rsid w:val="005111B8"/>
    <w:rsid w:val="005112AB"/>
    <w:rsid w:val="0051259B"/>
    <w:rsid w:val="005127E3"/>
    <w:rsid w:val="00512EA2"/>
    <w:rsid w:val="00513054"/>
    <w:rsid w:val="00513E2A"/>
    <w:rsid w:val="005140F9"/>
    <w:rsid w:val="005143C4"/>
    <w:rsid w:val="005144E7"/>
    <w:rsid w:val="005155C9"/>
    <w:rsid w:val="00515BA7"/>
    <w:rsid w:val="00515DA9"/>
    <w:rsid w:val="00516077"/>
    <w:rsid w:val="00516508"/>
    <w:rsid w:val="00517992"/>
    <w:rsid w:val="005203AD"/>
    <w:rsid w:val="00520964"/>
    <w:rsid w:val="00520AD4"/>
    <w:rsid w:val="00521A85"/>
    <w:rsid w:val="00521BE8"/>
    <w:rsid w:val="00521EEC"/>
    <w:rsid w:val="0052297B"/>
    <w:rsid w:val="00522D6D"/>
    <w:rsid w:val="00524C50"/>
    <w:rsid w:val="005268E1"/>
    <w:rsid w:val="00527277"/>
    <w:rsid w:val="005301EE"/>
    <w:rsid w:val="00530480"/>
    <w:rsid w:val="00531281"/>
    <w:rsid w:val="00531439"/>
    <w:rsid w:val="005315DD"/>
    <w:rsid w:val="00531D7D"/>
    <w:rsid w:val="0053230E"/>
    <w:rsid w:val="005324D1"/>
    <w:rsid w:val="005338F5"/>
    <w:rsid w:val="00534139"/>
    <w:rsid w:val="005343BA"/>
    <w:rsid w:val="00535198"/>
    <w:rsid w:val="00535CC6"/>
    <w:rsid w:val="00536299"/>
    <w:rsid w:val="00536A6E"/>
    <w:rsid w:val="00536CCB"/>
    <w:rsid w:val="00536F35"/>
    <w:rsid w:val="00537395"/>
    <w:rsid w:val="00537509"/>
    <w:rsid w:val="00537FED"/>
    <w:rsid w:val="00540C26"/>
    <w:rsid w:val="005414A4"/>
    <w:rsid w:val="00542410"/>
    <w:rsid w:val="00542ADC"/>
    <w:rsid w:val="00542B68"/>
    <w:rsid w:val="00543223"/>
    <w:rsid w:val="0054336E"/>
    <w:rsid w:val="0054380E"/>
    <w:rsid w:val="0054511A"/>
    <w:rsid w:val="00545775"/>
    <w:rsid w:val="00546832"/>
    <w:rsid w:val="005469DB"/>
    <w:rsid w:val="00546D2D"/>
    <w:rsid w:val="00546E26"/>
    <w:rsid w:val="0054734B"/>
    <w:rsid w:val="005473DA"/>
    <w:rsid w:val="005477DB"/>
    <w:rsid w:val="0054793B"/>
    <w:rsid w:val="00547D23"/>
    <w:rsid w:val="005502A5"/>
    <w:rsid w:val="005503A4"/>
    <w:rsid w:val="005509BA"/>
    <w:rsid w:val="00551110"/>
    <w:rsid w:val="00552184"/>
    <w:rsid w:val="005524D2"/>
    <w:rsid w:val="00552AA3"/>
    <w:rsid w:val="00552C5F"/>
    <w:rsid w:val="00554406"/>
    <w:rsid w:val="0055544D"/>
    <w:rsid w:val="00555DE9"/>
    <w:rsid w:val="005562B7"/>
    <w:rsid w:val="0055695E"/>
    <w:rsid w:val="00556EFC"/>
    <w:rsid w:val="00557200"/>
    <w:rsid w:val="00557A5F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5B4B"/>
    <w:rsid w:val="00565C8D"/>
    <w:rsid w:val="00566229"/>
    <w:rsid w:val="0056687D"/>
    <w:rsid w:val="005668DD"/>
    <w:rsid w:val="00566DF9"/>
    <w:rsid w:val="005672E7"/>
    <w:rsid w:val="00567577"/>
    <w:rsid w:val="0057098A"/>
    <w:rsid w:val="005721BE"/>
    <w:rsid w:val="00572958"/>
    <w:rsid w:val="00572C21"/>
    <w:rsid w:val="005733E1"/>
    <w:rsid w:val="00573DA4"/>
    <w:rsid w:val="005750E0"/>
    <w:rsid w:val="00576593"/>
    <w:rsid w:val="005766FD"/>
    <w:rsid w:val="00576865"/>
    <w:rsid w:val="005772E8"/>
    <w:rsid w:val="00580BC4"/>
    <w:rsid w:val="00580CE0"/>
    <w:rsid w:val="00581402"/>
    <w:rsid w:val="005816AE"/>
    <w:rsid w:val="00581A05"/>
    <w:rsid w:val="00581AE2"/>
    <w:rsid w:val="00581F14"/>
    <w:rsid w:val="00582CAB"/>
    <w:rsid w:val="0058538E"/>
    <w:rsid w:val="00585BB6"/>
    <w:rsid w:val="0058639D"/>
    <w:rsid w:val="00587265"/>
    <w:rsid w:val="00587836"/>
    <w:rsid w:val="00587FC9"/>
    <w:rsid w:val="0059064C"/>
    <w:rsid w:val="0059136D"/>
    <w:rsid w:val="00591BD5"/>
    <w:rsid w:val="00591D24"/>
    <w:rsid w:val="005921EF"/>
    <w:rsid w:val="005921FE"/>
    <w:rsid w:val="00592509"/>
    <w:rsid w:val="0059288F"/>
    <w:rsid w:val="00593807"/>
    <w:rsid w:val="005938C0"/>
    <w:rsid w:val="005938DE"/>
    <w:rsid w:val="005954C0"/>
    <w:rsid w:val="005957AE"/>
    <w:rsid w:val="005962B1"/>
    <w:rsid w:val="005966DD"/>
    <w:rsid w:val="00596DFA"/>
    <w:rsid w:val="00597155"/>
    <w:rsid w:val="00597516"/>
    <w:rsid w:val="00597E56"/>
    <w:rsid w:val="00597F1B"/>
    <w:rsid w:val="005A0037"/>
    <w:rsid w:val="005A01D5"/>
    <w:rsid w:val="005A02A7"/>
    <w:rsid w:val="005A0597"/>
    <w:rsid w:val="005A1757"/>
    <w:rsid w:val="005A1EA2"/>
    <w:rsid w:val="005A2352"/>
    <w:rsid w:val="005A2731"/>
    <w:rsid w:val="005A2B1B"/>
    <w:rsid w:val="005A2CE6"/>
    <w:rsid w:val="005A2E50"/>
    <w:rsid w:val="005A3384"/>
    <w:rsid w:val="005A4B0A"/>
    <w:rsid w:val="005A50A6"/>
    <w:rsid w:val="005A5C07"/>
    <w:rsid w:val="005A6B17"/>
    <w:rsid w:val="005A7440"/>
    <w:rsid w:val="005A7655"/>
    <w:rsid w:val="005A786F"/>
    <w:rsid w:val="005A7F18"/>
    <w:rsid w:val="005B1CEA"/>
    <w:rsid w:val="005B1F0D"/>
    <w:rsid w:val="005B3370"/>
    <w:rsid w:val="005B3A0B"/>
    <w:rsid w:val="005B40B7"/>
    <w:rsid w:val="005B40D7"/>
    <w:rsid w:val="005B4181"/>
    <w:rsid w:val="005B4F2E"/>
    <w:rsid w:val="005B52D2"/>
    <w:rsid w:val="005B59CA"/>
    <w:rsid w:val="005B6441"/>
    <w:rsid w:val="005B68A0"/>
    <w:rsid w:val="005B7ACE"/>
    <w:rsid w:val="005C04E9"/>
    <w:rsid w:val="005C192F"/>
    <w:rsid w:val="005C2EA2"/>
    <w:rsid w:val="005C3F0F"/>
    <w:rsid w:val="005C4FA8"/>
    <w:rsid w:val="005C5207"/>
    <w:rsid w:val="005C5613"/>
    <w:rsid w:val="005C5B9A"/>
    <w:rsid w:val="005C650E"/>
    <w:rsid w:val="005C670F"/>
    <w:rsid w:val="005C6E28"/>
    <w:rsid w:val="005C741E"/>
    <w:rsid w:val="005D0DB6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6A77"/>
    <w:rsid w:val="005D75F8"/>
    <w:rsid w:val="005E060D"/>
    <w:rsid w:val="005E1151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472"/>
    <w:rsid w:val="005E7538"/>
    <w:rsid w:val="005E7CFD"/>
    <w:rsid w:val="005F0583"/>
    <w:rsid w:val="005F0D35"/>
    <w:rsid w:val="005F1774"/>
    <w:rsid w:val="005F1794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4D9"/>
    <w:rsid w:val="005F67B9"/>
    <w:rsid w:val="005F6950"/>
    <w:rsid w:val="005F6D17"/>
    <w:rsid w:val="005F7060"/>
    <w:rsid w:val="005F75E0"/>
    <w:rsid w:val="005F79B5"/>
    <w:rsid w:val="00601332"/>
    <w:rsid w:val="00601FD8"/>
    <w:rsid w:val="0060203F"/>
    <w:rsid w:val="00602FBC"/>
    <w:rsid w:val="00603A94"/>
    <w:rsid w:val="00603F59"/>
    <w:rsid w:val="006048F9"/>
    <w:rsid w:val="00604AEE"/>
    <w:rsid w:val="00605C67"/>
    <w:rsid w:val="006060A9"/>
    <w:rsid w:val="00607173"/>
    <w:rsid w:val="0060765E"/>
    <w:rsid w:val="00607B5B"/>
    <w:rsid w:val="00607BB0"/>
    <w:rsid w:val="00610793"/>
    <w:rsid w:val="00610831"/>
    <w:rsid w:val="00610844"/>
    <w:rsid w:val="00611277"/>
    <w:rsid w:val="00611822"/>
    <w:rsid w:val="0061219E"/>
    <w:rsid w:val="006127A2"/>
    <w:rsid w:val="006127D9"/>
    <w:rsid w:val="00612847"/>
    <w:rsid w:val="00612898"/>
    <w:rsid w:val="00612B9D"/>
    <w:rsid w:val="00612E01"/>
    <w:rsid w:val="00613380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8CB"/>
    <w:rsid w:val="00617CC5"/>
    <w:rsid w:val="00617F9C"/>
    <w:rsid w:val="0062030B"/>
    <w:rsid w:val="00620ACD"/>
    <w:rsid w:val="00620BD6"/>
    <w:rsid w:val="006220AE"/>
    <w:rsid w:val="006220D8"/>
    <w:rsid w:val="006225AA"/>
    <w:rsid w:val="006235CE"/>
    <w:rsid w:val="00623690"/>
    <w:rsid w:val="00624434"/>
    <w:rsid w:val="00624DAE"/>
    <w:rsid w:val="006266E8"/>
    <w:rsid w:val="00626C6B"/>
    <w:rsid w:val="00627099"/>
    <w:rsid w:val="00630419"/>
    <w:rsid w:val="00631267"/>
    <w:rsid w:val="00632994"/>
    <w:rsid w:val="00632D0B"/>
    <w:rsid w:val="006330B2"/>
    <w:rsid w:val="006330F4"/>
    <w:rsid w:val="00633790"/>
    <w:rsid w:val="006350EA"/>
    <w:rsid w:val="006352A1"/>
    <w:rsid w:val="0063558C"/>
    <w:rsid w:val="006356C0"/>
    <w:rsid w:val="0063685E"/>
    <w:rsid w:val="00637033"/>
    <w:rsid w:val="006372D8"/>
    <w:rsid w:val="006411E3"/>
    <w:rsid w:val="006415CE"/>
    <w:rsid w:val="006419D4"/>
    <w:rsid w:val="00642989"/>
    <w:rsid w:val="00642FA1"/>
    <w:rsid w:val="00643701"/>
    <w:rsid w:val="00644AE6"/>
    <w:rsid w:val="00644C7C"/>
    <w:rsid w:val="00644E8B"/>
    <w:rsid w:val="006462AA"/>
    <w:rsid w:val="00650EDA"/>
    <w:rsid w:val="006512CA"/>
    <w:rsid w:val="00651EA7"/>
    <w:rsid w:val="00652470"/>
    <w:rsid w:val="006524E2"/>
    <w:rsid w:val="0065281C"/>
    <w:rsid w:val="0065328E"/>
    <w:rsid w:val="00653581"/>
    <w:rsid w:val="00654621"/>
    <w:rsid w:val="00656AA6"/>
    <w:rsid w:val="00656E07"/>
    <w:rsid w:val="006601BA"/>
    <w:rsid w:val="00660373"/>
    <w:rsid w:val="00660762"/>
    <w:rsid w:val="00660801"/>
    <w:rsid w:val="00661AA9"/>
    <w:rsid w:val="00662EDA"/>
    <w:rsid w:val="006633BF"/>
    <w:rsid w:val="00663CE6"/>
    <w:rsid w:val="00663F15"/>
    <w:rsid w:val="0066449A"/>
    <w:rsid w:val="0066530D"/>
    <w:rsid w:val="00665FFC"/>
    <w:rsid w:val="0066648A"/>
    <w:rsid w:val="00666AA3"/>
    <w:rsid w:val="0066708E"/>
    <w:rsid w:val="006674E3"/>
    <w:rsid w:val="006709F3"/>
    <w:rsid w:val="0067155C"/>
    <w:rsid w:val="00671FF2"/>
    <w:rsid w:val="006726E6"/>
    <w:rsid w:val="00672A7D"/>
    <w:rsid w:val="00672F47"/>
    <w:rsid w:val="006730B9"/>
    <w:rsid w:val="00673DEC"/>
    <w:rsid w:val="00674140"/>
    <w:rsid w:val="00674B7C"/>
    <w:rsid w:val="00675964"/>
    <w:rsid w:val="006760FE"/>
    <w:rsid w:val="006761AB"/>
    <w:rsid w:val="0067706B"/>
    <w:rsid w:val="0067734B"/>
    <w:rsid w:val="0067775F"/>
    <w:rsid w:val="00677B5F"/>
    <w:rsid w:val="00677DBB"/>
    <w:rsid w:val="00677DEC"/>
    <w:rsid w:val="00680319"/>
    <w:rsid w:val="006807CE"/>
    <w:rsid w:val="00680CDA"/>
    <w:rsid w:val="0068130C"/>
    <w:rsid w:val="00683F84"/>
    <w:rsid w:val="00684509"/>
    <w:rsid w:val="00685343"/>
    <w:rsid w:val="00685C7E"/>
    <w:rsid w:val="006860B5"/>
    <w:rsid w:val="0068654E"/>
    <w:rsid w:val="006867F8"/>
    <w:rsid w:val="00687A2C"/>
    <w:rsid w:val="006907D6"/>
    <w:rsid w:val="0069140D"/>
    <w:rsid w:val="00691584"/>
    <w:rsid w:val="00691A82"/>
    <w:rsid w:val="00692009"/>
    <w:rsid w:val="00694223"/>
    <w:rsid w:val="0069471E"/>
    <w:rsid w:val="006955F4"/>
    <w:rsid w:val="00695EF0"/>
    <w:rsid w:val="00695FF2"/>
    <w:rsid w:val="0069609C"/>
    <w:rsid w:val="006963AC"/>
    <w:rsid w:val="00697718"/>
    <w:rsid w:val="0069784E"/>
    <w:rsid w:val="00697ABC"/>
    <w:rsid w:val="00697BA7"/>
    <w:rsid w:val="006A03A9"/>
    <w:rsid w:val="006A1F67"/>
    <w:rsid w:val="006A2316"/>
    <w:rsid w:val="006A265F"/>
    <w:rsid w:val="006A2A38"/>
    <w:rsid w:val="006A2E0A"/>
    <w:rsid w:val="006A2F77"/>
    <w:rsid w:val="006A3BAE"/>
    <w:rsid w:val="006A4D30"/>
    <w:rsid w:val="006A4EA1"/>
    <w:rsid w:val="006A5099"/>
    <w:rsid w:val="006A510F"/>
    <w:rsid w:val="006A54BA"/>
    <w:rsid w:val="006A5605"/>
    <w:rsid w:val="006A5F60"/>
    <w:rsid w:val="006A678D"/>
    <w:rsid w:val="006B0F1B"/>
    <w:rsid w:val="006B0F40"/>
    <w:rsid w:val="006B15B5"/>
    <w:rsid w:val="006B17BF"/>
    <w:rsid w:val="006B18E3"/>
    <w:rsid w:val="006B1EFD"/>
    <w:rsid w:val="006B283A"/>
    <w:rsid w:val="006B289C"/>
    <w:rsid w:val="006B2902"/>
    <w:rsid w:val="006B2AE0"/>
    <w:rsid w:val="006B2D2B"/>
    <w:rsid w:val="006B3164"/>
    <w:rsid w:val="006B3DEC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271"/>
    <w:rsid w:val="006C01C0"/>
    <w:rsid w:val="006C18EA"/>
    <w:rsid w:val="006C34E3"/>
    <w:rsid w:val="006C3674"/>
    <w:rsid w:val="006C3FF0"/>
    <w:rsid w:val="006C40DB"/>
    <w:rsid w:val="006C5263"/>
    <w:rsid w:val="006C6A7D"/>
    <w:rsid w:val="006C7266"/>
    <w:rsid w:val="006C7738"/>
    <w:rsid w:val="006C7F44"/>
    <w:rsid w:val="006D0A37"/>
    <w:rsid w:val="006D183F"/>
    <w:rsid w:val="006D1A97"/>
    <w:rsid w:val="006D25CE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51FE"/>
    <w:rsid w:val="006E52DA"/>
    <w:rsid w:val="006E5B04"/>
    <w:rsid w:val="006E6643"/>
    <w:rsid w:val="006E67D5"/>
    <w:rsid w:val="006E6A1C"/>
    <w:rsid w:val="006E6D2E"/>
    <w:rsid w:val="006E6E48"/>
    <w:rsid w:val="006E7D10"/>
    <w:rsid w:val="006F03F9"/>
    <w:rsid w:val="006F045B"/>
    <w:rsid w:val="006F11B3"/>
    <w:rsid w:val="006F2502"/>
    <w:rsid w:val="006F2E15"/>
    <w:rsid w:val="006F35EA"/>
    <w:rsid w:val="006F5CEF"/>
    <w:rsid w:val="006F6C3B"/>
    <w:rsid w:val="006F721B"/>
    <w:rsid w:val="0070047A"/>
    <w:rsid w:val="007004CC"/>
    <w:rsid w:val="00700852"/>
    <w:rsid w:val="00700C6E"/>
    <w:rsid w:val="00701074"/>
    <w:rsid w:val="0070192A"/>
    <w:rsid w:val="00702172"/>
    <w:rsid w:val="00702DF7"/>
    <w:rsid w:val="00703BA3"/>
    <w:rsid w:val="00704489"/>
    <w:rsid w:val="007044C1"/>
    <w:rsid w:val="00704659"/>
    <w:rsid w:val="00704B0D"/>
    <w:rsid w:val="00705E80"/>
    <w:rsid w:val="007063A3"/>
    <w:rsid w:val="00706C67"/>
    <w:rsid w:val="00707062"/>
    <w:rsid w:val="007079F5"/>
    <w:rsid w:val="00707FFB"/>
    <w:rsid w:val="00710809"/>
    <w:rsid w:val="00710FFA"/>
    <w:rsid w:val="00711BFE"/>
    <w:rsid w:val="00712E57"/>
    <w:rsid w:val="00713147"/>
    <w:rsid w:val="007133A6"/>
    <w:rsid w:val="0071386B"/>
    <w:rsid w:val="00713911"/>
    <w:rsid w:val="00714B8F"/>
    <w:rsid w:val="0071516E"/>
    <w:rsid w:val="007154BA"/>
    <w:rsid w:val="00715511"/>
    <w:rsid w:val="0071586F"/>
    <w:rsid w:val="0071656D"/>
    <w:rsid w:val="007167DA"/>
    <w:rsid w:val="00717063"/>
    <w:rsid w:val="00717AAB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0E0"/>
    <w:rsid w:val="00724207"/>
    <w:rsid w:val="007247D8"/>
    <w:rsid w:val="00725457"/>
    <w:rsid w:val="00725491"/>
    <w:rsid w:val="007257C6"/>
    <w:rsid w:val="00725F47"/>
    <w:rsid w:val="007267B2"/>
    <w:rsid w:val="007277C7"/>
    <w:rsid w:val="00727927"/>
    <w:rsid w:val="00730E87"/>
    <w:rsid w:val="007317B5"/>
    <w:rsid w:val="00732C50"/>
    <w:rsid w:val="00733529"/>
    <w:rsid w:val="00733A92"/>
    <w:rsid w:val="00733D60"/>
    <w:rsid w:val="00733D79"/>
    <w:rsid w:val="00734065"/>
    <w:rsid w:val="007343AA"/>
    <w:rsid w:val="00734630"/>
    <w:rsid w:val="00734755"/>
    <w:rsid w:val="00734E63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A4D"/>
    <w:rsid w:val="00753055"/>
    <w:rsid w:val="00753AE2"/>
    <w:rsid w:val="0075408C"/>
    <w:rsid w:val="007542DE"/>
    <w:rsid w:val="00754961"/>
    <w:rsid w:val="00754C93"/>
    <w:rsid w:val="00755A71"/>
    <w:rsid w:val="0075604F"/>
    <w:rsid w:val="007567F7"/>
    <w:rsid w:val="0075700F"/>
    <w:rsid w:val="0075781C"/>
    <w:rsid w:val="00757D15"/>
    <w:rsid w:val="00757F27"/>
    <w:rsid w:val="00757F70"/>
    <w:rsid w:val="00760A71"/>
    <w:rsid w:val="00760FF2"/>
    <w:rsid w:val="0076131D"/>
    <w:rsid w:val="007613D6"/>
    <w:rsid w:val="00761719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958"/>
    <w:rsid w:val="00765C24"/>
    <w:rsid w:val="00766049"/>
    <w:rsid w:val="007664EC"/>
    <w:rsid w:val="00767B0D"/>
    <w:rsid w:val="00767FB7"/>
    <w:rsid w:val="0077010C"/>
    <w:rsid w:val="007702E5"/>
    <w:rsid w:val="007706AA"/>
    <w:rsid w:val="007711C2"/>
    <w:rsid w:val="0077146E"/>
    <w:rsid w:val="00771A0E"/>
    <w:rsid w:val="00771F5D"/>
    <w:rsid w:val="00772B21"/>
    <w:rsid w:val="007736DD"/>
    <w:rsid w:val="007745A2"/>
    <w:rsid w:val="0077469B"/>
    <w:rsid w:val="00774875"/>
    <w:rsid w:val="007752AC"/>
    <w:rsid w:val="00775EA3"/>
    <w:rsid w:val="00776312"/>
    <w:rsid w:val="00776EE4"/>
    <w:rsid w:val="00780650"/>
    <w:rsid w:val="00781980"/>
    <w:rsid w:val="00781F05"/>
    <w:rsid w:val="007822BC"/>
    <w:rsid w:val="00782872"/>
    <w:rsid w:val="0078311C"/>
    <w:rsid w:val="00783171"/>
    <w:rsid w:val="007832C9"/>
    <w:rsid w:val="00784704"/>
    <w:rsid w:val="0078486B"/>
    <w:rsid w:val="00785D0B"/>
    <w:rsid w:val="0078614C"/>
    <w:rsid w:val="007863A0"/>
    <w:rsid w:val="007870CC"/>
    <w:rsid w:val="007901B8"/>
    <w:rsid w:val="00790DD9"/>
    <w:rsid w:val="007912B9"/>
    <w:rsid w:val="00791FF5"/>
    <w:rsid w:val="007921B9"/>
    <w:rsid w:val="0079235C"/>
    <w:rsid w:val="00792B0B"/>
    <w:rsid w:val="007934AD"/>
    <w:rsid w:val="0079354D"/>
    <w:rsid w:val="007938AB"/>
    <w:rsid w:val="00794FBF"/>
    <w:rsid w:val="007951FD"/>
    <w:rsid w:val="007967D4"/>
    <w:rsid w:val="007970F3"/>
    <w:rsid w:val="0079753E"/>
    <w:rsid w:val="007A0D4D"/>
    <w:rsid w:val="007A0FF8"/>
    <w:rsid w:val="007A178F"/>
    <w:rsid w:val="007A26E2"/>
    <w:rsid w:val="007A29D0"/>
    <w:rsid w:val="007A341A"/>
    <w:rsid w:val="007A369B"/>
    <w:rsid w:val="007A3CE7"/>
    <w:rsid w:val="007A3DD0"/>
    <w:rsid w:val="007A453A"/>
    <w:rsid w:val="007A4D52"/>
    <w:rsid w:val="007A57B7"/>
    <w:rsid w:val="007A61EA"/>
    <w:rsid w:val="007A6374"/>
    <w:rsid w:val="007A6D50"/>
    <w:rsid w:val="007A706E"/>
    <w:rsid w:val="007A7845"/>
    <w:rsid w:val="007B00CC"/>
    <w:rsid w:val="007B17C8"/>
    <w:rsid w:val="007B186F"/>
    <w:rsid w:val="007B19CB"/>
    <w:rsid w:val="007B3464"/>
    <w:rsid w:val="007B3F3B"/>
    <w:rsid w:val="007B46C0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B7A4D"/>
    <w:rsid w:val="007C0612"/>
    <w:rsid w:val="007C0673"/>
    <w:rsid w:val="007C1244"/>
    <w:rsid w:val="007C1B63"/>
    <w:rsid w:val="007C2707"/>
    <w:rsid w:val="007C2B8B"/>
    <w:rsid w:val="007C3623"/>
    <w:rsid w:val="007C36A1"/>
    <w:rsid w:val="007C4351"/>
    <w:rsid w:val="007C49FC"/>
    <w:rsid w:val="007C62C6"/>
    <w:rsid w:val="007C647F"/>
    <w:rsid w:val="007C66B2"/>
    <w:rsid w:val="007C676C"/>
    <w:rsid w:val="007C6898"/>
    <w:rsid w:val="007C74F9"/>
    <w:rsid w:val="007D0435"/>
    <w:rsid w:val="007D0A91"/>
    <w:rsid w:val="007D11D9"/>
    <w:rsid w:val="007D136D"/>
    <w:rsid w:val="007D2817"/>
    <w:rsid w:val="007D324F"/>
    <w:rsid w:val="007D3306"/>
    <w:rsid w:val="007D33C5"/>
    <w:rsid w:val="007D3918"/>
    <w:rsid w:val="007D3E26"/>
    <w:rsid w:val="007D3FEE"/>
    <w:rsid w:val="007D447D"/>
    <w:rsid w:val="007D540D"/>
    <w:rsid w:val="007D5869"/>
    <w:rsid w:val="007D5BF1"/>
    <w:rsid w:val="007D6255"/>
    <w:rsid w:val="007D6A80"/>
    <w:rsid w:val="007D6B86"/>
    <w:rsid w:val="007D7376"/>
    <w:rsid w:val="007D774A"/>
    <w:rsid w:val="007D7B61"/>
    <w:rsid w:val="007D7E84"/>
    <w:rsid w:val="007E052C"/>
    <w:rsid w:val="007E1065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AF8"/>
    <w:rsid w:val="007E6DF0"/>
    <w:rsid w:val="007E6E8C"/>
    <w:rsid w:val="007E7102"/>
    <w:rsid w:val="007E793B"/>
    <w:rsid w:val="007E7C99"/>
    <w:rsid w:val="007F004B"/>
    <w:rsid w:val="007F07F5"/>
    <w:rsid w:val="007F0884"/>
    <w:rsid w:val="007F1B2D"/>
    <w:rsid w:val="007F1CC3"/>
    <w:rsid w:val="007F28C5"/>
    <w:rsid w:val="007F2D8E"/>
    <w:rsid w:val="007F336A"/>
    <w:rsid w:val="007F34EC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3FE"/>
    <w:rsid w:val="00801B19"/>
    <w:rsid w:val="00801BC0"/>
    <w:rsid w:val="00801EFC"/>
    <w:rsid w:val="00802115"/>
    <w:rsid w:val="00802767"/>
    <w:rsid w:val="00802810"/>
    <w:rsid w:val="0080290E"/>
    <w:rsid w:val="00802A60"/>
    <w:rsid w:val="00803A1C"/>
    <w:rsid w:val="00804141"/>
    <w:rsid w:val="008049B8"/>
    <w:rsid w:val="008062AD"/>
    <w:rsid w:val="00810567"/>
    <w:rsid w:val="008105DA"/>
    <w:rsid w:val="008108E0"/>
    <w:rsid w:val="00810B38"/>
    <w:rsid w:val="00810C47"/>
    <w:rsid w:val="00810E47"/>
    <w:rsid w:val="0081107E"/>
    <w:rsid w:val="008111D4"/>
    <w:rsid w:val="0081177A"/>
    <w:rsid w:val="008140FE"/>
    <w:rsid w:val="0081444A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3F0A"/>
    <w:rsid w:val="00823F99"/>
    <w:rsid w:val="0082421E"/>
    <w:rsid w:val="008259FD"/>
    <w:rsid w:val="00825D8F"/>
    <w:rsid w:val="00825E07"/>
    <w:rsid w:val="008274B9"/>
    <w:rsid w:val="00827867"/>
    <w:rsid w:val="00830E6B"/>
    <w:rsid w:val="00831A60"/>
    <w:rsid w:val="00831CF0"/>
    <w:rsid w:val="00831E74"/>
    <w:rsid w:val="008321AA"/>
    <w:rsid w:val="008322D5"/>
    <w:rsid w:val="00832B66"/>
    <w:rsid w:val="00833114"/>
    <w:rsid w:val="008331C7"/>
    <w:rsid w:val="008333E7"/>
    <w:rsid w:val="008337E3"/>
    <w:rsid w:val="00833D73"/>
    <w:rsid w:val="00833E27"/>
    <w:rsid w:val="00833FC3"/>
    <w:rsid w:val="00833FFF"/>
    <w:rsid w:val="008345D9"/>
    <w:rsid w:val="00834812"/>
    <w:rsid w:val="00834B23"/>
    <w:rsid w:val="00834DF9"/>
    <w:rsid w:val="0083559A"/>
    <w:rsid w:val="00835F22"/>
    <w:rsid w:val="00836135"/>
    <w:rsid w:val="00836367"/>
    <w:rsid w:val="00836F85"/>
    <w:rsid w:val="008379A5"/>
    <w:rsid w:val="00837C4F"/>
    <w:rsid w:val="00840747"/>
    <w:rsid w:val="008409D8"/>
    <w:rsid w:val="00840FB9"/>
    <w:rsid w:val="00841A6C"/>
    <w:rsid w:val="0084206F"/>
    <w:rsid w:val="0084279D"/>
    <w:rsid w:val="00842AFA"/>
    <w:rsid w:val="00842FEE"/>
    <w:rsid w:val="00843145"/>
    <w:rsid w:val="00843740"/>
    <w:rsid w:val="008444F6"/>
    <w:rsid w:val="008445E0"/>
    <w:rsid w:val="008449CC"/>
    <w:rsid w:val="008450BD"/>
    <w:rsid w:val="0084529C"/>
    <w:rsid w:val="00845503"/>
    <w:rsid w:val="00845927"/>
    <w:rsid w:val="0084592C"/>
    <w:rsid w:val="00845D69"/>
    <w:rsid w:val="00845FCB"/>
    <w:rsid w:val="00846248"/>
    <w:rsid w:val="008469E7"/>
    <w:rsid w:val="00846D0E"/>
    <w:rsid w:val="008470C2"/>
    <w:rsid w:val="00847E73"/>
    <w:rsid w:val="00850BAF"/>
    <w:rsid w:val="00851D80"/>
    <w:rsid w:val="00852F78"/>
    <w:rsid w:val="00853AAF"/>
    <w:rsid w:val="00854EC3"/>
    <w:rsid w:val="008552BC"/>
    <w:rsid w:val="0085605D"/>
    <w:rsid w:val="008563B9"/>
    <w:rsid w:val="00857DF1"/>
    <w:rsid w:val="00860122"/>
    <w:rsid w:val="00860328"/>
    <w:rsid w:val="00860AA1"/>
    <w:rsid w:val="00860CF7"/>
    <w:rsid w:val="00861183"/>
    <w:rsid w:val="00861845"/>
    <w:rsid w:val="008620BF"/>
    <w:rsid w:val="00862976"/>
    <w:rsid w:val="00862991"/>
    <w:rsid w:val="00862C55"/>
    <w:rsid w:val="00863434"/>
    <w:rsid w:val="0086382C"/>
    <w:rsid w:val="00863B03"/>
    <w:rsid w:val="00864027"/>
    <w:rsid w:val="0086431B"/>
    <w:rsid w:val="00864B87"/>
    <w:rsid w:val="00864C58"/>
    <w:rsid w:val="00865CBF"/>
    <w:rsid w:val="008662B6"/>
    <w:rsid w:val="00866336"/>
    <w:rsid w:val="0086737A"/>
    <w:rsid w:val="00867B20"/>
    <w:rsid w:val="00867C7C"/>
    <w:rsid w:val="00867D17"/>
    <w:rsid w:val="00870959"/>
    <w:rsid w:val="00871401"/>
    <w:rsid w:val="0087236A"/>
    <w:rsid w:val="00872409"/>
    <w:rsid w:val="00872F15"/>
    <w:rsid w:val="00872F36"/>
    <w:rsid w:val="00874323"/>
    <w:rsid w:val="00875562"/>
    <w:rsid w:val="008758BC"/>
    <w:rsid w:val="00876DE3"/>
    <w:rsid w:val="008770A2"/>
    <w:rsid w:val="00877376"/>
    <w:rsid w:val="00881193"/>
    <w:rsid w:val="008816EF"/>
    <w:rsid w:val="00881829"/>
    <w:rsid w:val="00881904"/>
    <w:rsid w:val="00881CF1"/>
    <w:rsid w:val="008826B8"/>
    <w:rsid w:val="008841B0"/>
    <w:rsid w:val="008842BF"/>
    <w:rsid w:val="0088481E"/>
    <w:rsid w:val="0088533C"/>
    <w:rsid w:val="00885AEC"/>
    <w:rsid w:val="00885AFA"/>
    <w:rsid w:val="00886012"/>
    <w:rsid w:val="008867B2"/>
    <w:rsid w:val="00886C73"/>
    <w:rsid w:val="008871B2"/>
    <w:rsid w:val="008904A1"/>
    <w:rsid w:val="00890D88"/>
    <w:rsid w:val="008927A8"/>
    <w:rsid w:val="0089287A"/>
    <w:rsid w:val="00893343"/>
    <w:rsid w:val="00894160"/>
    <w:rsid w:val="00894AFE"/>
    <w:rsid w:val="00894FB2"/>
    <w:rsid w:val="008955EC"/>
    <w:rsid w:val="00895FBA"/>
    <w:rsid w:val="00896199"/>
    <w:rsid w:val="00896F50"/>
    <w:rsid w:val="00897228"/>
    <w:rsid w:val="008972C3"/>
    <w:rsid w:val="0089767A"/>
    <w:rsid w:val="008979F8"/>
    <w:rsid w:val="00897A30"/>
    <w:rsid w:val="00897A47"/>
    <w:rsid w:val="008A155D"/>
    <w:rsid w:val="008A18DD"/>
    <w:rsid w:val="008A209E"/>
    <w:rsid w:val="008A2242"/>
    <w:rsid w:val="008A2243"/>
    <w:rsid w:val="008A2E3D"/>
    <w:rsid w:val="008A303E"/>
    <w:rsid w:val="008A3060"/>
    <w:rsid w:val="008A38A4"/>
    <w:rsid w:val="008A3FDA"/>
    <w:rsid w:val="008A49C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F9F"/>
    <w:rsid w:val="008B202B"/>
    <w:rsid w:val="008B397F"/>
    <w:rsid w:val="008B4001"/>
    <w:rsid w:val="008B4161"/>
    <w:rsid w:val="008B41A7"/>
    <w:rsid w:val="008B5C43"/>
    <w:rsid w:val="008B5ECA"/>
    <w:rsid w:val="008B60B4"/>
    <w:rsid w:val="008B6897"/>
    <w:rsid w:val="008B773B"/>
    <w:rsid w:val="008B7776"/>
    <w:rsid w:val="008C0DCE"/>
    <w:rsid w:val="008C1213"/>
    <w:rsid w:val="008C1A1A"/>
    <w:rsid w:val="008C2188"/>
    <w:rsid w:val="008C2385"/>
    <w:rsid w:val="008C3628"/>
    <w:rsid w:val="008C4562"/>
    <w:rsid w:val="008C4917"/>
    <w:rsid w:val="008C519D"/>
    <w:rsid w:val="008C5D80"/>
    <w:rsid w:val="008C69FD"/>
    <w:rsid w:val="008C76DC"/>
    <w:rsid w:val="008C7AA3"/>
    <w:rsid w:val="008C7DE7"/>
    <w:rsid w:val="008D0893"/>
    <w:rsid w:val="008D1472"/>
    <w:rsid w:val="008D17A3"/>
    <w:rsid w:val="008D200D"/>
    <w:rsid w:val="008D2123"/>
    <w:rsid w:val="008D3237"/>
    <w:rsid w:val="008D3FB2"/>
    <w:rsid w:val="008D40D1"/>
    <w:rsid w:val="008D5983"/>
    <w:rsid w:val="008D656F"/>
    <w:rsid w:val="008D7BA5"/>
    <w:rsid w:val="008E06CF"/>
    <w:rsid w:val="008E09D8"/>
    <w:rsid w:val="008E0D85"/>
    <w:rsid w:val="008E15DA"/>
    <w:rsid w:val="008E17D5"/>
    <w:rsid w:val="008E1BB1"/>
    <w:rsid w:val="008E1E61"/>
    <w:rsid w:val="008E211A"/>
    <w:rsid w:val="008E2CF8"/>
    <w:rsid w:val="008E2EF4"/>
    <w:rsid w:val="008E3422"/>
    <w:rsid w:val="008E3FE9"/>
    <w:rsid w:val="008E50C7"/>
    <w:rsid w:val="008E5644"/>
    <w:rsid w:val="008E56C7"/>
    <w:rsid w:val="008E59AE"/>
    <w:rsid w:val="008E5E88"/>
    <w:rsid w:val="008E7C5A"/>
    <w:rsid w:val="008E7D3A"/>
    <w:rsid w:val="008F037C"/>
    <w:rsid w:val="008F3872"/>
    <w:rsid w:val="008F3954"/>
    <w:rsid w:val="008F3EBD"/>
    <w:rsid w:val="008F44E1"/>
    <w:rsid w:val="008F4531"/>
    <w:rsid w:val="008F4ADE"/>
    <w:rsid w:val="008F4F1D"/>
    <w:rsid w:val="008F5525"/>
    <w:rsid w:val="008F55AF"/>
    <w:rsid w:val="008F5F42"/>
    <w:rsid w:val="009003C7"/>
    <w:rsid w:val="0090061C"/>
    <w:rsid w:val="00900A19"/>
    <w:rsid w:val="00900C68"/>
    <w:rsid w:val="0090227C"/>
    <w:rsid w:val="009025A3"/>
    <w:rsid w:val="00902C54"/>
    <w:rsid w:val="0090328F"/>
    <w:rsid w:val="0090339A"/>
    <w:rsid w:val="009064EA"/>
    <w:rsid w:val="00907618"/>
    <w:rsid w:val="00907BEF"/>
    <w:rsid w:val="009100A5"/>
    <w:rsid w:val="00910937"/>
    <w:rsid w:val="00910C93"/>
    <w:rsid w:val="009110F0"/>
    <w:rsid w:val="009124CE"/>
    <w:rsid w:val="009129C4"/>
    <w:rsid w:val="009134CF"/>
    <w:rsid w:val="00913A96"/>
    <w:rsid w:val="00913AB1"/>
    <w:rsid w:val="00913CC7"/>
    <w:rsid w:val="00913E3A"/>
    <w:rsid w:val="00913F0C"/>
    <w:rsid w:val="009148F0"/>
    <w:rsid w:val="00914CB1"/>
    <w:rsid w:val="0091577E"/>
    <w:rsid w:val="00916436"/>
    <w:rsid w:val="009173BC"/>
    <w:rsid w:val="00917CDE"/>
    <w:rsid w:val="0092061A"/>
    <w:rsid w:val="00920C51"/>
    <w:rsid w:val="00920CC8"/>
    <w:rsid w:val="00921523"/>
    <w:rsid w:val="0092159A"/>
    <w:rsid w:val="00921A9B"/>
    <w:rsid w:val="00921B00"/>
    <w:rsid w:val="00923461"/>
    <w:rsid w:val="00925331"/>
    <w:rsid w:val="009253C4"/>
    <w:rsid w:val="00926605"/>
    <w:rsid w:val="00926DDE"/>
    <w:rsid w:val="00926E45"/>
    <w:rsid w:val="00926EA3"/>
    <w:rsid w:val="00927061"/>
    <w:rsid w:val="00927639"/>
    <w:rsid w:val="009309B9"/>
    <w:rsid w:val="00930DF6"/>
    <w:rsid w:val="00930E27"/>
    <w:rsid w:val="009317AA"/>
    <w:rsid w:val="00931C35"/>
    <w:rsid w:val="00931F3B"/>
    <w:rsid w:val="009323C3"/>
    <w:rsid w:val="0093303E"/>
    <w:rsid w:val="0093338C"/>
    <w:rsid w:val="00933F00"/>
    <w:rsid w:val="00933F24"/>
    <w:rsid w:val="009343E1"/>
    <w:rsid w:val="00934BBD"/>
    <w:rsid w:val="00934D1A"/>
    <w:rsid w:val="00936886"/>
    <w:rsid w:val="00936DDB"/>
    <w:rsid w:val="00937185"/>
    <w:rsid w:val="00937426"/>
    <w:rsid w:val="00937ACE"/>
    <w:rsid w:val="00940879"/>
    <w:rsid w:val="00941768"/>
    <w:rsid w:val="009422BA"/>
    <w:rsid w:val="00942B33"/>
    <w:rsid w:val="00943437"/>
    <w:rsid w:val="00943E84"/>
    <w:rsid w:val="00944AF8"/>
    <w:rsid w:val="00945F52"/>
    <w:rsid w:val="00946362"/>
    <w:rsid w:val="0094659D"/>
    <w:rsid w:val="00946E7C"/>
    <w:rsid w:val="00947BBE"/>
    <w:rsid w:val="0095021D"/>
    <w:rsid w:val="0095071E"/>
    <w:rsid w:val="00951509"/>
    <w:rsid w:val="00951BBB"/>
    <w:rsid w:val="00951D9A"/>
    <w:rsid w:val="00952085"/>
    <w:rsid w:val="0095240B"/>
    <w:rsid w:val="009528A7"/>
    <w:rsid w:val="00952B52"/>
    <w:rsid w:val="00954359"/>
    <w:rsid w:val="00954F1A"/>
    <w:rsid w:val="00955162"/>
    <w:rsid w:val="00955750"/>
    <w:rsid w:val="00956BB1"/>
    <w:rsid w:val="0095703A"/>
    <w:rsid w:val="009572EA"/>
    <w:rsid w:val="0096150E"/>
    <w:rsid w:val="00961EFC"/>
    <w:rsid w:val="009624D4"/>
    <w:rsid w:val="009631C2"/>
    <w:rsid w:val="0096448E"/>
    <w:rsid w:val="00964A22"/>
    <w:rsid w:val="00965400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381"/>
    <w:rsid w:val="00972A02"/>
    <w:rsid w:val="00973151"/>
    <w:rsid w:val="00973534"/>
    <w:rsid w:val="00973F44"/>
    <w:rsid w:val="009751AD"/>
    <w:rsid w:val="00975525"/>
    <w:rsid w:val="00976329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09D"/>
    <w:rsid w:val="0098215A"/>
    <w:rsid w:val="0098225C"/>
    <w:rsid w:val="00982B73"/>
    <w:rsid w:val="00982BE7"/>
    <w:rsid w:val="00983A12"/>
    <w:rsid w:val="0098498D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714"/>
    <w:rsid w:val="00991A60"/>
    <w:rsid w:val="00991AC7"/>
    <w:rsid w:val="00991CE9"/>
    <w:rsid w:val="009921A2"/>
    <w:rsid w:val="00992606"/>
    <w:rsid w:val="0099337B"/>
    <w:rsid w:val="0099371F"/>
    <w:rsid w:val="00993BE8"/>
    <w:rsid w:val="00994044"/>
    <w:rsid w:val="009951D4"/>
    <w:rsid w:val="0099576E"/>
    <w:rsid w:val="00995816"/>
    <w:rsid w:val="00995AA0"/>
    <w:rsid w:val="00996E89"/>
    <w:rsid w:val="00997061"/>
    <w:rsid w:val="009972E3"/>
    <w:rsid w:val="009976D2"/>
    <w:rsid w:val="009A0599"/>
    <w:rsid w:val="009A08C1"/>
    <w:rsid w:val="009A12CF"/>
    <w:rsid w:val="009A1576"/>
    <w:rsid w:val="009A1A7E"/>
    <w:rsid w:val="009A26A0"/>
    <w:rsid w:val="009A42D2"/>
    <w:rsid w:val="009A53AF"/>
    <w:rsid w:val="009A53FF"/>
    <w:rsid w:val="009A5990"/>
    <w:rsid w:val="009A6A87"/>
    <w:rsid w:val="009A6AF1"/>
    <w:rsid w:val="009A7DCC"/>
    <w:rsid w:val="009B0C32"/>
    <w:rsid w:val="009B1C0A"/>
    <w:rsid w:val="009B2B98"/>
    <w:rsid w:val="009B2E45"/>
    <w:rsid w:val="009B3055"/>
    <w:rsid w:val="009B317D"/>
    <w:rsid w:val="009B3187"/>
    <w:rsid w:val="009B34B5"/>
    <w:rsid w:val="009B4820"/>
    <w:rsid w:val="009B5302"/>
    <w:rsid w:val="009B5DB0"/>
    <w:rsid w:val="009B6B06"/>
    <w:rsid w:val="009B6DEB"/>
    <w:rsid w:val="009B788F"/>
    <w:rsid w:val="009B7D52"/>
    <w:rsid w:val="009C0A61"/>
    <w:rsid w:val="009C133E"/>
    <w:rsid w:val="009C1E4C"/>
    <w:rsid w:val="009C3156"/>
    <w:rsid w:val="009C44B6"/>
    <w:rsid w:val="009C4921"/>
    <w:rsid w:val="009C4A45"/>
    <w:rsid w:val="009C55AD"/>
    <w:rsid w:val="009C5B8F"/>
    <w:rsid w:val="009C6722"/>
    <w:rsid w:val="009C6BFC"/>
    <w:rsid w:val="009C6DC9"/>
    <w:rsid w:val="009C7110"/>
    <w:rsid w:val="009C7AF8"/>
    <w:rsid w:val="009C7C41"/>
    <w:rsid w:val="009D0001"/>
    <w:rsid w:val="009D1E24"/>
    <w:rsid w:val="009D235D"/>
    <w:rsid w:val="009D27EE"/>
    <w:rsid w:val="009D2F08"/>
    <w:rsid w:val="009D37EC"/>
    <w:rsid w:val="009D3C41"/>
    <w:rsid w:val="009D4E9F"/>
    <w:rsid w:val="009D533A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A45"/>
    <w:rsid w:val="009E7B24"/>
    <w:rsid w:val="009F0398"/>
    <w:rsid w:val="009F1520"/>
    <w:rsid w:val="009F160D"/>
    <w:rsid w:val="009F239E"/>
    <w:rsid w:val="009F39A4"/>
    <w:rsid w:val="009F43A6"/>
    <w:rsid w:val="009F51A8"/>
    <w:rsid w:val="009F587E"/>
    <w:rsid w:val="009F5CE2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5FCF"/>
    <w:rsid w:val="00A07162"/>
    <w:rsid w:val="00A074DC"/>
    <w:rsid w:val="00A10A03"/>
    <w:rsid w:val="00A10A6C"/>
    <w:rsid w:val="00A11811"/>
    <w:rsid w:val="00A12562"/>
    <w:rsid w:val="00A127CB"/>
    <w:rsid w:val="00A13559"/>
    <w:rsid w:val="00A13C04"/>
    <w:rsid w:val="00A13C93"/>
    <w:rsid w:val="00A14CD2"/>
    <w:rsid w:val="00A1577B"/>
    <w:rsid w:val="00A15D5B"/>
    <w:rsid w:val="00A15F0E"/>
    <w:rsid w:val="00A1649E"/>
    <w:rsid w:val="00A17846"/>
    <w:rsid w:val="00A2002E"/>
    <w:rsid w:val="00A21DC5"/>
    <w:rsid w:val="00A21FD2"/>
    <w:rsid w:val="00A22763"/>
    <w:rsid w:val="00A22968"/>
    <w:rsid w:val="00A229E8"/>
    <w:rsid w:val="00A22E51"/>
    <w:rsid w:val="00A230CF"/>
    <w:rsid w:val="00A23508"/>
    <w:rsid w:val="00A23599"/>
    <w:rsid w:val="00A23C8C"/>
    <w:rsid w:val="00A24363"/>
    <w:rsid w:val="00A24CA7"/>
    <w:rsid w:val="00A251A9"/>
    <w:rsid w:val="00A25DB4"/>
    <w:rsid w:val="00A26AB0"/>
    <w:rsid w:val="00A27880"/>
    <w:rsid w:val="00A27EDB"/>
    <w:rsid w:val="00A301CA"/>
    <w:rsid w:val="00A308FB"/>
    <w:rsid w:val="00A31D22"/>
    <w:rsid w:val="00A32027"/>
    <w:rsid w:val="00A330BE"/>
    <w:rsid w:val="00A33871"/>
    <w:rsid w:val="00A342F1"/>
    <w:rsid w:val="00A34706"/>
    <w:rsid w:val="00A351C4"/>
    <w:rsid w:val="00A35207"/>
    <w:rsid w:val="00A35962"/>
    <w:rsid w:val="00A35C8E"/>
    <w:rsid w:val="00A40823"/>
    <w:rsid w:val="00A40D0E"/>
    <w:rsid w:val="00A41467"/>
    <w:rsid w:val="00A426A9"/>
    <w:rsid w:val="00A42807"/>
    <w:rsid w:val="00A42F1C"/>
    <w:rsid w:val="00A43259"/>
    <w:rsid w:val="00A43CB0"/>
    <w:rsid w:val="00A43F8C"/>
    <w:rsid w:val="00A44A23"/>
    <w:rsid w:val="00A45488"/>
    <w:rsid w:val="00A460C8"/>
    <w:rsid w:val="00A46891"/>
    <w:rsid w:val="00A46EA9"/>
    <w:rsid w:val="00A47027"/>
    <w:rsid w:val="00A472B9"/>
    <w:rsid w:val="00A475B1"/>
    <w:rsid w:val="00A47774"/>
    <w:rsid w:val="00A50DEF"/>
    <w:rsid w:val="00A51753"/>
    <w:rsid w:val="00A5270B"/>
    <w:rsid w:val="00A527D3"/>
    <w:rsid w:val="00A52B27"/>
    <w:rsid w:val="00A53088"/>
    <w:rsid w:val="00A53F59"/>
    <w:rsid w:val="00A5496E"/>
    <w:rsid w:val="00A54BB0"/>
    <w:rsid w:val="00A56395"/>
    <w:rsid w:val="00A5680F"/>
    <w:rsid w:val="00A5685E"/>
    <w:rsid w:val="00A601FD"/>
    <w:rsid w:val="00A6039B"/>
    <w:rsid w:val="00A608DB"/>
    <w:rsid w:val="00A60A76"/>
    <w:rsid w:val="00A61612"/>
    <w:rsid w:val="00A625A8"/>
    <w:rsid w:val="00A62BBA"/>
    <w:rsid w:val="00A630A8"/>
    <w:rsid w:val="00A63755"/>
    <w:rsid w:val="00A63859"/>
    <w:rsid w:val="00A643B4"/>
    <w:rsid w:val="00A6458C"/>
    <w:rsid w:val="00A65375"/>
    <w:rsid w:val="00A6563B"/>
    <w:rsid w:val="00A65845"/>
    <w:rsid w:val="00A666E9"/>
    <w:rsid w:val="00A66B7D"/>
    <w:rsid w:val="00A66D95"/>
    <w:rsid w:val="00A705B0"/>
    <w:rsid w:val="00A71095"/>
    <w:rsid w:val="00A714BD"/>
    <w:rsid w:val="00A718EA"/>
    <w:rsid w:val="00A71986"/>
    <w:rsid w:val="00A71B1E"/>
    <w:rsid w:val="00A720CB"/>
    <w:rsid w:val="00A732BA"/>
    <w:rsid w:val="00A73412"/>
    <w:rsid w:val="00A73A3C"/>
    <w:rsid w:val="00A74B77"/>
    <w:rsid w:val="00A74B99"/>
    <w:rsid w:val="00A74E94"/>
    <w:rsid w:val="00A76A40"/>
    <w:rsid w:val="00A77973"/>
    <w:rsid w:val="00A77FF6"/>
    <w:rsid w:val="00A802FC"/>
    <w:rsid w:val="00A8048D"/>
    <w:rsid w:val="00A80C86"/>
    <w:rsid w:val="00A80CAA"/>
    <w:rsid w:val="00A80F85"/>
    <w:rsid w:val="00A81F59"/>
    <w:rsid w:val="00A822E8"/>
    <w:rsid w:val="00A842AA"/>
    <w:rsid w:val="00A85A0B"/>
    <w:rsid w:val="00A863C4"/>
    <w:rsid w:val="00A87579"/>
    <w:rsid w:val="00A87625"/>
    <w:rsid w:val="00A87899"/>
    <w:rsid w:val="00A879F3"/>
    <w:rsid w:val="00A90292"/>
    <w:rsid w:val="00A9091F"/>
    <w:rsid w:val="00A916EB"/>
    <w:rsid w:val="00A91B2F"/>
    <w:rsid w:val="00A92C85"/>
    <w:rsid w:val="00A93C31"/>
    <w:rsid w:val="00A93F4C"/>
    <w:rsid w:val="00A94D02"/>
    <w:rsid w:val="00A94D6B"/>
    <w:rsid w:val="00A95623"/>
    <w:rsid w:val="00A95722"/>
    <w:rsid w:val="00A95C43"/>
    <w:rsid w:val="00A96D56"/>
    <w:rsid w:val="00A97DED"/>
    <w:rsid w:val="00AA09FF"/>
    <w:rsid w:val="00AA10B3"/>
    <w:rsid w:val="00AA1330"/>
    <w:rsid w:val="00AA252C"/>
    <w:rsid w:val="00AA2921"/>
    <w:rsid w:val="00AA3067"/>
    <w:rsid w:val="00AA30B2"/>
    <w:rsid w:val="00AA321F"/>
    <w:rsid w:val="00AA3A9C"/>
    <w:rsid w:val="00AA495E"/>
    <w:rsid w:val="00AA495F"/>
    <w:rsid w:val="00AA49C3"/>
    <w:rsid w:val="00AA5FA6"/>
    <w:rsid w:val="00AA6874"/>
    <w:rsid w:val="00AA7542"/>
    <w:rsid w:val="00AA7558"/>
    <w:rsid w:val="00AA7723"/>
    <w:rsid w:val="00AB016C"/>
    <w:rsid w:val="00AB06AE"/>
    <w:rsid w:val="00AB097E"/>
    <w:rsid w:val="00AB0E8C"/>
    <w:rsid w:val="00AB1BF9"/>
    <w:rsid w:val="00AB25D3"/>
    <w:rsid w:val="00AB2681"/>
    <w:rsid w:val="00AB273C"/>
    <w:rsid w:val="00AB29DF"/>
    <w:rsid w:val="00AB319A"/>
    <w:rsid w:val="00AB326A"/>
    <w:rsid w:val="00AB337E"/>
    <w:rsid w:val="00AB4228"/>
    <w:rsid w:val="00AB4B35"/>
    <w:rsid w:val="00AB6A0D"/>
    <w:rsid w:val="00AB6C2E"/>
    <w:rsid w:val="00AB73A1"/>
    <w:rsid w:val="00AB7A1C"/>
    <w:rsid w:val="00AC017E"/>
    <w:rsid w:val="00AC1140"/>
    <w:rsid w:val="00AC12B7"/>
    <w:rsid w:val="00AC1364"/>
    <w:rsid w:val="00AC1B9B"/>
    <w:rsid w:val="00AC1E84"/>
    <w:rsid w:val="00AC2A55"/>
    <w:rsid w:val="00AC2BE8"/>
    <w:rsid w:val="00AC3476"/>
    <w:rsid w:val="00AC4003"/>
    <w:rsid w:val="00AC4975"/>
    <w:rsid w:val="00AC5811"/>
    <w:rsid w:val="00AC60EE"/>
    <w:rsid w:val="00AC69D3"/>
    <w:rsid w:val="00AC6F51"/>
    <w:rsid w:val="00AC7F9C"/>
    <w:rsid w:val="00AD0E4C"/>
    <w:rsid w:val="00AD2206"/>
    <w:rsid w:val="00AD24DF"/>
    <w:rsid w:val="00AD26C3"/>
    <w:rsid w:val="00AD2CAB"/>
    <w:rsid w:val="00AD43B6"/>
    <w:rsid w:val="00AD5232"/>
    <w:rsid w:val="00AD5D0C"/>
    <w:rsid w:val="00AD631A"/>
    <w:rsid w:val="00AD65F3"/>
    <w:rsid w:val="00AD66D4"/>
    <w:rsid w:val="00AD6BAD"/>
    <w:rsid w:val="00AD74DA"/>
    <w:rsid w:val="00AD7A2F"/>
    <w:rsid w:val="00AE0078"/>
    <w:rsid w:val="00AE09EC"/>
    <w:rsid w:val="00AE0C77"/>
    <w:rsid w:val="00AE1824"/>
    <w:rsid w:val="00AE219D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080F"/>
    <w:rsid w:val="00AF0F61"/>
    <w:rsid w:val="00AF18E2"/>
    <w:rsid w:val="00AF25CB"/>
    <w:rsid w:val="00AF2867"/>
    <w:rsid w:val="00AF3590"/>
    <w:rsid w:val="00AF4DD6"/>
    <w:rsid w:val="00AF5018"/>
    <w:rsid w:val="00AF56F2"/>
    <w:rsid w:val="00AF6CBA"/>
    <w:rsid w:val="00AF70B6"/>
    <w:rsid w:val="00B00130"/>
    <w:rsid w:val="00B00499"/>
    <w:rsid w:val="00B00735"/>
    <w:rsid w:val="00B012C2"/>
    <w:rsid w:val="00B018A6"/>
    <w:rsid w:val="00B020D6"/>
    <w:rsid w:val="00B02494"/>
    <w:rsid w:val="00B024C8"/>
    <w:rsid w:val="00B02503"/>
    <w:rsid w:val="00B02D51"/>
    <w:rsid w:val="00B0309D"/>
    <w:rsid w:val="00B03CFD"/>
    <w:rsid w:val="00B04AEB"/>
    <w:rsid w:val="00B04CCC"/>
    <w:rsid w:val="00B055D8"/>
    <w:rsid w:val="00B0663F"/>
    <w:rsid w:val="00B06949"/>
    <w:rsid w:val="00B0722C"/>
    <w:rsid w:val="00B0723E"/>
    <w:rsid w:val="00B0737D"/>
    <w:rsid w:val="00B0761E"/>
    <w:rsid w:val="00B07D75"/>
    <w:rsid w:val="00B07EF1"/>
    <w:rsid w:val="00B07FE5"/>
    <w:rsid w:val="00B1083A"/>
    <w:rsid w:val="00B10D99"/>
    <w:rsid w:val="00B112E2"/>
    <w:rsid w:val="00B118E1"/>
    <w:rsid w:val="00B11945"/>
    <w:rsid w:val="00B11B2B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9B"/>
    <w:rsid w:val="00B165AA"/>
    <w:rsid w:val="00B179DF"/>
    <w:rsid w:val="00B17C82"/>
    <w:rsid w:val="00B20A20"/>
    <w:rsid w:val="00B212EC"/>
    <w:rsid w:val="00B21562"/>
    <w:rsid w:val="00B2180A"/>
    <w:rsid w:val="00B21C4D"/>
    <w:rsid w:val="00B21C9C"/>
    <w:rsid w:val="00B21D7F"/>
    <w:rsid w:val="00B21FE1"/>
    <w:rsid w:val="00B22D1D"/>
    <w:rsid w:val="00B22E17"/>
    <w:rsid w:val="00B24CAB"/>
    <w:rsid w:val="00B2565F"/>
    <w:rsid w:val="00B256A1"/>
    <w:rsid w:val="00B25F93"/>
    <w:rsid w:val="00B262F6"/>
    <w:rsid w:val="00B2632F"/>
    <w:rsid w:val="00B26847"/>
    <w:rsid w:val="00B26FDD"/>
    <w:rsid w:val="00B27C96"/>
    <w:rsid w:val="00B308C5"/>
    <w:rsid w:val="00B30A0F"/>
    <w:rsid w:val="00B32C5A"/>
    <w:rsid w:val="00B32F28"/>
    <w:rsid w:val="00B33DF7"/>
    <w:rsid w:val="00B34100"/>
    <w:rsid w:val="00B34D32"/>
    <w:rsid w:val="00B358B5"/>
    <w:rsid w:val="00B35BF6"/>
    <w:rsid w:val="00B35D00"/>
    <w:rsid w:val="00B367ED"/>
    <w:rsid w:val="00B3758E"/>
    <w:rsid w:val="00B37883"/>
    <w:rsid w:val="00B40E39"/>
    <w:rsid w:val="00B40F93"/>
    <w:rsid w:val="00B4101D"/>
    <w:rsid w:val="00B41805"/>
    <w:rsid w:val="00B418A6"/>
    <w:rsid w:val="00B41A6D"/>
    <w:rsid w:val="00B42072"/>
    <w:rsid w:val="00B43CB6"/>
    <w:rsid w:val="00B43FCD"/>
    <w:rsid w:val="00B4407E"/>
    <w:rsid w:val="00B4434E"/>
    <w:rsid w:val="00B44367"/>
    <w:rsid w:val="00B44743"/>
    <w:rsid w:val="00B44A55"/>
    <w:rsid w:val="00B4696B"/>
    <w:rsid w:val="00B479E3"/>
    <w:rsid w:val="00B47BFD"/>
    <w:rsid w:val="00B47F7D"/>
    <w:rsid w:val="00B47F96"/>
    <w:rsid w:val="00B50202"/>
    <w:rsid w:val="00B50233"/>
    <w:rsid w:val="00B50B9B"/>
    <w:rsid w:val="00B511C1"/>
    <w:rsid w:val="00B513C2"/>
    <w:rsid w:val="00B515CE"/>
    <w:rsid w:val="00B51EEF"/>
    <w:rsid w:val="00B52EA4"/>
    <w:rsid w:val="00B53E45"/>
    <w:rsid w:val="00B5562A"/>
    <w:rsid w:val="00B55AD4"/>
    <w:rsid w:val="00B55B5E"/>
    <w:rsid w:val="00B55D8F"/>
    <w:rsid w:val="00B56631"/>
    <w:rsid w:val="00B57C02"/>
    <w:rsid w:val="00B57E3D"/>
    <w:rsid w:val="00B6011C"/>
    <w:rsid w:val="00B60631"/>
    <w:rsid w:val="00B60829"/>
    <w:rsid w:val="00B60924"/>
    <w:rsid w:val="00B61120"/>
    <w:rsid w:val="00B61437"/>
    <w:rsid w:val="00B63D3E"/>
    <w:rsid w:val="00B6462A"/>
    <w:rsid w:val="00B65D62"/>
    <w:rsid w:val="00B6650E"/>
    <w:rsid w:val="00B6702B"/>
    <w:rsid w:val="00B7078D"/>
    <w:rsid w:val="00B713AC"/>
    <w:rsid w:val="00B71777"/>
    <w:rsid w:val="00B71968"/>
    <w:rsid w:val="00B72C9D"/>
    <w:rsid w:val="00B72D95"/>
    <w:rsid w:val="00B72F66"/>
    <w:rsid w:val="00B736C9"/>
    <w:rsid w:val="00B73AC8"/>
    <w:rsid w:val="00B73C3A"/>
    <w:rsid w:val="00B73C98"/>
    <w:rsid w:val="00B73F46"/>
    <w:rsid w:val="00B75910"/>
    <w:rsid w:val="00B75B72"/>
    <w:rsid w:val="00B7623B"/>
    <w:rsid w:val="00B76599"/>
    <w:rsid w:val="00B765FF"/>
    <w:rsid w:val="00B767EA"/>
    <w:rsid w:val="00B76EC4"/>
    <w:rsid w:val="00B777B8"/>
    <w:rsid w:val="00B77AF4"/>
    <w:rsid w:val="00B77D56"/>
    <w:rsid w:val="00B77DB2"/>
    <w:rsid w:val="00B8021E"/>
    <w:rsid w:val="00B80744"/>
    <w:rsid w:val="00B807AC"/>
    <w:rsid w:val="00B80F43"/>
    <w:rsid w:val="00B82678"/>
    <w:rsid w:val="00B82A8F"/>
    <w:rsid w:val="00B8348A"/>
    <w:rsid w:val="00B840F2"/>
    <w:rsid w:val="00B8496F"/>
    <w:rsid w:val="00B85263"/>
    <w:rsid w:val="00B85348"/>
    <w:rsid w:val="00B87B8E"/>
    <w:rsid w:val="00B87F3F"/>
    <w:rsid w:val="00B90055"/>
    <w:rsid w:val="00B90E4C"/>
    <w:rsid w:val="00B913E3"/>
    <w:rsid w:val="00B91658"/>
    <w:rsid w:val="00B917A6"/>
    <w:rsid w:val="00B91B80"/>
    <w:rsid w:val="00B91E7C"/>
    <w:rsid w:val="00B9357E"/>
    <w:rsid w:val="00B937A4"/>
    <w:rsid w:val="00B93815"/>
    <w:rsid w:val="00B93F70"/>
    <w:rsid w:val="00B951A7"/>
    <w:rsid w:val="00B953F3"/>
    <w:rsid w:val="00B95543"/>
    <w:rsid w:val="00B957E5"/>
    <w:rsid w:val="00B95807"/>
    <w:rsid w:val="00B97645"/>
    <w:rsid w:val="00B97E83"/>
    <w:rsid w:val="00BA0BDA"/>
    <w:rsid w:val="00BA2171"/>
    <w:rsid w:val="00BA2477"/>
    <w:rsid w:val="00BA27C6"/>
    <w:rsid w:val="00BA2AE1"/>
    <w:rsid w:val="00BA2E62"/>
    <w:rsid w:val="00BA300F"/>
    <w:rsid w:val="00BA367D"/>
    <w:rsid w:val="00BA3A5B"/>
    <w:rsid w:val="00BA4686"/>
    <w:rsid w:val="00BA4FB0"/>
    <w:rsid w:val="00BA52DE"/>
    <w:rsid w:val="00BA5780"/>
    <w:rsid w:val="00BA6921"/>
    <w:rsid w:val="00BA7090"/>
    <w:rsid w:val="00BA7713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55EA"/>
    <w:rsid w:val="00BB5815"/>
    <w:rsid w:val="00BB5BF6"/>
    <w:rsid w:val="00BB65D4"/>
    <w:rsid w:val="00BB6C5D"/>
    <w:rsid w:val="00BB6E1D"/>
    <w:rsid w:val="00BB6E77"/>
    <w:rsid w:val="00BB7611"/>
    <w:rsid w:val="00BB770F"/>
    <w:rsid w:val="00BC042C"/>
    <w:rsid w:val="00BC072E"/>
    <w:rsid w:val="00BC0F2F"/>
    <w:rsid w:val="00BC14C4"/>
    <w:rsid w:val="00BC299C"/>
    <w:rsid w:val="00BC2E23"/>
    <w:rsid w:val="00BC3BD6"/>
    <w:rsid w:val="00BC41AB"/>
    <w:rsid w:val="00BC4348"/>
    <w:rsid w:val="00BC4F79"/>
    <w:rsid w:val="00BC52AD"/>
    <w:rsid w:val="00BC54CD"/>
    <w:rsid w:val="00BC5719"/>
    <w:rsid w:val="00BC5E8B"/>
    <w:rsid w:val="00BC5EE3"/>
    <w:rsid w:val="00BC64F4"/>
    <w:rsid w:val="00BD09B0"/>
    <w:rsid w:val="00BD0C23"/>
    <w:rsid w:val="00BD0EBB"/>
    <w:rsid w:val="00BD206D"/>
    <w:rsid w:val="00BD29C1"/>
    <w:rsid w:val="00BD360A"/>
    <w:rsid w:val="00BD366D"/>
    <w:rsid w:val="00BD3C1B"/>
    <w:rsid w:val="00BD3C2C"/>
    <w:rsid w:val="00BD3FA0"/>
    <w:rsid w:val="00BD5E56"/>
    <w:rsid w:val="00BD5EB3"/>
    <w:rsid w:val="00BD60AF"/>
    <w:rsid w:val="00BD7173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3D2D"/>
    <w:rsid w:val="00BE4488"/>
    <w:rsid w:val="00BE4893"/>
    <w:rsid w:val="00BE56E8"/>
    <w:rsid w:val="00BE58BA"/>
    <w:rsid w:val="00BE6790"/>
    <w:rsid w:val="00BE68C9"/>
    <w:rsid w:val="00BE68D3"/>
    <w:rsid w:val="00BE6978"/>
    <w:rsid w:val="00BE77CE"/>
    <w:rsid w:val="00BE7B95"/>
    <w:rsid w:val="00BF0DA1"/>
    <w:rsid w:val="00BF1123"/>
    <w:rsid w:val="00BF17F6"/>
    <w:rsid w:val="00BF2CB9"/>
    <w:rsid w:val="00BF2CCB"/>
    <w:rsid w:val="00BF39AB"/>
    <w:rsid w:val="00BF401B"/>
    <w:rsid w:val="00BF480D"/>
    <w:rsid w:val="00BF4AFB"/>
    <w:rsid w:val="00BF59B8"/>
    <w:rsid w:val="00BF5A4D"/>
    <w:rsid w:val="00BF6D69"/>
    <w:rsid w:val="00BF78A5"/>
    <w:rsid w:val="00BF78B7"/>
    <w:rsid w:val="00C00063"/>
    <w:rsid w:val="00C00887"/>
    <w:rsid w:val="00C00FF3"/>
    <w:rsid w:val="00C012B9"/>
    <w:rsid w:val="00C01336"/>
    <w:rsid w:val="00C01847"/>
    <w:rsid w:val="00C01DFE"/>
    <w:rsid w:val="00C0252F"/>
    <w:rsid w:val="00C02A5D"/>
    <w:rsid w:val="00C02D38"/>
    <w:rsid w:val="00C031D6"/>
    <w:rsid w:val="00C0347E"/>
    <w:rsid w:val="00C04277"/>
    <w:rsid w:val="00C04B3D"/>
    <w:rsid w:val="00C0531C"/>
    <w:rsid w:val="00C0554F"/>
    <w:rsid w:val="00C069DF"/>
    <w:rsid w:val="00C06A6A"/>
    <w:rsid w:val="00C076D3"/>
    <w:rsid w:val="00C07840"/>
    <w:rsid w:val="00C1023A"/>
    <w:rsid w:val="00C10551"/>
    <w:rsid w:val="00C107E9"/>
    <w:rsid w:val="00C10B22"/>
    <w:rsid w:val="00C10DCF"/>
    <w:rsid w:val="00C10FC0"/>
    <w:rsid w:val="00C11F4A"/>
    <w:rsid w:val="00C13227"/>
    <w:rsid w:val="00C13382"/>
    <w:rsid w:val="00C149F1"/>
    <w:rsid w:val="00C14C49"/>
    <w:rsid w:val="00C15983"/>
    <w:rsid w:val="00C167C3"/>
    <w:rsid w:val="00C16EF7"/>
    <w:rsid w:val="00C17A68"/>
    <w:rsid w:val="00C200B8"/>
    <w:rsid w:val="00C203D2"/>
    <w:rsid w:val="00C2075C"/>
    <w:rsid w:val="00C208C8"/>
    <w:rsid w:val="00C21323"/>
    <w:rsid w:val="00C21E4A"/>
    <w:rsid w:val="00C238DA"/>
    <w:rsid w:val="00C24272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35A"/>
    <w:rsid w:val="00C33C45"/>
    <w:rsid w:val="00C34029"/>
    <w:rsid w:val="00C343F5"/>
    <w:rsid w:val="00C3494D"/>
    <w:rsid w:val="00C34A10"/>
    <w:rsid w:val="00C34D84"/>
    <w:rsid w:val="00C34FF6"/>
    <w:rsid w:val="00C35375"/>
    <w:rsid w:val="00C35716"/>
    <w:rsid w:val="00C35F78"/>
    <w:rsid w:val="00C36298"/>
    <w:rsid w:val="00C368D9"/>
    <w:rsid w:val="00C3694C"/>
    <w:rsid w:val="00C3737B"/>
    <w:rsid w:val="00C376C9"/>
    <w:rsid w:val="00C4345B"/>
    <w:rsid w:val="00C44A63"/>
    <w:rsid w:val="00C44D0C"/>
    <w:rsid w:val="00C45184"/>
    <w:rsid w:val="00C45642"/>
    <w:rsid w:val="00C45985"/>
    <w:rsid w:val="00C45D44"/>
    <w:rsid w:val="00C45DED"/>
    <w:rsid w:val="00C47117"/>
    <w:rsid w:val="00C477A0"/>
    <w:rsid w:val="00C513B5"/>
    <w:rsid w:val="00C51B60"/>
    <w:rsid w:val="00C5209C"/>
    <w:rsid w:val="00C521B0"/>
    <w:rsid w:val="00C5281C"/>
    <w:rsid w:val="00C52D41"/>
    <w:rsid w:val="00C53E53"/>
    <w:rsid w:val="00C54228"/>
    <w:rsid w:val="00C54362"/>
    <w:rsid w:val="00C550AB"/>
    <w:rsid w:val="00C56FDF"/>
    <w:rsid w:val="00C6006E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6FF"/>
    <w:rsid w:val="00C70D08"/>
    <w:rsid w:val="00C716CD"/>
    <w:rsid w:val="00C729BF"/>
    <w:rsid w:val="00C72F45"/>
    <w:rsid w:val="00C73A17"/>
    <w:rsid w:val="00C74193"/>
    <w:rsid w:val="00C741EF"/>
    <w:rsid w:val="00C74939"/>
    <w:rsid w:val="00C7532D"/>
    <w:rsid w:val="00C759A0"/>
    <w:rsid w:val="00C75A65"/>
    <w:rsid w:val="00C75B06"/>
    <w:rsid w:val="00C75EB3"/>
    <w:rsid w:val="00C764AA"/>
    <w:rsid w:val="00C7653E"/>
    <w:rsid w:val="00C77855"/>
    <w:rsid w:val="00C77960"/>
    <w:rsid w:val="00C77A48"/>
    <w:rsid w:val="00C77E39"/>
    <w:rsid w:val="00C80198"/>
    <w:rsid w:val="00C812FA"/>
    <w:rsid w:val="00C81C3D"/>
    <w:rsid w:val="00C82026"/>
    <w:rsid w:val="00C82604"/>
    <w:rsid w:val="00C82B68"/>
    <w:rsid w:val="00C82C6A"/>
    <w:rsid w:val="00C83B71"/>
    <w:rsid w:val="00C83DDE"/>
    <w:rsid w:val="00C849ED"/>
    <w:rsid w:val="00C84F7F"/>
    <w:rsid w:val="00C85323"/>
    <w:rsid w:val="00C8595E"/>
    <w:rsid w:val="00C8668D"/>
    <w:rsid w:val="00C8677D"/>
    <w:rsid w:val="00C8713C"/>
    <w:rsid w:val="00C872D3"/>
    <w:rsid w:val="00C875B8"/>
    <w:rsid w:val="00C8761C"/>
    <w:rsid w:val="00C87787"/>
    <w:rsid w:val="00C879EC"/>
    <w:rsid w:val="00C879F2"/>
    <w:rsid w:val="00C9149D"/>
    <w:rsid w:val="00C9231F"/>
    <w:rsid w:val="00C9251D"/>
    <w:rsid w:val="00C92EE1"/>
    <w:rsid w:val="00C934F8"/>
    <w:rsid w:val="00C93DA7"/>
    <w:rsid w:val="00C941A1"/>
    <w:rsid w:val="00C94219"/>
    <w:rsid w:val="00C94BB1"/>
    <w:rsid w:val="00C95B7B"/>
    <w:rsid w:val="00C96475"/>
    <w:rsid w:val="00C97153"/>
    <w:rsid w:val="00C9722F"/>
    <w:rsid w:val="00C973A5"/>
    <w:rsid w:val="00C978F1"/>
    <w:rsid w:val="00CA083D"/>
    <w:rsid w:val="00CA08F3"/>
    <w:rsid w:val="00CA12E0"/>
    <w:rsid w:val="00CA31E6"/>
    <w:rsid w:val="00CA3C91"/>
    <w:rsid w:val="00CA43F6"/>
    <w:rsid w:val="00CA6515"/>
    <w:rsid w:val="00CA6C40"/>
    <w:rsid w:val="00CA7C30"/>
    <w:rsid w:val="00CB0385"/>
    <w:rsid w:val="00CB12F7"/>
    <w:rsid w:val="00CB19EF"/>
    <w:rsid w:val="00CB2011"/>
    <w:rsid w:val="00CB2418"/>
    <w:rsid w:val="00CB249E"/>
    <w:rsid w:val="00CB3116"/>
    <w:rsid w:val="00CB34EC"/>
    <w:rsid w:val="00CB45E9"/>
    <w:rsid w:val="00CB4BC7"/>
    <w:rsid w:val="00CB540D"/>
    <w:rsid w:val="00CB5673"/>
    <w:rsid w:val="00CB610A"/>
    <w:rsid w:val="00CB70A0"/>
    <w:rsid w:val="00CC03E2"/>
    <w:rsid w:val="00CC1589"/>
    <w:rsid w:val="00CC270C"/>
    <w:rsid w:val="00CC2DC2"/>
    <w:rsid w:val="00CC3F51"/>
    <w:rsid w:val="00CC5881"/>
    <w:rsid w:val="00CC6890"/>
    <w:rsid w:val="00CC7797"/>
    <w:rsid w:val="00CC7CA0"/>
    <w:rsid w:val="00CD0A4D"/>
    <w:rsid w:val="00CD0B14"/>
    <w:rsid w:val="00CD0BCC"/>
    <w:rsid w:val="00CD146E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C12"/>
    <w:rsid w:val="00CE3066"/>
    <w:rsid w:val="00CE3F9B"/>
    <w:rsid w:val="00CE42D4"/>
    <w:rsid w:val="00CE502B"/>
    <w:rsid w:val="00CE5628"/>
    <w:rsid w:val="00CE7949"/>
    <w:rsid w:val="00CE7C59"/>
    <w:rsid w:val="00CE7CAB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248A"/>
    <w:rsid w:val="00CF33ED"/>
    <w:rsid w:val="00CF372B"/>
    <w:rsid w:val="00CF3A47"/>
    <w:rsid w:val="00CF3D7A"/>
    <w:rsid w:val="00CF476A"/>
    <w:rsid w:val="00CF4F52"/>
    <w:rsid w:val="00CF5A44"/>
    <w:rsid w:val="00CF5C26"/>
    <w:rsid w:val="00CF696C"/>
    <w:rsid w:val="00CF6C71"/>
    <w:rsid w:val="00CF6D57"/>
    <w:rsid w:val="00CF7832"/>
    <w:rsid w:val="00D007D6"/>
    <w:rsid w:val="00D00C04"/>
    <w:rsid w:val="00D00D9F"/>
    <w:rsid w:val="00D01E8C"/>
    <w:rsid w:val="00D0277F"/>
    <w:rsid w:val="00D03374"/>
    <w:rsid w:val="00D03C37"/>
    <w:rsid w:val="00D0468F"/>
    <w:rsid w:val="00D04968"/>
    <w:rsid w:val="00D05437"/>
    <w:rsid w:val="00D05F6A"/>
    <w:rsid w:val="00D05FDC"/>
    <w:rsid w:val="00D06479"/>
    <w:rsid w:val="00D10526"/>
    <w:rsid w:val="00D111EA"/>
    <w:rsid w:val="00D12717"/>
    <w:rsid w:val="00D12A82"/>
    <w:rsid w:val="00D138A2"/>
    <w:rsid w:val="00D138AF"/>
    <w:rsid w:val="00D146A8"/>
    <w:rsid w:val="00D146E9"/>
    <w:rsid w:val="00D14BB8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631B"/>
    <w:rsid w:val="00D270A2"/>
    <w:rsid w:val="00D27264"/>
    <w:rsid w:val="00D27401"/>
    <w:rsid w:val="00D27E2F"/>
    <w:rsid w:val="00D27EB3"/>
    <w:rsid w:val="00D27FB8"/>
    <w:rsid w:val="00D3076E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2FEE"/>
    <w:rsid w:val="00D33C96"/>
    <w:rsid w:val="00D3448C"/>
    <w:rsid w:val="00D3458A"/>
    <w:rsid w:val="00D34B47"/>
    <w:rsid w:val="00D3578C"/>
    <w:rsid w:val="00D362CD"/>
    <w:rsid w:val="00D37AFF"/>
    <w:rsid w:val="00D37D07"/>
    <w:rsid w:val="00D37DA1"/>
    <w:rsid w:val="00D405C0"/>
    <w:rsid w:val="00D40BAE"/>
    <w:rsid w:val="00D40D10"/>
    <w:rsid w:val="00D4124F"/>
    <w:rsid w:val="00D412F6"/>
    <w:rsid w:val="00D41A7A"/>
    <w:rsid w:val="00D41C24"/>
    <w:rsid w:val="00D42097"/>
    <w:rsid w:val="00D42E25"/>
    <w:rsid w:val="00D42F90"/>
    <w:rsid w:val="00D437AC"/>
    <w:rsid w:val="00D43867"/>
    <w:rsid w:val="00D43E2C"/>
    <w:rsid w:val="00D440E0"/>
    <w:rsid w:val="00D4434E"/>
    <w:rsid w:val="00D443E9"/>
    <w:rsid w:val="00D4468A"/>
    <w:rsid w:val="00D4518A"/>
    <w:rsid w:val="00D45791"/>
    <w:rsid w:val="00D45D6E"/>
    <w:rsid w:val="00D45E85"/>
    <w:rsid w:val="00D46435"/>
    <w:rsid w:val="00D464A9"/>
    <w:rsid w:val="00D47181"/>
    <w:rsid w:val="00D4719B"/>
    <w:rsid w:val="00D474D3"/>
    <w:rsid w:val="00D47A7C"/>
    <w:rsid w:val="00D47BB8"/>
    <w:rsid w:val="00D50620"/>
    <w:rsid w:val="00D50FB7"/>
    <w:rsid w:val="00D51CE2"/>
    <w:rsid w:val="00D51E1E"/>
    <w:rsid w:val="00D5300C"/>
    <w:rsid w:val="00D530D9"/>
    <w:rsid w:val="00D539E7"/>
    <w:rsid w:val="00D544EF"/>
    <w:rsid w:val="00D54692"/>
    <w:rsid w:val="00D546A2"/>
    <w:rsid w:val="00D54A52"/>
    <w:rsid w:val="00D55A4D"/>
    <w:rsid w:val="00D55E8E"/>
    <w:rsid w:val="00D5669A"/>
    <w:rsid w:val="00D5685B"/>
    <w:rsid w:val="00D571D5"/>
    <w:rsid w:val="00D575B6"/>
    <w:rsid w:val="00D576B8"/>
    <w:rsid w:val="00D57C95"/>
    <w:rsid w:val="00D608E3"/>
    <w:rsid w:val="00D628E1"/>
    <w:rsid w:val="00D62F6F"/>
    <w:rsid w:val="00D6312C"/>
    <w:rsid w:val="00D6364C"/>
    <w:rsid w:val="00D63DCD"/>
    <w:rsid w:val="00D63E4C"/>
    <w:rsid w:val="00D642B7"/>
    <w:rsid w:val="00D64460"/>
    <w:rsid w:val="00D64B4F"/>
    <w:rsid w:val="00D6554D"/>
    <w:rsid w:val="00D65B97"/>
    <w:rsid w:val="00D66223"/>
    <w:rsid w:val="00D67342"/>
    <w:rsid w:val="00D67C0C"/>
    <w:rsid w:val="00D7055D"/>
    <w:rsid w:val="00D70798"/>
    <w:rsid w:val="00D70A30"/>
    <w:rsid w:val="00D70B8B"/>
    <w:rsid w:val="00D71624"/>
    <w:rsid w:val="00D71994"/>
    <w:rsid w:val="00D72556"/>
    <w:rsid w:val="00D73147"/>
    <w:rsid w:val="00D73C8D"/>
    <w:rsid w:val="00D73DDE"/>
    <w:rsid w:val="00D740ED"/>
    <w:rsid w:val="00D743C9"/>
    <w:rsid w:val="00D765B2"/>
    <w:rsid w:val="00D76ECD"/>
    <w:rsid w:val="00D775D5"/>
    <w:rsid w:val="00D77B75"/>
    <w:rsid w:val="00D77BA9"/>
    <w:rsid w:val="00D8023C"/>
    <w:rsid w:val="00D8053B"/>
    <w:rsid w:val="00D80E52"/>
    <w:rsid w:val="00D81596"/>
    <w:rsid w:val="00D816CD"/>
    <w:rsid w:val="00D81862"/>
    <w:rsid w:val="00D826B2"/>
    <w:rsid w:val="00D82ED6"/>
    <w:rsid w:val="00D82F74"/>
    <w:rsid w:val="00D848EC"/>
    <w:rsid w:val="00D86FA6"/>
    <w:rsid w:val="00D87D17"/>
    <w:rsid w:val="00D87EE0"/>
    <w:rsid w:val="00D91411"/>
    <w:rsid w:val="00D91796"/>
    <w:rsid w:val="00D91B72"/>
    <w:rsid w:val="00D91D51"/>
    <w:rsid w:val="00D91DB9"/>
    <w:rsid w:val="00D9224A"/>
    <w:rsid w:val="00D930A6"/>
    <w:rsid w:val="00D943DF"/>
    <w:rsid w:val="00D94EBB"/>
    <w:rsid w:val="00D95020"/>
    <w:rsid w:val="00D9554D"/>
    <w:rsid w:val="00D95919"/>
    <w:rsid w:val="00D95A02"/>
    <w:rsid w:val="00D97312"/>
    <w:rsid w:val="00DA03FC"/>
    <w:rsid w:val="00DA0DA1"/>
    <w:rsid w:val="00DA144A"/>
    <w:rsid w:val="00DA14C7"/>
    <w:rsid w:val="00DA15CA"/>
    <w:rsid w:val="00DA180F"/>
    <w:rsid w:val="00DA31A8"/>
    <w:rsid w:val="00DA3C17"/>
    <w:rsid w:val="00DA4A26"/>
    <w:rsid w:val="00DA4CED"/>
    <w:rsid w:val="00DA614A"/>
    <w:rsid w:val="00DA6813"/>
    <w:rsid w:val="00DA6E01"/>
    <w:rsid w:val="00DA74DC"/>
    <w:rsid w:val="00DA77D3"/>
    <w:rsid w:val="00DA7B80"/>
    <w:rsid w:val="00DB0006"/>
    <w:rsid w:val="00DB050B"/>
    <w:rsid w:val="00DB0865"/>
    <w:rsid w:val="00DB15B4"/>
    <w:rsid w:val="00DB238D"/>
    <w:rsid w:val="00DB29F6"/>
    <w:rsid w:val="00DB2DCF"/>
    <w:rsid w:val="00DB3322"/>
    <w:rsid w:val="00DB3718"/>
    <w:rsid w:val="00DB3B13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270"/>
    <w:rsid w:val="00DC5500"/>
    <w:rsid w:val="00DC5C44"/>
    <w:rsid w:val="00DC65A1"/>
    <w:rsid w:val="00DC6B3B"/>
    <w:rsid w:val="00DC782E"/>
    <w:rsid w:val="00DD014E"/>
    <w:rsid w:val="00DD063B"/>
    <w:rsid w:val="00DD10F8"/>
    <w:rsid w:val="00DD1700"/>
    <w:rsid w:val="00DD1F70"/>
    <w:rsid w:val="00DD254B"/>
    <w:rsid w:val="00DD355E"/>
    <w:rsid w:val="00DD387F"/>
    <w:rsid w:val="00DD3DC8"/>
    <w:rsid w:val="00DD4911"/>
    <w:rsid w:val="00DD5AE4"/>
    <w:rsid w:val="00DD63A4"/>
    <w:rsid w:val="00DD645D"/>
    <w:rsid w:val="00DD675D"/>
    <w:rsid w:val="00DD6FF1"/>
    <w:rsid w:val="00DD7520"/>
    <w:rsid w:val="00DD7659"/>
    <w:rsid w:val="00DD7BCC"/>
    <w:rsid w:val="00DE0629"/>
    <w:rsid w:val="00DE0A96"/>
    <w:rsid w:val="00DE0FD2"/>
    <w:rsid w:val="00DE17DD"/>
    <w:rsid w:val="00DE1F4C"/>
    <w:rsid w:val="00DE2438"/>
    <w:rsid w:val="00DE26C6"/>
    <w:rsid w:val="00DE2A66"/>
    <w:rsid w:val="00DE446C"/>
    <w:rsid w:val="00DE475D"/>
    <w:rsid w:val="00DE4861"/>
    <w:rsid w:val="00DE4CED"/>
    <w:rsid w:val="00DE4CFE"/>
    <w:rsid w:val="00DE501A"/>
    <w:rsid w:val="00DE5353"/>
    <w:rsid w:val="00DE5922"/>
    <w:rsid w:val="00DE7480"/>
    <w:rsid w:val="00DE752D"/>
    <w:rsid w:val="00DE7CA4"/>
    <w:rsid w:val="00DF00F4"/>
    <w:rsid w:val="00DF02AE"/>
    <w:rsid w:val="00DF2074"/>
    <w:rsid w:val="00DF33BB"/>
    <w:rsid w:val="00DF3628"/>
    <w:rsid w:val="00DF3BAA"/>
    <w:rsid w:val="00DF3D01"/>
    <w:rsid w:val="00DF3DB0"/>
    <w:rsid w:val="00DF4327"/>
    <w:rsid w:val="00DF4365"/>
    <w:rsid w:val="00DF4D00"/>
    <w:rsid w:val="00DF530B"/>
    <w:rsid w:val="00DF54E8"/>
    <w:rsid w:val="00DF5ABF"/>
    <w:rsid w:val="00E01811"/>
    <w:rsid w:val="00E01E87"/>
    <w:rsid w:val="00E020C7"/>
    <w:rsid w:val="00E03306"/>
    <w:rsid w:val="00E037AC"/>
    <w:rsid w:val="00E03AE2"/>
    <w:rsid w:val="00E04036"/>
    <w:rsid w:val="00E04147"/>
    <w:rsid w:val="00E047E3"/>
    <w:rsid w:val="00E05035"/>
    <w:rsid w:val="00E05072"/>
    <w:rsid w:val="00E05557"/>
    <w:rsid w:val="00E059C0"/>
    <w:rsid w:val="00E05A0D"/>
    <w:rsid w:val="00E05F97"/>
    <w:rsid w:val="00E06B26"/>
    <w:rsid w:val="00E06E23"/>
    <w:rsid w:val="00E101FD"/>
    <w:rsid w:val="00E10358"/>
    <w:rsid w:val="00E10B97"/>
    <w:rsid w:val="00E10F1C"/>
    <w:rsid w:val="00E11177"/>
    <w:rsid w:val="00E11249"/>
    <w:rsid w:val="00E11968"/>
    <w:rsid w:val="00E12856"/>
    <w:rsid w:val="00E13B12"/>
    <w:rsid w:val="00E14172"/>
    <w:rsid w:val="00E141CB"/>
    <w:rsid w:val="00E1423F"/>
    <w:rsid w:val="00E1435F"/>
    <w:rsid w:val="00E14589"/>
    <w:rsid w:val="00E14A8E"/>
    <w:rsid w:val="00E1598F"/>
    <w:rsid w:val="00E161D2"/>
    <w:rsid w:val="00E1681F"/>
    <w:rsid w:val="00E168D8"/>
    <w:rsid w:val="00E16F78"/>
    <w:rsid w:val="00E17766"/>
    <w:rsid w:val="00E20BB2"/>
    <w:rsid w:val="00E20CF3"/>
    <w:rsid w:val="00E2111A"/>
    <w:rsid w:val="00E2180B"/>
    <w:rsid w:val="00E21848"/>
    <w:rsid w:val="00E221B7"/>
    <w:rsid w:val="00E228CA"/>
    <w:rsid w:val="00E22CD8"/>
    <w:rsid w:val="00E23D1C"/>
    <w:rsid w:val="00E23D39"/>
    <w:rsid w:val="00E240A2"/>
    <w:rsid w:val="00E24862"/>
    <w:rsid w:val="00E24A5F"/>
    <w:rsid w:val="00E24DFC"/>
    <w:rsid w:val="00E26481"/>
    <w:rsid w:val="00E26D86"/>
    <w:rsid w:val="00E2714D"/>
    <w:rsid w:val="00E27828"/>
    <w:rsid w:val="00E31186"/>
    <w:rsid w:val="00E313AA"/>
    <w:rsid w:val="00E31B61"/>
    <w:rsid w:val="00E321B8"/>
    <w:rsid w:val="00E3237F"/>
    <w:rsid w:val="00E327B2"/>
    <w:rsid w:val="00E32BF4"/>
    <w:rsid w:val="00E32D08"/>
    <w:rsid w:val="00E34927"/>
    <w:rsid w:val="00E349FB"/>
    <w:rsid w:val="00E34E85"/>
    <w:rsid w:val="00E3553A"/>
    <w:rsid w:val="00E35814"/>
    <w:rsid w:val="00E361C4"/>
    <w:rsid w:val="00E364A0"/>
    <w:rsid w:val="00E40245"/>
    <w:rsid w:val="00E40F29"/>
    <w:rsid w:val="00E4126E"/>
    <w:rsid w:val="00E41C62"/>
    <w:rsid w:val="00E41F0A"/>
    <w:rsid w:val="00E42FF6"/>
    <w:rsid w:val="00E4306B"/>
    <w:rsid w:val="00E43933"/>
    <w:rsid w:val="00E43B48"/>
    <w:rsid w:val="00E44BD9"/>
    <w:rsid w:val="00E44E3A"/>
    <w:rsid w:val="00E45761"/>
    <w:rsid w:val="00E46438"/>
    <w:rsid w:val="00E46ACF"/>
    <w:rsid w:val="00E501A6"/>
    <w:rsid w:val="00E50553"/>
    <w:rsid w:val="00E50F83"/>
    <w:rsid w:val="00E517A3"/>
    <w:rsid w:val="00E51D12"/>
    <w:rsid w:val="00E53AA5"/>
    <w:rsid w:val="00E53F06"/>
    <w:rsid w:val="00E55687"/>
    <w:rsid w:val="00E557DC"/>
    <w:rsid w:val="00E55A36"/>
    <w:rsid w:val="00E55A88"/>
    <w:rsid w:val="00E56756"/>
    <w:rsid w:val="00E569D0"/>
    <w:rsid w:val="00E5709F"/>
    <w:rsid w:val="00E5739C"/>
    <w:rsid w:val="00E57847"/>
    <w:rsid w:val="00E600C5"/>
    <w:rsid w:val="00E603F1"/>
    <w:rsid w:val="00E6059F"/>
    <w:rsid w:val="00E60798"/>
    <w:rsid w:val="00E61B3B"/>
    <w:rsid w:val="00E61BF5"/>
    <w:rsid w:val="00E622EF"/>
    <w:rsid w:val="00E6378D"/>
    <w:rsid w:val="00E64120"/>
    <w:rsid w:val="00E6545A"/>
    <w:rsid w:val="00E65548"/>
    <w:rsid w:val="00E657BB"/>
    <w:rsid w:val="00E659BF"/>
    <w:rsid w:val="00E66CCC"/>
    <w:rsid w:val="00E6764F"/>
    <w:rsid w:val="00E676F9"/>
    <w:rsid w:val="00E70526"/>
    <w:rsid w:val="00E70F0C"/>
    <w:rsid w:val="00E71032"/>
    <w:rsid w:val="00E71CB1"/>
    <w:rsid w:val="00E726AC"/>
    <w:rsid w:val="00E72C36"/>
    <w:rsid w:val="00E72DCA"/>
    <w:rsid w:val="00E72E79"/>
    <w:rsid w:val="00E73003"/>
    <w:rsid w:val="00E7320F"/>
    <w:rsid w:val="00E742A3"/>
    <w:rsid w:val="00E7455D"/>
    <w:rsid w:val="00E746F7"/>
    <w:rsid w:val="00E74E54"/>
    <w:rsid w:val="00E74F0F"/>
    <w:rsid w:val="00E75A08"/>
    <w:rsid w:val="00E77501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9051B"/>
    <w:rsid w:val="00E90A84"/>
    <w:rsid w:val="00E90F59"/>
    <w:rsid w:val="00E91FD4"/>
    <w:rsid w:val="00E92247"/>
    <w:rsid w:val="00E93987"/>
    <w:rsid w:val="00E93C14"/>
    <w:rsid w:val="00E93C79"/>
    <w:rsid w:val="00E94AEA"/>
    <w:rsid w:val="00E94E20"/>
    <w:rsid w:val="00E963CD"/>
    <w:rsid w:val="00E969A5"/>
    <w:rsid w:val="00E96C7C"/>
    <w:rsid w:val="00E977AE"/>
    <w:rsid w:val="00E97C9F"/>
    <w:rsid w:val="00EA00B9"/>
    <w:rsid w:val="00EA00E6"/>
    <w:rsid w:val="00EA06CE"/>
    <w:rsid w:val="00EA1076"/>
    <w:rsid w:val="00EA188E"/>
    <w:rsid w:val="00EA18B0"/>
    <w:rsid w:val="00EA1EE0"/>
    <w:rsid w:val="00EA1F89"/>
    <w:rsid w:val="00EA2B98"/>
    <w:rsid w:val="00EA3039"/>
    <w:rsid w:val="00EA30A9"/>
    <w:rsid w:val="00EA3FD1"/>
    <w:rsid w:val="00EA437C"/>
    <w:rsid w:val="00EA4B31"/>
    <w:rsid w:val="00EA63FF"/>
    <w:rsid w:val="00EA643C"/>
    <w:rsid w:val="00EA6939"/>
    <w:rsid w:val="00EA70BC"/>
    <w:rsid w:val="00EA70C6"/>
    <w:rsid w:val="00EA7F96"/>
    <w:rsid w:val="00EB0701"/>
    <w:rsid w:val="00EB07F3"/>
    <w:rsid w:val="00EB1947"/>
    <w:rsid w:val="00EB1CD5"/>
    <w:rsid w:val="00EB1EEA"/>
    <w:rsid w:val="00EB25C9"/>
    <w:rsid w:val="00EB2B9E"/>
    <w:rsid w:val="00EB2BE9"/>
    <w:rsid w:val="00EB2D79"/>
    <w:rsid w:val="00EB2FE8"/>
    <w:rsid w:val="00EB31B5"/>
    <w:rsid w:val="00EB493A"/>
    <w:rsid w:val="00EB5D08"/>
    <w:rsid w:val="00EB729B"/>
    <w:rsid w:val="00EB76A7"/>
    <w:rsid w:val="00EC020C"/>
    <w:rsid w:val="00EC057F"/>
    <w:rsid w:val="00EC087E"/>
    <w:rsid w:val="00EC1080"/>
    <w:rsid w:val="00EC23B2"/>
    <w:rsid w:val="00EC3932"/>
    <w:rsid w:val="00EC4575"/>
    <w:rsid w:val="00EC5198"/>
    <w:rsid w:val="00EC528D"/>
    <w:rsid w:val="00EC5D99"/>
    <w:rsid w:val="00EC73D8"/>
    <w:rsid w:val="00ED05DC"/>
    <w:rsid w:val="00ED129A"/>
    <w:rsid w:val="00ED1A45"/>
    <w:rsid w:val="00ED1D73"/>
    <w:rsid w:val="00ED2076"/>
    <w:rsid w:val="00ED5679"/>
    <w:rsid w:val="00ED7C91"/>
    <w:rsid w:val="00ED7D2F"/>
    <w:rsid w:val="00ED7E2C"/>
    <w:rsid w:val="00EE0738"/>
    <w:rsid w:val="00EE0C73"/>
    <w:rsid w:val="00EE0E5E"/>
    <w:rsid w:val="00EE0F54"/>
    <w:rsid w:val="00EE1356"/>
    <w:rsid w:val="00EE1826"/>
    <w:rsid w:val="00EE1BBE"/>
    <w:rsid w:val="00EE2256"/>
    <w:rsid w:val="00EE22D7"/>
    <w:rsid w:val="00EE391B"/>
    <w:rsid w:val="00EE3929"/>
    <w:rsid w:val="00EE3A28"/>
    <w:rsid w:val="00EE3F05"/>
    <w:rsid w:val="00EE46C0"/>
    <w:rsid w:val="00EE4752"/>
    <w:rsid w:val="00EE50E7"/>
    <w:rsid w:val="00EE5769"/>
    <w:rsid w:val="00EE6B6C"/>
    <w:rsid w:val="00EE739A"/>
    <w:rsid w:val="00EE7EDD"/>
    <w:rsid w:val="00EE7FDB"/>
    <w:rsid w:val="00EF016C"/>
    <w:rsid w:val="00EF08EF"/>
    <w:rsid w:val="00EF0C7A"/>
    <w:rsid w:val="00EF0D0D"/>
    <w:rsid w:val="00EF2194"/>
    <w:rsid w:val="00EF24B6"/>
    <w:rsid w:val="00EF277C"/>
    <w:rsid w:val="00EF2C6B"/>
    <w:rsid w:val="00EF2E23"/>
    <w:rsid w:val="00EF31FF"/>
    <w:rsid w:val="00EF36E0"/>
    <w:rsid w:val="00EF3F64"/>
    <w:rsid w:val="00EF4BD9"/>
    <w:rsid w:val="00EF5CA8"/>
    <w:rsid w:val="00EF6DB8"/>
    <w:rsid w:val="00EF7368"/>
    <w:rsid w:val="00EF7640"/>
    <w:rsid w:val="00EF78BD"/>
    <w:rsid w:val="00F0034B"/>
    <w:rsid w:val="00F00924"/>
    <w:rsid w:val="00F01F8B"/>
    <w:rsid w:val="00F0269A"/>
    <w:rsid w:val="00F0343B"/>
    <w:rsid w:val="00F035CF"/>
    <w:rsid w:val="00F03657"/>
    <w:rsid w:val="00F03DCB"/>
    <w:rsid w:val="00F05081"/>
    <w:rsid w:val="00F05201"/>
    <w:rsid w:val="00F05CC7"/>
    <w:rsid w:val="00F0739A"/>
    <w:rsid w:val="00F07DA9"/>
    <w:rsid w:val="00F12085"/>
    <w:rsid w:val="00F12160"/>
    <w:rsid w:val="00F12446"/>
    <w:rsid w:val="00F12EAA"/>
    <w:rsid w:val="00F132C9"/>
    <w:rsid w:val="00F137D8"/>
    <w:rsid w:val="00F13E7A"/>
    <w:rsid w:val="00F14696"/>
    <w:rsid w:val="00F146E5"/>
    <w:rsid w:val="00F151C0"/>
    <w:rsid w:val="00F152EF"/>
    <w:rsid w:val="00F15CD6"/>
    <w:rsid w:val="00F15F19"/>
    <w:rsid w:val="00F16438"/>
    <w:rsid w:val="00F17A13"/>
    <w:rsid w:val="00F20211"/>
    <w:rsid w:val="00F20587"/>
    <w:rsid w:val="00F2069A"/>
    <w:rsid w:val="00F20EDE"/>
    <w:rsid w:val="00F214DC"/>
    <w:rsid w:val="00F21698"/>
    <w:rsid w:val="00F21932"/>
    <w:rsid w:val="00F2293E"/>
    <w:rsid w:val="00F22D35"/>
    <w:rsid w:val="00F22DF2"/>
    <w:rsid w:val="00F23F3C"/>
    <w:rsid w:val="00F24178"/>
    <w:rsid w:val="00F24C5F"/>
    <w:rsid w:val="00F24F77"/>
    <w:rsid w:val="00F257B9"/>
    <w:rsid w:val="00F258B2"/>
    <w:rsid w:val="00F265C1"/>
    <w:rsid w:val="00F272A1"/>
    <w:rsid w:val="00F27329"/>
    <w:rsid w:val="00F275F0"/>
    <w:rsid w:val="00F278A7"/>
    <w:rsid w:val="00F30543"/>
    <w:rsid w:val="00F30837"/>
    <w:rsid w:val="00F31408"/>
    <w:rsid w:val="00F318EB"/>
    <w:rsid w:val="00F342CF"/>
    <w:rsid w:val="00F3471F"/>
    <w:rsid w:val="00F34BD8"/>
    <w:rsid w:val="00F34C7E"/>
    <w:rsid w:val="00F34D03"/>
    <w:rsid w:val="00F34E52"/>
    <w:rsid w:val="00F3566D"/>
    <w:rsid w:val="00F3577A"/>
    <w:rsid w:val="00F35E94"/>
    <w:rsid w:val="00F35FF3"/>
    <w:rsid w:val="00F3680E"/>
    <w:rsid w:val="00F36BDB"/>
    <w:rsid w:val="00F373A1"/>
    <w:rsid w:val="00F4080C"/>
    <w:rsid w:val="00F40F08"/>
    <w:rsid w:val="00F41471"/>
    <w:rsid w:val="00F41C6B"/>
    <w:rsid w:val="00F422A9"/>
    <w:rsid w:val="00F43CFB"/>
    <w:rsid w:val="00F43E42"/>
    <w:rsid w:val="00F43F5B"/>
    <w:rsid w:val="00F44102"/>
    <w:rsid w:val="00F44740"/>
    <w:rsid w:val="00F447E3"/>
    <w:rsid w:val="00F45ABB"/>
    <w:rsid w:val="00F45AFA"/>
    <w:rsid w:val="00F45C00"/>
    <w:rsid w:val="00F4681D"/>
    <w:rsid w:val="00F4731F"/>
    <w:rsid w:val="00F475ED"/>
    <w:rsid w:val="00F47D2D"/>
    <w:rsid w:val="00F47DC4"/>
    <w:rsid w:val="00F5048C"/>
    <w:rsid w:val="00F504C9"/>
    <w:rsid w:val="00F51304"/>
    <w:rsid w:val="00F52A3D"/>
    <w:rsid w:val="00F53E1E"/>
    <w:rsid w:val="00F5474F"/>
    <w:rsid w:val="00F5496C"/>
    <w:rsid w:val="00F54D1A"/>
    <w:rsid w:val="00F555BF"/>
    <w:rsid w:val="00F5581D"/>
    <w:rsid w:val="00F55C50"/>
    <w:rsid w:val="00F5614C"/>
    <w:rsid w:val="00F56786"/>
    <w:rsid w:val="00F56AA5"/>
    <w:rsid w:val="00F5731A"/>
    <w:rsid w:val="00F57A31"/>
    <w:rsid w:val="00F60A20"/>
    <w:rsid w:val="00F60E72"/>
    <w:rsid w:val="00F616B3"/>
    <w:rsid w:val="00F61740"/>
    <w:rsid w:val="00F6207A"/>
    <w:rsid w:val="00F62BF9"/>
    <w:rsid w:val="00F65209"/>
    <w:rsid w:val="00F65664"/>
    <w:rsid w:val="00F65685"/>
    <w:rsid w:val="00F6707E"/>
    <w:rsid w:val="00F67661"/>
    <w:rsid w:val="00F67D92"/>
    <w:rsid w:val="00F70120"/>
    <w:rsid w:val="00F70943"/>
    <w:rsid w:val="00F70D96"/>
    <w:rsid w:val="00F71432"/>
    <w:rsid w:val="00F71A9D"/>
    <w:rsid w:val="00F71BA3"/>
    <w:rsid w:val="00F71F50"/>
    <w:rsid w:val="00F72731"/>
    <w:rsid w:val="00F72A4B"/>
    <w:rsid w:val="00F73873"/>
    <w:rsid w:val="00F739EA"/>
    <w:rsid w:val="00F73CDB"/>
    <w:rsid w:val="00F73CF7"/>
    <w:rsid w:val="00F74084"/>
    <w:rsid w:val="00F74514"/>
    <w:rsid w:val="00F74AEC"/>
    <w:rsid w:val="00F74E96"/>
    <w:rsid w:val="00F752BA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5B7"/>
    <w:rsid w:val="00F816C4"/>
    <w:rsid w:val="00F81DDD"/>
    <w:rsid w:val="00F82141"/>
    <w:rsid w:val="00F8221D"/>
    <w:rsid w:val="00F83291"/>
    <w:rsid w:val="00F83619"/>
    <w:rsid w:val="00F839CB"/>
    <w:rsid w:val="00F84C51"/>
    <w:rsid w:val="00F85BA2"/>
    <w:rsid w:val="00F86034"/>
    <w:rsid w:val="00F86B8D"/>
    <w:rsid w:val="00F87722"/>
    <w:rsid w:val="00F877AD"/>
    <w:rsid w:val="00F908DA"/>
    <w:rsid w:val="00F90AA9"/>
    <w:rsid w:val="00F90F51"/>
    <w:rsid w:val="00F91091"/>
    <w:rsid w:val="00F9161C"/>
    <w:rsid w:val="00F9168F"/>
    <w:rsid w:val="00F91C7E"/>
    <w:rsid w:val="00F927A9"/>
    <w:rsid w:val="00F92963"/>
    <w:rsid w:val="00F936EC"/>
    <w:rsid w:val="00F9418E"/>
    <w:rsid w:val="00F94617"/>
    <w:rsid w:val="00F952AE"/>
    <w:rsid w:val="00F95DD0"/>
    <w:rsid w:val="00F95EA4"/>
    <w:rsid w:val="00F960B4"/>
    <w:rsid w:val="00F9618F"/>
    <w:rsid w:val="00F965D1"/>
    <w:rsid w:val="00F96F2A"/>
    <w:rsid w:val="00F977D4"/>
    <w:rsid w:val="00FA0341"/>
    <w:rsid w:val="00FA0A54"/>
    <w:rsid w:val="00FA29C1"/>
    <w:rsid w:val="00FA3826"/>
    <w:rsid w:val="00FA3BA1"/>
    <w:rsid w:val="00FA4828"/>
    <w:rsid w:val="00FA52E8"/>
    <w:rsid w:val="00FA531C"/>
    <w:rsid w:val="00FA5332"/>
    <w:rsid w:val="00FA5505"/>
    <w:rsid w:val="00FA615D"/>
    <w:rsid w:val="00FA6281"/>
    <w:rsid w:val="00FA7046"/>
    <w:rsid w:val="00FA79A1"/>
    <w:rsid w:val="00FB03FE"/>
    <w:rsid w:val="00FB0EA8"/>
    <w:rsid w:val="00FB17F1"/>
    <w:rsid w:val="00FB1EA0"/>
    <w:rsid w:val="00FB1EE8"/>
    <w:rsid w:val="00FB37F9"/>
    <w:rsid w:val="00FB3BF8"/>
    <w:rsid w:val="00FB439B"/>
    <w:rsid w:val="00FB49A2"/>
    <w:rsid w:val="00FB4FD4"/>
    <w:rsid w:val="00FB5C99"/>
    <w:rsid w:val="00FB6023"/>
    <w:rsid w:val="00FB639E"/>
    <w:rsid w:val="00FB6F44"/>
    <w:rsid w:val="00FB775D"/>
    <w:rsid w:val="00FC08C9"/>
    <w:rsid w:val="00FC0EE5"/>
    <w:rsid w:val="00FC12A9"/>
    <w:rsid w:val="00FC15F0"/>
    <w:rsid w:val="00FC1750"/>
    <w:rsid w:val="00FC17B9"/>
    <w:rsid w:val="00FC1993"/>
    <w:rsid w:val="00FC261D"/>
    <w:rsid w:val="00FC4459"/>
    <w:rsid w:val="00FC6F13"/>
    <w:rsid w:val="00FC71B8"/>
    <w:rsid w:val="00FC7337"/>
    <w:rsid w:val="00FD05AE"/>
    <w:rsid w:val="00FD06D7"/>
    <w:rsid w:val="00FD0770"/>
    <w:rsid w:val="00FD0E63"/>
    <w:rsid w:val="00FD1528"/>
    <w:rsid w:val="00FD15E3"/>
    <w:rsid w:val="00FD208B"/>
    <w:rsid w:val="00FD285E"/>
    <w:rsid w:val="00FD38CA"/>
    <w:rsid w:val="00FD38EA"/>
    <w:rsid w:val="00FD42E5"/>
    <w:rsid w:val="00FD433E"/>
    <w:rsid w:val="00FD445F"/>
    <w:rsid w:val="00FD4A6D"/>
    <w:rsid w:val="00FD627E"/>
    <w:rsid w:val="00FD78D6"/>
    <w:rsid w:val="00FD7C57"/>
    <w:rsid w:val="00FE02A8"/>
    <w:rsid w:val="00FE0B34"/>
    <w:rsid w:val="00FE1550"/>
    <w:rsid w:val="00FE164B"/>
    <w:rsid w:val="00FE2638"/>
    <w:rsid w:val="00FE2EF9"/>
    <w:rsid w:val="00FE348B"/>
    <w:rsid w:val="00FE368F"/>
    <w:rsid w:val="00FE38E6"/>
    <w:rsid w:val="00FE4389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0CB"/>
    <w:rsid w:val="00FF0E37"/>
    <w:rsid w:val="00FF0FC2"/>
    <w:rsid w:val="00FF11C5"/>
    <w:rsid w:val="00FF20C6"/>
    <w:rsid w:val="00FF2826"/>
    <w:rsid w:val="00FF2E1E"/>
    <w:rsid w:val="00FF2F79"/>
    <w:rsid w:val="00FF38CB"/>
    <w:rsid w:val="00FF4663"/>
    <w:rsid w:val="00FF480E"/>
    <w:rsid w:val="00FF5CB6"/>
    <w:rsid w:val="00FF5FD7"/>
    <w:rsid w:val="00FF60E1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5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46A3"/>
    <w:rPr>
      <w:rFonts w:ascii="CordiaUPC" w:hAnsi="CordiaUPC" w:cs="CordiaUPC"/>
    </w:rPr>
  </w:style>
  <w:style w:type="paragraph" w:styleId="1">
    <w:name w:val="heading 1"/>
    <w:basedOn w:val="a"/>
    <w:next w:val="a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6">
    <w:name w:val="heading 6"/>
    <w:basedOn w:val="a"/>
    <w:next w:val="a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8">
    <w:name w:val="heading 8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9">
    <w:name w:val="heading 9"/>
    <w:basedOn w:val="a"/>
    <w:next w:val="a"/>
    <w:link w:val="90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411"/>
    <w:pPr>
      <w:tabs>
        <w:tab w:val="center" w:pos="4153"/>
        <w:tab w:val="right" w:pos="8306"/>
      </w:tabs>
    </w:pPr>
    <w:rPr>
      <w:rFonts w:cs="Angsana New"/>
      <w:lang/>
    </w:rPr>
  </w:style>
  <w:style w:type="paragraph" w:styleId="a5">
    <w:name w:val="footer"/>
    <w:basedOn w:val="a"/>
    <w:link w:val="a6"/>
    <w:uiPriority w:val="99"/>
    <w:rsid w:val="00281411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281411"/>
    <w:pPr>
      <w:spacing w:before="120" w:after="120"/>
    </w:pPr>
    <w:rPr>
      <w:b/>
      <w:bCs/>
    </w:rPr>
  </w:style>
  <w:style w:type="paragraph" w:styleId="a8">
    <w:name w:val="Block Text"/>
    <w:basedOn w:val="a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  <w:lang/>
    </w:rPr>
  </w:style>
  <w:style w:type="paragraph" w:styleId="ab">
    <w:name w:val="Body Text Indent"/>
    <w:basedOn w:val="a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20">
    <w:name w:val="Body Text 2"/>
    <w:basedOn w:val="a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21">
    <w:name w:val="Body Text Indent 2"/>
    <w:basedOn w:val="a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Indent 3"/>
    <w:basedOn w:val="a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32">
    <w:name w:val="Body Text 3"/>
    <w:basedOn w:val="a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ac">
    <w:name w:val="Balloon Text"/>
    <w:basedOn w:val="a"/>
    <w:semiHidden/>
    <w:rsid w:val="00842AFA"/>
    <w:rPr>
      <w:rFonts w:ascii="Tahoma" w:hAnsi="Tahoma" w:cs="Angsana New"/>
      <w:sz w:val="16"/>
      <w:szCs w:val="18"/>
    </w:rPr>
  </w:style>
  <w:style w:type="table" w:styleId="ad">
    <w:name w:val="Table Grid"/>
    <w:basedOn w:val="a1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7044C1"/>
    <w:pPr>
      <w:ind w:left="720" w:hanging="360"/>
    </w:pPr>
    <w:rPr>
      <w:lang w:eastAsia="zh-CN"/>
    </w:rPr>
  </w:style>
  <w:style w:type="paragraph" w:styleId="23">
    <w:name w:val="List Bullet 2"/>
    <w:basedOn w:val="a"/>
    <w:rsid w:val="007044C1"/>
    <w:pPr>
      <w:ind w:left="720" w:hanging="360"/>
    </w:pPr>
    <w:rPr>
      <w:lang w:eastAsia="zh-CN"/>
    </w:rPr>
  </w:style>
  <w:style w:type="paragraph" w:styleId="ae">
    <w:name w:val="Date"/>
    <w:basedOn w:val="a"/>
    <w:next w:val="a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a0"/>
    <w:rsid w:val="00CE2C12"/>
  </w:style>
  <w:style w:type="character" w:customStyle="1" w:styleId="a4">
    <w:name w:val="หัวกระดาษ อักขระ"/>
    <w:link w:val="a3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a9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">
    <w:name w:val="เนื้อความ อักขระ"/>
    <w:link w:val="a9"/>
    <w:rsid w:val="00AA7558"/>
    <w:rPr>
      <w:rFonts w:ascii="AngsanaUPC" w:hAnsi="AngsanaUPC" w:cs="AngsanaUPC"/>
      <w:sz w:val="32"/>
      <w:szCs w:val="32"/>
    </w:rPr>
  </w:style>
  <w:style w:type="paragraph" w:styleId="af">
    <w:name w:val="List Paragraph"/>
    <w:basedOn w:val="a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076380"/>
    <w:rPr>
      <w:rFonts w:ascii="CordiaUPC" w:hAnsi="CordiaUPC" w:cs="CordiaUPC"/>
    </w:rPr>
  </w:style>
  <w:style w:type="character" w:styleId="af0">
    <w:name w:val="Emphasis"/>
    <w:qFormat/>
    <w:rsid w:val="00C34A10"/>
    <w:rPr>
      <w:i/>
      <w:iCs/>
    </w:rPr>
  </w:style>
  <w:style w:type="character" w:customStyle="1" w:styleId="90">
    <w:name w:val="หัวเรื่อง 9 อักขระ"/>
    <w:basedOn w:val="a0"/>
    <w:link w:val="9"/>
    <w:rsid w:val="00C53E53"/>
    <w:rPr>
      <w:rFonts w:ascii="AngsanaUPC" w:hAnsi="AngsanaUPC" w:cs="AngsanaUPC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35682A"/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3A03C-66AF-4933-B825-1D77F365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TP420T00.dot</Template>
  <TotalTime>0</TotalTime>
  <Pages>33</Pages>
  <Words>7036</Words>
  <Characters>40110</Characters>
  <Application>Microsoft Office Word</Application>
  <DocSecurity>0</DocSecurity>
  <Lines>334</Lines>
  <Paragraphs>94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PAO</cp:lastModifiedBy>
  <cp:revision>2</cp:revision>
  <cp:lastPrinted>2020-02-21T05:00:00Z</cp:lastPrinted>
  <dcterms:created xsi:type="dcterms:W3CDTF">2020-02-21T05:14:00Z</dcterms:created>
  <dcterms:modified xsi:type="dcterms:W3CDTF">2020-02-21T05:14:00Z</dcterms:modified>
</cp:coreProperties>
</file>