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3F9E" w:rsidRPr="00004A4F" w:rsidRDefault="00213F9E" w:rsidP="00317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  <w:cs/>
        </w:rPr>
      </w:pPr>
      <w:bookmarkStart w:id="0" w:name="Title"/>
    </w:p>
    <w:p w:rsidR="00213F9E" w:rsidRPr="00004A4F" w:rsidRDefault="00213F9E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213F9E" w:rsidRDefault="00213F9E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934CE8" w:rsidRDefault="00934CE8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934CE8" w:rsidRDefault="00934CE8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934CE8" w:rsidRDefault="00934CE8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934CE8" w:rsidRDefault="00934CE8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934CE8" w:rsidRDefault="00934CE8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934CE8" w:rsidRDefault="00934CE8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934CE8" w:rsidRDefault="00934CE8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934CE8" w:rsidRPr="00004A4F" w:rsidRDefault="00934CE8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  <w:bookmarkStart w:id="1" w:name="_GoBack"/>
      <w:bookmarkEnd w:id="1"/>
    </w:p>
    <w:p w:rsidR="00746E9F" w:rsidRPr="00004A4F" w:rsidRDefault="00746E9F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3B1575" w:rsidRPr="00D30B2F" w:rsidRDefault="003B1575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D30B2F">
        <w:rPr>
          <w:rFonts w:ascii="Angsana New" w:hAnsi="Angsana New"/>
          <w:b/>
          <w:bCs/>
          <w:sz w:val="52"/>
          <w:szCs w:val="52"/>
          <w:cs/>
        </w:rPr>
        <w:t>บริษัท ภัทรลิส</w:t>
      </w:r>
      <w:bookmarkStart w:id="2" w:name="SubTitle"/>
      <w:r w:rsidRPr="00D30B2F">
        <w:rPr>
          <w:rFonts w:ascii="Angsana New" w:hAnsi="Angsana New"/>
          <w:b/>
          <w:bCs/>
          <w:sz w:val="52"/>
          <w:szCs w:val="52"/>
          <w:cs/>
        </w:rPr>
        <w:t>ซิ่ง จำกัด (มหาชน)</w:t>
      </w:r>
      <w:bookmarkEnd w:id="0"/>
    </w:p>
    <w:p w:rsidR="003B1575" w:rsidRPr="00D30B2F" w:rsidRDefault="003B1575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:rsidR="003B1575" w:rsidRPr="00D30B2F" w:rsidRDefault="003B1575" w:rsidP="00D00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center"/>
        <w:rPr>
          <w:rFonts w:ascii="Angsana New" w:hAnsi="Angsana New"/>
          <w:sz w:val="32"/>
          <w:szCs w:val="32"/>
          <w:cs/>
        </w:rPr>
      </w:pPr>
      <w:r w:rsidRPr="00D30B2F">
        <w:rPr>
          <w:rFonts w:ascii="Angsana New" w:hAnsi="Angsana New"/>
          <w:sz w:val="32"/>
          <w:szCs w:val="32"/>
          <w:cs/>
        </w:rPr>
        <w:t>งบการเงิน</w:t>
      </w:r>
      <w:r w:rsidR="008C17E5" w:rsidRPr="00D30B2F">
        <w:rPr>
          <w:rFonts w:ascii="Angsana New" w:hAnsi="Angsana New"/>
          <w:sz w:val="32"/>
          <w:szCs w:val="32"/>
          <w:cs/>
        </w:rPr>
        <w:t>สำหรับ</w:t>
      </w:r>
      <w:r w:rsidR="008C17E5" w:rsidRPr="00D30B2F">
        <w:rPr>
          <w:rFonts w:ascii="Angsana New" w:hAnsi="Angsana New" w:hint="cs"/>
          <w:sz w:val="32"/>
          <w:szCs w:val="32"/>
          <w:cs/>
        </w:rPr>
        <w:t>ปี</w:t>
      </w:r>
      <w:r w:rsidR="008C17E5" w:rsidRPr="00D30B2F">
        <w:rPr>
          <w:rFonts w:ascii="Angsana New" w:hAnsi="Angsana New"/>
          <w:sz w:val="32"/>
          <w:szCs w:val="32"/>
          <w:cs/>
        </w:rPr>
        <w:t>สิ้นสุดวันที่</w:t>
      </w:r>
      <w:r w:rsidR="008C17E5" w:rsidRPr="00D30B2F">
        <w:rPr>
          <w:rFonts w:ascii="Angsana New" w:hAnsi="Angsana New"/>
          <w:sz w:val="32"/>
          <w:szCs w:val="32"/>
        </w:rPr>
        <w:t xml:space="preserve"> 31</w:t>
      </w:r>
      <w:r w:rsidR="008C17E5" w:rsidRPr="00D30B2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D274C">
        <w:rPr>
          <w:rFonts w:ascii="Angsana New" w:hAnsi="Angsana New"/>
          <w:sz w:val="32"/>
          <w:szCs w:val="32"/>
        </w:rPr>
        <w:t>256</w:t>
      </w:r>
      <w:r w:rsidR="00B06E55">
        <w:rPr>
          <w:rFonts w:ascii="Angsana New" w:hAnsi="Angsana New"/>
          <w:sz w:val="32"/>
          <w:szCs w:val="32"/>
        </w:rPr>
        <w:t>2</w:t>
      </w:r>
    </w:p>
    <w:p w:rsidR="000E70F4" w:rsidRPr="00D30B2F" w:rsidRDefault="000E70F4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30B2F">
        <w:rPr>
          <w:rFonts w:ascii="Angsana New" w:hAnsi="Angsana New"/>
          <w:sz w:val="32"/>
          <w:szCs w:val="32"/>
          <w:cs/>
        </w:rPr>
        <w:t>และ</w:t>
      </w:r>
    </w:p>
    <w:p w:rsidR="000E70F4" w:rsidRPr="00D30B2F" w:rsidRDefault="00D173DD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  <w:r w:rsidRPr="00D30B2F">
        <w:rPr>
          <w:rFonts w:ascii="Angsana New" w:hAnsi="Angsana New" w:hint="cs"/>
          <w:sz w:val="32"/>
          <w:szCs w:val="32"/>
          <w:cs/>
        </w:rPr>
        <w:t>รายงานของผู้สอบบัญชีรับอนุญาต</w:t>
      </w:r>
    </w:p>
    <w:p w:rsidR="000E70F4" w:rsidRPr="00D30B2F" w:rsidRDefault="000E70F4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bookmarkEnd w:id="2"/>
    <w:p w:rsidR="009F6CF4" w:rsidRDefault="009F6CF4" w:rsidP="009F6CF4">
      <w:pPr>
        <w:rPr>
          <w:rFonts w:ascii="Angsana New" w:hAnsi="Angsana New"/>
          <w:sz w:val="32"/>
          <w:szCs w:val="32"/>
        </w:rPr>
      </w:pPr>
    </w:p>
    <w:p w:rsidR="002D628F" w:rsidRPr="002D628F" w:rsidRDefault="002D628F" w:rsidP="002D628F"/>
    <w:p w:rsidR="002D628F" w:rsidRPr="002D628F" w:rsidRDefault="002D628F" w:rsidP="002D628F"/>
    <w:p w:rsidR="002D628F" w:rsidRPr="002D628F" w:rsidRDefault="002D628F" w:rsidP="002D628F"/>
    <w:p w:rsidR="002D628F" w:rsidRPr="002D628F" w:rsidRDefault="002D628F" w:rsidP="002D628F"/>
    <w:p w:rsidR="002D628F" w:rsidRPr="002D628F" w:rsidRDefault="002D628F" w:rsidP="002D628F"/>
    <w:p w:rsidR="002D628F" w:rsidRPr="002D628F" w:rsidRDefault="002D628F" w:rsidP="002D628F"/>
    <w:p w:rsidR="002D628F" w:rsidRPr="002D628F" w:rsidRDefault="002D628F" w:rsidP="002D628F"/>
    <w:p w:rsidR="002D628F" w:rsidRPr="002D628F" w:rsidRDefault="002D628F" w:rsidP="002D628F"/>
    <w:p w:rsidR="002D628F" w:rsidRPr="002D628F" w:rsidRDefault="002D628F" w:rsidP="002D628F"/>
    <w:p w:rsidR="002D628F" w:rsidRPr="002D628F" w:rsidRDefault="002D628F" w:rsidP="002D628F"/>
    <w:p w:rsidR="002D628F" w:rsidRPr="002D628F" w:rsidRDefault="002D628F" w:rsidP="002D628F"/>
    <w:p w:rsidR="002D628F" w:rsidRPr="002D628F" w:rsidRDefault="002D628F" w:rsidP="002D628F"/>
    <w:p w:rsidR="002D628F" w:rsidRPr="002D628F" w:rsidRDefault="002D628F" w:rsidP="002D628F"/>
    <w:p w:rsidR="002D628F" w:rsidRPr="002D628F" w:rsidRDefault="002D628F" w:rsidP="002D628F"/>
    <w:p w:rsidR="002D628F" w:rsidRPr="002D628F" w:rsidRDefault="002D628F" w:rsidP="002D628F"/>
    <w:p w:rsidR="002D628F" w:rsidRPr="002D628F" w:rsidRDefault="002D628F" w:rsidP="002D628F"/>
    <w:p w:rsidR="002D628F" w:rsidRDefault="002D628F" w:rsidP="002D628F">
      <w:pPr>
        <w:rPr>
          <w:rFonts w:ascii="Angsana New" w:hAnsi="Angsana New"/>
          <w:sz w:val="32"/>
          <w:szCs w:val="32"/>
        </w:rPr>
      </w:pPr>
    </w:p>
    <w:p w:rsidR="002D628F" w:rsidRPr="002D628F" w:rsidRDefault="002D628F" w:rsidP="002D628F"/>
    <w:p w:rsidR="002D628F" w:rsidRPr="002D628F" w:rsidRDefault="002D628F" w:rsidP="002D628F"/>
    <w:p w:rsidR="002D628F" w:rsidRPr="002D628F" w:rsidRDefault="002D628F" w:rsidP="002D628F"/>
    <w:p w:rsidR="00934CE8" w:rsidRDefault="00934CE8" w:rsidP="00713DA2">
      <w:pPr>
        <w:pStyle w:val="Heading5"/>
        <w:spacing w:line="240" w:lineRule="auto"/>
        <w:jc w:val="thaiDistribute"/>
        <w:rPr>
          <w:rFonts w:asciiTheme="majorBidi" w:hAnsiTheme="majorBidi" w:cstheme="majorBidi"/>
        </w:rPr>
        <w:sectPr w:rsidR="00934CE8" w:rsidSect="00934CE8">
          <w:headerReference w:type="default" r:id="rId8"/>
          <w:headerReference w:type="first" r:id="rId9"/>
          <w:footerReference w:type="first" r:id="rId10"/>
          <w:pgSz w:w="11909" w:h="16834" w:code="9"/>
          <w:pgMar w:top="691" w:right="1152" w:bottom="576" w:left="1152" w:header="720" w:footer="720" w:gutter="0"/>
          <w:paperSrc w:first="7"/>
          <w:pgNumType w:start="0"/>
          <w:cols w:space="720"/>
          <w:titlePg/>
        </w:sectPr>
      </w:pPr>
    </w:p>
    <w:p w:rsidR="000E721D" w:rsidRDefault="000E721D" w:rsidP="00713DA2">
      <w:pPr>
        <w:pStyle w:val="Heading5"/>
        <w:spacing w:line="240" w:lineRule="auto"/>
        <w:jc w:val="thaiDistribute"/>
        <w:rPr>
          <w:rFonts w:asciiTheme="majorBidi" w:hAnsiTheme="majorBidi" w:cstheme="majorBidi"/>
        </w:rPr>
      </w:pPr>
    </w:p>
    <w:p w:rsidR="00934CE8" w:rsidRDefault="00934CE8" w:rsidP="00934CE8"/>
    <w:p w:rsidR="00934CE8" w:rsidRPr="00934CE8" w:rsidRDefault="00934CE8" w:rsidP="00934CE8"/>
    <w:p w:rsidR="000E721D" w:rsidRPr="00713DA2" w:rsidRDefault="000E721D" w:rsidP="00713DA2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:rsidR="000E721D" w:rsidRPr="00713DA2" w:rsidRDefault="000E721D" w:rsidP="00713DA2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:rsidR="000E721D" w:rsidRPr="00713DA2" w:rsidRDefault="000E721D" w:rsidP="00713DA2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:rsidR="000E721D" w:rsidRPr="00713DA2" w:rsidRDefault="000E721D" w:rsidP="00713DA2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:rsidR="000E721D" w:rsidRPr="00713DA2" w:rsidRDefault="000E721D" w:rsidP="00713DA2">
      <w:pPr>
        <w:pStyle w:val="Heading5"/>
        <w:spacing w:line="240" w:lineRule="auto"/>
        <w:jc w:val="thaiDistribute"/>
        <w:rPr>
          <w:rFonts w:asciiTheme="majorBidi" w:hAnsiTheme="majorBidi" w:cstheme="majorBidi"/>
        </w:rPr>
      </w:pPr>
    </w:p>
    <w:p w:rsidR="000E721D" w:rsidRPr="00713DA2" w:rsidRDefault="000E721D" w:rsidP="00713DA2">
      <w:pPr>
        <w:pStyle w:val="Heading5"/>
        <w:spacing w:line="240" w:lineRule="auto"/>
        <w:jc w:val="thaiDistribute"/>
        <w:rPr>
          <w:rFonts w:asciiTheme="majorBidi" w:hAnsiTheme="majorBidi" w:cstheme="majorBidi"/>
        </w:rPr>
      </w:pPr>
    </w:p>
    <w:p w:rsidR="000E721D" w:rsidRPr="00713DA2" w:rsidRDefault="000E721D" w:rsidP="00713DA2">
      <w:pPr>
        <w:pStyle w:val="Heading5"/>
        <w:spacing w:line="240" w:lineRule="auto"/>
        <w:jc w:val="thaiDistribute"/>
        <w:rPr>
          <w:rFonts w:asciiTheme="majorBidi" w:hAnsiTheme="majorBidi" w:cstheme="majorBidi"/>
        </w:rPr>
      </w:pPr>
    </w:p>
    <w:p w:rsidR="000E721D" w:rsidRPr="00D30B2F" w:rsidRDefault="000E721D" w:rsidP="000E721D">
      <w:pPr>
        <w:pStyle w:val="Heading5"/>
        <w:spacing w:line="240" w:lineRule="auto"/>
        <w:jc w:val="thaiDistribute"/>
        <w:rPr>
          <w:rFonts w:ascii="Angsana New" w:hAnsi="Angsana New" w:cs="Angsana New"/>
        </w:rPr>
      </w:pPr>
      <w:r w:rsidRPr="00D30B2F">
        <w:rPr>
          <w:rFonts w:ascii="Angsana New" w:hAnsi="Angsana New" w:cs="Angsana New"/>
          <w:cs/>
        </w:rPr>
        <w:t>รายงาน</w:t>
      </w:r>
      <w:r w:rsidRPr="00D30B2F">
        <w:rPr>
          <w:rFonts w:ascii="Angsana New" w:hAnsi="Angsana New" w:cs="Angsana New"/>
          <w:cs/>
          <w:lang w:val="th-TH"/>
        </w:rPr>
        <w:t>ของ</w:t>
      </w:r>
      <w:r w:rsidRPr="00D30B2F">
        <w:rPr>
          <w:rFonts w:ascii="Angsana New" w:hAnsi="Angsana New" w:cs="Angsana New"/>
          <w:cs/>
        </w:rPr>
        <w:t>ผู้สอบบัญชีรับอนุญาต</w:t>
      </w:r>
    </w:p>
    <w:p w:rsidR="000E721D" w:rsidRPr="00D30B2F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:rsidR="000E721D" w:rsidRPr="00D30B2F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D30B2F">
        <w:rPr>
          <w:rFonts w:ascii="Angsana New" w:hAnsi="Angsana New"/>
          <w:b/>
          <w:bCs/>
          <w:sz w:val="30"/>
          <w:szCs w:val="30"/>
          <w:cs/>
        </w:rPr>
        <w:t xml:space="preserve">เสนอ  ผู้ถือหุ้นบริษัท ภัทรลิสซิ่ง จำกัด </w:t>
      </w:r>
      <w:r w:rsidRPr="00D30B2F">
        <w:rPr>
          <w:rFonts w:ascii="Angsana New" w:hAnsi="Angsana New"/>
          <w:b/>
          <w:bCs/>
          <w:sz w:val="30"/>
          <w:szCs w:val="30"/>
        </w:rPr>
        <w:t>(</w:t>
      </w:r>
      <w:r w:rsidRPr="00D30B2F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D30B2F">
        <w:rPr>
          <w:rFonts w:ascii="Angsana New" w:hAnsi="Angsana New"/>
          <w:b/>
          <w:bCs/>
          <w:sz w:val="30"/>
          <w:szCs w:val="30"/>
        </w:rPr>
        <w:t>)</w:t>
      </w:r>
    </w:p>
    <w:p w:rsidR="000E721D" w:rsidRPr="004D274C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0E721D" w:rsidRPr="004D274C" w:rsidRDefault="000E721D" w:rsidP="000E721D">
      <w:pPr>
        <w:jc w:val="both"/>
        <w:rPr>
          <w:rFonts w:ascii="Angsana New" w:hAnsi="Angsana New"/>
          <w:sz w:val="30"/>
          <w:szCs w:val="30"/>
        </w:rPr>
      </w:pPr>
      <w:r w:rsidRPr="004D274C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:rsidR="000E721D" w:rsidRPr="004D274C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0E721D" w:rsidRPr="004D274C" w:rsidRDefault="000E721D" w:rsidP="000E721D">
      <w:pPr>
        <w:jc w:val="thaiDistribute"/>
        <w:rPr>
          <w:rFonts w:ascii="Angsana New" w:hAnsi="Angsana New"/>
          <w:sz w:val="30"/>
          <w:szCs w:val="30"/>
        </w:rPr>
      </w:pPr>
      <w:r w:rsidRPr="004D274C">
        <w:rPr>
          <w:rFonts w:ascii="Angsana New" w:hAnsi="Angsana New"/>
          <w:sz w:val="30"/>
          <w:szCs w:val="30"/>
          <w:cs/>
        </w:rPr>
        <w:t>ข้าพเจ้าได้ตรวจสอบงบการเงินของ</w:t>
      </w:r>
      <w:r w:rsidRPr="004D274C">
        <w:rPr>
          <w:rFonts w:ascii="Angsana New" w:hAnsi="Angsana New" w:hint="cs"/>
          <w:sz w:val="30"/>
          <w:szCs w:val="30"/>
          <w:cs/>
        </w:rPr>
        <w:t>บริษัท ภัทรลิสซิ่ง จำกัด (มหาชน)</w:t>
      </w:r>
      <w:r w:rsidRPr="004D274C">
        <w:rPr>
          <w:rFonts w:ascii="Angsana New" w:hAnsi="Angsana New"/>
          <w:sz w:val="30"/>
          <w:szCs w:val="30"/>
        </w:rPr>
        <w:t xml:space="preserve"> (</w:t>
      </w:r>
      <w:r w:rsidR="001C0F83">
        <w:rPr>
          <w:rFonts w:ascii="Angsana New" w:hAnsi="Angsana New"/>
          <w:sz w:val="30"/>
          <w:szCs w:val="30"/>
        </w:rPr>
        <w:t>“</w:t>
      </w:r>
      <w:r w:rsidRPr="004D274C">
        <w:rPr>
          <w:rFonts w:ascii="Angsana New" w:hAnsi="Angsana New" w:hint="cs"/>
          <w:sz w:val="30"/>
          <w:szCs w:val="30"/>
          <w:cs/>
        </w:rPr>
        <w:t>บริษัท</w:t>
      </w:r>
      <w:r w:rsidR="001C0F83">
        <w:rPr>
          <w:rFonts w:ascii="Angsana New" w:hAnsi="Angsana New"/>
          <w:sz w:val="30"/>
          <w:szCs w:val="30"/>
        </w:rPr>
        <w:t>”</w:t>
      </w:r>
      <w:r w:rsidRPr="004D274C">
        <w:rPr>
          <w:rFonts w:ascii="Angsana New" w:hAnsi="Angsana New" w:hint="cs"/>
          <w:sz w:val="30"/>
          <w:szCs w:val="30"/>
          <w:cs/>
        </w:rPr>
        <w:t xml:space="preserve">) </w:t>
      </w:r>
      <w:r w:rsidRPr="004D274C">
        <w:rPr>
          <w:rFonts w:ascii="Angsana New" w:hAnsi="Angsana New"/>
          <w:sz w:val="30"/>
          <w:szCs w:val="30"/>
          <w:cs/>
        </w:rPr>
        <w:t>ซึ่งประกอบด้วยงบแสดงฐานะการเงิน</w:t>
      </w:r>
      <w:r w:rsidRPr="004D274C">
        <w:rPr>
          <w:rFonts w:ascii="Angsana New" w:hAnsi="Angsana New"/>
          <w:sz w:val="30"/>
          <w:szCs w:val="30"/>
        </w:rPr>
        <w:t xml:space="preserve"> </w:t>
      </w:r>
      <w:r w:rsidRPr="004D274C">
        <w:rPr>
          <w:rFonts w:ascii="Angsana New" w:hAnsi="Angsana New" w:hint="cs"/>
          <w:sz w:val="30"/>
          <w:szCs w:val="30"/>
          <w:cs/>
        </w:rPr>
        <w:t xml:space="preserve">     </w:t>
      </w:r>
      <w:r w:rsidRPr="004D274C">
        <w:rPr>
          <w:rFonts w:ascii="Angsana New" w:hAnsi="Angsana New"/>
          <w:sz w:val="30"/>
          <w:szCs w:val="30"/>
          <w:cs/>
        </w:rPr>
        <w:t>ณ</w:t>
      </w:r>
      <w:r w:rsidRPr="004D274C">
        <w:rPr>
          <w:rFonts w:ascii="Angsana New" w:hAnsi="Angsana New"/>
          <w:sz w:val="30"/>
          <w:szCs w:val="30"/>
        </w:rPr>
        <w:t xml:space="preserve"> </w:t>
      </w:r>
      <w:r w:rsidRPr="004D274C">
        <w:rPr>
          <w:rFonts w:ascii="Angsana New" w:hAnsi="Angsana New"/>
          <w:sz w:val="30"/>
          <w:szCs w:val="30"/>
          <w:cs/>
        </w:rPr>
        <w:t>วันที่</w:t>
      </w:r>
      <w:r w:rsidRPr="004D274C">
        <w:rPr>
          <w:rFonts w:ascii="Angsana New" w:hAnsi="Angsana New" w:hint="cs"/>
          <w:sz w:val="30"/>
          <w:szCs w:val="30"/>
          <w:cs/>
        </w:rPr>
        <w:t xml:space="preserve"> </w:t>
      </w:r>
      <w:r w:rsidRPr="004D274C">
        <w:rPr>
          <w:rFonts w:ascii="Angsana New" w:hAnsi="Angsana New"/>
          <w:sz w:val="30"/>
          <w:szCs w:val="30"/>
        </w:rPr>
        <w:t xml:space="preserve">31 </w:t>
      </w:r>
      <w:r w:rsidRPr="004D274C">
        <w:rPr>
          <w:rFonts w:ascii="Angsana New" w:hAnsi="Angsana New"/>
          <w:sz w:val="30"/>
          <w:szCs w:val="30"/>
          <w:cs/>
        </w:rPr>
        <w:t>ธันวาคม</w:t>
      </w:r>
      <w:r w:rsidRPr="004D274C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2</w:t>
      </w:r>
      <w:r w:rsidRPr="004D274C">
        <w:rPr>
          <w:rFonts w:ascii="Angsana New" w:hAnsi="Angsana New"/>
          <w:sz w:val="30"/>
          <w:szCs w:val="30"/>
        </w:rPr>
        <w:t xml:space="preserve"> </w:t>
      </w:r>
      <w:r w:rsidRPr="004D274C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4D274C">
        <w:rPr>
          <w:rFonts w:ascii="Angsana New" w:hAnsi="Angsana New"/>
          <w:sz w:val="30"/>
          <w:szCs w:val="30"/>
        </w:rPr>
        <w:t xml:space="preserve"> </w:t>
      </w:r>
      <w:r w:rsidRPr="004D274C">
        <w:rPr>
          <w:rFonts w:ascii="Angsana New" w:hAnsi="Angsana New"/>
          <w:sz w:val="30"/>
          <w:szCs w:val="30"/>
          <w:cs/>
        </w:rPr>
        <w:t>งบแสดงการเปลี่ยนแปลงส่วนของ</w:t>
      </w:r>
      <w:r w:rsidRPr="004D274C">
        <w:rPr>
          <w:rFonts w:ascii="Angsana New" w:hAnsi="Angsana New" w:hint="cs"/>
          <w:sz w:val="30"/>
          <w:szCs w:val="30"/>
          <w:cs/>
        </w:rPr>
        <w:t xml:space="preserve">ผู้ถือหุ้น </w:t>
      </w:r>
      <w:r w:rsidRPr="004D274C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4D274C">
        <w:rPr>
          <w:rFonts w:ascii="Angsana New" w:hAnsi="Angsana New"/>
          <w:sz w:val="30"/>
          <w:szCs w:val="30"/>
        </w:rPr>
        <w:t xml:space="preserve"> </w:t>
      </w:r>
      <w:r w:rsidRPr="004D274C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4D274C">
        <w:rPr>
          <w:rFonts w:ascii="Angsana New" w:hAnsi="Angsana New" w:hint="cs"/>
          <w:sz w:val="30"/>
          <w:szCs w:val="30"/>
          <w:cs/>
        </w:rPr>
        <w:t xml:space="preserve"> </w:t>
      </w:r>
      <w:r w:rsidRPr="004D274C">
        <w:rPr>
          <w:rFonts w:ascii="Angsana New" w:hAnsi="Angsana New"/>
          <w:color w:val="000000"/>
          <w:sz w:val="30"/>
          <w:szCs w:val="30"/>
          <w:cs/>
        </w:rPr>
        <w:t>รวมถึงหมายเหตุ</w:t>
      </w:r>
      <w:r w:rsidRPr="004D274C">
        <w:rPr>
          <w:rFonts w:ascii="Angsana New" w:hAnsi="Angsana New" w:hint="cs"/>
          <w:color w:val="000000"/>
          <w:sz w:val="30"/>
          <w:szCs w:val="30"/>
          <w:cs/>
        </w:rPr>
        <w:t>ซึ่งประกอบด้วย</w:t>
      </w:r>
      <w:r w:rsidRPr="004D274C">
        <w:rPr>
          <w:rFonts w:ascii="Angsana New" w:hAnsi="Angsana New"/>
          <w:color w:val="000000"/>
          <w:sz w:val="30"/>
          <w:szCs w:val="30"/>
          <w:cs/>
        </w:rPr>
        <w:t>สรุปนโยบายการบัญชีที่สำคัญ</w:t>
      </w:r>
      <w:r w:rsidRPr="004D274C">
        <w:rPr>
          <w:rFonts w:ascii="Angsana New" w:hAnsi="Angsana New" w:hint="cs"/>
          <w:color w:val="000000"/>
          <w:sz w:val="30"/>
          <w:szCs w:val="30"/>
          <w:cs/>
        </w:rPr>
        <w:t>และเรื่องอื่น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4D274C">
        <w:rPr>
          <w:rFonts w:ascii="Angsana New" w:hAnsi="Angsana New" w:hint="cs"/>
          <w:color w:val="000000"/>
          <w:sz w:val="30"/>
          <w:szCs w:val="30"/>
          <w:cs/>
        </w:rPr>
        <w:t>ๆ</w:t>
      </w:r>
    </w:p>
    <w:p w:rsidR="000E721D" w:rsidRPr="004D274C" w:rsidRDefault="000E721D" w:rsidP="000E721D">
      <w:pPr>
        <w:jc w:val="thaiDistribute"/>
        <w:rPr>
          <w:rFonts w:ascii="Angsana New" w:hAnsi="Angsana New"/>
          <w:sz w:val="30"/>
          <w:szCs w:val="30"/>
        </w:rPr>
      </w:pPr>
    </w:p>
    <w:p w:rsidR="000E721D" w:rsidRPr="004D274C" w:rsidRDefault="000E721D" w:rsidP="000E721D">
      <w:pPr>
        <w:jc w:val="thaiDistribute"/>
        <w:rPr>
          <w:rFonts w:ascii="Angsana New" w:hAnsi="Angsana New"/>
          <w:sz w:val="30"/>
          <w:szCs w:val="30"/>
        </w:rPr>
      </w:pPr>
      <w:r w:rsidRPr="004D274C">
        <w:rPr>
          <w:rFonts w:ascii="Angsana New" w:hAnsi="Angsana New"/>
          <w:sz w:val="30"/>
          <w:szCs w:val="30"/>
          <w:cs/>
        </w:rPr>
        <w:t>ข้าพเจ้าเห็นว่า</w:t>
      </w:r>
      <w:r w:rsidRPr="004D274C">
        <w:rPr>
          <w:rFonts w:ascii="Angsana New" w:hAnsi="Angsana New"/>
          <w:sz w:val="30"/>
          <w:szCs w:val="30"/>
        </w:rPr>
        <w:t xml:space="preserve"> </w:t>
      </w:r>
      <w:r w:rsidRPr="004D274C">
        <w:rPr>
          <w:rFonts w:ascii="Angsana New" w:hAnsi="Angsana New"/>
          <w:sz w:val="30"/>
          <w:szCs w:val="30"/>
          <w:cs/>
        </w:rPr>
        <w:t>งบการเงินข้างต้นนี้แสดงฐานะการเงิน</w:t>
      </w:r>
      <w:r w:rsidRPr="004D274C">
        <w:rPr>
          <w:rFonts w:hint="cs"/>
          <w:sz w:val="30"/>
          <w:szCs w:val="30"/>
          <w:cs/>
        </w:rPr>
        <w:t>ของ</w:t>
      </w:r>
      <w:r w:rsidRPr="004D274C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4D274C">
        <w:rPr>
          <w:rFonts w:ascii="Angsana New" w:hAnsi="Angsana New"/>
          <w:sz w:val="30"/>
          <w:szCs w:val="30"/>
          <w:cs/>
        </w:rPr>
        <w:t>ณ</w:t>
      </w:r>
      <w:r w:rsidRPr="004D274C">
        <w:rPr>
          <w:rFonts w:ascii="Angsana New" w:hAnsi="Angsana New"/>
          <w:sz w:val="30"/>
          <w:szCs w:val="30"/>
        </w:rPr>
        <w:t xml:space="preserve"> </w:t>
      </w:r>
      <w:r w:rsidRPr="004D274C">
        <w:rPr>
          <w:rFonts w:ascii="Angsana New" w:hAnsi="Angsana New"/>
          <w:sz w:val="30"/>
          <w:szCs w:val="30"/>
          <w:cs/>
        </w:rPr>
        <w:t>วันที่</w:t>
      </w:r>
      <w:r w:rsidRPr="004D274C">
        <w:rPr>
          <w:rFonts w:ascii="Angsana New" w:hAnsi="Angsana New"/>
          <w:sz w:val="30"/>
          <w:szCs w:val="30"/>
        </w:rPr>
        <w:t xml:space="preserve"> 31 </w:t>
      </w:r>
      <w:r w:rsidRPr="004D274C">
        <w:rPr>
          <w:rFonts w:ascii="Angsana New" w:hAnsi="Angsana New"/>
          <w:sz w:val="30"/>
          <w:szCs w:val="30"/>
          <w:cs/>
        </w:rPr>
        <w:t>ธันวาคม</w:t>
      </w:r>
      <w:r w:rsidRPr="004D274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2562</w:t>
      </w:r>
      <w:r w:rsidRPr="004D274C">
        <w:rPr>
          <w:rFonts w:ascii="Angsana New" w:hAnsi="Angsana New"/>
          <w:sz w:val="30"/>
          <w:szCs w:val="30"/>
        </w:rPr>
        <w:t xml:space="preserve"> </w:t>
      </w:r>
      <w:r w:rsidRPr="004D274C">
        <w:rPr>
          <w:rFonts w:ascii="Angsana New" w:hAnsi="Angsana New"/>
          <w:sz w:val="30"/>
          <w:szCs w:val="30"/>
          <w:cs/>
        </w:rPr>
        <w:t>ผลการดำเนินงานและกระแสเงินสด</w:t>
      </w:r>
      <w:r w:rsidRPr="004D274C">
        <w:rPr>
          <w:rFonts w:ascii="Angsana New" w:hAnsi="Angsana New" w:hint="cs"/>
          <w:sz w:val="30"/>
          <w:szCs w:val="30"/>
          <w:cs/>
        </w:rPr>
        <w:t xml:space="preserve"> </w:t>
      </w:r>
      <w:r w:rsidRPr="004D274C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4D274C">
        <w:rPr>
          <w:rFonts w:ascii="Angsana New" w:hAnsi="Angsana New"/>
          <w:sz w:val="30"/>
          <w:szCs w:val="30"/>
        </w:rPr>
        <w:t xml:space="preserve"> </w:t>
      </w:r>
      <w:r w:rsidRPr="004D274C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0E721D" w:rsidRPr="004D274C" w:rsidRDefault="000E721D" w:rsidP="000E721D">
      <w:pPr>
        <w:jc w:val="thaiDistribute"/>
        <w:rPr>
          <w:rFonts w:ascii="Angsana New" w:hAnsi="Angsana New"/>
          <w:sz w:val="30"/>
          <w:szCs w:val="30"/>
        </w:rPr>
      </w:pPr>
    </w:p>
    <w:p w:rsidR="000E721D" w:rsidRPr="004D274C" w:rsidRDefault="000E721D" w:rsidP="000E721D">
      <w:pPr>
        <w:jc w:val="both"/>
        <w:rPr>
          <w:rFonts w:ascii="Angsana New" w:hAnsi="Angsana New"/>
          <w:i/>
          <w:iCs/>
          <w:sz w:val="30"/>
          <w:szCs w:val="30"/>
        </w:rPr>
      </w:pPr>
      <w:r w:rsidRPr="004D274C">
        <w:rPr>
          <w:rFonts w:ascii="Angsana New" w:hAnsi="Angsana New"/>
          <w:i/>
          <w:iCs/>
          <w:sz w:val="30"/>
          <w:szCs w:val="30"/>
        </w:rPr>
        <w:t xml:space="preserve"> </w:t>
      </w:r>
      <w:r w:rsidRPr="004D274C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  <w:r w:rsidRPr="004D274C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0E721D" w:rsidRPr="004D274C" w:rsidRDefault="000E721D" w:rsidP="000E721D">
      <w:pPr>
        <w:jc w:val="thaiDistribute"/>
        <w:rPr>
          <w:rFonts w:ascii="Angsana New" w:hAnsi="Angsana New"/>
          <w:sz w:val="30"/>
          <w:szCs w:val="30"/>
        </w:rPr>
      </w:pPr>
    </w:p>
    <w:p w:rsidR="000E721D" w:rsidRDefault="000E721D" w:rsidP="000E721D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4D274C">
        <w:rPr>
          <w:rFonts w:ascii="Angsana New" w:hAnsi="Angsana New"/>
          <w:color w:val="000000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4D274C">
        <w:rPr>
          <w:rFonts w:ascii="Angsana New" w:hAnsi="Angsana New"/>
          <w:color w:val="000000"/>
          <w:sz w:val="30"/>
          <w:szCs w:val="30"/>
        </w:rPr>
        <w:t xml:space="preserve"> </w:t>
      </w:r>
      <w:r w:rsidRPr="004D274C">
        <w:rPr>
          <w:rFonts w:ascii="Angsana New" w:hAnsi="Angsana New"/>
          <w:color w:val="000000"/>
          <w:sz w:val="30"/>
          <w:szCs w:val="30"/>
          <w:cs/>
        </w:rPr>
        <w:t>ความรับผิดชอบของข้าพเจ้าได้กล่าวไว้ใน</w:t>
      </w:r>
      <w:r>
        <w:rPr>
          <w:rFonts w:ascii="Angsana New" w:hAnsi="Angsana New" w:hint="cs"/>
          <w:color w:val="000000"/>
          <w:sz w:val="30"/>
          <w:szCs w:val="30"/>
          <w:cs/>
        </w:rPr>
        <w:t>วรรค</w:t>
      </w:r>
      <w:r w:rsidRPr="004D274C">
        <w:rPr>
          <w:rFonts w:ascii="Angsana New" w:hAnsi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4D274C">
        <w:rPr>
          <w:rFonts w:ascii="Angsana New" w:hAnsi="Angsana New"/>
          <w:color w:val="000000"/>
          <w:sz w:val="30"/>
          <w:szCs w:val="30"/>
          <w:cs/>
        </w:rPr>
        <w:t>ในรายงานของข้าพเจ้า</w:t>
      </w:r>
      <w:r w:rsidRPr="004D274C">
        <w:rPr>
          <w:rFonts w:ascii="Angsana New" w:hAnsi="Angsana New"/>
          <w:color w:val="000000"/>
          <w:sz w:val="30"/>
          <w:szCs w:val="30"/>
        </w:rPr>
        <w:t xml:space="preserve"> </w:t>
      </w:r>
      <w:r w:rsidRPr="004D274C">
        <w:rPr>
          <w:rFonts w:ascii="Angsana New" w:hAnsi="Angsana New"/>
          <w:color w:val="000000"/>
          <w:sz w:val="30"/>
          <w:szCs w:val="30"/>
          <w:cs/>
        </w:rPr>
        <w:t>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</w:t>
      </w:r>
      <w:r w:rsidRPr="004D274C">
        <w:rPr>
          <w:rFonts w:ascii="Angsana New" w:hAnsi="Angsana New"/>
          <w:color w:val="000000"/>
          <w:sz w:val="30"/>
          <w:szCs w:val="30"/>
        </w:rPr>
        <w:t xml:space="preserve"> </w:t>
      </w:r>
      <w:r w:rsidRPr="004D274C">
        <w:rPr>
          <w:rFonts w:ascii="Angsana New" w:hAnsi="Angsana New"/>
          <w:color w:val="000000"/>
          <w:sz w:val="30"/>
          <w:szCs w:val="30"/>
          <w:cs/>
        </w:rPr>
        <w:t>ในส่วนที่เกี่ยวข้องกับการตรวจสอบ</w:t>
      </w:r>
      <w:r w:rsidR="00056030">
        <w:rPr>
          <w:rFonts w:ascii="Angsana New" w:hAnsi="Angsana New"/>
          <w:color w:val="000000"/>
          <w:sz w:val="30"/>
          <w:szCs w:val="30"/>
        </w:rPr>
        <w:t xml:space="preserve">   </w:t>
      </w:r>
      <w:r w:rsidRPr="004D274C">
        <w:rPr>
          <w:rFonts w:ascii="Angsana New" w:hAnsi="Angsana New"/>
          <w:color w:val="000000"/>
          <w:sz w:val="30"/>
          <w:szCs w:val="30"/>
          <w:cs/>
        </w:rPr>
        <w:t>งบการเงิน</w:t>
      </w:r>
      <w:r w:rsidRPr="004D274C">
        <w:rPr>
          <w:rFonts w:ascii="Angsana New" w:hAnsi="Angsana New"/>
          <w:color w:val="000000"/>
          <w:sz w:val="30"/>
          <w:szCs w:val="30"/>
        </w:rPr>
        <w:t xml:space="preserve"> </w:t>
      </w:r>
      <w:r w:rsidRPr="004D274C">
        <w:rPr>
          <w:rFonts w:ascii="Angsana New" w:hAnsi="Angsana New"/>
          <w:color w:val="000000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4D274C">
        <w:rPr>
          <w:rFonts w:ascii="Angsana New" w:hAnsi="Angsana New"/>
          <w:color w:val="000000"/>
          <w:sz w:val="30"/>
          <w:szCs w:val="30"/>
          <w:cs/>
        </w:rPr>
        <w:t>ๆ</w:t>
      </w:r>
      <w:r w:rsidRPr="004D274C">
        <w:rPr>
          <w:rFonts w:ascii="Angsana New" w:hAnsi="Angsana New"/>
          <w:color w:val="000000"/>
          <w:sz w:val="30"/>
          <w:szCs w:val="30"/>
        </w:rPr>
        <w:t xml:space="preserve"> </w:t>
      </w:r>
      <w:r w:rsidRPr="004D274C">
        <w:rPr>
          <w:rFonts w:ascii="Angsana New" w:hAnsi="Angsana New"/>
          <w:color w:val="000000"/>
          <w:sz w:val="30"/>
          <w:szCs w:val="30"/>
          <w:cs/>
        </w:rPr>
        <w:t>ซึ่งเป็นไปตามข้อกำหนดเหล่านี้</w:t>
      </w:r>
      <w:r w:rsidRPr="004D274C">
        <w:rPr>
          <w:rFonts w:ascii="Angsana New" w:hAnsi="Angsana New"/>
          <w:color w:val="000000"/>
          <w:sz w:val="30"/>
          <w:szCs w:val="30"/>
        </w:rPr>
        <w:t xml:space="preserve"> </w:t>
      </w:r>
      <w:r w:rsidRPr="004D274C">
        <w:rPr>
          <w:rFonts w:ascii="Angsana New" w:hAnsi="Angsana New"/>
          <w:color w:val="000000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0E721D" w:rsidRDefault="000E721D" w:rsidP="000E721D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E721D" w:rsidRDefault="000E721D" w:rsidP="000E721D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34CE8" w:rsidRDefault="00934CE8" w:rsidP="000E721D">
      <w:pPr>
        <w:jc w:val="thaiDistribute"/>
        <w:rPr>
          <w:rFonts w:ascii="Angsana New" w:hAnsi="Angsana New"/>
          <w:color w:val="000000"/>
          <w:sz w:val="30"/>
          <w:szCs w:val="30"/>
        </w:rPr>
        <w:sectPr w:rsidR="00934CE8" w:rsidSect="00934CE8">
          <w:foot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paperSrc w:first="7"/>
          <w:cols w:space="720"/>
          <w:titlePg/>
        </w:sectPr>
      </w:pPr>
    </w:p>
    <w:p w:rsidR="000E721D" w:rsidRPr="004D274C" w:rsidRDefault="000E721D" w:rsidP="000E721D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E721D" w:rsidRPr="00D30B2F" w:rsidRDefault="000E721D" w:rsidP="000E721D">
      <w:pPr>
        <w:jc w:val="both"/>
        <w:rPr>
          <w:rFonts w:ascii="Angsana New" w:hAnsi="Angsana New"/>
          <w:i/>
          <w:iCs/>
          <w:sz w:val="30"/>
          <w:szCs w:val="30"/>
        </w:rPr>
      </w:pPr>
      <w:r w:rsidRPr="00D30B2F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:rsidR="000E721D" w:rsidRPr="00D30B2F" w:rsidRDefault="000E721D" w:rsidP="000E721D">
      <w:pPr>
        <w:jc w:val="thaiDistribute"/>
        <w:rPr>
          <w:rFonts w:ascii="Angsana New" w:hAnsi="Angsana New"/>
          <w:sz w:val="30"/>
          <w:szCs w:val="30"/>
        </w:rPr>
      </w:pPr>
    </w:p>
    <w:p w:rsidR="000E721D" w:rsidRPr="00D30B2F" w:rsidRDefault="000E721D" w:rsidP="000E721D">
      <w:pPr>
        <w:jc w:val="thaiDistribute"/>
        <w:rPr>
          <w:sz w:val="30"/>
          <w:szCs w:val="30"/>
        </w:rPr>
      </w:pPr>
      <w:r w:rsidRPr="00D30B2F">
        <w:rPr>
          <w:sz w:val="30"/>
          <w:szCs w:val="30"/>
          <w:cs/>
        </w:rPr>
        <w:t>เรื่องสำคัญในการตรวจสอบคือเรื่องต่าง</w:t>
      </w:r>
      <w:r w:rsidR="00056030">
        <w:rPr>
          <w:sz w:val="30"/>
          <w:szCs w:val="30"/>
        </w:rPr>
        <w:t xml:space="preserve"> </w:t>
      </w:r>
      <w:r w:rsidRPr="00D30B2F">
        <w:rPr>
          <w:sz w:val="30"/>
          <w:szCs w:val="30"/>
          <w:cs/>
        </w:rPr>
        <w:t>ๆ</w:t>
      </w:r>
      <w:r w:rsidRPr="00D30B2F">
        <w:rPr>
          <w:sz w:val="30"/>
          <w:szCs w:val="30"/>
        </w:rPr>
        <w:t xml:space="preserve"> </w:t>
      </w:r>
      <w:r w:rsidRPr="00D30B2F">
        <w:rPr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D30B2F">
        <w:rPr>
          <w:sz w:val="30"/>
          <w:szCs w:val="30"/>
        </w:rPr>
        <w:t xml:space="preserve"> </w:t>
      </w:r>
      <w:r w:rsidRPr="00D30B2F">
        <w:rPr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D30B2F">
        <w:rPr>
          <w:sz w:val="30"/>
          <w:szCs w:val="30"/>
        </w:rPr>
        <w:t xml:space="preserve"> </w:t>
      </w:r>
      <w:r w:rsidRPr="00D30B2F">
        <w:rPr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:rsidR="000E721D" w:rsidRPr="00D30B2F" w:rsidRDefault="000E721D" w:rsidP="000E721D">
      <w:pPr>
        <w:jc w:val="thaiDistribute"/>
        <w:rPr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802"/>
      </w:tblGrid>
      <w:tr w:rsidR="000E721D" w:rsidRPr="00D30B2F" w:rsidTr="00E46DAA">
        <w:tc>
          <w:tcPr>
            <w:tcW w:w="9821" w:type="dxa"/>
            <w:gridSpan w:val="2"/>
            <w:shd w:val="clear" w:color="auto" w:fill="auto"/>
          </w:tcPr>
          <w:p w:rsidR="000E721D" w:rsidRPr="00D30B2F" w:rsidRDefault="000E721D" w:rsidP="00E46DA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</w:rPr>
              <w:br w:type="page"/>
            </w:r>
            <w:r w:rsidRPr="00D30B2F">
              <w:rPr>
                <w:rFonts w:ascii="Angsana New" w:hAnsi="Angsana New"/>
                <w:sz w:val="30"/>
                <w:szCs w:val="30"/>
                <w:cs/>
              </w:rPr>
              <w:t>ความเพียงพอของค่าเผื่อหนี้สงสัยจะสูญ</w:t>
            </w:r>
          </w:p>
        </w:tc>
      </w:tr>
      <w:tr w:rsidR="000E721D" w:rsidRPr="00D30B2F" w:rsidTr="00E46DAA">
        <w:tc>
          <w:tcPr>
            <w:tcW w:w="9821" w:type="dxa"/>
            <w:gridSpan w:val="2"/>
            <w:shd w:val="clear" w:color="auto" w:fill="auto"/>
          </w:tcPr>
          <w:p w:rsidR="000E721D" w:rsidRPr="00D30B2F" w:rsidRDefault="000E721D" w:rsidP="00E46D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hAnsi="Angsana New"/>
                <w:sz w:val="30"/>
                <w:szCs w:val="30"/>
              </w:rPr>
              <w:t xml:space="preserve"> 3, 6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D30B2F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</w:t>
            </w:r>
          </w:p>
        </w:tc>
      </w:tr>
      <w:tr w:rsidR="000E721D" w:rsidRPr="00D30B2F" w:rsidTr="00E46DAA">
        <w:tc>
          <w:tcPr>
            <w:tcW w:w="4910" w:type="dxa"/>
            <w:shd w:val="clear" w:color="auto" w:fill="auto"/>
          </w:tcPr>
          <w:p w:rsidR="000E721D" w:rsidRPr="00D30B2F" w:rsidRDefault="000E721D" w:rsidP="00E46DAA">
            <w:pPr>
              <w:pStyle w:val="Defaul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0B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  <w:r w:rsidRPr="00D30B2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911" w:type="dxa"/>
            <w:shd w:val="clear" w:color="auto" w:fill="auto"/>
          </w:tcPr>
          <w:p w:rsidR="000E721D" w:rsidRPr="00D30B2F" w:rsidRDefault="000E721D" w:rsidP="00E46DAA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  <w:r w:rsidRPr="00D30B2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E721D" w:rsidRPr="00D30B2F" w:rsidTr="008D2D2D">
        <w:trPr>
          <w:trHeight w:val="9127"/>
        </w:trPr>
        <w:tc>
          <w:tcPr>
            <w:tcW w:w="4910" w:type="dxa"/>
            <w:shd w:val="clear" w:color="auto" w:fill="auto"/>
          </w:tcPr>
          <w:p w:rsidR="000E721D" w:rsidRPr="00D30B2F" w:rsidRDefault="000E721D" w:rsidP="00E46DAA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30B2F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บริษัทมีลูกหนี้ค่าเช่าตามสัญญาเช่าดำเนินงาน ลูกหนี้ตามสัญญาเช่าการเงิน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และสินทรัพย์ให้เช่าตามสัญญาเช่าดำเนินงาน ซึ่งมีมูลค่ารวมกันประมาณร้อยละ </w:t>
            </w:r>
            <w:r w:rsidRPr="00DB04BE">
              <w:rPr>
                <w:rFonts w:ascii="Angsana New" w:eastAsia="Calibri" w:hAnsi="Angsana New"/>
                <w:color w:val="000000"/>
                <w:sz w:val="30"/>
                <w:szCs w:val="30"/>
              </w:rPr>
              <w:t>8</w:t>
            </w:r>
            <w:r w:rsidR="00DB04BE" w:rsidRPr="00DB04BE">
              <w:rPr>
                <w:rFonts w:ascii="Angsana New" w:eastAsia="Calibri" w:hAnsi="Angsana New"/>
                <w:color w:val="000000"/>
                <w:sz w:val="30"/>
                <w:szCs w:val="30"/>
              </w:rPr>
              <w:t>7</w:t>
            </w:r>
            <w:r w:rsidRPr="00DB04BE">
              <w:rPr>
                <w:rFonts w:ascii="Angsana New" w:eastAsia="Calibri" w:hAnsi="Angsana New"/>
                <w:color w:val="000000"/>
                <w:sz w:val="30"/>
                <w:szCs w:val="30"/>
              </w:rPr>
              <w:t>.</w:t>
            </w:r>
            <w:r w:rsidR="00DB04BE" w:rsidRPr="00DB04BE">
              <w:rPr>
                <w:rFonts w:ascii="Angsana New" w:eastAsia="Calibri" w:hAnsi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ของสินทรัพย์รวม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เนื่องจากการใช้วิจารณญาณของผู้บริหารในการประมาณการ และความเสี่ยงจากการผิดนัดชำระหนี้อาจมีสาระสำคัญต่องบการเงิน ข้าพเจ้ากำหนดเรื่องนี้เป็นเรื่องสำคัญในการตรวจสอบ การประมาณการค่าเผื่อหนี้สงสัยจะสูญ</w:t>
            </w:r>
            <w:r w:rsidRPr="00D30B2F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ต้องอาศัยการพิจารณาความสามารถในการชำระ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เงินของลูกหนี้</w:t>
            </w:r>
            <w:r w:rsidRPr="00D30B2F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และ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มูลค่าที่คาดว่าจะได้รับจากการ</w:t>
            </w:r>
            <w:r w:rsidRPr="00D30B2F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ขาย</w:t>
            </w:r>
            <w:r w:rsidRPr="00D30B2F">
              <w:rPr>
                <w:rFonts w:ascii="Angsana New" w:eastAsia="Calibri" w:hAnsi="Angsana New"/>
                <w:color w:val="000000"/>
                <w:sz w:val="30"/>
                <w:szCs w:val="30"/>
              </w:rPr>
              <w:t>/</w:t>
            </w:r>
            <w:r w:rsidRPr="00D30B2F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ให้เช่าต่อ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ของสินทรัพย์ที่รับคืน</w:t>
            </w:r>
          </w:p>
          <w:p w:rsidR="000E721D" w:rsidRPr="00D30B2F" w:rsidRDefault="000E721D" w:rsidP="00E46DA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1" w:type="dxa"/>
            <w:shd w:val="clear" w:color="auto" w:fill="auto"/>
          </w:tcPr>
          <w:p w:rsidR="000E721D" w:rsidRPr="00D30B2F" w:rsidRDefault="000E721D" w:rsidP="00E46DA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 ประกอบด้วย</w:t>
            </w:r>
          </w:p>
          <w:p w:rsidR="000E721D" w:rsidRPr="00D30B2F" w:rsidRDefault="000E721D" w:rsidP="00E46DA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hanging="21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ทำความเข้าใจ</w:t>
            </w:r>
            <w:r w:rsidRPr="00D30B2F">
              <w:rPr>
                <w:rFonts w:ascii="Angsana New" w:hAnsi="Angsana New"/>
                <w:sz w:val="30"/>
                <w:szCs w:val="30"/>
                <w:cs/>
              </w:rPr>
              <w:t>การประเมินสมมติฐาน</w:t>
            </w: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และความเหมาะสมของนโยบายการบัญชี</w:t>
            </w:r>
            <w:r w:rsidRPr="00D30B2F">
              <w:rPr>
                <w:rFonts w:ascii="Angsana New" w:hAnsi="Angsana New"/>
                <w:sz w:val="30"/>
                <w:szCs w:val="30"/>
                <w:cs/>
              </w:rPr>
              <w:t>ในการพิจารณาตั้งค่าเผื่อหนี้สงสัยจะสูญของบริษัท</w:t>
            </w:r>
          </w:p>
          <w:p w:rsidR="000E721D" w:rsidRPr="00D30B2F" w:rsidRDefault="000E721D" w:rsidP="00E46DA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hanging="21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D30B2F">
              <w:rPr>
                <w:rFonts w:ascii="Angsana New" w:hAnsi="Angsana New"/>
                <w:sz w:val="30"/>
                <w:szCs w:val="30"/>
                <w:cs/>
              </w:rPr>
              <w:t>ประเมิน</w:t>
            </w: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ความเหมาะสมของการพิจารณาความสามารถในการชำระหนี้ของลูกหนี้</w:t>
            </w:r>
            <w:r w:rsidRPr="00D30B2F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ค่าเช่าตามสัญญาเช่าดำเนินงานและลูกหนี้ตามสัญญาเช่าการเงินของบริษัท โดยพิจารณาจากความสามารถในการชำระหนี้ของลูกหนี้ในอดีต </w:t>
            </w:r>
            <w:r w:rsidR="00C31673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รวมถึงทดสอบรายการรับชำระเงินของลูกหนี้หลังวันสิ้นปีกับเอกสารที่เกี่ยวข้อง</w:t>
            </w:r>
          </w:p>
          <w:p w:rsidR="000E721D" w:rsidRPr="00D30B2F" w:rsidRDefault="000E721D" w:rsidP="00E46DA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hanging="21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การประเมิน</w:t>
            </w:r>
            <w:r w:rsidRPr="00D30B2F">
              <w:rPr>
                <w:rFonts w:ascii="Angsana New" w:hAnsi="Angsana New"/>
                <w:sz w:val="30"/>
                <w:szCs w:val="30"/>
                <w:cs/>
              </w:rPr>
              <w:t>ความเป็นไปได้ในการ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ได้รับ</w:t>
            </w:r>
            <w:r w:rsidRPr="00D30B2F">
              <w:rPr>
                <w:rFonts w:ascii="Angsana New" w:hAnsi="Angsana New"/>
                <w:sz w:val="30"/>
                <w:szCs w:val="30"/>
                <w:cs/>
              </w:rPr>
              <w:t>คืนสินทรัพย์ให้เช่าและประเมินมูลค่าที่คาดว่าจะได้รับคืนของสินทรัพย์ให้เช่าโดยอ้างอิงราคาจากแหล่งข้อมูลภายนอกของ</w:t>
            </w: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ตลาด และ</w:t>
            </w:r>
            <w:r w:rsidRPr="00D30B2F">
              <w:rPr>
                <w:rFonts w:ascii="Angsana New" w:hAnsi="Angsana New"/>
                <w:sz w:val="30"/>
                <w:szCs w:val="30"/>
              </w:rPr>
              <w:t>/</w:t>
            </w:r>
            <w:r w:rsidRPr="00D30B2F">
              <w:rPr>
                <w:rFonts w:ascii="Angsana New" w:hAnsi="Angsana New"/>
                <w:sz w:val="30"/>
                <w:szCs w:val="30"/>
                <w:cs/>
              </w:rPr>
              <w:t>หรือ</w:t>
            </w: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Pr="00D30B2F">
              <w:rPr>
                <w:rFonts w:ascii="Angsana New" w:hAnsi="Angsana New"/>
                <w:sz w:val="30"/>
                <w:szCs w:val="30"/>
                <w:cs/>
              </w:rPr>
              <w:t>จากรายงานการประเมินมูลค่าทรัพย์สิน</w:t>
            </w: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D30B2F">
              <w:rPr>
                <w:rFonts w:ascii="Angsana New" w:hAnsi="Angsana New"/>
                <w:sz w:val="30"/>
                <w:szCs w:val="30"/>
                <w:cs/>
              </w:rPr>
              <w:t>ผู้ประเมินราคาอิสระ</w:t>
            </w:r>
            <w:r w:rsidRPr="00D30B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ซึ่งมูลค่า</w:t>
            </w:r>
            <w:r w:rsidRPr="00D30B2F">
              <w:rPr>
                <w:rFonts w:ascii="Angsana New" w:hAnsi="Angsana New"/>
                <w:sz w:val="30"/>
                <w:szCs w:val="30"/>
                <w:cs/>
              </w:rPr>
              <w:t>ดังกล่าว</w:t>
            </w: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จะถูก</w:t>
            </w:r>
            <w:r w:rsidRPr="00D30B2F">
              <w:rPr>
                <w:rFonts w:ascii="Angsana New" w:hAnsi="Angsana New"/>
                <w:sz w:val="30"/>
                <w:szCs w:val="30"/>
                <w:cs/>
              </w:rPr>
              <w:t>ปรับปรุงตามแผนการจัดการสินทรัพย์ที่ได้รับคืนจากลูกหนี้ผิดนัดชำระหนี้</w:t>
            </w: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D30B2F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ลูกหนี้ตามสัญญาเช่าการเงิน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และ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</w:p>
          <w:p w:rsidR="000E721D" w:rsidRPr="00D30B2F" w:rsidRDefault="000E721D" w:rsidP="00E46DA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220" w:hanging="2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การพิจารณาความเพียงพอของการเปิดเผยข้อมูล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  <w:r w:rsidRPr="00D30B2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ที่เกี่ยวข้องกับลูกหนี้ค่าเช่าตามสัญญาเช่าดำเนินงาน และลูกหนี้ตามสัญญาเช่าการเงินของบริษัท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ตามมาตรฐานการ</w:t>
            </w:r>
            <w:r w:rsidR="00056030">
              <w:rPr>
                <w:rFonts w:ascii="Angsana New" w:hAnsi="Angsana New" w:hint="cs"/>
                <w:sz w:val="30"/>
                <w:szCs w:val="30"/>
                <w:cs/>
              </w:rPr>
              <w:t>รายงานทางการเงิน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</w:tr>
    </w:tbl>
    <w:p w:rsidR="000E721D" w:rsidRPr="00D30B2F" w:rsidRDefault="000E721D" w:rsidP="000E721D">
      <w:pPr>
        <w:jc w:val="thaiDistribute"/>
        <w:rPr>
          <w:sz w:val="30"/>
          <w:szCs w:val="30"/>
        </w:rPr>
      </w:pPr>
    </w:p>
    <w:p w:rsidR="000E721D" w:rsidRPr="00D30B2F" w:rsidRDefault="000E721D" w:rsidP="000E721D">
      <w:pPr>
        <w:jc w:val="thaiDistribute"/>
        <w:rPr>
          <w:sz w:val="30"/>
          <w:szCs w:val="30"/>
          <w:cs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5107"/>
      </w:tblGrid>
      <w:tr w:rsidR="000E721D" w:rsidRPr="00D30B2F" w:rsidTr="00C2317D">
        <w:tc>
          <w:tcPr>
            <w:tcW w:w="9625" w:type="dxa"/>
            <w:gridSpan w:val="2"/>
            <w:shd w:val="clear" w:color="auto" w:fill="auto"/>
            <w:vAlign w:val="center"/>
          </w:tcPr>
          <w:p w:rsidR="000E721D" w:rsidRPr="00D30B2F" w:rsidRDefault="000E721D" w:rsidP="00E46DAA">
            <w:pPr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0E721D" w:rsidRPr="00D30B2F" w:rsidTr="00C2317D">
        <w:tc>
          <w:tcPr>
            <w:tcW w:w="9625" w:type="dxa"/>
            <w:gridSpan w:val="2"/>
            <w:shd w:val="clear" w:color="auto" w:fill="auto"/>
            <w:vAlign w:val="center"/>
          </w:tcPr>
          <w:p w:rsidR="000E721D" w:rsidRPr="00D30B2F" w:rsidRDefault="000E721D" w:rsidP="00E46D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D30B2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D30B2F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</w:t>
            </w:r>
          </w:p>
        </w:tc>
      </w:tr>
      <w:tr w:rsidR="000E721D" w:rsidRPr="00D30B2F" w:rsidTr="00C2317D">
        <w:tc>
          <w:tcPr>
            <w:tcW w:w="4518" w:type="dxa"/>
            <w:shd w:val="clear" w:color="auto" w:fill="auto"/>
          </w:tcPr>
          <w:p w:rsidR="000E721D" w:rsidRPr="00D30B2F" w:rsidRDefault="000E721D" w:rsidP="00E46DAA">
            <w:pPr>
              <w:pStyle w:val="Defaul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0B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  <w:r w:rsidRPr="00D30B2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107" w:type="dxa"/>
            <w:shd w:val="clear" w:color="auto" w:fill="auto"/>
          </w:tcPr>
          <w:p w:rsidR="000E721D" w:rsidRPr="00D30B2F" w:rsidRDefault="000E721D" w:rsidP="00E46DAA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  <w:r w:rsidRPr="00D30B2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E721D" w:rsidRPr="00D30B2F" w:rsidTr="00C2317D">
        <w:tc>
          <w:tcPr>
            <w:tcW w:w="4518" w:type="dxa"/>
            <w:shd w:val="clear" w:color="auto" w:fill="auto"/>
          </w:tcPr>
          <w:p w:rsidR="000E721D" w:rsidRPr="00D30B2F" w:rsidRDefault="000E721D" w:rsidP="00E46DA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30B2F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บริษัทมีความเสี่ยงเกี่ยวกับมูลค่าของสินค้าคงเหลือ เนื่องจากความผันผวนในราคาตลาดรถยนต์มือสองก่อให้เกิดผลกระทบโดยตรงต่อมูลค่าสุทธิที่จะได้รับของสินค้าคงเหลือ</w:t>
            </w:r>
            <w:r w:rsidRPr="00D30B2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30B2F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</w:t>
            </w:r>
            <w:r w:rsidRPr="00D30B2F">
              <w:rPr>
                <w:rFonts w:ascii="Angsana New" w:hAnsi="Angsana New" w:cs="Angsana New"/>
                <w:sz w:val="30"/>
                <w:szCs w:val="30"/>
                <w:cs/>
              </w:rPr>
              <w:t>ให้ความสำคัญ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ในเรื่องนี้</w:t>
            </w:r>
            <w:r w:rsidRPr="00D30B2F">
              <w:rPr>
                <w:rFonts w:ascii="Angsana New" w:hAnsi="Angsana New" w:cs="Angsana New"/>
                <w:sz w:val="30"/>
                <w:szCs w:val="30"/>
                <w:cs/>
              </w:rPr>
              <w:t>เนื่องจากการประมาณการ</w:t>
            </w:r>
            <w:r w:rsidRPr="00D30B2F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มูลค่าสุทธิที่จะได้รับ</w:t>
            </w:r>
            <w:r w:rsidRPr="00D30B2F">
              <w:rPr>
                <w:rFonts w:ascii="Angsana New" w:hAnsi="Angsana New" w:cs="Angsana New"/>
                <w:sz w:val="30"/>
                <w:szCs w:val="30"/>
                <w:cs/>
              </w:rPr>
              <w:t>ของสินค้าคงเหลือ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ขึ้นอยู่กับการประมาณการ</w:t>
            </w:r>
            <w:r w:rsidRPr="00D30B2F">
              <w:rPr>
                <w:rFonts w:ascii="Angsana New" w:hAnsi="Angsana New" w:cs="Angsana New"/>
                <w:sz w:val="30"/>
                <w:szCs w:val="30"/>
                <w:cs/>
              </w:rPr>
              <w:t>ราคาขาย</w:t>
            </w:r>
            <w:r w:rsidRPr="00D30B2F">
              <w:rPr>
                <w:rFonts w:ascii="Angsana New" w:hAnsi="Angsana New" w:cs="Angsana New" w:hint="cs"/>
                <w:sz w:val="30"/>
                <w:szCs w:val="30"/>
                <w:cs/>
              </w:rPr>
              <w:t>ในอนาคต</w:t>
            </w:r>
          </w:p>
        </w:tc>
        <w:tc>
          <w:tcPr>
            <w:tcW w:w="5107" w:type="dxa"/>
            <w:shd w:val="clear" w:color="auto" w:fill="auto"/>
          </w:tcPr>
          <w:p w:rsidR="000E721D" w:rsidRPr="00D30B2F" w:rsidRDefault="000E721D" w:rsidP="00E46DA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 ประกอบด้วย</w:t>
            </w:r>
          </w:p>
          <w:p w:rsidR="000E721D" w:rsidRPr="00052C4E" w:rsidRDefault="000E721D" w:rsidP="00E46DA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hanging="21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การประเมินมูลค่าที่คาดว่าจะได้รับคืนของสินค้าคงเหลือ โดยการประเมินความเหมาะสมของการวางแผนการจัดการและประมาณการราคาที่คาดว่าจะขายได้ของรถยนต์ที่หมดสัญญาเช่าของบริษัท และเปรียบเทียบกับราคาขายจริงสำหรับรถยนต์ที่ถูกขายภายหลังรอบระยะเวลารายงาน และเปรียบเทียบกับ</w:t>
            </w:r>
            <w:r w:rsidRPr="00D30B2F">
              <w:rPr>
                <w:rFonts w:ascii="Angsana New" w:hAnsi="Angsana New"/>
                <w:sz w:val="30"/>
                <w:szCs w:val="30"/>
                <w:cs/>
              </w:rPr>
              <w:t>ราคาขายจากแหล่งข้อมูลภายนอกของ</w:t>
            </w: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ตลาด</w:t>
            </w:r>
            <w:r w:rsidRPr="00D30B2F">
              <w:rPr>
                <w:rFonts w:ascii="Angsana New" w:hAnsi="Angsana New"/>
                <w:sz w:val="30"/>
                <w:szCs w:val="30"/>
                <w:cs/>
              </w:rPr>
              <w:t>สำหรับรถยนต์ที่ยังไม่ถูกจำหน่ายเพื่อทดสอบว่าราคาขายมีมูลค่าสูงกว่า</w:t>
            </w:r>
            <w:r w:rsidRPr="00052C4E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มูลค่าตามบัญชีของสินค้าคงเหลือ ณ วันสิ้นปีหรือไม่ 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และ</w:t>
            </w:r>
          </w:p>
          <w:p w:rsidR="000E721D" w:rsidRPr="00D30B2F" w:rsidRDefault="000E721D" w:rsidP="00E46DA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hanging="2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2C4E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การพิจารณาความเพียงพอของการเปิดเผยข้อมูล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  <w:r w:rsidRPr="00052C4E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ตามมาตรฐานการ</w:t>
            </w:r>
            <w:r w:rsidR="00056030">
              <w:rPr>
                <w:rFonts w:ascii="Angsana New" w:hAnsi="Angsana New" w:hint="cs"/>
                <w:sz w:val="30"/>
                <w:szCs w:val="30"/>
                <w:cs/>
              </w:rPr>
              <w:t>รายงานทางการเงิน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</w:tr>
    </w:tbl>
    <w:p w:rsidR="000E721D" w:rsidRPr="003E0B8D" w:rsidRDefault="000E721D" w:rsidP="000E721D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4"/>
        <w:gridCol w:w="5181"/>
      </w:tblGrid>
      <w:tr w:rsidR="000E721D" w:rsidRPr="00D30B2F" w:rsidTr="00702941">
        <w:tc>
          <w:tcPr>
            <w:tcW w:w="9595" w:type="dxa"/>
            <w:gridSpan w:val="2"/>
            <w:shd w:val="clear" w:color="auto" w:fill="auto"/>
          </w:tcPr>
          <w:p w:rsidR="000E721D" w:rsidRPr="00D30B2F" w:rsidRDefault="000E721D" w:rsidP="00E46D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0B2F">
              <w:rPr>
                <w:rFonts w:ascii="Angsana New" w:hAnsi="Angsana New"/>
                <w:sz w:val="30"/>
                <w:szCs w:val="30"/>
              </w:rPr>
              <w:br w:type="page"/>
            </w: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การรับรู้สินทรัพย์ภาษีเงินได้รอการตัดบัญชี</w:t>
            </w:r>
          </w:p>
        </w:tc>
      </w:tr>
      <w:tr w:rsidR="000E721D" w:rsidRPr="00D30B2F" w:rsidTr="00702941">
        <w:tc>
          <w:tcPr>
            <w:tcW w:w="9595" w:type="dxa"/>
            <w:gridSpan w:val="2"/>
            <w:shd w:val="clear" w:color="auto" w:fill="auto"/>
          </w:tcPr>
          <w:p w:rsidR="000E721D" w:rsidRPr="00D30B2F" w:rsidRDefault="000E721D" w:rsidP="00E46DA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D30B2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C31673">
              <w:rPr>
                <w:rFonts w:ascii="Angsana New" w:hAnsi="Angsana New" w:hint="cs"/>
                <w:sz w:val="30"/>
                <w:szCs w:val="30"/>
                <w:cs/>
              </w:rPr>
              <w:t>23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</w:t>
            </w:r>
          </w:p>
        </w:tc>
      </w:tr>
      <w:tr w:rsidR="000E721D" w:rsidRPr="00D30B2F" w:rsidTr="00702941">
        <w:tc>
          <w:tcPr>
            <w:tcW w:w="4414" w:type="dxa"/>
            <w:shd w:val="clear" w:color="auto" w:fill="auto"/>
          </w:tcPr>
          <w:p w:rsidR="000E721D" w:rsidRPr="00D30B2F" w:rsidRDefault="000E721D" w:rsidP="00E46DAA">
            <w:pPr>
              <w:pStyle w:val="Defaul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0B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  <w:r w:rsidRPr="00D30B2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181" w:type="dxa"/>
            <w:shd w:val="clear" w:color="auto" w:fill="auto"/>
          </w:tcPr>
          <w:p w:rsidR="000E721D" w:rsidRPr="00D30B2F" w:rsidRDefault="000E721D" w:rsidP="00E46DAA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  <w:r w:rsidRPr="00D30B2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E721D" w:rsidRPr="00D30B2F" w:rsidTr="00702941">
        <w:tc>
          <w:tcPr>
            <w:tcW w:w="4414" w:type="dxa"/>
            <w:shd w:val="clear" w:color="auto" w:fill="auto"/>
          </w:tcPr>
          <w:p w:rsidR="000E721D" w:rsidRPr="00D30B2F" w:rsidRDefault="000E721D" w:rsidP="00E46DA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บริษัทรับรู้สินทรัพย์ภาษีเงินได้รอการตัดบัญชีที่คำนวณจากผลแตกต่างชั่วคราวและขาดทุนทางภาษีที่ยังไม่ได้ใช้ซึ่งคาดว่าจะได้รับคืน</w:t>
            </w:r>
          </w:p>
          <w:p w:rsidR="000E721D" w:rsidRDefault="000E721D" w:rsidP="00E46DA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0E721D" w:rsidRPr="00D30B2F" w:rsidRDefault="000E721D" w:rsidP="00E46DA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การใช้ประโยชน์ของสินทรัพย์ภาษีเงินได้รอการตัดบัญชีที่รับรู้จะพิจารณาจากความสามารถของบริษัทที่จะมีกำไรทางภาษีในอนาคตเพียงพอกับการใช้ประโยชน์จากผลแตกต่างชั่วคราวและขาดทุนทางภาษี</w:t>
            </w:r>
            <w:r w:rsidR="000A33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(ก่อนวันที่ขาดทุนทางภาษีหมดอายุ)</w:t>
            </w:r>
          </w:p>
          <w:p w:rsidR="000E721D" w:rsidRDefault="000E721D" w:rsidP="00E46DA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0E721D" w:rsidRPr="00D30B2F" w:rsidRDefault="000E721D" w:rsidP="00E46D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ข้าพเจ้ากำหนดเรื่องนี้เป็นเรื่องสำคัญในการตรวจสอบเนื่องจากความไม่แน่นอนในการประมาณการจำนวนเงินและระยะเวลาของกำไรทางภาษี และการกลับรายการของผลแตกต่างชั่วคราว</w:t>
            </w:r>
          </w:p>
        </w:tc>
        <w:tc>
          <w:tcPr>
            <w:tcW w:w="5181" w:type="dxa"/>
            <w:shd w:val="clear" w:color="auto" w:fill="auto"/>
          </w:tcPr>
          <w:p w:rsidR="000E721D" w:rsidRPr="00D30B2F" w:rsidRDefault="000E721D" w:rsidP="00E46D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 ประกอบด้วย</w:t>
            </w:r>
          </w:p>
          <w:p w:rsidR="000E721D" w:rsidRPr="003E0B8D" w:rsidRDefault="000E721D" w:rsidP="00E46DAA">
            <w:pPr>
              <w:numPr>
                <w:ilvl w:val="0"/>
                <w:numId w:val="19"/>
              </w:numPr>
              <w:ind w:left="220" w:hanging="21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3E0B8D">
              <w:rPr>
                <w:rFonts w:ascii="Angsana New" w:hAnsi="Angsana New"/>
                <w:sz w:val="30"/>
                <w:szCs w:val="30"/>
                <w:cs/>
              </w:rPr>
              <w:t xml:space="preserve">สอบถามผู้บริหารผู้ซึ่งรับผิดชอบในการจัดทำประมาณการกำไรทางภาษีในอนาคตของบริษัท </w:t>
            </w:r>
          </w:p>
          <w:p w:rsidR="000E721D" w:rsidRDefault="000E721D" w:rsidP="00E46DA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hanging="21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052C4E">
              <w:rPr>
                <w:rFonts w:ascii="Angsana New" w:hAnsi="Angsana New"/>
                <w:sz w:val="30"/>
                <w:szCs w:val="30"/>
                <w:cs/>
              </w:rPr>
              <w:t>ประเมินและทดสอบการใช้ดุลยพินิจ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ของผู้บริหาร ข้อสมมติ</w:t>
            </w:r>
            <w:r w:rsidRPr="00052C4E">
              <w:rPr>
                <w:rFonts w:ascii="Angsana New" w:hAnsi="Angsana New"/>
                <w:sz w:val="30"/>
                <w:szCs w:val="30"/>
                <w:cs/>
              </w:rPr>
              <w:t>ที่ใช้ในการประมาณการกำไรทางภาษีในอนาคต โดยพิจารณาความสมเหตุสมผลของการประมาณการในอดีต เปรียบเทียบกับผลการดำเนินงานที่เกิดขึ้นจริง และแผนการดำเนินงาน ประกอบกับความรู้ความเข้าใจของข้าพเจ้าที่มีต่อบริษัท อุตสาหกรรมของบริษัท และความอ่อนไหวในการเปลี่ยนแปลงของการประมาณการกำไรในอนาคต เพื่อพิจารณาความสมเหตุสมผลของกระบวนการจัดทำประมาณการกำไรทางภาษีในอนาคตของผู้บริหาร</w:t>
            </w:r>
          </w:p>
          <w:p w:rsidR="000E721D" w:rsidRPr="00052C4E" w:rsidRDefault="000E721D" w:rsidP="00E46DA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hanging="21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ทดสอบการคำนวณตามประมาณการ และ</w:t>
            </w:r>
            <w:r w:rsidRPr="00052C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0E721D" w:rsidRPr="00CC535D" w:rsidRDefault="000E721D" w:rsidP="00E46DA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hanging="2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2C4E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การพิจารณาความเพียงพอของการเปิดเผยข้อมูล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  <w:r w:rsidRPr="00052C4E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ตามมาตรฐานการ</w:t>
            </w:r>
            <w:r w:rsidR="00056030">
              <w:rPr>
                <w:rFonts w:ascii="Angsana New" w:hAnsi="Angsana New" w:hint="cs"/>
                <w:sz w:val="30"/>
                <w:szCs w:val="30"/>
                <w:cs/>
              </w:rPr>
              <w:t>รายงานทางการเงิน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</w:tr>
    </w:tbl>
    <w:p w:rsidR="000E721D" w:rsidRPr="004D274C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D274C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ข้อมูลอื่น</w:t>
      </w:r>
    </w:p>
    <w:p w:rsidR="000E721D" w:rsidRPr="0002463E" w:rsidRDefault="000E721D" w:rsidP="000E721D">
      <w:pPr>
        <w:jc w:val="thaiDistribute"/>
        <w:rPr>
          <w:rFonts w:ascii="Angsana New" w:hAnsi="Angsana New"/>
          <w:sz w:val="24"/>
          <w:szCs w:val="24"/>
        </w:rPr>
      </w:pPr>
    </w:p>
    <w:p w:rsidR="000E721D" w:rsidRPr="004D274C" w:rsidRDefault="000E721D" w:rsidP="000E721D">
      <w:pPr>
        <w:jc w:val="thaiDistribute"/>
        <w:rPr>
          <w:rFonts w:ascii="Angsana New" w:hAnsi="Angsana New"/>
          <w:sz w:val="30"/>
          <w:szCs w:val="30"/>
        </w:rPr>
      </w:pPr>
      <w:r w:rsidRPr="004D274C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</w:t>
      </w:r>
      <w:r>
        <w:rPr>
          <w:rFonts w:ascii="Angsana New" w:hAnsi="Angsana New"/>
          <w:sz w:val="30"/>
          <w:szCs w:val="30"/>
          <w:cs/>
        </w:rPr>
        <w:t>ื่น ข้อมูลอื่นประกอบด้วย</w:t>
      </w:r>
      <w:r w:rsidRPr="004D274C">
        <w:rPr>
          <w:rFonts w:ascii="Angsana New" w:hAnsi="Angsana New"/>
          <w:sz w:val="30"/>
          <w:szCs w:val="30"/>
          <w:cs/>
        </w:rPr>
        <w:t>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0E721D" w:rsidRPr="0002463E" w:rsidRDefault="000E721D" w:rsidP="000E721D">
      <w:pPr>
        <w:jc w:val="thaiDistribute"/>
        <w:rPr>
          <w:rFonts w:ascii="Angsana New" w:hAnsi="Angsana New"/>
          <w:sz w:val="24"/>
          <w:szCs w:val="24"/>
        </w:rPr>
      </w:pPr>
    </w:p>
    <w:p w:rsidR="000E721D" w:rsidRPr="004D274C" w:rsidRDefault="000E721D" w:rsidP="000E721D">
      <w:pPr>
        <w:jc w:val="thaiDistribute"/>
        <w:rPr>
          <w:rFonts w:ascii="Angsana New" w:hAnsi="Angsana New"/>
          <w:sz w:val="30"/>
          <w:szCs w:val="30"/>
        </w:rPr>
      </w:pPr>
      <w:r w:rsidRPr="004D274C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0E721D" w:rsidRPr="0002463E" w:rsidRDefault="000E721D" w:rsidP="000E721D">
      <w:pPr>
        <w:jc w:val="thaiDistribute"/>
        <w:rPr>
          <w:rFonts w:ascii="Angsana New" w:hAnsi="Angsana New"/>
          <w:sz w:val="24"/>
          <w:szCs w:val="24"/>
        </w:rPr>
      </w:pPr>
    </w:p>
    <w:p w:rsidR="000E721D" w:rsidRDefault="000E721D" w:rsidP="000E721D">
      <w:pPr>
        <w:jc w:val="thaiDistribute"/>
        <w:rPr>
          <w:rFonts w:ascii="Angsana New" w:hAnsi="Angsana New"/>
          <w:sz w:val="30"/>
          <w:szCs w:val="30"/>
        </w:rPr>
      </w:pPr>
      <w:r w:rsidRPr="004D274C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0E721D" w:rsidRPr="0002463E" w:rsidRDefault="000E721D" w:rsidP="000E721D">
      <w:pPr>
        <w:jc w:val="thaiDistribute"/>
        <w:rPr>
          <w:rFonts w:ascii="Angsana New" w:hAnsi="Angsana New"/>
          <w:sz w:val="24"/>
          <w:szCs w:val="24"/>
        </w:rPr>
      </w:pPr>
    </w:p>
    <w:p w:rsidR="000E721D" w:rsidRPr="004D274C" w:rsidRDefault="000E721D" w:rsidP="000E721D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0E721D" w:rsidRPr="0002463E" w:rsidRDefault="000E721D" w:rsidP="000E721D">
      <w:pPr>
        <w:jc w:val="thaiDistribute"/>
        <w:rPr>
          <w:rFonts w:ascii="Angsana New" w:hAnsi="Angsana New"/>
          <w:sz w:val="24"/>
          <w:szCs w:val="24"/>
        </w:rPr>
      </w:pPr>
    </w:p>
    <w:p w:rsidR="000E721D" w:rsidRPr="004D274C" w:rsidRDefault="000E721D" w:rsidP="000E721D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4D274C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0E721D" w:rsidRPr="0002463E" w:rsidRDefault="000E721D" w:rsidP="000E721D">
      <w:pPr>
        <w:jc w:val="thaiDistribute"/>
        <w:rPr>
          <w:rFonts w:ascii="Angsana New" w:hAnsi="Angsana New"/>
          <w:sz w:val="24"/>
          <w:szCs w:val="24"/>
        </w:rPr>
      </w:pPr>
    </w:p>
    <w:p w:rsidR="000E721D" w:rsidRPr="004D274C" w:rsidRDefault="000E721D" w:rsidP="000E721D">
      <w:pPr>
        <w:jc w:val="thaiDistribute"/>
        <w:rPr>
          <w:rFonts w:ascii="Angsana New" w:eastAsia="Calibri" w:hAnsi="Angsana New"/>
          <w:sz w:val="30"/>
          <w:szCs w:val="30"/>
        </w:rPr>
      </w:pPr>
      <w:r w:rsidRPr="004D274C">
        <w:rPr>
          <w:rFonts w:ascii="Angsana New" w:eastAsia="Calibri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0E721D" w:rsidRPr="0002463E" w:rsidRDefault="000E721D" w:rsidP="000E721D">
      <w:pPr>
        <w:jc w:val="thaiDistribute"/>
        <w:rPr>
          <w:rFonts w:ascii="Angsana New" w:hAnsi="Angsana New"/>
          <w:sz w:val="24"/>
          <w:szCs w:val="24"/>
        </w:rPr>
      </w:pPr>
    </w:p>
    <w:p w:rsidR="000E721D" w:rsidRPr="004D274C" w:rsidRDefault="000E721D" w:rsidP="000E721D">
      <w:pPr>
        <w:jc w:val="thaiDistribute"/>
        <w:rPr>
          <w:rFonts w:ascii="Angsana New" w:hAnsi="Angsana New"/>
          <w:sz w:val="30"/>
          <w:szCs w:val="30"/>
        </w:rPr>
      </w:pPr>
      <w:r w:rsidRPr="004D274C">
        <w:rPr>
          <w:rFonts w:ascii="Angsana New" w:hAnsi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</w:t>
      </w:r>
      <w:r w:rsidRPr="004D274C">
        <w:rPr>
          <w:rFonts w:ascii="Angsana New" w:hAnsi="Angsana New" w:hint="cs"/>
          <w:sz w:val="30"/>
          <w:szCs w:val="30"/>
          <w:cs/>
        </w:rPr>
        <w:t>ของ</w:t>
      </w:r>
      <w:r w:rsidRPr="004D274C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056030">
        <w:rPr>
          <w:rFonts w:ascii="Angsana New" w:hAnsi="Angsana New" w:hint="cs"/>
          <w:sz w:val="30"/>
          <w:szCs w:val="30"/>
          <w:cs/>
        </w:rPr>
        <w:t xml:space="preserve"> </w:t>
      </w:r>
      <w:r w:rsidRPr="004D274C">
        <w:rPr>
          <w:rFonts w:ascii="Angsana New" w:hAnsi="Angsana New"/>
          <w:sz w:val="30"/>
          <w:szCs w:val="30"/>
          <w:cs/>
        </w:rPr>
        <w:t>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:rsidR="000E721D" w:rsidRPr="0002463E" w:rsidRDefault="000E721D" w:rsidP="000E721D">
      <w:pPr>
        <w:jc w:val="thaiDistribute"/>
        <w:rPr>
          <w:rFonts w:ascii="Angsana New" w:hAnsi="Angsana New"/>
          <w:sz w:val="24"/>
          <w:szCs w:val="24"/>
        </w:rPr>
      </w:pPr>
    </w:p>
    <w:p w:rsidR="000E721D" w:rsidRPr="004D274C" w:rsidRDefault="000E721D" w:rsidP="000E721D">
      <w:pPr>
        <w:jc w:val="thaiDistribute"/>
        <w:rPr>
          <w:rFonts w:ascii="Angsana New" w:hAnsi="Angsana New"/>
          <w:sz w:val="30"/>
          <w:szCs w:val="30"/>
        </w:rPr>
      </w:pPr>
      <w:r w:rsidRPr="004D274C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:rsidR="000E721D" w:rsidRPr="0002463E" w:rsidRDefault="000E721D" w:rsidP="000E721D">
      <w:pPr>
        <w:jc w:val="both"/>
        <w:rPr>
          <w:rFonts w:ascii="Angsana New" w:hAnsi="Angsana New"/>
          <w:sz w:val="24"/>
          <w:szCs w:val="24"/>
        </w:rPr>
      </w:pPr>
    </w:p>
    <w:p w:rsidR="000E721D" w:rsidRPr="004D274C" w:rsidRDefault="000E721D" w:rsidP="000E721D">
      <w:pPr>
        <w:jc w:val="both"/>
        <w:rPr>
          <w:rFonts w:ascii="Angsana New" w:hAnsi="Angsana New"/>
          <w:i/>
          <w:iCs/>
          <w:sz w:val="30"/>
          <w:szCs w:val="30"/>
        </w:rPr>
      </w:pPr>
      <w:r w:rsidRPr="004D274C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</w:t>
      </w:r>
      <w:r w:rsidRPr="004D274C">
        <w:rPr>
          <w:rFonts w:ascii="Angsana New" w:hAnsi="Angsana New" w:hint="cs"/>
          <w:i/>
          <w:iCs/>
          <w:sz w:val="30"/>
          <w:szCs w:val="30"/>
          <w:cs/>
        </w:rPr>
        <w:t>การตรวจสอบ</w:t>
      </w:r>
      <w:r w:rsidRPr="004D274C">
        <w:rPr>
          <w:rFonts w:ascii="Angsana New" w:hAnsi="Angsana New"/>
          <w:i/>
          <w:iCs/>
          <w:sz w:val="30"/>
          <w:szCs w:val="30"/>
          <w:cs/>
        </w:rPr>
        <w:t>งบการเงิน</w:t>
      </w:r>
    </w:p>
    <w:p w:rsidR="000E721D" w:rsidRPr="0002463E" w:rsidRDefault="000E721D" w:rsidP="000E721D">
      <w:pPr>
        <w:jc w:val="thaiDistribute"/>
        <w:rPr>
          <w:rFonts w:ascii="Angsana New" w:hAnsi="Angsana New"/>
          <w:sz w:val="24"/>
          <w:szCs w:val="24"/>
        </w:rPr>
      </w:pPr>
    </w:p>
    <w:p w:rsidR="00713DA2" w:rsidRDefault="000E721D" w:rsidP="00713DA2">
      <w:pPr>
        <w:jc w:val="thaiDistribute"/>
        <w:rPr>
          <w:rFonts w:ascii="Angsana New" w:hAnsi="Angsana New"/>
          <w:sz w:val="24"/>
          <w:szCs w:val="24"/>
        </w:rPr>
      </w:pPr>
      <w:r w:rsidRPr="004D274C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  <w:r w:rsidRPr="00D30B2F">
        <w:rPr>
          <w:rFonts w:ascii="Angsana New" w:hAnsi="Angsana New"/>
          <w:sz w:val="24"/>
          <w:szCs w:val="24"/>
        </w:rPr>
        <w:br w:type="page"/>
      </w:r>
    </w:p>
    <w:p w:rsidR="000E721D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sz w:val="30"/>
          <w:szCs w:val="30"/>
        </w:rPr>
      </w:pPr>
      <w:r w:rsidRPr="00D30B2F">
        <w:rPr>
          <w:sz w:val="30"/>
          <w:szCs w:val="30"/>
          <w:cs/>
        </w:rPr>
        <w:lastRenderedPageBreak/>
        <w:t>ในการตรวจสอบของข้าพเจ้าตามมาตรฐานการสอบบัญชี</w:t>
      </w:r>
      <w:r w:rsidRPr="00D30B2F">
        <w:rPr>
          <w:sz w:val="30"/>
          <w:szCs w:val="30"/>
        </w:rPr>
        <w:t xml:space="preserve"> </w:t>
      </w:r>
      <w:r w:rsidRPr="00D30B2F">
        <w:rPr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D30B2F">
        <w:rPr>
          <w:sz w:val="30"/>
          <w:szCs w:val="30"/>
        </w:rPr>
        <w:t xml:space="preserve"> </w:t>
      </w:r>
      <w:r w:rsidRPr="00D30B2F">
        <w:rPr>
          <w:sz w:val="30"/>
          <w:szCs w:val="30"/>
          <w:cs/>
        </w:rPr>
        <w:t>การปฏิบัติงานของข้าพเจ้ารวมถึง</w:t>
      </w:r>
    </w:p>
    <w:p w:rsidR="000E721D" w:rsidRPr="00D30B2F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:rsidR="000E721D" w:rsidRPr="00D30B2F" w:rsidRDefault="000E721D" w:rsidP="000E721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33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</w:t>
      </w:r>
      <w:r w:rsidRPr="00D30B2F">
        <w:rPr>
          <w:rFonts w:ascii="Angsana New" w:hAnsi="Angsana New"/>
          <w:sz w:val="30"/>
          <w:szCs w:val="30"/>
        </w:rPr>
        <w:t xml:space="preserve"> </w:t>
      </w:r>
      <w:r w:rsidRPr="00D30B2F">
        <w:rPr>
          <w:rFonts w:ascii="Angsana New" w:hAnsi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30B2F">
        <w:rPr>
          <w:rFonts w:ascii="Angsana New" w:hAnsi="Angsana New"/>
          <w:sz w:val="30"/>
          <w:szCs w:val="30"/>
        </w:rPr>
        <w:t xml:space="preserve"> </w:t>
      </w:r>
      <w:r w:rsidRPr="00D30B2F">
        <w:rPr>
          <w:rFonts w:ascii="Angsana New" w:hAnsi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D30B2F">
        <w:rPr>
          <w:rFonts w:ascii="Angsana New" w:hAnsi="Angsana New"/>
          <w:sz w:val="30"/>
          <w:szCs w:val="30"/>
        </w:rPr>
        <w:t xml:space="preserve"> </w:t>
      </w:r>
      <w:r w:rsidRPr="00D30B2F">
        <w:rPr>
          <w:rFonts w:ascii="Angsana New" w:hAnsi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D30B2F">
        <w:rPr>
          <w:rFonts w:ascii="Angsana New" w:hAnsi="Angsana New"/>
          <w:sz w:val="30"/>
          <w:szCs w:val="30"/>
        </w:rPr>
        <w:t xml:space="preserve"> </w:t>
      </w:r>
      <w:r w:rsidRPr="00D30B2F">
        <w:rPr>
          <w:rFonts w:ascii="Angsana New" w:hAnsi="Angsana New"/>
          <w:sz w:val="30"/>
          <w:szCs w:val="30"/>
          <w:cs/>
        </w:rPr>
        <w:t>การปลอมแปลงเอกสารหลักฐาน</w:t>
      </w:r>
      <w:r w:rsidRPr="00D30B2F">
        <w:rPr>
          <w:rFonts w:ascii="Angsana New" w:hAnsi="Angsana New"/>
          <w:sz w:val="30"/>
          <w:szCs w:val="30"/>
        </w:rPr>
        <w:t xml:space="preserve"> </w:t>
      </w:r>
      <w:r w:rsidRPr="00D30B2F">
        <w:rPr>
          <w:rFonts w:ascii="Angsana New" w:hAnsi="Angsana New"/>
          <w:sz w:val="30"/>
          <w:szCs w:val="30"/>
          <w:cs/>
        </w:rPr>
        <w:t>การตั้งใจละเว้นการแสดงข้อมูล</w:t>
      </w:r>
      <w:r w:rsidRPr="00D30B2F">
        <w:rPr>
          <w:rFonts w:ascii="Angsana New" w:hAnsi="Angsana New"/>
          <w:sz w:val="30"/>
          <w:szCs w:val="30"/>
        </w:rPr>
        <w:t xml:space="preserve"> </w:t>
      </w:r>
      <w:r w:rsidRPr="00D30B2F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D30B2F">
        <w:rPr>
          <w:rFonts w:ascii="Angsana New" w:hAnsi="Angsana New"/>
          <w:sz w:val="30"/>
          <w:szCs w:val="30"/>
        </w:rPr>
        <w:t xml:space="preserve"> </w:t>
      </w:r>
    </w:p>
    <w:p w:rsidR="000E721D" w:rsidRPr="00D30B2F" w:rsidRDefault="000E721D" w:rsidP="000E72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96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D30B2F">
        <w:rPr>
          <w:rFonts w:ascii="Angsana New" w:hAnsi="Angsana New"/>
          <w:sz w:val="30"/>
          <w:szCs w:val="30"/>
        </w:rPr>
        <w:t xml:space="preserve"> </w:t>
      </w:r>
      <w:r w:rsidRPr="00D30B2F">
        <w:rPr>
          <w:rFonts w:ascii="Angsana New" w:hAnsi="Angsana New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D30B2F">
        <w:rPr>
          <w:rFonts w:ascii="Angsana New" w:hAnsi="Angsana New"/>
          <w:sz w:val="30"/>
          <w:szCs w:val="30"/>
        </w:rPr>
        <w:t xml:space="preserve"> </w:t>
      </w:r>
      <w:r w:rsidRPr="00D30B2F">
        <w:rPr>
          <w:rFonts w:ascii="Angsana New" w:hAnsi="Angsana New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  <w:r w:rsidRPr="00D30B2F">
        <w:rPr>
          <w:rFonts w:ascii="Angsana New" w:hAnsi="Angsana New"/>
          <w:sz w:val="30"/>
          <w:szCs w:val="30"/>
        </w:rPr>
        <w:t xml:space="preserve"> </w:t>
      </w:r>
    </w:p>
    <w:p w:rsidR="000E721D" w:rsidRPr="00D30B2F" w:rsidRDefault="000E721D" w:rsidP="000E72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 w:hanging="378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0E721D" w:rsidRPr="00D30B2F" w:rsidRDefault="000E721D" w:rsidP="000E72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 w:hanging="378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</w:t>
      </w:r>
      <w:r w:rsidRPr="00632372">
        <w:rPr>
          <w:rFonts w:ascii="Angsana New" w:hAnsi="Angsana New"/>
          <w:sz w:val="30"/>
          <w:szCs w:val="30"/>
          <w:cs/>
        </w:rPr>
        <w:t>ความไม่แน่นอนที่มีสาระสำคัญ</w:t>
      </w:r>
      <w:r w:rsidRPr="00632372">
        <w:rPr>
          <w:rFonts w:ascii="Angsana New" w:hAnsi="Angsana New" w:hint="cs"/>
          <w:sz w:val="30"/>
          <w:szCs w:val="30"/>
          <w:cs/>
        </w:rPr>
        <w:t xml:space="preserve"> </w:t>
      </w:r>
      <w:r w:rsidRPr="00632372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632372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632372">
        <w:rPr>
          <w:rFonts w:ascii="Angsana New" w:hAnsi="Angsana New"/>
          <w:sz w:val="30"/>
          <w:szCs w:val="30"/>
          <w:cs/>
        </w:rPr>
        <w:t>ถึงการเปิดเผย</w:t>
      </w:r>
      <w:r w:rsidRPr="00632372">
        <w:rPr>
          <w:rFonts w:ascii="Angsana New" w:hAnsi="Angsana New" w:hint="cs"/>
          <w:sz w:val="30"/>
          <w:szCs w:val="30"/>
          <w:cs/>
        </w:rPr>
        <w:t>ข้อมูล</w:t>
      </w:r>
      <w:r w:rsidRPr="00632372">
        <w:rPr>
          <w:rFonts w:ascii="Angsana New" w:hAnsi="Angsana New"/>
          <w:sz w:val="30"/>
          <w:szCs w:val="30"/>
          <w:cs/>
        </w:rPr>
        <w:t>ในงบการเงินที่เกี่ยวข้อง หรือถ้าการเปิดเผย</w:t>
      </w:r>
      <w:r w:rsidRPr="00632372">
        <w:rPr>
          <w:rFonts w:ascii="Angsana New" w:hAnsi="Angsana New" w:hint="cs"/>
          <w:sz w:val="30"/>
          <w:szCs w:val="30"/>
          <w:cs/>
        </w:rPr>
        <w:t>ข้อมูล</w:t>
      </w:r>
      <w:r w:rsidRPr="00632372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D30B2F">
        <w:rPr>
          <w:rFonts w:ascii="Angsana New" w:hAnsi="Angsana New"/>
          <w:sz w:val="30"/>
          <w:szCs w:val="30"/>
          <w:cs/>
        </w:rPr>
        <w:t xml:space="preserve"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:rsidR="000E721D" w:rsidRPr="00D30B2F" w:rsidRDefault="000E721D" w:rsidP="000E72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68" w:hanging="387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ประเมินการนำเสนอโครงสร้างและเนื้อหาของงบการเงินโดยรวม</w:t>
      </w:r>
      <w:r w:rsidRPr="00D30B2F">
        <w:rPr>
          <w:rFonts w:ascii="Angsana New" w:hAnsi="Angsana New"/>
          <w:sz w:val="30"/>
          <w:szCs w:val="30"/>
        </w:rPr>
        <w:t xml:space="preserve"> </w:t>
      </w:r>
      <w:r w:rsidRPr="00D30B2F">
        <w:rPr>
          <w:rFonts w:ascii="Angsana New" w:hAnsi="Angsana New"/>
          <w:sz w:val="30"/>
          <w:szCs w:val="30"/>
          <w:cs/>
        </w:rPr>
        <w:t>รวมถึงการเปิดเผย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D30B2F">
        <w:rPr>
          <w:rFonts w:ascii="Angsana New" w:hAnsi="Angsana New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hint="cs"/>
          <w:sz w:val="30"/>
          <w:szCs w:val="30"/>
          <w:cs/>
        </w:rPr>
        <w:t>หรือไม่</w:t>
      </w:r>
      <w:r w:rsidRPr="00D30B2F">
        <w:rPr>
          <w:rFonts w:ascii="Angsana New" w:hAnsi="Angsana New"/>
          <w:sz w:val="30"/>
          <w:szCs w:val="30"/>
        </w:rPr>
        <w:t xml:space="preserve"> </w:t>
      </w:r>
    </w:p>
    <w:p w:rsidR="000E721D" w:rsidRPr="00D30B2F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68"/>
        <w:rPr>
          <w:rFonts w:ascii="Angsana New" w:hAnsi="Angsana New"/>
          <w:sz w:val="30"/>
          <w:szCs w:val="30"/>
        </w:rPr>
      </w:pPr>
    </w:p>
    <w:p w:rsidR="000E721D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</w:t>
      </w:r>
      <w:r w:rsidRPr="00327783">
        <w:rPr>
          <w:rFonts w:ascii="Angsana New" w:hAnsi="Angsana New"/>
          <w:sz w:val="30"/>
          <w:szCs w:val="30"/>
          <w:cs/>
        </w:rPr>
        <w:t>ดูแล</w:t>
      </w:r>
      <w:r w:rsidRPr="00327783"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327783">
        <w:rPr>
          <w:rFonts w:ascii="Angsana New" w:eastAsia="Calibri" w:hAnsi="Angsana New" w:hint="cs"/>
          <w:sz w:val="30"/>
          <w:szCs w:val="30"/>
          <w:cs/>
        </w:rPr>
        <w:t>ๆ ที่สำคัญซึ่งรวมถึง</w:t>
      </w:r>
      <w:r w:rsidRPr="00327783">
        <w:rPr>
          <w:rFonts w:ascii="Angsana New" w:hAnsi="Angsana New"/>
          <w:sz w:val="30"/>
          <w:szCs w:val="30"/>
          <w:cs/>
        </w:rPr>
        <w:t>ขอบเขต</w:t>
      </w:r>
      <w:r w:rsidRPr="00D30B2F">
        <w:rPr>
          <w:rFonts w:ascii="Angsana New" w:hAnsi="Angsana New"/>
          <w:sz w:val="30"/>
          <w:szCs w:val="30"/>
          <w:cs/>
        </w:rPr>
        <w:t>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</w:t>
      </w:r>
      <w:r>
        <w:rPr>
          <w:rFonts w:ascii="Angsana New" w:hAnsi="Angsana New"/>
          <w:sz w:val="30"/>
          <w:szCs w:val="30"/>
          <w:cs/>
        </w:rPr>
        <w:t>ีนัยสำคัญในระบบการควบคุมภายใน</w:t>
      </w:r>
      <w:r>
        <w:rPr>
          <w:rFonts w:ascii="Angsana New" w:hAnsi="Angsana New" w:hint="cs"/>
          <w:sz w:val="30"/>
          <w:szCs w:val="30"/>
          <w:cs/>
        </w:rPr>
        <w:t>หาก</w:t>
      </w:r>
      <w:r w:rsidRPr="00D30B2F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0E721D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0E721D" w:rsidRPr="00D410BB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410BB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0E721D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0E721D" w:rsidRPr="00D30B2F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0E721D" w:rsidRPr="00D30B2F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</w:rPr>
        <w:br w:type="page"/>
      </w:r>
    </w:p>
    <w:p w:rsidR="000E721D" w:rsidRPr="00D30B2F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sz w:val="30"/>
          <w:szCs w:val="30"/>
        </w:rPr>
      </w:pPr>
      <w:r w:rsidRPr="00D30B2F">
        <w:rPr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</w:t>
      </w:r>
      <w:r w:rsidRPr="00D30B2F">
        <w:rPr>
          <w:sz w:val="30"/>
          <w:szCs w:val="30"/>
        </w:rPr>
        <w:t xml:space="preserve"> </w:t>
      </w:r>
      <w:r w:rsidRPr="00D30B2F">
        <w:rPr>
          <w:sz w:val="30"/>
          <w:szCs w:val="30"/>
          <w:cs/>
        </w:rPr>
        <w:t>ข้าพเจ้าได้พิจารณาเรื่องต่าง</w:t>
      </w:r>
      <w:r>
        <w:rPr>
          <w:rFonts w:hint="cs"/>
          <w:sz w:val="30"/>
          <w:szCs w:val="30"/>
          <w:cs/>
        </w:rPr>
        <w:t xml:space="preserve"> </w:t>
      </w:r>
      <w:r w:rsidRPr="00D30B2F">
        <w:rPr>
          <w:sz w:val="30"/>
          <w:szCs w:val="30"/>
          <w:cs/>
        </w:rPr>
        <w:t>ๆ</w:t>
      </w:r>
      <w:r w:rsidRPr="00D30B2F">
        <w:rPr>
          <w:sz w:val="30"/>
          <w:szCs w:val="30"/>
        </w:rPr>
        <w:t xml:space="preserve"> </w:t>
      </w:r>
      <w:r w:rsidRPr="00D30B2F">
        <w:rPr>
          <w:sz w:val="30"/>
          <w:szCs w:val="30"/>
          <w:cs/>
        </w:rPr>
        <w:t>ที่มีนัยสำคัญที่สุดในการตรวจสอบ</w:t>
      </w:r>
      <w:r>
        <w:rPr>
          <w:sz w:val="30"/>
          <w:szCs w:val="30"/>
        </w:rPr>
        <w:t xml:space="preserve">      </w:t>
      </w:r>
      <w:r w:rsidRPr="00D30B2F">
        <w:rPr>
          <w:sz w:val="30"/>
          <w:szCs w:val="30"/>
          <w:cs/>
        </w:rPr>
        <w:t>งบการเงินในงวดปัจจุบันและกำหนดเป็นเรื่องสำคัญในการตรวจสอบ</w:t>
      </w:r>
      <w:r w:rsidRPr="00D30B2F">
        <w:rPr>
          <w:sz w:val="30"/>
          <w:szCs w:val="30"/>
        </w:rPr>
        <w:t xml:space="preserve"> </w:t>
      </w:r>
      <w:r w:rsidRPr="00D30B2F">
        <w:rPr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D30B2F">
        <w:rPr>
          <w:sz w:val="30"/>
          <w:szCs w:val="30"/>
        </w:rPr>
        <w:t xml:space="preserve"> </w:t>
      </w:r>
      <w:r w:rsidRPr="00D30B2F">
        <w:rPr>
          <w:sz w:val="30"/>
          <w:szCs w:val="30"/>
          <w:cs/>
        </w:rPr>
        <w:t>หรือในสถานการณ์ที่ยากที่จะเกิดขึ้น</w:t>
      </w:r>
      <w:r w:rsidRPr="00D30B2F">
        <w:rPr>
          <w:sz w:val="30"/>
          <w:szCs w:val="30"/>
        </w:rPr>
        <w:t xml:space="preserve"> </w:t>
      </w:r>
      <w:r w:rsidRPr="00D30B2F">
        <w:rPr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0E721D" w:rsidRPr="00D30B2F" w:rsidRDefault="000E721D" w:rsidP="000E721D">
      <w:pPr>
        <w:jc w:val="thaiDistribute"/>
        <w:rPr>
          <w:rFonts w:ascii="Angsana New" w:hAnsi="Angsana New"/>
          <w:sz w:val="30"/>
          <w:szCs w:val="30"/>
        </w:rPr>
      </w:pPr>
    </w:p>
    <w:p w:rsidR="000E721D" w:rsidRPr="00D30B2F" w:rsidRDefault="000E721D" w:rsidP="000E721D">
      <w:pPr>
        <w:jc w:val="thaiDistribute"/>
        <w:rPr>
          <w:rFonts w:ascii="Angsana New" w:hAnsi="Angsana New"/>
          <w:sz w:val="30"/>
          <w:szCs w:val="30"/>
        </w:rPr>
      </w:pPr>
    </w:p>
    <w:p w:rsidR="000E721D" w:rsidRPr="00D30B2F" w:rsidRDefault="000E721D" w:rsidP="000E721D">
      <w:pPr>
        <w:jc w:val="thaiDistribute"/>
        <w:rPr>
          <w:rFonts w:ascii="Angsana New" w:hAnsi="Angsana New"/>
          <w:sz w:val="30"/>
          <w:szCs w:val="30"/>
        </w:rPr>
      </w:pPr>
    </w:p>
    <w:p w:rsidR="000E721D" w:rsidRPr="00D30B2F" w:rsidRDefault="000E721D" w:rsidP="000E721D">
      <w:pPr>
        <w:jc w:val="thaiDistribute"/>
        <w:rPr>
          <w:rFonts w:ascii="Angsana New" w:hAnsi="Angsana New"/>
          <w:sz w:val="30"/>
          <w:szCs w:val="30"/>
        </w:rPr>
      </w:pPr>
    </w:p>
    <w:p w:rsidR="000E721D" w:rsidRPr="00D30B2F" w:rsidRDefault="000E721D" w:rsidP="000E721D">
      <w:pPr>
        <w:spacing w:line="240" w:lineRule="auto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อรพินท์ สินถาวรกุล</w:t>
      </w:r>
      <w:r w:rsidRPr="00D30B2F">
        <w:rPr>
          <w:rFonts w:ascii="Angsana New" w:hAnsi="Angsana New"/>
          <w:sz w:val="30"/>
          <w:szCs w:val="30"/>
          <w:cs/>
        </w:rPr>
        <w:t>)</w:t>
      </w:r>
    </w:p>
    <w:p w:rsidR="000E721D" w:rsidRPr="00D30B2F" w:rsidRDefault="000E721D" w:rsidP="000E721D">
      <w:pPr>
        <w:spacing w:line="240" w:lineRule="auto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0E721D" w:rsidRPr="00E92448" w:rsidRDefault="000E721D" w:rsidP="000E721D">
      <w:pPr>
        <w:pStyle w:val="T0"/>
        <w:ind w:left="0" w:right="0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>เลขทะเบียน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9441</w:t>
      </w:r>
    </w:p>
    <w:p w:rsidR="00705063" w:rsidRPr="00D30B2F" w:rsidRDefault="00705063" w:rsidP="00705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705063" w:rsidRPr="00D30B2F" w:rsidRDefault="00705063" w:rsidP="00705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E92448" w:rsidRDefault="00705063" w:rsidP="00E92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:rsidR="00705063" w:rsidRPr="00E92448" w:rsidRDefault="00280B88" w:rsidP="00E92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24</w:t>
      </w:r>
      <w:r w:rsidR="00F602A9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417273">
        <w:rPr>
          <w:rFonts w:ascii="Angsana New" w:hAnsi="Angsana New"/>
          <w:sz w:val="30"/>
          <w:szCs w:val="30"/>
        </w:rPr>
        <w:t>256</w:t>
      </w:r>
      <w:r w:rsidR="00B06E55">
        <w:rPr>
          <w:rFonts w:ascii="Angsana New" w:hAnsi="Angsana New"/>
          <w:sz w:val="30"/>
          <w:szCs w:val="30"/>
        </w:rPr>
        <w:t>3</w:t>
      </w:r>
    </w:p>
    <w:p w:rsidR="00431DC4" w:rsidRDefault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sz w:val="30"/>
          <w:szCs w:val="30"/>
          <w:cs/>
        </w:rPr>
      </w:pPr>
    </w:p>
    <w:sectPr w:rsidR="00431DC4" w:rsidSect="00934CE8">
      <w:footerReference w:type="default" r:id="rId13"/>
      <w:footerReference w:type="first" r:id="rId14"/>
      <w:pgSz w:w="11909" w:h="16834" w:code="9"/>
      <w:pgMar w:top="691" w:right="1152" w:bottom="576" w:left="1152" w:header="720" w:footer="720" w:gutter="0"/>
      <w:paperSrc w:first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23F4" w:rsidRDefault="00BC23F4" w:rsidP="003B1575">
      <w:r>
        <w:separator/>
      </w:r>
    </w:p>
  </w:endnote>
  <w:endnote w:type="continuationSeparator" w:id="0">
    <w:p w:rsidR="00BC23F4" w:rsidRDefault="00BC23F4" w:rsidP="003B1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738F" w:rsidRPr="00035F74" w:rsidRDefault="0066738F" w:rsidP="00934C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386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4CE8" w:rsidRDefault="00934C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4CE8" w:rsidRPr="00934CE8" w:rsidRDefault="00934CE8">
    <w:pPr>
      <w:pStyle w:val="Footer"/>
      <w:jc w:val="center"/>
      <w:rPr>
        <w:rFonts w:ascii="Angsana New" w:hAnsi="Angsana New" w:hint="cs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269239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934CE8" w:rsidRPr="00934CE8" w:rsidRDefault="00934C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34C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34C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34CE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34CE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34C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2750602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934CE8" w:rsidRPr="00934CE8" w:rsidRDefault="00934C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34C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34C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34CE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34CE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34C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23F4" w:rsidRDefault="00BC23F4" w:rsidP="003B1575">
      <w:r>
        <w:separator/>
      </w:r>
    </w:p>
  </w:footnote>
  <w:footnote w:type="continuationSeparator" w:id="0">
    <w:p w:rsidR="00BC23F4" w:rsidRDefault="00BC23F4" w:rsidP="003B1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4CE8" w:rsidRDefault="00934CE8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934CE8" w:rsidRPr="0015279A" w:rsidRDefault="00934CE8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738F" w:rsidRPr="0015279A" w:rsidRDefault="0066738F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AAF7D6C"/>
    <w:multiLevelType w:val="hybridMultilevel"/>
    <w:tmpl w:val="070A72F0"/>
    <w:lvl w:ilvl="0" w:tplc="E18A1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E8168EA"/>
    <w:multiLevelType w:val="hybridMultilevel"/>
    <w:tmpl w:val="EFE83DA2"/>
    <w:lvl w:ilvl="0" w:tplc="C88C37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2684184"/>
    <w:multiLevelType w:val="hybridMultilevel"/>
    <w:tmpl w:val="1DCC94B4"/>
    <w:lvl w:ilvl="0" w:tplc="28E06F3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2"/>
  </w:num>
  <w:num w:numId="12">
    <w:abstractNumId w:val="10"/>
  </w:num>
  <w:num w:numId="13">
    <w:abstractNumId w:val="18"/>
  </w:num>
  <w:num w:numId="14">
    <w:abstractNumId w:val="11"/>
  </w:num>
  <w:num w:numId="15">
    <w:abstractNumId w:val="14"/>
  </w:num>
  <w:num w:numId="16">
    <w:abstractNumId w:val="17"/>
  </w:num>
  <w:num w:numId="17">
    <w:abstractNumId w:val="20"/>
  </w:num>
  <w:num w:numId="18">
    <w:abstractNumId w:val="15"/>
  </w:num>
  <w:num w:numId="19">
    <w:abstractNumId w:val="19"/>
  </w:num>
  <w:num w:numId="20">
    <w:abstractNumId w:val="16"/>
  </w:num>
  <w:num w:numId="21">
    <w:abstractNumId w:val="13"/>
  </w:num>
  <w:num w:numId="22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5A3"/>
    <w:rsid w:val="00000AAD"/>
    <w:rsid w:val="0000168E"/>
    <w:rsid w:val="000017CA"/>
    <w:rsid w:val="0000195A"/>
    <w:rsid w:val="00001C63"/>
    <w:rsid w:val="00001D63"/>
    <w:rsid w:val="0000369A"/>
    <w:rsid w:val="000038A7"/>
    <w:rsid w:val="00003E0A"/>
    <w:rsid w:val="00004025"/>
    <w:rsid w:val="00004156"/>
    <w:rsid w:val="00004334"/>
    <w:rsid w:val="00004A4F"/>
    <w:rsid w:val="00005331"/>
    <w:rsid w:val="00005E83"/>
    <w:rsid w:val="00005FDE"/>
    <w:rsid w:val="00006604"/>
    <w:rsid w:val="000070BD"/>
    <w:rsid w:val="00007F43"/>
    <w:rsid w:val="000120B6"/>
    <w:rsid w:val="00013059"/>
    <w:rsid w:val="00013082"/>
    <w:rsid w:val="00013338"/>
    <w:rsid w:val="00014A41"/>
    <w:rsid w:val="0001561F"/>
    <w:rsid w:val="00015CC0"/>
    <w:rsid w:val="00015DCE"/>
    <w:rsid w:val="000162A3"/>
    <w:rsid w:val="00016575"/>
    <w:rsid w:val="00016A63"/>
    <w:rsid w:val="000172A3"/>
    <w:rsid w:val="00017474"/>
    <w:rsid w:val="00017D50"/>
    <w:rsid w:val="000200C0"/>
    <w:rsid w:val="00020671"/>
    <w:rsid w:val="0002097D"/>
    <w:rsid w:val="0002126B"/>
    <w:rsid w:val="000212E2"/>
    <w:rsid w:val="0002142E"/>
    <w:rsid w:val="0002264E"/>
    <w:rsid w:val="0002293E"/>
    <w:rsid w:val="00022EFB"/>
    <w:rsid w:val="000230DA"/>
    <w:rsid w:val="000230DF"/>
    <w:rsid w:val="00023222"/>
    <w:rsid w:val="000234D4"/>
    <w:rsid w:val="0002463E"/>
    <w:rsid w:val="000249F1"/>
    <w:rsid w:val="00024C27"/>
    <w:rsid w:val="00025175"/>
    <w:rsid w:val="00025683"/>
    <w:rsid w:val="00026428"/>
    <w:rsid w:val="00026447"/>
    <w:rsid w:val="00026629"/>
    <w:rsid w:val="00026E06"/>
    <w:rsid w:val="00027053"/>
    <w:rsid w:val="00027331"/>
    <w:rsid w:val="00027534"/>
    <w:rsid w:val="00027836"/>
    <w:rsid w:val="00027D2A"/>
    <w:rsid w:val="00027ECD"/>
    <w:rsid w:val="0003030C"/>
    <w:rsid w:val="000303EF"/>
    <w:rsid w:val="00030826"/>
    <w:rsid w:val="0003105F"/>
    <w:rsid w:val="000310C5"/>
    <w:rsid w:val="00031B09"/>
    <w:rsid w:val="00031BC4"/>
    <w:rsid w:val="00031F58"/>
    <w:rsid w:val="0003302D"/>
    <w:rsid w:val="000330D7"/>
    <w:rsid w:val="00033268"/>
    <w:rsid w:val="000336CE"/>
    <w:rsid w:val="0003403A"/>
    <w:rsid w:val="000341E0"/>
    <w:rsid w:val="000342F0"/>
    <w:rsid w:val="000352E2"/>
    <w:rsid w:val="00035B37"/>
    <w:rsid w:val="00035C98"/>
    <w:rsid w:val="00035F74"/>
    <w:rsid w:val="0003619B"/>
    <w:rsid w:val="000363C6"/>
    <w:rsid w:val="00036818"/>
    <w:rsid w:val="0003723B"/>
    <w:rsid w:val="000378A2"/>
    <w:rsid w:val="00037DF0"/>
    <w:rsid w:val="00040AD4"/>
    <w:rsid w:val="00040BDD"/>
    <w:rsid w:val="00040DEE"/>
    <w:rsid w:val="0004129A"/>
    <w:rsid w:val="00041361"/>
    <w:rsid w:val="00041509"/>
    <w:rsid w:val="000417A1"/>
    <w:rsid w:val="0004286B"/>
    <w:rsid w:val="00043A79"/>
    <w:rsid w:val="00043D65"/>
    <w:rsid w:val="00044541"/>
    <w:rsid w:val="000450BB"/>
    <w:rsid w:val="000468CA"/>
    <w:rsid w:val="000468D3"/>
    <w:rsid w:val="00047630"/>
    <w:rsid w:val="0004796D"/>
    <w:rsid w:val="00047A06"/>
    <w:rsid w:val="00047A3A"/>
    <w:rsid w:val="00047AB1"/>
    <w:rsid w:val="00047CAB"/>
    <w:rsid w:val="0005098B"/>
    <w:rsid w:val="000519E7"/>
    <w:rsid w:val="0005227F"/>
    <w:rsid w:val="00052ABB"/>
    <w:rsid w:val="00052C4E"/>
    <w:rsid w:val="0005324F"/>
    <w:rsid w:val="00053B06"/>
    <w:rsid w:val="00053D08"/>
    <w:rsid w:val="00054A0B"/>
    <w:rsid w:val="00054E25"/>
    <w:rsid w:val="00054E8C"/>
    <w:rsid w:val="00054EEF"/>
    <w:rsid w:val="00055246"/>
    <w:rsid w:val="00055B66"/>
    <w:rsid w:val="00056030"/>
    <w:rsid w:val="00056295"/>
    <w:rsid w:val="00056776"/>
    <w:rsid w:val="0005787F"/>
    <w:rsid w:val="00057A16"/>
    <w:rsid w:val="00057D41"/>
    <w:rsid w:val="00057E3D"/>
    <w:rsid w:val="00060342"/>
    <w:rsid w:val="000607A9"/>
    <w:rsid w:val="00060840"/>
    <w:rsid w:val="00061250"/>
    <w:rsid w:val="00061517"/>
    <w:rsid w:val="0006191C"/>
    <w:rsid w:val="0006199A"/>
    <w:rsid w:val="00061EB9"/>
    <w:rsid w:val="000636BC"/>
    <w:rsid w:val="00063AE9"/>
    <w:rsid w:val="00063FA6"/>
    <w:rsid w:val="0006414E"/>
    <w:rsid w:val="00065833"/>
    <w:rsid w:val="00065A56"/>
    <w:rsid w:val="00065CD3"/>
    <w:rsid w:val="00065F41"/>
    <w:rsid w:val="0006648F"/>
    <w:rsid w:val="000668C6"/>
    <w:rsid w:val="00066DF5"/>
    <w:rsid w:val="00067998"/>
    <w:rsid w:val="00067B74"/>
    <w:rsid w:val="00067CFF"/>
    <w:rsid w:val="00067E48"/>
    <w:rsid w:val="00067EA9"/>
    <w:rsid w:val="000707C9"/>
    <w:rsid w:val="00070AE0"/>
    <w:rsid w:val="000711AA"/>
    <w:rsid w:val="00071A92"/>
    <w:rsid w:val="00071BCD"/>
    <w:rsid w:val="00072556"/>
    <w:rsid w:val="00072E4D"/>
    <w:rsid w:val="00073BE1"/>
    <w:rsid w:val="00073DB8"/>
    <w:rsid w:val="00073DF1"/>
    <w:rsid w:val="000755CB"/>
    <w:rsid w:val="00075CB8"/>
    <w:rsid w:val="00075D18"/>
    <w:rsid w:val="00075D80"/>
    <w:rsid w:val="00075E69"/>
    <w:rsid w:val="000765F8"/>
    <w:rsid w:val="00077563"/>
    <w:rsid w:val="00077983"/>
    <w:rsid w:val="00081067"/>
    <w:rsid w:val="00081851"/>
    <w:rsid w:val="00082B2C"/>
    <w:rsid w:val="0008371E"/>
    <w:rsid w:val="0008398D"/>
    <w:rsid w:val="00083E7E"/>
    <w:rsid w:val="00084F0D"/>
    <w:rsid w:val="00085CC2"/>
    <w:rsid w:val="000861CF"/>
    <w:rsid w:val="00086C74"/>
    <w:rsid w:val="00086FA9"/>
    <w:rsid w:val="0008700C"/>
    <w:rsid w:val="00087656"/>
    <w:rsid w:val="0008797B"/>
    <w:rsid w:val="00087E58"/>
    <w:rsid w:val="00090C17"/>
    <w:rsid w:val="000917C6"/>
    <w:rsid w:val="00091A77"/>
    <w:rsid w:val="000921B4"/>
    <w:rsid w:val="00092487"/>
    <w:rsid w:val="00092B95"/>
    <w:rsid w:val="00092D40"/>
    <w:rsid w:val="00092E77"/>
    <w:rsid w:val="000936A7"/>
    <w:rsid w:val="00093A18"/>
    <w:rsid w:val="00093ADC"/>
    <w:rsid w:val="0009434A"/>
    <w:rsid w:val="000945DE"/>
    <w:rsid w:val="000955B1"/>
    <w:rsid w:val="00095E15"/>
    <w:rsid w:val="0009645C"/>
    <w:rsid w:val="00096A2D"/>
    <w:rsid w:val="00096C09"/>
    <w:rsid w:val="0009754E"/>
    <w:rsid w:val="00097BA8"/>
    <w:rsid w:val="000A08AD"/>
    <w:rsid w:val="000A0AD2"/>
    <w:rsid w:val="000A10E2"/>
    <w:rsid w:val="000A2A89"/>
    <w:rsid w:val="000A2D8C"/>
    <w:rsid w:val="000A339B"/>
    <w:rsid w:val="000A4EE8"/>
    <w:rsid w:val="000A4EFF"/>
    <w:rsid w:val="000A54C7"/>
    <w:rsid w:val="000A5536"/>
    <w:rsid w:val="000A5AA9"/>
    <w:rsid w:val="000A5DF8"/>
    <w:rsid w:val="000A62A5"/>
    <w:rsid w:val="000A6B63"/>
    <w:rsid w:val="000A6C5B"/>
    <w:rsid w:val="000A7ADE"/>
    <w:rsid w:val="000A7DA0"/>
    <w:rsid w:val="000A7E26"/>
    <w:rsid w:val="000B0AE2"/>
    <w:rsid w:val="000B0D30"/>
    <w:rsid w:val="000B16E7"/>
    <w:rsid w:val="000B1C7E"/>
    <w:rsid w:val="000B1D6C"/>
    <w:rsid w:val="000B213E"/>
    <w:rsid w:val="000B26A2"/>
    <w:rsid w:val="000B2CF5"/>
    <w:rsid w:val="000B3790"/>
    <w:rsid w:val="000B39EB"/>
    <w:rsid w:val="000B3AC4"/>
    <w:rsid w:val="000B3C08"/>
    <w:rsid w:val="000B423D"/>
    <w:rsid w:val="000B4364"/>
    <w:rsid w:val="000B4384"/>
    <w:rsid w:val="000B49DE"/>
    <w:rsid w:val="000B543F"/>
    <w:rsid w:val="000B5867"/>
    <w:rsid w:val="000B5B59"/>
    <w:rsid w:val="000B5CD7"/>
    <w:rsid w:val="000B5DD5"/>
    <w:rsid w:val="000B5FB6"/>
    <w:rsid w:val="000B6DAF"/>
    <w:rsid w:val="000B6F7B"/>
    <w:rsid w:val="000B7A2B"/>
    <w:rsid w:val="000C0D31"/>
    <w:rsid w:val="000C0DDD"/>
    <w:rsid w:val="000C1053"/>
    <w:rsid w:val="000C17C6"/>
    <w:rsid w:val="000C19B3"/>
    <w:rsid w:val="000C2516"/>
    <w:rsid w:val="000C25EB"/>
    <w:rsid w:val="000C292E"/>
    <w:rsid w:val="000C3176"/>
    <w:rsid w:val="000C3CF4"/>
    <w:rsid w:val="000C3E7F"/>
    <w:rsid w:val="000C3F2E"/>
    <w:rsid w:val="000C44C5"/>
    <w:rsid w:val="000C6044"/>
    <w:rsid w:val="000C6495"/>
    <w:rsid w:val="000C6694"/>
    <w:rsid w:val="000C6D40"/>
    <w:rsid w:val="000C71FE"/>
    <w:rsid w:val="000C7680"/>
    <w:rsid w:val="000C783E"/>
    <w:rsid w:val="000C7E1C"/>
    <w:rsid w:val="000D001A"/>
    <w:rsid w:val="000D0A77"/>
    <w:rsid w:val="000D0FC4"/>
    <w:rsid w:val="000D1179"/>
    <w:rsid w:val="000D1416"/>
    <w:rsid w:val="000D1729"/>
    <w:rsid w:val="000D1FFB"/>
    <w:rsid w:val="000D28CC"/>
    <w:rsid w:val="000D3856"/>
    <w:rsid w:val="000D4551"/>
    <w:rsid w:val="000D4735"/>
    <w:rsid w:val="000D579E"/>
    <w:rsid w:val="000D5826"/>
    <w:rsid w:val="000D582E"/>
    <w:rsid w:val="000D5FD2"/>
    <w:rsid w:val="000D6653"/>
    <w:rsid w:val="000D69CA"/>
    <w:rsid w:val="000D69D4"/>
    <w:rsid w:val="000D703E"/>
    <w:rsid w:val="000D7171"/>
    <w:rsid w:val="000E0283"/>
    <w:rsid w:val="000E0520"/>
    <w:rsid w:val="000E087C"/>
    <w:rsid w:val="000E09C9"/>
    <w:rsid w:val="000E0B95"/>
    <w:rsid w:val="000E1779"/>
    <w:rsid w:val="000E1BD2"/>
    <w:rsid w:val="000E28AD"/>
    <w:rsid w:val="000E2D19"/>
    <w:rsid w:val="000E2F8C"/>
    <w:rsid w:val="000E33F9"/>
    <w:rsid w:val="000E3508"/>
    <w:rsid w:val="000E70F4"/>
    <w:rsid w:val="000E721D"/>
    <w:rsid w:val="000E7A90"/>
    <w:rsid w:val="000E7B73"/>
    <w:rsid w:val="000E7BE6"/>
    <w:rsid w:val="000F009B"/>
    <w:rsid w:val="000F04D3"/>
    <w:rsid w:val="000F085A"/>
    <w:rsid w:val="000F0F7B"/>
    <w:rsid w:val="000F1B2A"/>
    <w:rsid w:val="000F1C53"/>
    <w:rsid w:val="000F27F0"/>
    <w:rsid w:val="000F3049"/>
    <w:rsid w:val="000F3160"/>
    <w:rsid w:val="000F349C"/>
    <w:rsid w:val="000F3696"/>
    <w:rsid w:val="000F3923"/>
    <w:rsid w:val="000F3955"/>
    <w:rsid w:val="000F3A49"/>
    <w:rsid w:val="000F432A"/>
    <w:rsid w:val="000F4BF4"/>
    <w:rsid w:val="000F4E57"/>
    <w:rsid w:val="000F550A"/>
    <w:rsid w:val="000F59F0"/>
    <w:rsid w:val="000F5D5C"/>
    <w:rsid w:val="000F6AAD"/>
    <w:rsid w:val="000F73FE"/>
    <w:rsid w:val="000F7461"/>
    <w:rsid w:val="00100001"/>
    <w:rsid w:val="00100A51"/>
    <w:rsid w:val="00100A73"/>
    <w:rsid w:val="00100F71"/>
    <w:rsid w:val="0010180C"/>
    <w:rsid w:val="00101D91"/>
    <w:rsid w:val="00101E07"/>
    <w:rsid w:val="001021B6"/>
    <w:rsid w:val="00102703"/>
    <w:rsid w:val="00102E79"/>
    <w:rsid w:val="00102E91"/>
    <w:rsid w:val="00102F7F"/>
    <w:rsid w:val="0010362D"/>
    <w:rsid w:val="0010372A"/>
    <w:rsid w:val="001037A0"/>
    <w:rsid w:val="0010392A"/>
    <w:rsid w:val="0010424B"/>
    <w:rsid w:val="00104D5F"/>
    <w:rsid w:val="00104EF4"/>
    <w:rsid w:val="001052B0"/>
    <w:rsid w:val="00105315"/>
    <w:rsid w:val="00105D0B"/>
    <w:rsid w:val="00106A96"/>
    <w:rsid w:val="00107644"/>
    <w:rsid w:val="001076B2"/>
    <w:rsid w:val="001076E6"/>
    <w:rsid w:val="00107F7E"/>
    <w:rsid w:val="00110548"/>
    <w:rsid w:val="001105B9"/>
    <w:rsid w:val="00110A9C"/>
    <w:rsid w:val="00110D56"/>
    <w:rsid w:val="00110E7E"/>
    <w:rsid w:val="001117DB"/>
    <w:rsid w:val="00111ED2"/>
    <w:rsid w:val="00112060"/>
    <w:rsid w:val="00112307"/>
    <w:rsid w:val="00112BC0"/>
    <w:rsid w:val="00112BC2"/>
    <w:rsid w:val="00112EB8"/>
    <w:rsid w:val="00112F10"/>
    <w:rsid w:val="00113B4E"/>
    <w:rsid w:val="001141F9"/>
    <w:rsid w:val="00114332"/>
    <w:rsid w:val="0011435C"/>
    <w:rsid w:val="001144D6"/>
    <w:rsid w:val="00114A0E"/>
    <w:rsid w:val="00114C4F"/>
    <w:rsid w:val="00114CB7"/>
    <w:rsid w:val="001150F7"/>
    <w:rsid w:val="00115868"/>
    <w:rsid w:val="00115A52"/>
    <w:rsid w:val="00115A6D"/>
    <w:rsid w:val="00115F90"/>
    <w:rsid w:val="00116054"/>
    <w:rsid w:val="001167E1"/>
    <w:rsid w:val="00117028"/>
    <w:rsid w:val="00117174"/>
    <w:rsid w:val="001177BA"/>
    <w:rsid w:val="00117BDF"/>
    <w:rsid w:val="00120E4A"/>
    <w:rsid w:val="00121D5C"/>
    <w:rsid w:val="001221AD"/>
    <w:rsid w:val="0012233E"/>
    <w:rsid w:val="0012255A"/>
    <w:rsid w:val="001228E5"/>
    <w:rsid w:val="00123125"/>
    <w:rsid w:val="00123703"/>
    <w:rsid w:val="00123904"/>
    <w:rsid w:val="00123CCE"/>
    <w:rsid w:val="0012405A"/>
    <w:rsid w:val="0012421B"/>
    <w:rsid w:val="00124228"/>
    <w:rsid w:val="00124330"/>
    <w:rsid w:val="0012470E"/>
    <w:rsid w:val="00124A6A"/>
    <w:rsid w:val="00124C18"/>
    <w:rsid w:val="00124E37"/>
    <w:rsid w:val="00125066"/>
    <w:rsid w:val="00125344"/>
    <w:rsid w:val="001253E0"/>
    <w:rsid w:val="00125408"/>
    <w:rsid w:val="0012573B"/>
    <w:rsid w:val="00126AD1"/>
    <w:rsid w:val="00126BDD"/>
    <w:rsid w:val="00127023"/>
    <w:rsid w:val="00127122"/>
    <w:rsid w:val="00127D9E"/>
    <w:rsid w:val="001300BE"/>
    <w:rsid w:val="00130189"/>
    <w:rsid w:val="001304D2"/>
    <w:rsid w:val="00130A1E"/>
    <w:rsid w:val="00130B61"/>
    <w:rsid w:val="00130D50"/>
    <w:rsid w:val="001310F1"/>
    <w:rsid w:val="00131628"/>
    <w:rsid w:val="001317FA"/>
    <w:rsid w:val="0013197E"/>
    <w:rsid w:val="00132C35"/>
    <w:rsid w:val="00132D6B"/>
    <w:rsid w:val="00133706"/>
    <w:rsid w:val="00133741"/>
    <w:rsid w:val="00133948"/>
    <w:rsid w:val="00134715"/>
    <w:rsid w:val="00134A81"/>
    <w:rsid w:val="00134E1F"/>
    <w:rsid w:val="00135061"/>
    <w:rsid w:val="001351C2"/>
    <w:rsid w:val="00135340"/>
    <w:rsid w:val="00135717"/>
    <w:rsid w:val="00135AED"/>
    <w:rsid w:val="001364CD"/>
    <w:rsid w:val="00137554"/>
    <w:rsid w:val="0014092F"/>
    <w:rsid w:val="0014099F"/>
    <w:rsid w:val="00140A22"/>
    <w:rsid w:val="00140B18"/>
    <w:rsid w:val="00140E70"/>
    <w:rsid w:val="00141C5E"/>
    <w:rsid w:val="00142119"/>
    <w:rsid w:val="00143111"/>
    <w:rsid w:val="001438BB"/>
    <w:rsid w:val="001442B2"/>
    <w:rsid w:val="00144CDC"/>
    <w:rsid w:val="00145251"/>
    <w:rsid w:val="00146BE3"/>
    <w:rsid w:val="00147174"/>
    <w:rsid w:val="001475D7"/>
    <w:rsid w:val="00147729"/>
    <w:rsid w:val="00147D0F"/>
    <w:rsid w:val="00147EFD"/>
    <w:rsid w:val="00150074"/>
    <w:rsid w:val="00150657"/>
    <w:rsid w:val="00150EBD"/>
    <w:rsid w:val="001512AB"/>
    <w:rsid w:val="00151772"/>
    <w:rsid w:val="00151893"/>
    <w:rsid w:val="0015279A"/>
    <w:rsid w:val="00153066"/>
    <w:rsid w:val="0015348A"/>
    <w:rsid w:val="00153D82"/>
    <w:rsid w:val="00154711"/>
    <w:rsid w:val="00154894"/>
    <w:rsid w:val="00154DAE"/>
    <w:rsid w:val="00155307"/>
    <w:rsid w:val="0015579E"/>
    <w:rsid w:val="00155B82"/>
    <w:rsid w:val="00155BE2"/>
    <w:rsid w:val="00156245"/>
    <w:rsid w:val="0015625C"/>
    <w:rsid w:val="001567F7"/>
    <w:rsid w:val="0015692B"/>
    <w:rsid w:val="00156B81"/>
    <w:rsid w:val="00157AC8"/>
    <w:rsid w:val="00157DF1"/>
    <w:rsid w:val="00157FCC"/>
    <w:rsid w:val="00160DE4"/>
    <w:rsid w:val="001612CA"/>
    <w:rsid w:val="00161C12"/>
    <w:rsid w:val="00161FDB"/>
    <w:rsid w:val="00162403"/>
    <w:rsid w:val="001624B2"/>
    <w:rsid w:val="00163481"/>
    <w:rsid w:val="00163528"/>
    <w:rsid w:val="00163663"/>
    <w:rsid w:val="0016442A"/>
    <w:rsid w:val="00164499"/>
    <w:rsid w:val="00164E4B"/>
    <w:rsid w:val="0016539A"/>
    <w:rsid w:val="001655C2"/>
    <w:rsid w:val="00165A69"/>
    <w:rsid w:val="00165A8F"/>
    <w:rsid w:val="00165C32"/>
    <w:rsid w:val="00166483"/>
    <w:rsid w:val="001707E9"/>
    <w:rsid w:val="00170A42"/>
    <w:rsid w:val="00170AB4"/>
    <w:rsid w:val="0017184B"/>
    <w:rsid w:val="001718F7"/>
    <w:rsid w:val="00171A56"/>
    <w:rsid w:val="00171C82"/>
    <w:rsid w:val="001723F7"/>
    <w:rsid w:val="00173D38"/>
    <w:rsid w:val="00173D45"/>
    <w:rsid w:val="00174221"/>
    <w:rsid w:val="001745CD"/>
    <w:rsid w:val="001749E8"/>
    <w:rsid w:val="00174E0F"/>
    <w:rsid w:val="0017535F"/>
    <w:rsid w:val="001759FE"/>
    <w:rsid w:val="00175A13"/>
    <w:rsid w:val="00175DCF"/>
    <w:rsid w:val="0017605F"/>
    <w:rsid w:val="00176F6A"/>
    <w:rsid w:val="00177297"/>
    <w:rsid w:val="00177A51"/>
    <w:rsid w:val="00177C96"/>
    <w:rsid w:val="00177ECD"/>
    <w:rsid w:val="00180DE5"/>
    <w:rsid w:val="00181679"/>
    <w:rsid w:val="00181C04"/>
    <w:rsid w:val="00182E09"/>
    <w:rsid w:val="00183152"/>
    <w:rsid w:val="00183457"/>
    <w:rsid w:val="00183775"/>
    <w:rsid w:val="001841AA"/>
    <w:rsid w:val="001843F4"/>
    <w:rsid w:val="00184F1C"/>
    <w:rsid w:val="00185E05"/>
    <w:rsid w:val="0018686B"/>
    <w:rsid w:val="0018715F"/>
    <w:rsid w:val="00187BC2"/>
    <w:rsid w:val="00187D7D"/>
    <w:rsid w:val="00187EC5"/>
    <w:rsid w:val="00190694"/>
    <w:rsid w:val="001909F0"/>
    <w:rsid w:val="00190B50"/>
    <w:rsid w:val="00190C47"/>
    <w:rsid w:val="0019124E"/>
    <w:rsid w:val="00191410"/>
    <w:rsid w:val="0019141C"/>
    <w:rsid w:val="0019175B"/>
    <w:rsid w:val="00191895"/>
    <w:rsid w:val="001919F7"/>
    <w:rsid w:val="00192439"/>
    <w:rsid w:val="00192558"/>
    <w:rsid w:val="001929E1"/>
    <w:rsid w:val="00192E0E"/>
    <w:rsid w:val="001933A3"/>
    <w:rsid w:val="00193876"/>
    <w:rsid w:val="00193D27"/>
    <w:rsid w:val="0019425B"/>
    <w:rsid w:val="001948E5"/>
    <w:rsid w:val="001958ED"/>
    <w:rsid w:val="00195B0C"/>
    <w:rsid w:val="00195D36"/>
    <w:rsid w:val="00195E05"/>
    <w:rsid w:val="0019640B"/>
    <w:rsid w:val="00196B7A"/>
    <w:rsid w:val="00196E0C"/>
    <w:rsid w:val="00197796"/>
    <w:rsid w:val="00197D8E"/>
    <w:rsid w:val="00197F8E"/>
    <w:rsid w:val="001A00BD"/>
    <w:rsid w:val="001A02B9"/>
    <w:rsid w:val="001A02D1"/>
    <w:rsid w:val="001A1246"/>
    <w:rsid w:val="001A1427"/>
    <w:rsid w:val="001A1476"/>
    <w:rsid w:val="001A14F5"/>
    <w:rsid w:val="001A180C"/>
    <w:rsid w:val="001A2082"/>
    <w:rsid w:val="001A22F8"/>
    <w:rsid w:val="001A268A"/>
    <w:rsid w:val="001A2751"/>
    <w:rsid w:val="001A35DF"/>
    <w:rsid w:val="001A3DCD"/>
    <w:rsid w:val="001A4A68"/>
    <w:rsid w:val="001A4B8E"/>
    <w:rsid w:val="001A5114"/>
    <w:rsid w:val="001A5132"/>
    <w:rsid w:val="001A568E"/>
    <w:rsid w:val="001A5820"/>
    <w:rsid w:val="001A5A67"/>
    <w:rsid w:val="001A6274"/>
    <w:rsid w:val="001A66CC"/>
    <w:rsid w:val="001A69A5"/>
    <w:rsid w:val="001A6BD8"/>
    <w:rsid w:val="001A76AC"/>
    <w:rsid w:val="001A7954"/>
    <w:rsid w:val="001A7EF5"/>
    <w:rsid w:val="001B00D3"/>
    <w:rsid w:val="001B0665"/>
    <w:rsid w:val="001B068F"/>
    <w:rsid w:val="001B0849"/>
    <w:rsid w:val="001B09EE"/>
    <w:rsid w:val="001B09F1"/>
    <w:rsid w:val="001B1301"/>
    <w:rsid w:val="001B1B8C"/>
    <w:rsid w:val="001B1BAC"/>
    <w:rsid w:val="001B1E02"/>
    <w:rsid w:val="001B20FF"/>
    <w:rsid w:val="001B2D1F"/>
    <w:rsid w:val="001B2D87"/>
    <w:rsid w:val="001B3448"/>
    <w:rsid w:val="001B347A"/>
    <w:rsid w:val="001B4406"/>
    <w:rsid w:val="001B4E2B"/>
    <w:rsid w:val="001B51D6"/>
    <w:rsid w:val="001B5A15"/>
    <w:rsid w:val="001B6006"/>
    <w:rsid w:val="001B61E3"/>
    <w:rsid w:val="001B6290"/>
    <w:rsid w:val="001B6BB8"/>
    <w:rsid w:val="001B7C2F"/>
    <w:rsid w:val="001B7CED"/>
    <w:rsid w:val="001C06F4"/>
    <w:rsid w:val="001C09D0"/>
    <w:rsid w:val="001C0ED2"/>
    <w:rsid w:val="001C0F83"/>
    <w:rsid w:val="001C1558"/>
    <w:rsid w:val="001C17B3"/>
    <w:rsid w:val="001C1B89"/>
    <w:rsid w:val="001C2319"/>
    <w:rsid w:val="001C23FD"/>
    <w:rsid w:val="001C2AD5"/>
    <w:rsid w:val="001C2B40"/>
    <w:rsid w:val="001C38BD"/>
    <w:rsid w:val="001C39DB"/>
    <w:rsid w:val="001C4256"/>
    <w:rsid w:val="001C466A"/>
    <w:rsid w:val="001C48EC"/>
    <w:rsid w:val="001C4CEB"/>
    <w:rsid w:val="001C5769"/>
    <w:rsid w:val="001C5E65"/>
    <w:rsid w:val="001C625D"/>
    <w:rsid w:val="001C63C9"/>
    <w:rsid w:val="001C68E8"/>
    <w:rsid w:val="001C7543"/>
    <w:rsid w:val="001C7583"/>
    <w:rsid w:val="001C7BB7"/>
    <w:rsid w:val="001D01F6"/>
    <w:rsid w:val="001D04C0"/>
    <w:rsid w:val="001D0EAC"/>
    <w:rsid w:val="001D12A4"/>
    <w:rsid w:val="001D176A"/>
    <w:rsid w:val="001D1A9E"/>
    <w:rsid w:val="001D1DB5"/>
    <w:rsid w:val="001D2432"/>
    <w:rsid w:val="001D289B"/>
    <w:rsid w:val="001D2EFE"/>
    <w:rsid w:val="001D3968"/>
    <w:rsid w:val="001D3B59"/>
    <w:rsid w:val="001D3BD1"/>
    <w:rsid w:val="001D3CA9"/>
    <w:rsid w:val="001D4033"/>
    <w:rsid w:val="001D4663"/>
    <w:rsid w:val="001D4880"/>
    <w:rsid w:val="001D4AA3"/>
    <w:rsid w:val="001D4C35"/>
    <w:rsid w:val="001D4EC9"/>
    <w:rsid w:val="001D572B"/>
    <w:rsid w:val="001D652F"/>
    <w:rsid w:val="001D6555"/>
    <w:rsid w:val="001D711A"/>
    <w:rsid w:val="001D7524"/>
    <w:rsid w:val="001D78B5"/>
    <w:rsid w:val="001D7CE3"/>
    <w:rsid w:val="001E0432"/>
    <w:rsid w:val="001E0975"/>
    <w:rsid w:val="001E0E8E"/>
    <w:rsid w:val="001E1407"/>
    <w:rsid w:val="001E157F"/>
    <w:rsid w:val="001E15A2"/>
    <w:rsid w:val="001E1D5B"/>
    <w:rsid w:val="001E1DBF"/>
    <w:rsid w:val="001E2B14"/>
    <w:rsid w:val="001E3EBE"/>
    <w:rsid w:val="001E5088"/>
    <w:rsid w:val="001E5485"/>
    <w:rsid w:val="001E5F06"/>
    <w:rsid w:val="001E65D3"/>
    <w:rsid w:val="001E6A2D"/>
    <w:rsid w:val="001E6A51"/>
    <w:rsid w:val="001E7130"/>
    <w:rsid w:val="001E7E7E"/>
    <w:rsid w:val="001F0B04"/>
    <w:rsid w:val="001F0C85"/>
    <w:rsid w:val="001F126D"/>
    <w:rsid w:val="001F2E3A"/>
    <w:rsid w:val="001F330E"/>
    <w:rsid w:val="001F340F"/>
    <w:rsid w:val="001F388A"/>
    <w:rsid w:val="001F4585"/>
    <w:rsid w:val="001F4975"/>
    <w:rsid w:val="001F497E"/>
    <w:rsid w:val="001F4FF7"/>
    <w:rsid w:val="001F52CF"/>
    <w:rsid w:val="001F54CC"/>
    <w:rsid w:val="001F55C2"/>
    <w:rsid w:val="001F5999"/>
    <w:rsid w:val="001F5B74"/>
    <w:rsid w:val="001F5DBF"/>
    <w:rsid w:val="001F5EF7"/>
    <w:rsid w:val="001F7045"/>
    <w:rsid w:val="001F70A4"/>
    <w:rsid w:val="001F71F2"/>
    <w:rsid w:val="001F75A9"/>
    <w:rsid w:val="001F78AA"/>
    <w:rsid w:val="001F7FA2"/>
    <w:rsid w:val="00200BA9"/>
    <w:rsid w:val="00200C7D"/>
    <w:rsid w:val="002010BA"/>
    <w:rsid w:val="00201B10"/>
    <w:rsid w:val="00202514"/>
    <w:rsid w:val="00202A4D"/>
    <w:rsid w:val="00202ACB"/>
    <w:rsid w:val="002037FC"/>
    <w:rsid w:val="0020392A"/>
    <w:rsid w:val="00203BB6"/>
    <w:rsid w:val="00204029"/>
    <w:rsid w:val="00204417"/>
    <w:rsid w:val="00204880"/>
    <w:rsid w:val="00204902"/>
    <w:rsid w:val="00204D02"/>
    <w:rsid w:val="0020503B"/>
    <w:rsid w:val="002050B7"/>
    <w:rsid w:val="002051C4"/>
    <w:rsid w:val="00206353"/>
    <w:rsid w:val="00207680"/>
    <w:rsid w:val="002078B8"/>
    <w:rsid w:val="00207B64"/>
    <w:rsid w:val="00207BF5"/>
    <w:rsid w:val="00207C85"/>
    <w:rsid w:val="00207CAB"/>
    <w:rsid w:val="00210648"/>
    <w:rsid w:val="0021088E"/>
    <w:rsid w:val="002117EE"/>
    <w:rsid w:val="00212EB6"/>
    <w:rsid w:val="00213613"/>
    <w:rsid w:val="00213A2D"/>
    <w:rsid w:val="00213F9E"/>
    <w:rsid w:val="00213FC6"/>
    <w:rsid w:val="002144E8"/>
    <w:rsid w:val="00214614"/>
    <w:rsid w:val="002148ED"/>
    <w:rsid w:val="00214D97"/>
    <w:rsid w:val="0021519E"/>
    <w:rsid w:val="002159D6"/>
    <w:rsid w:val="00215C6F"/>
    <w:rsid w:val="00215CC3"/>
    <w:rsid w:val="00216547"/>
    <w:rsid w:val="002168DA"/>
    <w:rsid w:val="00216F48"/>
    <w:rsid w:val="0021703A"/>
    <w:rsid w:val="002170F7"/>
    <w:rsid w:val="002172FE"/>
    <w:rsid w:val="00217C03"/>
    <w:rsid w:val="00217DD3"/>
    <w:rsid w:val="00220166"/>
    <w:rsid w:val="0022047A"/>
    <w:rsid w:val="00220A8D"/>
    <w:rsid w:val="00220AC8"/>
    <w:rsid w:val="00221FA2"/>
    <w:rsid w:val="00222083"/>
    <w:rsid w:val="00222174"/>
    <w:rsid w:val="00222DFC"/>
    <w:rsid w:val="00222F70"/>
    <w:rsid w:val="002230FE"/>
    <w:rsid w:val="0022374E"/>
    <w:rsid w:val="002239D8"/>
    <w:rsid w:val="00223F66"/>
    <w:rsid w:val="002240A7"/>
    <w:rsid w:val="00224A9A"/>
    <w:rsid w:val="00225947"/>
    <w:rsid w:val="002266E3"/>
    <w:rsid w:val="00226ADB"/>
    <w:rsid w:val="00226C5E"/>
    <w:rsid w:val="00226D07"/>
    <w:rsid w:val="00230059"/>
    <w:rsid w:val="00230FC1"/>
    <w:rsid w:val="00231B2B"/>
    <w:rsid w:val="00231EC0"/>
    <w:rsid w:val="002323DE"/>
    <w:rsid w:val="0023318A"/>
    <w:rsid w:val="002348D4"/>
    <w:rsid w:val="00234DD8"/>
    <w:rsid w:val="00235794"/>
    <w:rsid w:val="00235DC3"/>
    <w:rsid w:val="00235E7D"/>
    <w:rsid w:val="002368A0"/>
    <w:rsid w:val="00236994"/>
    <w:rsid w:val="00240919"/>
    <w:rsid w:val="002410FB"/>
    <w:rsid w:val="00241A9F"/>
    <w:rsid w:val="00241CED"/>
    <w:rsid w:val="00242977"/>
    <w:rsid w:val="00242BD8"/>
    <w:rsid w:val="00243179"/>
    <w:rsid w:val="00243511"/>
    <w:rsid w:val="0024400B"/>
    <w:rsid w:val="00244D87"/>
    <w:rsid w:val="00245087"/>
    <w:rsid w:val="00245BD6"/>
    <w:rsid w:val="00245C7F"/>
    <w:rsid w:val="00246013"/>
    <w:rsid w:val="002460FE"/>
    <w:rsid w:val="00246496"/>
    <w:rsid w:val="002466D4"/>
    <w:rsid w:val="00246BC5"/>
    <w:rsid w:val="00246DA2"/>
    <w:rsid w:val="00247017"/>
    <w:rsid w:val="00247731"/>
    <w:rsid w:val="00247B6C"/>
    <w:rsid w:val="00247F57"/>
    <w:rsid w:val="00252957"/>
    <w:rsid w:val="00252B4B"/>
    <w:rsid w:val="00253488"/>
    <w:rsid w:val="002535E8"/>
    <w:rsid w:val="00254284"/>
    <w:rsid w:val="002544D8"/>
    <w:rsid w:val="00254C2E"/>
    <w:rsid w:val="00254F66"/>
    <w:rsid w:val="002551D9"/>
    <w:rsid w:val="00255262"/>
    <w:rsid w:val="00255B5E"/>
    <w:rsid w:val="00255BAE"/>
    <w:rsid w:val="00256CF7"/>
    <w:rsid w:val="00256DDD"/>
    <w:rsid w:val="002573A9"/>
    <w:rsid w:val="0025750B"/>
    <w:rsid w:val="00257A44"/>
    <w:rsid w:val="00260362"/>
    <w:rsid w:val="002605EB"/>
    <w:rsid w:val="00260D3B"/>
    <w:rsid w:val="00260EDE"/>
    <w:rsid w:val="002613E7"/>
    <w:rsid w:val="0026206C"/>
    <w:rsid w:val="00262320"/>
    <w:rsid w:val="00262341"/>
    <w:rsid w:val="00262CF1"/>
    <w:rsid w:val="00263085"/>
    <w:rsid w:val="00263300"/>
    <w:rsid w:val="002635C9"/>
    <w:rsid w:val="002639EE"/>
    <w:rsid w:val="002643EE"/>
    <w:rsid w:val="00264F9D"/>
    <w:rsid w:val="00265A84"/>
    <w:rsid w:val="0026602F"/>
    <w:rsid w:val="002663DF"/>
    <w:rsid w:val="002666B6"/>
    <w:rsid w:val="002667D1"/>
    <w:rsid w:val="00267135"/>
    <w:rsid w:val="002672B9"/>
    <w:rsid w:val="002673D4"/>
    <w:rsid w:val="0026740E"/>
    <w:rsid w:val="0026751F"/>
    <w:rsid w:val="00270B1D"/>
    <w:rsid w:val="00270F70"/>
    <w:rsid w:val="0027103F"/>
    <w:rsid w:val="00271601"/>
    <w:rsid w:val="002717AD"/>
    <w:rsid w:val="00272188"/>
    <w:rsid w:val="00272546"/>
    <w:rsid w:val="00272610"/>
    <w:rsid w:val="00272875"/>
    <w:rsid w:val="00272882"/>
    <w:rsid w:val="00272990"/>
    <w:rsid w:val="002738C6"/>
    <w:rsid w:val="00273973"/>
    <w:rsid w:val="002748DD"/>
    <w:rsid w:val="00274D62"/>
    <w:rsid w:val="00274FE7"/>
    <w:rsid w:val="002750B5"/>
    <w:rsid w:val="00275F0E"/>
    <w:rsid w:val="00276A98"/>
    <w:rsid w:val="002778C2"/>
    <w:rsid w:val="002779F9"/>
    <w:rsid w:val="00277B6C"/>
    <w:rsid w:val="00277EBC"/>
    <w:rsid w:val="00280009"/>
    <w:rsid w:val="002809E9"/>
    <w:rsid w:val="00280B88"/>
    <w:rsid w:val="0028122E"/>
    <w:rsid w:val="00281440"/>
    <w:rsid w:val="002822E2"/>
    <w:rsid w:val="00282A6A"/>
    <w:rsid w:val="00282A82"/>
    <w:rsid w:val="00282D92"/>
    <w:rsid w:val="00283779"/>
    <w:rsid w:val="002837CA"/>
    <w:rsid w:val="00283930"/>
    <w:rsid w:val="00284C71"/>
    <w:rsid w:val="00285062"/>
    <w:rsid w:val="002850C9"/>
    <w:rsid w:val="0028589C"/>
    <w:rsid w:val="00285995"/>
    <w:rsid w:val="00285DE6"/>
    <w:rsid w:val="00286213"/>
    <w:rsid w:val="00286236"/>
    <w:rsid w:val="00286476"/>
    <w:rsid w:val="0028692D"/>
    <w:rsid w:val="0028727D"/>
    <w:rsid w:val="00287581"/>
    <w:rsid w:val="0029068D"/>
    <w:rsid w:val="00290DA3"/>
    <w:rsid w:val="00290E16"/>
    <w:rsid w:val="0029121E"/>
    <w:rsid w:val="0029130D"/>
    <w:rsid w:val="00291383"/>
    <w:rsid w:val="00291DA4"/>
    <w:rsid w:val="00292409"/>
    <w:rsid w:val="0029261F"/>
    <w:rsid w:val="00293709"/>
    <w:rsid w:val="00293D00"/>
    <w:rsid w:val="0029434D"/>
    <w:rsid w:val="00294362"/>
    <w:rsid w:val="002943C9"/>
    <w:rsid w:val="002946A5"/>
    <w:rsid w:val="002953D1"/>
    <w:rsid w:val="0029550F"/>
    <w:rsid w:val="0029622E"/>
    <w:rsid w:val="00296A34"/>
    <w:rsid w:val="002973F6"/>
    <w:rsid w:val="002975D3"/>
    <w:rsid w:val="002A03C5"/>
    <w:rsid w:val="002A0748"/>
    <w:rsid w:val="002A0C52"/>
    <w:rsid w:val="002A0C5A"/>
    <w:rsid w:val="002A0C7F"/>
    <w:rsid w:val="002A0FCA"/>
    <w:rsid w:val="002A1583"/>
    <w:rsid w:val="002A167B"/>
    <w:rsid w:val="002A1F20"/>
    <w:rsid w:val="002A2834"/>
    <w:rsid w:val="002A2901"/>
    <w:rsid w:val="002A2BAE"/>
    <w:rsid w:val="002A38D9"/>
    <w:rsid w:val="002A4D39"/>
    <w:rsid w:val="002A4E3F"/>
    <w:rsid w:val="002A51FD"/>
    <w:rsid w:val="002A5E3E"/>
    <w:rsid w:val="002A6440"/>
    <w:rsid w:val="002A6A2C"/>
    <w:rsid w:val="002A6B91"/>
    <w:rsid w:val="002A7029"/>
    <w:rsid w:val="002A70A8"/>
    <w:rsid w:val="002A74EC"/>
    <w:rsid w:val="002B01AE"/>
    <w:rsid w:val="002B05F2"/>
    <w:rsid w:val="002B075A"/>
    <w:rsid w:val="002B089F"/>
    <w:rsid w:val="002B09D6"/>
    <w:rsid w:val="002B0CF7"/>
    <w:rsid w:val="002B11AF"/>
    <w:rsid w:val="002B17EC"/>
    <w:rsid w:val="002B1A10"/>
    <w:rsid w:val="002B1DF6"/>
    <w:rsid w:val="002B1E71"/>
    <w:rsid w:val="002B24D5"/>
    <w:rsid w:val="002B28CA"/>
    <w:rsid w:val="002B3761"/>
    <w:rsid w:val="002B379E"/>
    <w:rsid w:val="002B3CBD"/>
    <w:rsid w:val="002B3D4B"/>
    <w:rsid w:val="002B3F83"/>
    <w:rsid w:val="002B43BD"/>
    <w:rsid w:val="002B4BB0"/>
    <w:rsid w:val="002B5033"/>
    <w:rsid w:val="002B53CE"/>
    <w:rsid w:val="002B5628"/>
    <w:rsid w:val="002B59B4"/>
    <w:rsid w:val="002B6148"/>
    <w:rsid w:val="002B62F4"/>
    <w:rsid w:val="002B63E2"/>
    <w:rsid w:val="002B6F9F"/>
    <w:rsid w:val="002B7598"/>
    <w:rsid w:val="002B7690"/>
    <w:rsid w:val="002C04D9"/>
    <w:rsid w:val="002C0B0A"/>
    <w:rsid w:val="002C0F0A"/>
    <w:rsid w:val="002C177B"/>
    <w:rsid w:val="002C21A5"/>
    <w:rsid w:val="002C280D"/>
    <w:rsid w:val="002C2AF0"/>
    <w:rsid w:val="002C302B"/>
    <w:rsid w:val="002C3053"/>
    <w:rsid w:val="002C35F0"/>
    <w:rsid w:val="002C38C1"/>
    <w:rsid w:val="002C3D66"/>
    <w:rsid w:val="002C3F15"/>
    <w:rsid w:val="002C414D"/>
    <w:rsid w:val="002C47B3"/>
    <w:rsid w:val="002C4825"/>
    <w:rsid w:val="002C4CA5"/>
    <w:rsid w:val="002C511F"/>
    <w:rsid w:val="002C5807"/>
    <w:rsid w:val="002C5EBF"/>
    <w:rsid w:val="002C61A6"/>
    <w:rsid w:val="002C6636"/>
    <w:rsid w:val="002C6986"/>
    <w:rsid w:val="002C77FE"/>
    <w:rsid w:val="002C7D7D"/>
    <w:rsid w:val="002C7E8C"/>
    <w:rsid w:val="002C7FA6"/>
    <w:rsid w:val="002D0D99"/>
    <w:rsid w:val="002D1ACA"/>
    <w:rsid w:val="002D1FAD"/>
    <w:rsid w:val="002D20F3"/>
    <w:rsid w:val="002D26FD"/>
    <w:rsid w:val="002D28F5"/>
    <w:rsid w:val="002D2AAD"/>
    <w:rsid w:val="002D3636"/>
    <w:rsid w:val="002D3ADA"/>
    <w:rsid w:val="002D40E1"/>
    <w:rsid w:val="002D43BB"/>
    <w:rsid w:val="002D4730"/>
    <w:rsid w:val="002D4756"/>
    <w:rsid w:val="002D4E28"/>
    <w:rsid w:val="002D5622"/>
    <w:rsid w:val="002D58C0"/>
    <w:rsid w:val="002D5C8F"/>
    <w:rsid w:val="002D5D15"/>
    <w:rsid w:val="002D628F"/>
    <w:rsid w:val="002D64A6"/>
    <w:rsid w:val="002D6E14"/>
    <w:rsid w:val="002D7281"/>
    <w:rsid w:val="002D7311"/>
    <w:rsid w:val="002D73B8"/>
    <w:rsid w:val="002D75A4"/>
    <w:rsid w:val="002E1045"/>
    <w:rsid w:val="002E17D8"/>
    <w:rsid w:val="002E18AE"/>
    <w:rsid w:val="002E2BB9"/>
    <w:rsid w:val="002E2C22"/>
    <w:rsid w:val="002E3216"/>
    <w:rsid w:val="002E3581"/>
    <w:rsid w:val="002E3E01"/>
    <w:rsid w:val="002E42B8"/>
    <w:rsid w:val="002E46A7"/>
    <w:rsid w:val="002E49B2"/>
    <w:rsid w:val="002E6665"/>
    <w:rsid w:val="002E67A5"/>
    <w:rsid w:val="002E6957"/>
    <w:rsid w:val="002E6A11"/>
    <w:rsid w:val="002E7072"/>
    <w:rsid w:val="002E7120"/>
    <w:rsid w:val="002E79B0"/>
    <w:rsid w:val="002E7A09"/>
    <w:rsid w:val="002E7AF4"/>
    <w:rsid w:val="002E7B05"/>
    <w:rsid w:val="002E7E75"/>
    <w:rsid w:val="002F08D3"/>
    <w:rsid w:val="002F0B27"/>
    <w:rsid w:val="002F0B6E"/>
    <w:rsid w:val="002F10DB"/>
    <w:rsid w:val="002F113B"/>
    <w:rsid w:val="002F1DAE"/>
    <w:rsid w:val="002F21A3"/>
    <w:rsid w:val="002F2902"/>
    <w:rsid w:val="002F2966"/>
    <w:rsid w:val="002F3DDB"/>
    <w:rsid w:val="002F410F"/>
    <w:rsid w:val="002F45B0"/>
    <w:rsid w:val="002F4DB7"/>
    <w:rsid w:val="002F4DC9"/>
    <w:rsid w:val="002F4E8F"/>
    <w:rsid w:val="002F586B"/>
    <w:rsid w:val="002F5B78"/>
    <w:rsid w:val="002F6890"/>
    <w:rsid w:val="002F7233"/>
    <w:rsid w:val="002F7ADE"/>
    <w:rsid w:val="002F7D2E"/>
    <w:rsid w:val="00300C83"/>
    <w:rsid w:val="00301269"/>
    <w:rsid w:val="00301589"/>
    <w:rsid w:val="00301654"/>
    <w:rsid w:val="00301CDF"/>
    <w:rsid w:val="00302B8C"/>
    <w:rsid w:val="0030312E"/>
    <w:rsid w:val="003032AC"/>
    <w:rsid w:val="00303AAA"/>
    <w:rsid w:val="003040C4"/>
    <w:rsid w:val="003043CB"/>
    <w:rsid w:val="00304B92"/>
    <w:rsid w:val="00305F61"/>
    <w:rsid w:val="00306103"/>
    <w:rsid w:val="00306197"/>
    <w:rsid w:val="00306A54"/>
    <w:rsid w:val="0030749F"/>
    <w:rsid w:val="003074A0"/>
    <w:rsid w:val="00307663"/>
    <w:rsid w:val="003100DD"/>
    <w:rsid w:val="0031033B"/>
    <w:rsid w:val="00310481"/>
    <w:rsid w:val="00310D24"/>
    <w:rsid w:val="003112D7"/>
    <w:rsid w:val="003117E8"/>
    <w:rsid w:val="0031196A"/>
    <w:rsid w:val="00311F30"/>
    <w:rsid w:val="00312AA7"/>
    <w:rsid w:val="003131CE"/>
    <w:rsid w:val="003135FC"/>
    <w:rsid w:val="003137D3"/>
    <w:rsid w:val="003139D9"/>
    <w:rsid w:val="00314136"/>
    <w:rsid w:val="0031417D"/>
    <w:rsid w:val="0031425D"/>
    <w:rsid w:val="00314621"/>
    <w:rsid w:val="0031474D"/>
    <w:rsid w:val="00314AF7"/>
    <w:rsid w:val="00314D1B"/>
    <w:rsid w:val="00314DF1"/>
    <w:rsid w:val="003164EA"/>
    <w:rsid w:val="0031667E"/>
    <w:rsid w:val="00316872"/>
    <w:rsid w:val="003169B6"/>
    <w:rsid w:val="00316FDD"/>
    <w:rsid w:val="00317084"/>
    <w:rsid w:val="003178D1"/>
    <w:rsid w:val="00320913"/>
    <w:rsid w:val="00322217"/>
    <w:rsid w:val="003224B0"/>
    <w:rsid w:val="00322C4A"/>
    <w:rsid w:val="00322DC8"/>
    <w:rsid w:val="00323873"/>
    <w:rsid w:val="00323B4D"/>
    <w:rsid w:val="00324A06"/>
    <w:rsid w:val="003255DF"/>
    <w:rsid w:val="003263FF"/>
    <w:rsid w:val="003268FF"/>
    <w:rsid w:val="00327415"/>
    <w:rsid w:val="003276A6"/>
    <w:rsid w:val="00327783"/>
    <w:rsid w:val="00327A29"/>
    <w:rsid w:val="00327C55"/>
    <w:rsid w:val="003303CF"/>
    <w:rsid w:val="0033052A"/>
    <w:rsid w:val="003309BA"/>
    <w:rsid w:val="00330CCB"/>
    <w:rsid w:val="00331120"/>
    <w:rsid w:val="0033132B"/>
    <w:rsid w:val="0033145F"/>
    <w:rsid w:val="003314D5"/>
    <w:rsid w:val="0033230D"/>
    <w:rsid w:val="00332B3D"/>
    <w:rsid w:val="00333F57"/>
    <w:rsid w:val="00334360"/>
    <w:rsid w:val="0033469D"/>
    <w:rsid w:val="003348A0"/>
    <w:rsid w:val="00334ADC"/>
    <w:rsid w:val="0033532B"/>
    <w:rsid w:val="0033586C"/>
    <w:rsid w:val="00335B20"/>
    <w:rsid w:val="00335DED"/>
    <w:rsid w:val="003362FE"/>
    <w:rsid w:val="0033660B"/>
    <w:rsid w:val="00336BED"/>
    <w:rsid w:val="00336C15"/>
    <w:rsid w:val="003377FC"/>
    <w:rsid w:val="00337D29"/>
    <w:rsid w:val="00340073"/>
    <w:rsid w:val="003400EA"/>
    <w:rsid w:val="003406C1"/>
    <w:rsid w:val="00340C28"/>
    <w:rsid w:val="0034206C"/>
    <w:rsid w:val="003420D3"/>
    <w:rsid w:val="0034273C"/>
    <w:rsid w:val="00343370"/>
    <w:rsid w:val="0034343A"/>
    <w:rsid w:val="003435A1"/>
    <w:rsid w:val="003439CA"/>
    <w:rsid w:val="00343B45"/>
    <w:rsid w:val="00343BE0"/>
    <w:rsid w:val="003443A8"/>
    <w:rsid w:val="00344A46"/>
    <w:rsid w:val="00344B0C"/>
    <w:rsid w:val="00344E0F"/>
    <w:rsid w:val="00345726"/>
    <w:rsid w:val="00345D98"/>
    <w:rsid w:val="0034614E"/>
    <w:rsid w:val="003461AD"/>
    <w:rsid w:val="0034657D"/>
    <w:rsid w:val="00346B22"/>
    <w:rsid w:val="00346F82"/>
    <w:rsid w:val="00346FBE"/>
    <w:rsid w:val="00350B96"/>
    <w:rsid w:val="003536F7"/>
    <w:rsid w:val="00353939"/>
    <w:rsid w:val="00354255"/>
    <w:rsid w:val="003548C8"/>
    <w:rsid w:val="0035497F"/>
    <w:rsid w:val="003556F8"/>
    <w:rsid w:val="003558CD"/>
    <w:rsid w:val="00355D6C"/>
    <w:rsid w:val="00355F49"/>
    <w:rsid w:val="003562C7"/>
    <w:rsid w:val="00356679"/>
    <w:rsid w:val="00357942"/>
    <w:rsid w:val="00357A72"/>
    <w:rsid w:val="00357E01"/>
    <w:rsid w:val="003601CB"/>
    <w:rsid w:val="00360352"/>
    <w:rsid w:val="00360AC2"/>
    <w:rsid w:val="003612A5"/>
    <w:rsid w:val="0036271F"/>
    <w:rsid w:val="003632BC"/>
    <w:rsid w:val="00363AAF"/>
    <w:rsid w:val="00365B93"/>
    <w:rsid w:val="00366137"/>
    <w:rsid w:val="0036682D"/>
    <w:rsid w:val="003669BD"/>
    <w:rsid w:val="00370003"/>
    <w:rsid w:val="00370859"/>
    <w:rsid w:val="00370BF1"/>
    <w:rsid w:val="00370C5F"/>
    <w:rsid w:val="00370CC1"/>
    <w:rsid w:val="003712F0"/>
    <w:rsid w:val="003718AD"/>
    <w:rsid w:val="003726DA"/>
    <w:rsid w:val="003729CA"/>
    <w:rsid w:val="00373537"/>
    <w:rsid w:val="0037368C"/>
    <w:rsid w:val="003743D8"/>
    <w:rsid w:val="0037463D"/>
    <w:rsid w:val="003755B7"/>
    <w:rsid w:val="003757AF"/>
    <w:rsid w:val="00375B57"/>
    <w:rsid w:val="00376EF1"/>
    <w:rsid w:val="003771C6"/>
    <w:rsid w:val="003774BA"/>
    <w:rsid w:val="00377711"/>
    <w:rsid w:val="00377C4E"/>
    <w:rsid w:val="00377FB6"/>
    <w:rsid w:val="00380682"/>
    <w:rsid w:val="00380FC9"/>
    <w:rsid w:val="00381777"/>
    <w:rsid w:val="003819E2"/>
    <w:rsid w:val="0038249D"/>
    <w:rsid w:val="0038278F"/>
    <w:rsid w:val="00382E12"/>
    <w:rsid w:val="0038377F"/>
    <w:rsid w:val="0038383F"/>
    <w:rsid w:val="003839B6"/>
    <w:rsid w:val="003839E0"/>
    <w:rsid w:val="00384A43"/>
    <w:rsid w:val="00385358"/>
    <w:rsid w:val="003857C7"/>
    <w:rsid w:val="00385816"/>
    <w:rsid w:val="003859CD"/>
    <w:rsid w:val="00385E8D"/>
    <w:rsid w:val="00386DF3"/>
    <w:rsid w:val="003875C8"/>
    <w:rsid w:val="00387C1D"/>
    <w:rsid w:val="003903F8"/>
    <w:rsid w:val="00390672"/>
    <w:rsid w:val="00390B18"/>
    <w:rsid w:val="00390B2C"/>
    <w:rsid w:val="00391056"/>
    <w:rsid w:val="00391C1E"/>
    <w:rsid w:val="003931AD"/>
    <w:rsid w:val="003933FE"/>
    <w:rsid w:val="00393711"/>
    <w:rsid w:val="0039499C"/>
    <w:rsid w:val="00395744"/>
    <w:rsid w:val="003964A7"/>
    <w:rsid w:val="003965D3"/>
    <w:rsid w:val="00396707"/>
    <w:rsid w:val="0039713C"/>
    <w:rsid w:val="003972A1"/>
    <w:rsid w:val="003973B0"/>
    <w:rsid w:val="003A0362"/>
    <w:rsid w:val="003A08AD"/>
    <w:rsid w:val="003A1360"/>
    <w:rsid w:val="003A145E"/>
    <w:rsid w:val="003A1485"/>
    <w:rsid w:val="003A2257"/>
    <w:rsid w:val="003A2544"/>
    <w:rsid w:val="003A2E81"/>
    <w:rsid w:val="003A2E8E"/>
    <w:rsid w:val="003A2F1F"/>
    <w:rsid w:val="003A3682"/>
    <w:rsid w:val="003A392E"/>
    <w:rsid w:val="003A4C40"/>
    <w:rsid w:val="003A5138"/>
    <w:rsid w:val="003A5D10"/>
    <w:rsid w:val="003A6509"/>
    <w:rsid w:val="003A7163"/>
    <w:rsid w:val="003A71BE"/>
    <w:rsid w:val="003A7440"/>
    <w:rsid w:val="003A75A1"/>
    <w:rsid w:val="003A7898"/>
    <w:rsid w:val="003A7A46"/>
    <w:rsid w:val="003A7D04"/>
    <w:rsid w:val="003B02BF"/>
    <w:rsid w:val="003B0374"/>
    <w:rsid w:val="003B07D0"/>
    <w:rsid w:val="003B1575"/>
    <w:rsid w:val="003B1756"/>
    <w:rsid w:val="003B21DF"/>
    <w:rsid w:val="003B23F6"/>
    <w:rsid w:val="003B317E"/>
    <w:rsid w:val="003B3DC0"/>
    <w:rsid w:val="003B4195"/>
    <w:rsid w:val="003B4BF9"/>
    <w:rsid w:val="003B5147"/>
    <w:rsid w:val="003B5222"/>
    <w:rsid w:val="003B5AE1"/>
    <w:rsid w:val="003B5B9C"/>
    <w:rsid w:val="003B5DD1"/>
    <w:rsid w:val="003B7058"/>
    <w:rsid w:val="003B70FC"/>
    <w:rsid w:val="003B7A89"/>
    <w:rsid w:val="003B7F65"/>
    <w:rsid w:val="003C03CB"/>
    <w:rsid w:val="003C10B3"/>
    <w:rsid w:val="003C12CE"/>
    <w:rsid w:val="003C1948"/>
    <w:rsid w:val="003C1F75"/>
    <w:rsid w:val="003C274A"/>
    <w:rsid w:val="003C2930"/>
    <w:rsid w:val="003C2C5B"/>
    <w:rsid w:val="003C3815"/>
    <w:rsid w:val="003C460C"/>
    <w:rsid w:val="003C460F"/>
    <w:rsid w:val="003C5A20"/>
    <w:rsid w:val="003C5CBD"/>
    <w:rsid w:val="003C5F45"/>
    <w:rsid w:val="003C60F8"/>
    <w:rsid w:val="003C6291"/>
    <w:rsid w:val="003C6717"/>
    <w:rsid w:val="003C7640"/>
    <w:rsid w:val="003D025E"/>
    <w:rsid w:val="003D02AD"/>
    <w:rsid w:val="003D0451"/>
    <w:rsid w:val="003D0A16"/>
    <w:rsid w:val="003D0A88"/>
    <w:rsid w:val="003D0AF3"/>
    <w:rsid w:val="003D0C24"/>
    <w:rsid w:val="003D0E54"/>
    <w:rsid w:val="003D1176"/>
    <w:rsid w:val="003D239B"/>
    <w:rsid w:val="003D25BD"/>
    <w:rsid w:val="003D2D2E"/>
    <w:rsid w:val="003D2D3C"/>
    <w:rsid w:val="003D2D5C"/>
    <w:rsid w:val="003D2EC3"/>
    <w:rsid w:val="003D3146"/>
    <w:rsid w:val="003D3DE4"/>
    <w:rsid w:val="003D66EC"/>
    <w:rsid w:val="003D770D"/>
    <w:rsid w:val="003E0788"/>
    <w:rsid w:val="003E07B7"/>
    <w:rsid w:val="003E0B8D"/>
    <w:rsid w:val="003E0BBA"/>
    <w:rsid w:val="003E0FF0"/>
    <w:rsid w:val="003E150A"/>
    <w:rsid w:val="003E1714"/>
    <w:rsid w:val="003E1A49"/>
    <w:rsid w:val="003E1E9B"/>
    <w:rsid w:val="003E2C2B"/>
    <w:rsid w:val="003E2DEE"/>
    <w:rsid w:val="003E3109"/>
    <w:rsid w:val="003E3154"/>
    <w:rsid w:val="003E351D"/>
    <w:rsid w:val="003E43F9"/>
    <w:rsid w:val="003E4F75"/>
    <w:rsid w:val="003E4FD8"/>
    <w:rsid w:val="003E63C4"/>
    <w:rsid w:val="003E715D"/>
    <w:rsid w:val="003F0800"/>
    <w:rsid w:val="003F0D57"/>
    <w:rsid w:val="003F100C"/>
    <w:rsid w:val="003F148D"/>
    <w:rsid w:val="003F1498"/>
    <w:rsid w:val="003F16F7"/>
    <w:rsid w:val="003F1803"/>
    <w:rsid w:val="003F1D4A"/>
    <w:rsid w:val="003F1E09"/>
    <w:rsid w:val="003F25B8"/>
    <w:rsid w:val="003F290F"/>
    <w:rsid w:val="003F3204"/>
    <w:rsid w:val="003F3B0A"/>
    <w:rsid w:val="003F3B50"/>
    <w:rsid w:val="003F3D5D"/>
    <w:rsid w:val="003F3DF7"/>
    <w:rsid w:val="003F40BD"/>
    <w:rsid w:val="003F4440"/>
    <w:rsid w:val="003F533E"/>
    <w:rsid w:val="003F546E"/>
    <w:rsid w:val="003F55D5"/>
    <w:rsid w:val="003F59BD"/>
    <w:rsid w:val="003F5D6E"/>
    <w:rsid w:val="003F5EC5"/>
    <w:rsid w:val="003F69A7"/>
    <w:rsid w:val="003F6FD0"/>
    <w:rsid w:val="003F76AF"/>
    <w:rsid w:val="003F7B84"/>
    <w:rsid w:val="003F7F30"/>
    <w:rsid w:val="0040069A"/>
    <w:rsid w:val="00400982"/>
    <w:rsid w:val="00400D86"/>
    <w:rsid w:val="00400FB0"/>
    <w:rsid w:val="00401029"/>
    <w:rsid w:val="004010B4"/>
    <w:rsid w:val="004017D3"/>
    <w:rsid w:val="00401F27"/>
    <w:rsid w:val="004024DE"/>
    <w:rsid w:val="00402570"/>
    <w:rsid w:val="00402C73"/>
    <w:rsid w:val="00402D08"/>
    <w:rsid w:val="004031EB"/>
    <w:rsid w:val="004031FB"/>
    <w:rsid w:val="004033E1"/>
    <w:rsid w:val="00403746"/>
    <w:rsid w:val="00403835"/>
    <w:rsid w:val="00403FF6"/>
    <w:rsid w:val="00404126"/>
    <w:rsid w:val="004044F3"/>
    <w:rsid w:val="00404754"/>
    <w:rsid w:val="0040504A"/>
    <w:rsid w:val="00405176"/>
    <w:rsid w:val="004052D6"/>
    <w:rsid w:val="0040533E"/>
    <w:rsid w:val="0040559C"/>
    <w:rsid w:val="00406838"/>
    <w:rsid w:val="00406A21"/>
    <w:rsid w:val="00406AAD"/>
    <w:rsid w:val="004076BC"/>
    <w:rsid w:val="00407B1C"/>
    <w:rsid w:val="00407D27"/>
    <w:rsid w:val="0041021C"/>
    <w:rsid w:val="004106C0"/>
    <w:rsid w:val="004109B6"/>
    <w:rsid w:val="0041135C"/>
    <w:rsid w:val="0041135E"/>
    <w:rsid w:val="004117A6"/>
    <w:rsid w:val="004121A4"/>
    <w:rsid w:val="004123D6"/>
    <w:rsid w:val="00412AD5"/>
    <w:rsid w:val="00412BCD"/>
    <w:rsid w:val="004132C1"/>
    <w:rsid w:val="004138A3"/>
    <w:rsid w:val="00413F4F"/>
    <w:rsid w:val="00414724"/>
    <w:rsid w:val="00416A5D"/>
    <w:rsid w:val="00417273"/>
    <w:rsid w:val="00417CBE"/>
    <w:rsid w:val="004201E2"/>
    <w:rsid w:val="0042050F"/>
    <w:rsid w:val="00420DC0"/>
    <w:rsid w:val="00420F5A"/>
    <w:rsid w:val="0042111D"/>
    <w:rsid w:val="00421501"/>
    <w:rsid w:val="004218A6"/>
    <w:rsid w:val="00421B92"/>
    <w:rsid w:val="004221B8"/>
    <w:rsid w:val="00422714"/>
    <w:rsid w:val="004227EF"/>
    <w:rsid w:val="0042309F"/>
    <w:rsid w:val="00424036"/>
    <w:rsid w:val="00424A60"/>
    <w:rsid w:val="004254BA"/>
    <w:rsid w:val="00425F40"/>
    <w:rsid w:val="004263F8"/>
    <w:rsid w:val="00426427"/>
    <w:rsid w:val="00426890"/>
    <w:rsid w:val="00426ED4"/>
    <w:rsid w:val="00427560"/>
    <w:rsid w:val="004279D6"/>
    <w:rsid w:val="00431877"/>
    <w:rsid w:val="0043188D"/>
    <w:rsid w:val="00431BF4"/>
    <w:rsid w:val="00431DC4"/>
    <w:rsid w:val="00432723"/>
    <w:rsid w:val="00432D88"/>
    <w:rsid w:val="00433184"/>
    <w:rsid w:val="004332F4"/>
    <w:rsid w:val="004334EB"/>
    <w:rsid w:val="004335B6"/>
    <w:rsid w:val="00433AAC"/>
    <w:rsid w:val="004349D0"/>
    <w:rsid w:val="00434A2B"/>
    <w:rsid w:val="004357D2"/>
    <w:rsid w:val="00436C59"/>
    <w:rsid w:val="00436F79"/>
    <w:rsid w:val="00436FA6"/>
    <w:rsid w:val="00436FDA"/>
    <w:rsid w:val="004374D5"/>
    <w:rsid w:val="0043776A"/>
    <w:rsid w:val="00437A60"/>
    <w:rsid w:val="00437F3E"/>
    <w:rsid w:val="004400A1"/>
    <w:rsid w:val="0044191C"/>
    <w:rsid w:val="004421FE"/>
    <w:rsid w:val="00442FD0"/>
    <w:rsid w:val="0044312A"/>
    <w:rsid w:val="0044356A"/>
    <w:rsid w:val="004441EE"/>
    <w:rsid w:val="00444D48"/>
    <w:rsid w:val="004451D2"/>
    <w:rsid w:val="0044522C"/>
    <w:rsid w:val="004453B9"/>
    <w:rsid w:val="004455BD"/>
    <w:rsid w:val="00445AE5"/>
    <w:rsid w:val="00445C8B"/>
    <w:rsid w:val="004460C6"/>
    <w:rsid w:val="00446FFF"/>
    <w:rsid w:val="00447052"/>
    <w:rsid w:val="004476A3"/>
    <w:rsid w:val="004503EC"/>
    <w:rsid w:val="004505F5"/>
    <w:rsid w:val="004508A1"/>
    <w:rsid w:val="0045189E"/>
    <w:rsid w:val="00451CBB"/>
    <w:rsid w:val="00451D37"/>
    <w:rsid w:val="00451ED3"/>
    <w:rsid w:val="004523C7"/>
    <w:rsid w:val="00453F7B"/>
    <w:rsid w:val="00454067"/>
    <w:rsid w:val="0045415C"/>
    <w:rsid w:val="00454ABB"/>
    <w:rsid w:val="00455035"/>
    <w:rsid w:val="004550E5"/>
    <w:rsid w:val="004553C4"/>
    <w:rsid w:val="00456536"/>
    <w:rsid w:val="004569A7"/>
    <w:rsid w:val="00456E26"/>
    <w:rsid w:val="0046123A"/>
    <w:rsid w:val="0046190C"/>
    <w:rsid w:val="00461B6B"/>
    <w:rsid w:val="004623AC"/>
    <w:rsid w:val="00462401"/>
    <w:rsid w:val="0046276A"/>
    <w:rsid w:val="00462C83"/>
    <w:rsid w:val="00462FE2"/>
    <w:rsid w:val="004637E3"/>
    <w:rsid w:val="00463B42"/>
    <w:rsid w:val="00463F8B"/>
    <w:rsid w:val="00463FEA"/>
    <w:rsid w:val="004641C9"/>
    <w:rsid w:val="004645F8"/>
    <w:rsid w:val="004646A9"/>
    <w:rsid w:val="00465D93"/>
    <w:rsid w:val="00465EEF"/>
    <w:rsid w:val="00467373"/>
    <w:rsid w:val="00467CE9"/>
    <w:rsid w:val="00467F48"/>
    <w:rsid w:val="00470B8E"/>
    <w:rsid w:val="00470F5D"/>
    <w:rsid w:val="0047108A"/>
    <w:rsid w:val="00471194"/>
    <w:rsid w:val="004712D0"/>
    <w:rsid w:val="00471F59"/>
    <w:rsid w:val="00472356"/>
    <w:rsid w:val="004725F7"/>
    <w:rsid w:val="00472A0F"/>
    <w:rsid w:val="00472EDF"/>
    <w:rsid w:val="0047327A"/>
    <w:rsid w:val="004734A0"/>
    <w:rsid w:val="00473BA6"/>
    <w:rsid w:val="00473C60"/>
    <w:rsid w:val="004745C8"/>
    <w:rsid w:val="00474BDB"/>
    <w:rsid w:val="00474C16"/>
    <w:rsid w:val="00474CB0"/>
    <w:rsid w:val="00474F97"/>
    <w:rsid w:val="004756CF"/>
    <w:rsid w:val="0047585A"/>
    <w:rsid w:val="0047594F"/>
    <w:rsid w:val="00475E9D"/>
    <w:rsid w:val="00476063"/>
    <w:rsid w:val="00476844"/>
    <w:rsid w:val="00476F97"/>
    <w:rsid w:val="00477BDE"/>
    <w:rsid w:val="00477CB5"/>
    <w:rsid w:val="00477D59"/>
    <w:rsid w:val="0048117C"/>
    <w:rsid w:val="0048276D"/>
    <w:rsid w:val="00482C92"/>
    <w:rsid w:val="00482E93"/>
    <w:rsid w:val="00483814"/>
    <w:rsid w:val="0048381B"/>
    <w:rsid w:val="00483B2F"/>
    <w:rsid w:val="00483D68"/>
    <w:rsid w:val="0048472A"/>
    <w:rsid w:val="00485099"/>
    <w:rsid w:val="0048537D"/>
    <w:rsid w:val="0048539F"/>
    <w:rsid w:val="004853D9"/>
    <w:rsid w:val="00485481"/>
    <w:rsid w:val="004866E1"/>
    <w:rsid w:val="004877AB"/>
    <w:rsid w:val="004877F7"/>
    <w:rsid w:val="00487A85"/>
    <w:rsid w:val="00487BF6"/>
    <w:rsid w:val="00487D70"/>
    <w:rsid w:val="00490433"/>
    <w:rsid w:val="00491F07"/>
    <w:rsid w:val="00492C25"/>
    <w:rsid w:val="00492CA7"/>
    <w:rsid w:val="00492DEA"/>
    <w:rsid w:val="00492E8B"/>
    <w:rsid w:val="00492FF9"/>
    <w:rsid w:val="0049315A"/>
    <w:rsid w:val="004931C3"/>
    <w:rsid w:val="004932FB"/>
    <w:rsid w:val="00493DD4"/>
    <w:rsid w:val="00494317"/>
    <w:rsid w:val="00494D9A"/>
    <w:rsid w:val="00494E62"/>
    <w:rsid w:val="004953DD"/>
    <w:rsid w:val="0049558F"/>
    <w:rsid w:val="00496910"/>
    <w:rsid w:val="004971DF"/>
    <w:rsid w:val="00497371"/>
    <w:rsid w:val="004973B3"/>
    <w:rsid w:val="00497933"/>
    <w:rsid w:val="00497BF2"/>
    <w:rsid w:val="004A0143"/>
    <w:rsid w:val="004A0A82"/>
    <w:rsid w:val="004A0B68"/>
    <w:rsid w:val="004A0C4E"/>
    <w:rsid w:val="004A1A74"/>
    <w:rsid w:val="004A1AAA"/>
    <w:rsid w:val="004A1ECA"/>
    <w:rsid w:val="004A2A36"/>
    <w:rsid w:val="004A2F07"/>
    <w:rsid w:val="004A4003"/>
    <w:rsid w:val="004A41DC"/>
    <w:rsid w:val="004A448F"/>
    <w:rsid w:val="004A524B"/>
    <w:rsid w:val="004A536D"/>
    <w:rsid w:val="004A5750"/>
    <w:rsid w:val="004A61FF"/>
    <w:rsid w:val="004A6373"/>
    <w:rsid w:val="004A676B"/>
    <w:rsid w:val="004A6DAC"/>
    <w:rsid w:val="004A6E9F"/>
    <w:rsid w:val="004A6F93"/>
    <w:rsid w:val="004A78E5"/>
    <w:rsid w:val="004A7B26"/>
    <w:rsid w:val="004A7CB2"/>
    <w:rsid w:val="004B0259"/>
    <w:rsid w:val="004B04BE"/>
    <w:rsid w:val="004B055D"/>
    <w:rsid w:val="004B0588"/>
    <w:rsid w:val="004B0CF4"/>
    <w:rsid w:val="004B0F2F"/>
    <w:rsid w:val="004B1851"/>
    <w:rsid w:val="004B1F18"/>
    <w:rsid w:val="004B2525"/>
    <w:rsid w:val="004B2778"/>
    <w:rsid w:val="004B29ED"/>
    <w:rsid w:val="004B306A"/>
    <w:rsid w:val="004B3683"/>
    <w:rsid w:val="004B3837"/>
    <w:rsid w:val="004B3D35"/>
    <w:rsid w:val="004B40B2"/>
    <w:rsid w:val="004B4DE1"/>
    <w:rsid w:val="004B4EBC"/>
    <w:rsid w:val="004B572D"/>
    <w:rsid w:val="004B5864"/>
    <w:rsid w:val="004B5E3E"/>
    <w:rsid w:val="004B6EB1"/>
    <w:rsid w:val="004B7453"/>
    <w:rsid w:val="004B766A"/>
    <w:rsid w:val="004C004F"/>
    <w:rsid w:val="004C07E0"/>
    <w:rsid w:val="004C096C"/>
    <w:rsid w:val="004C0EE1"/>
    <w:rsid w:val="004C1429"/>
    <w:rsid w:val="004C1B7E"/>
    <w:rsid w:val="004C27C6"/>
    <w:rsid w:val="004C284A"/>
    <w:rsid w:val="004C2C8D"/>
    <w:rsid w:val="004C31D7"/>
    <w:rsid w:val="004C3602"/>
    <w:rsid w:val="004C3767"/>
    <w:rsid w:val="004C46CA"/>
    <w:rsid w:val="004C46FC"/>
    <w:rsid w:val="004C482A"/>
    <w:rsid w:val="004C4ACF"/>
    <w:rsid w:val="004C4B10"/>
    <w:rsid w:val="004C4C4C"/>
    <w:rsid w:val="004C5935"/>
    <w:rsid w:val="004C622B"/>
    <w:rsid w:val="004C64B8"/>
    <w:rsid w:val="004C685A"/>
    <w:rsid w:val="004C6B9E"/>
    <w:rsid w:val="004C6CE2"/>
    <w:rsid w:val="004C707E"/>
    <w:rsid w:val="004C7C27"/>
    <w:rsid w:val="004D0029"/>
    <w:rsid w:val="004D04D9"/>
    <w:rsid w:val="004D04E3"/>
    <w:rsid w:val="004D09D4"/>
    <w:rsid w:val="004D09EE"/>
    <w:rsid w:val="004D0B0D"/>
    <w:rsid w:val="004D0BE0"/>
    <w:rsid w:val="004D0D11"/>
    <w:rsid w:val="004D1298"/>
    <w:rsid w:val="004D17D0"/>
    <w:rsid w:val="004D1EB3"/>
    <w:rsid w:val="004D274C"/>
    <w:rsid w:val="004D39A1"/>
    <w:rsid w:val="004D3C20"/>
    <w:rsid w:val="004D3DDC"/>
    <w:rsid w:val="004D3FAB"/>
    <w:rsid w:val="004D466D"/>
    <w:rsid w:val="004D4E07"/>
    <w:rsid w:val="004D51A2"/>
    <w:rsid w:val="004D716A"/>
    <w:rsid w:val="004D7263"/>
    <w:rsid w:val="004D7512"/>
    <w:rsid w:val="004D7DE0"/>
    <w:rsid w:val="004E0116"/>
    <w:rsid w:val="004E02FB"/>
    <w:rsid w:val="004E0671"/>
    <w:rsid w:val="004E0680"/>
    <w:rsid w:val="004E1C0D"/>
    <w:rsid w:val="004E1E22"/>
    <w:rsid w:val="004E1FCA"/>
    <w:rsid w:val="004E2723"/>
    <w:rsid w:val="004E3200"/>
    <w:rsid w:val="004E38F4"/>
    <w:rsid w:val="004E3CF7"/>
    <w:rsid w:val="004E4396"/>
    <w:rsid w:val="004E4ACB"/>
    <w:rsid w:val="004E4D7B"/>
    <w:rsid w:val="004E4DFD"/>
    <w:rsid w:val="004E53D4"/>
    <w:rsid w:val="004E5A32"/>
    <w:rsid w:val="004E5ADA"/>
    <w:rsid w:val="004E5D76"/>
    <w:rsid w:val="004E5DF6"/>
    <w:rsid w:val="004E6152"/>
    <w:rsid w:val="004E63FE"/>
    <w:rsid w:val="004E652E"/>
    <w:rsid w:val="004E68A1"/>
    <w:rsid w:val="004E6C7A"/>
    <w:rsid w:val="004E7A4E"/>
    <w:rsid w:val="004F04C6"/>
    <w:rsid w:val="004F11E7"/>
    <w:rsid w:val="004F180C"/>
    <w:rsid w:val="004F206E"/>
    <w:rsid w:val="004F2C4C"/>
    <w:rsid w:val="004F3018"/>
    <w:rsid w:val="004F3019"/>
    <w:rsid w:val="004F392F"/>
    <w:rsid w:val="004F398F"/>
    <w:rsid w:val="004F49B2"/>
    <w:rsid w:val="004F4A07"/>
    <w:rsid w:val="004F4A69"/>
    <w:rsid w:val="004F5CA7"/>
    <w:rsid w:val="004F64E4"/>
    <w:rsid w:val="004F67B7"/>
    <w:rsid w:val="004F6D26"/>
    <w:rsid w:val="004F6E3B"/>
    <w:rsid w:val="004F6FCB"/>
    <w:rsid w:val="004F7968"/>
    <w:rsid w:val="004F7D0D"/>
    <w:rsid w:val="00500372"/>
    <w:rsid w:val="005007CB"/>
    <w:rsid w:val="00500C3B"/>
    <w:rsid w:val="005017C4"/>
    <w:rsid w:val="00501B32"/>
    <w:rsid w:val="00502276"/>
    <w:rsid w:val="00502991"/>
    <w:rsid w:val="00502ADB"/>
    <w:rsid w:val="00502F72"/>
    <w:rsid w:val="00503C73"/>
    <w:rsid w:val="00503D77"/>
    <w:rsid w:val="0050469B"/>
    <w:rsid w:val="00504C9A"/>
    <w:rsid w:val="005057AD"/>
    <w:rsid w:val="00505804"/>
    <w:rsid w:val="00505841"/>
    <w:rsid w:val="00505D7E"/>
    <w:rsid w:val="00505DB0"/>
    <w:rsid w:val="00505FCD"/>
    <w:rsid w:val="00506001"/>
    <w:rsid w:val="005062C6"/>
    <w:rsid w:val="005067F2"/>
    <w:rsid w:val="005075C4"/>
    <w:rsid w:val="00507617"/>
    <w:rsid w:val="00507CB5"/>
    <w:rsid w:val="00510195"/>
    <w:rsid w:val="00510283"/>
    <w:rsid w:val="005102D4"/>
    <w:rsid w:val="00510E02"/>
    <w:rsid w:val="005113A8"/>
    <w:rsid w:val="0051141F"/>
    <w:rsid w:val="00511E27"/>
    <w:rsid w:val="005121C0"/>
    <w:rsid w:val="00512404"/>
    <w:rsid w:val="00512F94"/>
    <w:rsid w:val="0051318B"/>
    <w:rsid w:val="0051348F"/>
    <w:rsid w:val="0051357F"/>
    <w:rsid w:val="0051360F"/>
    <w:rsid w:val="00513757"/>
    <w:rsid w:val="005139A0"/>
    <w:rsid w:val="005145D0"/>
    <w:rsid w:val="00514806"/>
    <w:rsid w:val="00514CAB"/>
    <w:rsid w:val="00515481"/>
    <w:rsid w:val="00515E15"/>
    <w:rsid w:val="00516700"/>
    <w:rsid w:val="00517995"/>
    <w:rsid w:val="00517EC4"/>
    <w:rsid w:val="005204C4"/>
    <w:rsid w:val="00520673"/>
    <w:rsid w:val="00521407"/>
    <w:rsid w:val="00522857"/>
    <w:rsid w:val="005228F7"/>
    <w:rsid w:val="00522FBC"/>
    <w:rsid w:val="005233C3"/>
    <w:rsid w:val="005237A9"/>
    <w:rsid w:val="00524365"/>
    <w:rsid w:val="00524FA4"/>
    <w:rsid w:val="00526720"/>
    <w:rsid w:val="0052695F"/>
    <w:rsid w:val="005269BC"/>
    <w:rsid w:val="00526A34"/>
    <w:rsid w:val="00526C0A"/>
    <w:rsid w:val="00526DFC"/>
    <w:rsid w:val="005273A9"/>
    <w:rsid w:val="00527661"/>
    <w:rsid w:val="00527B59"/>
    <w:rsid w:val="00530297"/>
    <w:rsid w:val="005303C4"/>
    <w:rsid w:val="00530C16"/>
    <w:rsid w:val="00530C5B"/>
    <w:rsid w:val="0053135B"/>
    <w:rsid w:val="00531643"/>
    <w:rsid w:val="005319A9"/>
    <w:rsid w:val="00531F15"/>
    <w:rsid w:val="00532056"/>
    <w:rsid w:val="0053209B"/>
    <w:rsid w:val="00532461"/>
    <w:rsid w:val="005327C6"/>
    <w:rsid w:val="00532A31"/>
    <w:rsid w:val="00532D44"/>
    <w:rsid w:val="00532F29"/>
    <w:rsid w:val="0053427D"/>
    <w:rsid w:val="0053429A"/>
    <w:rsid w:val="005346F5"/>
    <w:rsid w:val="0053473F"/>
    <w:rsid w:val="005350C5"/>
    <w:rsid w:val="0053537D"/>
    <w:rsid w:val="00535CF6"/>
    <w:rsid w:val="005362D9"/>
    <w:rsid w:val="00536F35"/>
    <w:rsid w:val="00537726"/>
    <w:rsid w:val="00537C51"/>
    <w:rsid w:val="00537D44"/>
    <w:rsid w:val="00537E34"/>
    <w:rsid w:val="0054113C"/>
    <w:rsid w:val="00541244"/>
    <w:rsid w:val="0054157A"/>
    <w:rsid w:val="0054175B"/>
    <w:rsid w:val="00541B9F"/>
    <w:rsid w:val="00541EDD"/>
    <w:rsid w:val="00541F72"/>
    <w:rsid w:val="00542735"/>
    <w:rsid w:val="00542B98"/>
    <w:rsid w:val="00543C92"/>
    <w:rsid w:val="00544211"/>
    <w:rsid w:val="005443CB"/>
    <w:rsid w:val="005454F9"/>
    <w:rsid w:val="005457BF"/>
    <w:rsid w:val="00545941"/>
    <w:rsid w:val="005461B3"/>
    <w:rsid w:val="00547084"/>
    <w:rsid w:val="005471CE"/>
    <w:rsid w:val="005472CB"/>
    <w:rsid w:val="00547884"/>
    <w:rsid w:val="00547AC4"/>
    <w:rsid w:val="00547DAB"/>
    <w:rsid w:val="00550A2C"/>
    <w:rsid w:val="00550D88"/>
    <w:rsid w:val="00550FC7"/>
    <w:rsid w:val="00551370"/>
    <w:rsid w:val="005515A1"/>
    <w:rsid w:val="00551635"/>
    <w:rsid w:val="0055176E"/>
    <w:rsid w:val="00552973"/>
    <w:rsid w:val="00552C06"/>
    <w:rsid w:val="00552DDA"/>
    <w:rsid w:val="0055376C"/>
    <w:rsid w:val="00553859"/>
    <w:rsid w:val="00553BCA"/>
    <w:rsid w:val="00554060"/>
    <w:rsid w:val="005544D1"/>
    <w:rsid w:val="005549A9"/>
    <w:rsid w:val="00554D84"/>
    <w:rsid w:val="00554F93"/>
    <w:rsid w:val="00555191"/>
    <w:rsid w:val="00555338"/>
    <w:rsid w:val="005561DE"/>
    <w:rsid w:val="005566CC"/>
    <w:rsid w:val="00556756"/>
    <w:rsid w:val="00556D71"/>
    <w:rsid w:val="00556D9A"/>
    <w:rsid w:val="00556ECE"/>
    <w:rsid w:val="00556EF1"/>
    <w:rsid w:val="00557590"/>
    <w:rsid w:val="00557A9B"/>
    <w:rsid w:val="00557AC5"/>
    <w:rsid w:val="00557C35"/>
    <w:rsid w:val="005608D7"/>
    <w:rsid w:val="00560B19"/>
    <w:rsid w:val="00560E2F"/>
    <w:rsid w:val="00560F84"/>
    <w:rsid w:val="0056142B"/>
    <w:rsid w:val="00561C5B"/>
    <w:rsid w:val="0056213F"/>
    <w:rsid w:val="005639ED"/>
    <w:rsid w:val="00563A42"/>
    <w:rsid w:val="00563E3D"/>
    <w:rsid w:val="0056520E"/>
    <w:rsid w:val="00565212"/>
    <w:rsid w:val="00565746"/>
    <w:rsid w:val="0056576A"/>
    <w:rsid w:val="005665E7"/>
    <w:rsid w:val="00566899"/>
    <w:rsid w:val="00566EA0"/>
    <w:rsid w:val="00567119"/>
    <w:rsid w:val="005677F6"/>
    <w:rsid w:val="005711D2"/>
    <w:rsid w:val="005714A9"/>
    <w:rsid w:val="00571902"/>
    <w:rsid w:val="005726EE"/>
    <w:rsid w:val="00572A89"/>
    <w:rsid w:val="00572BF2"/>
    <w:rsid w:val="00572EBD"/>
    <w:rsid w:val="005737CF"/>
    <w:rsid w:val="00573834"/>
    <w:rsid w:val="00574193"/>
    <w:rsid w:val="005745EF"/>
    <w:rsid w:val="005748AC"/>
    <w:rsid w:val="00574A42"/>
    <w:rsid w:val="00574F5D"/>
    <w:rsid w:val="0057508B"/>
    <w:rsid w:val="00575737"/>
    <w:rsid w:val="005760C1"/>
    <w:rsid w:val="00577638"/>
    <w:rsid w:val="00577E25"/>
    <w:rsid w:val="00581423"/>
    <w:rsid w:val="00581F60"/>
    <w:rsid w:val="0058470B"/>
    <w:rsid w:val="005848CC"/>
    <w:rsid w:val="00584CA5"/>
    <w:rsid w:val="005850CC"/>
    <w:rsid w:val="00585405"/>
    <w:rsid w:val="00585686"/>
    <w:rsid w:val="005857A4"/>
    <w:rsid w:val="005859C1"/>
    <w:rsid w:val="005859EE"/>
    <w:rsid w:val="00585AD6"/>
    <w:rsid w:val="00585D77"/>
    <w:rsid w:val="005860B5"/>
    <w:rsid w:val="005860B9"/>
    <w:rsid w:val="005868C9"/>
    <w:rsid w:val="00587983"/>
    <w:rsid w:val="00587F08"/>
    <w:rsid w:val="0059028F"/>
    <w:rsid w:val="00590312"/>
    <w:rsid w:val="00590918"/>
    <w:rsid w:val="005912C9"/>
    <w:rsid w:val="00591392"/>
    <w:rsid w:val="00591A2E"/>
    <w:rsid w:val="00591CBC"/>
    <w:rsid w:val="005929F2"/>
    <w:rsid w:val="00592A90"/>
    <w:rsid w:val="00592AFA"/>
    <w:rsid w:val="00592B53"/>
    <w:rsid w:val="00593028"/>
    <w:rsid w:val="0059350A"/>
    <w:rsid w:val="00593F21"/>
    <w:rsid w:val="00594085"/>
    <w:rsid w:val="005943C5"/>
    <w:rsid w:val="00594B35"/>
    <w:rsid w:val="00594F7F"/>
    <w:rsid w:val="00594FCC"/>
    <w:rsid w:val="00596235"/>
    <w:rsid w:val="0059643E"/>
    <w:rsid w:val="005968EE"/>
    <w:rsid w:val="00596B7F"/>
    <w:rsid w:val="0059731E"/>
    <w:rsid w:val="00597485"/>
    <w:rsid w:val="005976F1"/>
    <w:rsid w:val="00597968"/>
    <w:rsid w:val="00597BCC"/>
    <w:rsid w:val="005A0AF3"/>
    <w:rsid w:val="005A0BC7"/>
    <w:rsid w:val="005A14E2"/>
    <w:rsid w:val="005A17B5"/>
    <w:rsid w:val="005A18F7"/>
    <w:rsid w:val="005A2351"/>
    <w:rsid w:val="005A26D1"/>
    <w:rsid w:val="005A2A9C"/>
    <w:rsid w:val="005A3D3B"/>
    <w:rsid w:val="005A3E90"/>
    <w:rsid w:val="005A49D3"/>
    <w:rsid w:val="005A5802"/>
    <w:rsid w:val="005A5973"/>
    <w:rsid w:val="005A5BE4"/>
    <w:rsid w:val="005A6253"/>
    <w:rsid w:val="005A641F"/>
    <w:rsid w:val="005A6619"/>
    <w:rsid w:val="005A7238"/>
    <w:rsid w:val="005A77BC"/>
    <w:rsid w:val="005A7850"/>
    <w:rsid w:val="005A7E24"/>
    <w:rsid w:val="005B037A"/>
    <w:rsid w:val="005B140E"/>
    <w:rsid w:val="005B1BAE"/>
    <w:rsid w:val="005B246D"/>
    <w:rsid w:val="005B2CAC"/>
    <w:rsid w:val="005B2CB3"/>
    <w:rsid w:val="005B4080"/>
    <w:rsid w:val="005B40A7"/>
    <w:rsid w:val="005B4A5A"/>
    <w:rsid w:val="005B4FDD"/>
    <w:rsid w:val="005B50C3"/>
    <w:rsid w:val="005B524A"/>
    <w:rsid w:val="005B53EA"/>
    <w:rsid w:val="005B58C7"/>
    <w:rsid w:val="005B5D66"/>
    <w:rsid w:val="005B61BB"/>
    <w:rsid w:val="005B67C2"/>
    <w:rsid w:val="005B7E00"/>
    <w:rsid w:val="005C0040"/>
    <w:rsid w:val="005C07D9"/>
    <w:rsid w:val="005C0E8C"/>
    <w:rsid w:val="005C1174"/>
    <w:rsid w:val="005C120A"/>
    <w:rsid w:val="005C19F1"/>
    <w:rsid w:val="005C24F4"/>
    <w:rsid w:val="005C2BB9"/>
    <w:rsid w:val="005C2F3A"/>
    <w:rsid w:val="005C2FF8"/>
    <w:rsid w:val="005C3045"/>
    <w:rsid w:val="005C39A9"/>
    <w:rsid w:val="005C404D"/>
    <w:rsid w:val="005C4667"/>
    <w:rsid w:val="005C4F8F"/>
    <w:rsid w:val="005C520F"/>
    <w:rsid w:val="005C5380"/>
    <w:rsid w:val="005C5799"/>
    <w:rsid w:val="005C6030"/>
    <w:rsid w:val="005C63D3"/>
    <w:rsid w:val="005C6525"/>
    <w:rsid w:val="005C6E3C"/>
    <w:rsid w:val="005C73A2"/>
    <w:rsid w:val="005C7E7F"/>
    <w:rsid w:val="005D0397"/>
    <w:rsid w:val="005D1105"/>
    <w:rsid w:val="005D1427"/>
    <w:rsid w:val="005D2126"/>
    <w:rsid w:val="005D31D6"/>
    <w:rsid w:val="005D3F33"/>
    <w:rsid w:val="005D4929"/>
    <w:rsid w:val="005D4C68"/>
    <w:rsid w:val="005D5003"/>
    <w:rsid w:val="005D54FF"/>
    <w:rsid w:val="005D582C"/>
    <w:rsid w:val="005D5890"/>
    <w:rsid w:val="005D5BC5"/>
    <w:rsid w:val="005D621E"/>
    <w:rsid w:val="005D63EC"/>
    <w:rsid w:val="005D6550"/>
    <w:rsid w:val="005D6F62"/>
    <w:rsid w:val="005D7C9A"/>
    <w:rsid w:val="005E0247"/>
    <w:rsid w:val="005E0445"/>
    <w:rsid w:val="005E15A2"/>
    <w:rsid w:val="005E194E"/>
    <w:rsid w:val="005E1975"/>
    <w:rsid w:val="005E1D27"/>
    <w:rsid w:val="005E1E62"/>
    <w:rsid w:val="005E2305"/>
    <w:rsid w:val="005E4018"/>
    <w:rsid w:val="005E4119"/>
    <w:rsid w:val="005E5A21"/>
    <w:rsid w:val="005E5B30"/>
    <w:rsid w:val="005E5C8B"/>
    <w:rsid w:val="005E6DF0"/>
    <w:rsid w:val="005E7FF0"/>
    <w:rsid w:val="005F02F7"/>
    <w:rsid w:val="005F196B"/>
    <w:rsid w:val="005F1B71"/>
    <w:rsid w:val="005F2865"/>
    <w:rsid w:val="005F2B22"/>
    <w:rsid w:val="005F2BF6"/>
    <w:rsid w:val="005F37F5"/>
    <w:rsid w:val="005F43EF"/>
    <w:rsid w:val="005F47F2"/>
    <w:rsid w:val="005F4C90"/>
    <w:rsid w:val="005F5678"/>
    <w:rsid w:val="005F576E"/>
    <w:rsid w:val="005F5908"/>
    <w:rsid w:val="005F6172"/>
    <w:rsid w:val="005F681B"/>
    <w:rsid w:val="005F7358"/>
    <w:rsid w:val="005F75A0"/>
    <w:rsid w:val="005F7EE1"/>
    <w:rsid w:val="0060064A"/>
    <w:rsid w:val="006011B4"/>
    <w:rsid w:val="00601C86"/>
    <w:rsid w:val="00601D75"/>
    <w:rsid w:val="0060232C"/>
    <w:rsid w:val="00602391"/>
    <w:rsid w:val="00603006"/>
    <w:rsid w:val="00603163"/>
    <w:rsid w:val="0060316D"/>
    <w:rsid w:val="00603A7C"/>
    <w:rsid w:val="00603F28"/>
    <w:rsid w:val="00604D95"/>
    <w:rsid w:val="006057CD"/>
    <w:rsid w:val="006062D3"/>
    <w:rsid w:val="00606A5E"/>
    <w:rsid w:val="00607002"/>
    <w:rsid w:val="00607525"/>
    <w:rsid w:val="006076D3"/>
    <w:rsid w:val="00607705"/>
    <w:rsid w:val="006078DE"/>
    <w:rsid w:val="006102BB"/>
    <w:rsid w:val="006103F6"/>
    <w:rsid w:val="006109BA"/>
    <w:rsid w:val="00610DB4"/>
    <w:rsid w:val="00610EB9"/>
    <w:rsid w:val="006114BC"/>
    <w:rsid w:val="006117EA"/>
    <w:rsid w:val="00612214"/>
    <w:rsid w:val="00612B3E"/>
    <w:rsid w:val="00612B8B"/>
    <w:rsid w:val="00613A0F"/>
    <w:rsid w:val="00613B05"/>
    <w:rsid w:val="00613E83"/>
    <w:rsid w:val="00614605"/>
    <w:rsid w:val="00614DD9"/>
    <w:rsid w:val="00614F23"/>
    <w:rsid w:val="00615146"/>
    <w:rsid w:val="00615E8F"/>
    <w:rsid w:val="0061611A"/>
    <w:rsid w:val="00616231"/>
    <w:rsid w:val="00616BD7"/>
    <w:rsid w:val="00616D39"/>
    <w:rsid w:val="00616D56"/>
    <w:rsid w:val="00616F19"/>
    <w:rsid w:val="00617A80"/>
    <w:rsid w:val="00617BDE"/>
    <w:rsid w:val="00620526"/>
    <w:rsid w:val="0062152A"/>
    <w:rsid w:val="00622020"/>
    <w:rsid w:val="00622458"/>
    <w:rsid w:val="00622C7D"/>
    <w:rsid w:val="00622D05"/>
    <w:rsid w:val="006232B9"/>
    <w:rsid w:val="006233DD"/>
    <w:rsid w:val="006235F4"/>
    <w:rsid w:val="0062368D"/>
    <w:rsid w:val="0062371B"/>
    <w:rsid w:val="006238A7"/>
    <w:rsid w:val="00623C1C"/>
    <w:rsid w:val="006240E5"/>
    <w:rsid w:val="006244B5"/>
    <w:rsid w:val="00624843"/>
    <w:rsid w:val="00624DC0"/>
    <w:rsid w:val="0062522A"/>
    <w:rsid w:val="00626124"/>
    <w:rsid w:val="006267A7"/>
    <w:rsid w:val="00626A13"/>
    <w:rsid w:val="00626C40"/>
    <w:rsid w:val="006276ED"/>
    <w:rsid w:val="0062799C"/>
    <w:rsid w:val="00627E50"/>
    <w:rsid w:val="0063007A"/>
    <w:rsid w:val="006303E4"/>
    <w:rsid w:val="00630655"/>
    <w:rsid w:val="00630742"/>
    <w:rsid w:val="006310F0"/>
    <w:rsid w:val="00632280"/>
    <w:rsid w:val="00632372"/>
    <w:rsid w:val="00633AA3"/>
    <w:rsid w:val="00634CCD"/>
    <w:rsid w:val="00634D8A"/>
    <w:rsid w:val="00634DE8"/>
    <w:rsid w:val="00634FEA"/>
    <w:rsid w:val="0063658E"/>
    <w:rsid w:val="00636CBF"/>
    <w:rsid w:val="00636D74"/>
    <w:rsid w:val="00636E84"/>
    <w:rsid w:val="00636F4A"/>
    <w:rsid w:val="0063709D"/>
    <w:rsid w:val="00637B3F"/>
    <w:rsid w:val="006406A7"/>
    <w:rsid w:val="00640833"/>
    <w:rsid w:val="00640A34"/>
    <w:rsid w:val="00640D06"/>
    <w:rsid w:val="00640EF6"/>
    <w:rsid w:val="006413B9"/>
    <w:rsid w:val="00641CE6"/>
    <w:rsid w:val="006426FA"/>
    <w:rsid w:val="006428D9"/>
    <w:rsid w:val="00642A0D"/>
    <w:rsid w:val="006434A2"/>
    <w:rsid w:val="00644157"/>
    <w:rsid w:val="006442CF"/>
    <w:rsid w:val="00644438"/>
    <w:rsid w:val="0064463A"/>
    <w:rsid w:val="00644A7A"/>
    <w:rsid w:val="00644C25"/>
    <w:rsid w:val="00644DFB"/>
    <w:rsid w:val="0064502F"/>
    <w:rsid w:val="006451E4"/>
    <w:rsid w:val="00645577"/>
    <w:rsid w:val="006457C9"/>
    <w:rsid w:val="00645896"/>
    <w:rsid w:val="0064593E"/>
    <w:rsid w:val="00645D68"/>
    <w:rsid w:val="0064611F"/>
    <w:rsid w:val="00646A77"/>
    <w:rsid w:val="00647A52"/>
    <w:rsid w:val="00647E34"/>
    <w:rsid w:val="006500A2"/>
    <w:rsid w:val="00650871"/>
    <w:rsid w:val="00650C81"/>
    <w:rsid w:val="006511F0"/>
    <w:rsid w:val="006517D5"/>
    <w:rsid w:val="0065245C"/>
    <w:rsid w:val="00653830"/>
    <w:rsid w:val="006541C7"/>
    <w:rsid w:val="006549CD"/>
    <w:rsid w:val="00654CF3"/>
    <w:rsid w:val="006558A6"/>
    <w:rsid w:val="00656173"/>
    <w:rsid w:val="00656A21"/>
    <w:rsid w:val="00657143"/>
    <w:rsid w:val="00657496"/>
    <w:rsid w:val="006577D1"/>
    <w:rsid w:val="006577E2"/>
    <w:rsid w:val="006578D3"/>
    <w:rsid w:val="00657A4D"/>
    <w:rsid w:val="00660554"/>
    <w:rsid w:val="00660F95"/>
    <w:rsid w:val="00660FB9"/>
    <w:rsid w:val="0066253C"/>
    <w:rsid w:val="0066356B"/>
    <w:rsid w:val="00664117"/>
    <w:rsid w:val="0066420B"/>
    <w:rsid w:val="0066445A"/>
    <w:rsid w:val="006646A4"/>
    <w:rsid w:val="006653E5"/>
    <w:rsid w:val="00665C01"/>
    <w:rsid w:val="00665DB4"/>
    <w:rsid w:val="00666048"/>
    <w:rsid w:val="006660FD"/>
    <w:rsid w:val="006661BD"/>
    <w:rsid w:val="006662AC"/>
    <w:rsid w:val="00666394"/>
    <w:rsid w:val="006665A9"/>
    <w:rsid w:val="00666634"/>
    <w:rsid w:val="00666972"/>
    <w:rsid w:val="00666D7F"/>
    <w:rsid w:val="00666E72"/>
    <w:rsid w:val="00666E7A"/>
    <w:rsid w:val="0066738F"/>
    <w:rsid w:val="00667A88"/>
    <w:rsid w:val="00670164"/>
    <w:rsid w:val="006706CD"/>
    <w:rsid w:val="0067184C"/>
    <w:rsid w:val="00671EB2"/>
    <w:rsid w:val="0067269B"/>
    <w:rsid w:val="00672CEE"/>
    <w:rsid w:val="00672EA9"/>
    <w:rsid w:val="00673051"/>
    <w:rsid w:val="00673396"/>
    <w:rsid w:val="00674B56"/>
    <w:rsid w:val="00675F71"/>
    <w:rsid w:val="006760C6"/>
    <w:rsid w:val="00676B72"/>
    <w:rsid w:val="00677208"/>
    <w:rsid w:val="006807E4"/>
    <w:rsid w:val="00680D5D"/>
    <w:rsid w:val="00680D8A"/>
    <w:rsid w:val="00680E6D"/>
    <w:rsid w:val="006811BE"/>
    <w:rsid w:val="006812E5"/>
    <w:rsid w:val="00681BFB"/>
    <w:rsid w:val="006820F5"/>
    <w:rsid w:val="006825D3"/>
    <w:rsid w:val="00682601"/>
    <w:rsid w:val="00682D12"/>
    <w:rsid w:val="006836FC"/>
    <w:rsid w:val="0068482B"/>
    <w:rsid w:val="00685451"/>
    <w:rsid w:val="00685550"/>
    <w:rsid w:val="00685AE7"/>
    <w:rsid w:val="006860FD"/>
    <w:rsid w:val="00686173"/>
    <w:rsid w:val="00686348"/>
    <w:rsid w:val="00686B6C"/>
    <w:rsid w:val="0068709D"/>
    <w:rsid w:val="006872C9"/>
    <w:rsid w:val="006875D6"/>
    <w:rsid w:val="006908AE"/>
    <w:rsid w:val="00690DFC"/>
    <w:rsid w:val="00690E94"/>
    <w:rsid w:val="00691B3D"/>
    <w:rsid w:val="00691C2E"/>
    <w:rsid w:val="00691FCB"/>
    <w:rsid w:val="006923C2"/>
    <w:rsid w:val="00692816"/>
    <w:rsid w:val="0069283F"/>
    <w:rsid w:val="00692E16"/>
    <w:rsid w:val="00692E57"/>
    <w:rsid w:val="006937D5"/>
    <w:rsid w:val="006942F0"/>
    <w:rsid w:val="00694396"/>
    <w:rsid w:val="00694BCA"/>
    <w:rsid w:val="00695220"/>
    <w:rsid w:val="006955F9"/>
    <w:rsid w:val="00695B87"/>
    <w:rsid w:val="00696406"/>
    <w:rsid w:val="00696F86"/>
    <w:rsid w:val="0069761A"/>
    <w:rsid w:val="00697A02"/>
    <w:rsid w:val="006A01A4"/>
    <w:rsid w:val="006A0711"/>
    <w:rsid w:val="006A0778"/>
    <w:rsid w:val="006A1EED"/>
    <w:rsid w:val="006A204E"/>
    <w:rsid w:val="006A24FD"/>
    <w:rsid w:val="006A340E"/>
    <w:rsid w:val="006A4BED"/>
    <w:rsid w:val="006A51F5"/>
    <w:rsid w:val="006A5F63"/>
    <w:rsid w:val="006A6526"/>
    <w:rsid w:val="006A6703"/>
    <w:rsid w:val="006A6985"/>
    <w:rsid w:val="006A6CF5"/>
    <w:rsid w:val="006B11BB"/>
    <w:rsid w:val="006B170C"/>
    <w:rsid w:val="006B1FCB"/>
    <w:rsid w:val="006B271A"/>
    <w:rsid w:val="006B2CB0"/>
    <w:rsid w:val="006B2FA8"/>
    <w:rsid w:val="006B3BAB"/>
    <w:rsid w:val="006B3C09"/>
    <w:rsid w:val="006B3EF4"/>
    <w:rsid w:val="006B3F11"/>
    <w:rsid w:val="006B405E"/>
    <w:rsid w:val="006B5C1D"/>
    <w:rsid w:val="006B5EF0"/>
    <w:rsid w:val="006B5F87"/>
    <w:rsid w:val="006B622D"/>
    <w:rsid w:val="006B737B"/>
    <w:rsid w:val="006B7CDF"/>
    <w:rsid w:val="006B7F40"/>
    <w:rsid w:val="006C058F"/>
    <w:rsid w:val="006C0659"/>
    <w:rsid w:val="006C1024"/>
    <w:rsid w:val="006C12C1"/>
    <w:rsid w:val="006C14FC"/>
    <w:rsid w:val="006C182B"/>
    <w:rsid w:val="006C1CD6"/>
    <w:rsid w:val="006C1F38"/>
    <w:rsid w:val="006C23AD"/>
    <w:rsid w:val="006C2943"/>
    <w:rsid w:val="006C2A40"/>
    <w:rsid w:val="006C31C7"/>
    <w:rsid w:val="006C3537"/>
    <w:rsid w:val="006C389C"/>
    <w:rsid w:val="006C3D4C"/>
    <w:rsid w:val="006C437F"/>
    <w:rsid w:val="006C4575"/>
    <w:rsid w:val="006C5214"/>
    <w:rsid w:val="006C5451"/>
    <w:rsid w:val="006C55DC"/>
    <w:rsid w:val="006C5928"/>
    <w:rsid w:val="006C5CF5"/>
    <w:rsid w:val="006C5FEB"/>
    <w:rsid w:val="006C601E"/>
    <w:rsid w:val="006C6532"/>
    <w:rsid w:val="006C66A7"/>
    <w:rsid w:val="006C6730"/>
    <w:rsid w:val="006C69D0"/>
    <w:rsid w:val="006D0258"/>
    <w:rsid w:val="006D05E3"/>
    <w:rsid w:val="006D06DB"/>
    <w:rsid w:val="006D085B"/>
    <w:rsid w:val="006D0978"/>
    <w:rsid w:val="006D199A"/>
    <w:rsid w:val="006D3AC2"/>
    <w:rsid w:val="006D3D37"/>
    <w:rsid w:val="006D4300"/>
    <w:rsid w:val="006D435D"/>
    <w:rsid w:val="006D46A6"/>
    <w:rsid w:val="006D484C"/>
    <w:rsid w:val="006D4DF0"/>
    <w:rsid w:val="006D5496"/>
    <w:rsid w:val="006D59E7"/>
    <w:rsid w:val="006D5C21"/>
    <w:rsid w:val="006D610A"/>
    <w:rsid w:val="006D6848"/>
    <w:rsid w:val="006D6A7A"/>
    <w:rsid w:val="006D6BC6"/>
    <w:rsid w:val="006D753F"/>
    <w:rsid w:val="006E06F6"/>
    <w:rsid w:val="006E1028"/>
    <w:rsid w:val="006E11A1"/>
    <w:rsid w:val="006E1409"/>
    <w:rsid w:val="006E165E"/>
    <w:rsid w:val="006E2001"/>
    <w:rsid w:val="006E24B8"/>
    <w:rsid w:val="006E30A1"/>
    <w:rsid w:val="006E3197"/>
    <w:rsid w:val="006E3270"/>
    <w:rsid w:val="006E32E6"/>
    <w:rsid w:val="006E3457"/>
    <w:rsid w:val="006E35D1"/>
    <w:rsid w:val="006E39E7"/>
    <w:rsid w:val="006E4193"/>
    <w:rsid w:val="006E4743"/>
    <w:rsid w:val="006E4A68"/>
    <w:rsid w:val="006E5120"/>
    <w:rsid w:val="006E5E4D"/>
    <w:rsid w:val="006E5F80"/>
    <w:rsid w:val="006E7C05"/>
    <w:rsid w:val="006E7DBE"/>
    <w:rsid w:val="006F0467"/>
    <w:rsid w:val="006F049D"/>
    <w:rsid w:val="006F051E"/>
    <w:rsid w:val="006F0E39"/>
    <w:rsid w:val="006F15DA"/>
    <w:rsid w:val="006F1D33"/>
    <w:rsid w:val="006F25FF"/>
    <w:rsid w:val="006F27C1"/>
    <w:rsid w:val="006F2D93"/>
    <w:rsid w:val="006F31E4"/>
    <w:rsid w:val="006F3792"/>
    <w:rsid w:val="006F38A6"/>
    <w:rsid w:val="006F4862"/>
    <w:rsid w:val="006F4948"/>
    <w:rsid w:val="006F616E"/>
    <w:rsid w:val="006F6BD2"/>
    <w:rsid w:val="006F7301"/>
    <w:rsid w:val="006F7F5D"/>
    <w:rsid w:val="006F7F67"/>
    <w:rsid w:val="006F7FA6"/>
    <w:rsid w:val="0070016C"/>
    <w:rsid w:val="00700D9C"/>
    <w:rsid w:val="00701F8C"/>
    <w:rsid w:val="00702941"/>
    <w:rsid w:val="00702A5D"/>
    <w:rsid w:val="00702C2B"/>
    <w:rsid w:val="00702C34"/>
    <w:rsid w:val="00702DFB"/>
    <w:rsid w:val="00702E61"/>
    <w:rsid w:val="00703414"/>
    <w:rsid w:val="007034D9"/>
    <w:rsid w:val="00703563"/>
    <w:rsid w:val="00703C35"/>
    <w:rsid w:val="007041C8"/>
    <w:rsid w:val="00704236"/>
    <w:rsid w:val="00704A05"/>
    <w:rsid w:val="00704BE6"/>
    <w:rsid w:val="00704D19"/>
    <w:rsid w:val="00705063"/>
    <w:rsid w:val="00705765"/>
    <w:rsid w:val="007057C7"/>
    <w:rsid w:val="007066C2"/>
    <w:rsid w:val="0070674D"/>
    <w:rsid w:val="0070693B"/>
    <w:rsid w:val="00706B99"/>
    <w:rsid w:val="0070790E"/>
    <w:rsid w:val="00707A27"/>
    <w:rsid w:val="00707B59"/>
    <w:rsid w:val="00707F2B"/>
    <w:rsid w:val="00707F4D"/>
    <w:rsid w:val="007105D1"/>
    <w:rsid w:val="00710FE1"/>
    <w:rsid w:val="00710FEA"/>
    <w:rsid w:val="0071123B"/>
    <w:rsid w:val="00711744"/>
    <w:rsid w:val="00711AEE"/>
    <w:rsid w:val="00711F1B"/>
    <w:rsid w:val="007126DE"/>
    <w:rsid w:val="00712AC7"/>
    <w:rsid w:val="007130C0"/>
    <w:rsid w:val="00713DA2"/>
    <w:rsid w:val="007140EE"/>
    <w:rsid w:val="00714308"/>
    <w:rsid w:val="007145B8"/>
    <w:rsid w:val="007159F6"/>
    <w:rsid w:val="00717463"/>
    <w:rsid w:val="00717E3B"/>
    <w:rsid w:val="007204E4"/>
    <w:rsid w:val="00720541"/>
    <w:rsid w:val="00721986"/>
    <w:rsid w:val="00721F39"/>
    <w:rsid w:val="00721FAE"/>
    <w:rsid w:val="00722D40"/>
    <w:rsid w:val="007230A9"/>
    <w:rsid w:val="00723765"/>
    <w:rsid w:val="00723B6C"/>
    <w:rsid w:val="00723F7F"/>
    <w:rsid w:val="007240B5"/>
    <w:rsid w:val="00724740"/>
    <w:rsid w:val="00724896"/>
    <w:rsid w:val="0072506D"/>
    <w:rsid w:val="00725079"/>
    <w:rsid w:val="0072516E"/>
    <w:rsid w:val="00725223"/>
    <w:rsid w:val="007254B1"/>
    <w:rsid w:val="0072553E"/>
    <w:rsid w:val="00725998"/>
    <w:rsid w:val="00725D0D"/>
    <w:rsid w:val="00726017"/>
    <w:rsid w:val="007262B6"/>
    <w:rsid w:val="0072743A"/>
    <w:rsid w:val="00730258"/>
    <w:rsid w:val="00730CDE"/>
    <w:rsid w:val="00730EC8"/>
    <w:rsid w:val="0073109F"/>
    <w:rsid w:val="0073111B"/>
    <w:rsid w:val="00731183"/>
    <w:rsid w:val="0073161F"/>
    <w:rsid w:val="007317B6"/>
    <w:rsid w:val="007318DD"/>
    <w:rsid w:val="007323FA"/>
    <w:rsid w:val="00732BAE"/>
    <w:rsid w:val="00732C64"/>
    <w:rsid w:val="00732FB3"/>
    <w:rsid w:val="007332D0"/>
    <w:rsid w:val="00733604"/>
    <w:rsid w:val="00733A85"/>
    <w:rsid w:val="00733AE3"/>
    <w:rsid w:val="00733B06"/>
    <w:rsid w:val="00733B54"/>
    <w:rsid w:val="00733BE6"/>
    <w:rsid w:val="00734341"/>
    <w:rsid w:val="00734BA2"/>
    <w:rsid w:val="00734DCC"/>
    <w:rsid w:val="0073519E"/>
    <w:rsid w:val="00736CD5"/>
    <w:rsid w:val="007370A2"/>
    <w:rsid w:val="00737560"/>
    <w:rsid w:val="0073781D"/>
    <w:rsid w:val="00740902"/>
    <w:rsid w:val="007409BE"/>
    <w:rsid w:val="00740BD0"/>
    <w:rsid w:val="00740CB5"/>
    <w:rsid w:val="00741606"/>
    <w:rsid w:val="00741887"/>
    <w:rsid w:val="00741901"/>
    <w:rsid w:val="00742004"/>
    <w:rsid w:val="00743457"/>
    <w:rsid w:val="0074352E"/>
    <w:rsid w:val="007435BE"/>
    <w:rsid w:val="00743986"/>
    <w:rsid w:val="007440D5"/>
    <w:rsid w:val="00744186"/>
    <w:rsid w:val="00744A6A"/>
    <w:rsid w:val="00744C19"/>
    <w:rsid w:val="00745448"/>
    <w:rsid w:val="00745806"/>
    <w:rsid w:val="00745AA0"/>
    <w:rsid w:val="00745F95"/>
    <w:rsid w:val="00745FEF"/>
    <w:rsid w:val="00746E9F"/>
    <w:rsid w:val="007503EB"/>
    <w:rsid w:val="00750644"/>
    <w:rsid w:val="00750AB6"/>
    <w:rsid w:val="00750DC2"/>
    <w:rsid w:val="0075121A"/>
    <w:rsid w:val="007512DE"/>
    <w:rsid w:val="00753043"/>
    <w:rsid w:val="00753C50"/>
    <w:rsid w:val="00754C8E"/>
    <w:rsid w:val="00755516"/>
    <w:rsid w:val="00755917"/>
    <w:rsid w:val="00755A54"/>
    <w:rsid w:val="00756DD0"/>
    <w:rsid w:val="00756E0D"/>
    <w:rsid w:val="00756EB2"/>
    <w:rsid w:val="00756FD2"/>
    <w:rsid w:val="00757986"/>
    <w:rsid w:val="00757E05"/>
    <w:rsid w:val="00760507"/>
    <w:rsid w:val="00760E75"/>
    <w:rsid w:val="00761026"/>
    <w:rsid w:val="007614CC"/>
    <w:rsid w:val="007618BB"/>
    <w:rsid w:val="007621A6"/>
    <w:rsid w:val="00762240"/>
    <w:rsid w:val="007628C5"/>
    <w:rsid w:val="00762D1D"/>
    <w:rsid w:val="007631EC"/>
    <w:rsid w:val="00763428"/>
    <w:rsid w:val="00763500"/>
    <w:rsid w:val="00763608"/>
    <w:rsid w:val="007637A9"/>
    <w:rsid w:val="00763CDD"/>
    <w:rsid w:val="0076440F"/>
    <w:rsid w:val="00764882"/>
    <w:rsid w:val="007649F1"/>
    <w:rsid w:val="00764F5B"/>
    <w:rsid w:val="00764FBE"/>
    <w:rsid w:val="0076653A"/>
    <w:rsid w:val="00766D91"/>
    <w:rsid w:val="00770635"/>
    <w:rsid w:val="00770EDA"/>
    <w:rsid w:val="00771356"/>
    <w:rsid w:val="00771741"/>
    <w:rsid w:val="00772558"/>
    <w:rsid w:val="0077263B"/>
    <w:rsid w:val="007736F3"/>
    <w:rsid w:val="00773B22"/>
    <w:rsid w:val="007744A5"/>
    <w:rsid w:val="00775A9C"/>
    <w:rsid w:val="00776064"/>
    <w:rsid w:val="0077664A"/>
    <w:rsid w:val="00776E80"/>
    <w:rsid w:val="00777322"/>
    <w:rsid w:val="0077744B"/>
    <w:rsid w:val="00777C67"/>
    <w:rsid w:val="00777CF4"/>
    <w:rsid w:val="007809F2"/>
    <w:rsid w:val="00781015"/>
    <w:rsid w:val="00781A0D"/>
    <w:rsid w:val="00781FF5"/>
    <w:rsid w:val="007821DE"/>
    <w:rsid w:val="00782374"/>
    <w:rsid w:val="00782F64"/>
    <w:rsid w:val="007842D7"/>
    <w:rsid w:val="00784551"/>
    <w:rsid w:val="0078465E"/>
    <w:rsid w:val="00784C3E"/>
    <w:rsid w:val="007850E2"/>
    <w:rsid w:val="0078531E"/>
    <w:rsid w:val="00785A13"/>
    <w:rsid w:val="00785C0B"/>
    <w:rsid w:val="00785CA4"/>
    <w:rsid w:val="00785DEB"/>
    <w:rsid w:val="007863D4"/>
    <w:rsid w:val="00786454"/>
    <w:rsid w:val="0078662A"/>
    <w:rsid w:val="0078692F"/>
    <w:rsid w:val="007875D6"/>
    <w:rsid w:val="0078787A"/>
    <w:rsid w:val="00787B14"/>
    <w:rsid w:val="00787C58"/>
    <w:rsid w:val="00787F6B"/>
    <w:rsid w:val="00790D5A"/>
    <w:rsid w:val="00791B13"/>
    <w:rsid w:val="00791C58"/>
    <w:rsid w:val="00791DAC"/>
    <w:rsid w:val="00791F2D"/>
    <w:rsid w:val="0079236E"/>
    <w:rsid w:val="00792688"/>
    <w:rsid w:val="007930BB"/>
    <w:rsid w:val="00793872"/>
    <w:rsid w:val="00793C6B"/>
    <w:rsid w:val="0079434B"/>
    <w:rsid w:val="007949DD"/>
    <w:rsid w:val="00794B0C"/>
    <w:rsid w:val="00795548"/>
    <w:rsid w:val="00796386"/>
    <w:rsid w:val="007963C8"/>
    <w:rsid w:val="007976DF"/>
    <w:rsid w:val="00797F41"/>
    <w:rsid w:val="007A0262"/>
    <w:rsid w:val="007A04E5"/>
    <w:rsid w:val="007A089B"/>
    <w:rsid w:val="007A134D"/>
    <w:rsid w:val="007A1C89"/>
    <w:rsid w:val="007A2680"/>
    <w:rsid w:val="007A33E8"/>
    <w:rsid w:val="007A37AD"/>
    <w:rsid w:val="007A39A9"/>
    <w:rsid w:val="007A3B65"/>
    <w:rsid w:val="007A3BD2"/>
    <w:rsid w:val="007A597C"/>
    <w:rsid w:val="007A5F77"/>
    <w:rsid w:val="007A7586"/>
    <w:rsid w:val="007A75AE"/>
    <w:rsid w:val="007A7617"/>
    <w:rsid w:val="007B0267"/>
    <w:rsid w:val="007B04AB"/>
    <w:rsid w:val="007B0D5E"/>
    <w:rsid w:val="007B1C25"/>
    <w:rsid w:val="007B1E59"/>
    <w:rsid w:val="007B2011"/>
    <w:rsid w:val="007B219F"/>
    <w:rsid w:val="007B25D6"/>
    <w:rsid w:val="007B266F"/>
    <w:rsid w:val="007B2B3A"/>
    <w:rsid w:val="007B2DC3"/>
    <w:rsid w:val="007B34F3"/>
    <w:rsid w:val="007B3F54"/>
    <w:rsid w:val="007B40E3"/>
    <w:rsid w:val="007B43A9"/>
    <w:rsid w:val="007B56E7"/>
    <w:rsid w:val="007B5E51"/>
    <w:rsid w:val="007B6835"/>
    <w:rsid w:val="007B6B8E"/>
    <w:rsid w:val="007B6C8F"/>
    <w:rsid w:val="007B70FB"/>
    <w:rsid w:val="007B7263"/>
    <w:rsid w:val="007B7464"/>
    <w:rsid w:val="007B7679"/>
    <w:rsid w:val="007B7A44"/>
    <w:rsid w:val="007B7BE7"/>
    <w:rsid w:val="007C088E"/>
    <w:rsid w:val="007C1435"/>
    <w:rsid w:val="007C1A59"/>
    <w:rsid w:val="007C28E4"/>
    <w:rsid w:val="007C2FA0"/>
    <w:rsid w:val="007C31FD"/>
    <w:rsid w:val="007C3632"/>
    <w:rsid w:val="007C39B3"/>
    <w:rsid w:val="007C50C8"/>
    <w:rsid w:val="007C584D"/>
    <w:rsid w:val="007C5969"/>
    <w:rsid w:val="007C5E2F"/>
    <w:rsid w:val="007C640E"/>
    <w:rsid w:val="007C65C4"/>
    <w:rsid w:val="007C6D24"/>
    <w:rsid w:val="007C6DA7"/>
    <w:rsid w:val="007C7043"/>
    <w:rsid w:val="007C7B3C"/>
    <w:rsid w:val="007D04D9"/>
    <w:rsid w:val="007D092F"/>
    <w:rsid w:val="007D18DA"/>
    <w:rsid w:val="007D1EB3"/>
    <w:rsid w:val="007D1EC3"/>
    <w:rsid w:val="007D34F6"/>
    <w:rsid w:val="007D370B"/>
    <w:rsid w:val="007D4523"/>
    <w:rsid w:val="007D56CF"/>
    <w:rsid w:val="007D5767"/>
    <w:rsid w:val="007D5A2B"/>
    <w:rsid w:val="007D632F"/>
    <w:rsid w:val="007D647C"/>
    <w:rsid w:val="007D651F"/>
    <w:rsid w:val="007D6837"/>
    <w:rsid w:val="007D6FA9"/>
    <w:rsid w:val="007D7066"/>
    <w:rsid w:val="007D717A"/>
    <w:rsid w:val="007D73DF"/>
    <w:rsid w:val="007D76C3"/>
    <w:rsid w:val="007E0121"/>
    <w:rsid w:val="007E0842"/>
    <w:rsid w:val="007E0EF2"/>
    <w:rsid w:val="007E11D9"/>
    <w:rsid w:val="007E1225"/>
    <w:rsid w:val="007E130A"/>
    <w:rsid w:val="007E1968"/>
    <w:rsid w:val="007E2738"/>
    <w:rsid w:val="007E308B"/>
    <w:rsid w:val="007E4034"/>
    <w:rsid w:val="007E49CB"/>
    <w:rsid w:val="007E56C6"/>
    <w:rsid w:val="007E5842"/>
    <w:rsid w:val="007E7A0F"/>
    <w:rsid w:val="007E7F65"/>
    <w:rsid w:val="007F06F0"/>
    <w:rsid w:val="007F0E7C"/>
    <w:rsid w:val="007F103A"/>
    <w:rsid w:val="007F1537"/>
    <w:rsid w:val="007F1B5E"/>
    <w:rsid w:val="007F1BA0"/>
    <w:rsid w:val="007F2DD6"/>
    <w:rsid w:val="007F2FB7"/>
    <w:rsid w:val="007F50FF"/>
    <w:rsid w:val="007F58E8"/>
    <w:rsid w:val="007F5B49"/>
    <w:rsid w:val="007F5D97"/>
    <w:rsid w:val="007F604D"/>
    <w:rsid w:val="007F6669"/>
    <w:rsid w:val="007F6F0F"/>
    <w:rsid w:val="007F717C"/>
    <w:rsid w:val="00800173"/>
    <w:rsid w:val="008007FD"/>
    <w:rsid w:val="00800817"/>
    <w:rsid w:val="00800C1F"/>
    <w:rsid w:val="0080150D"/>
    <w:rsid w:val="00801D42"/>
    <w:rsid w:val="00802470"/>
    <w:rsid w:val="0080278B"/>
    <w:rsid w:val="00802D7D"/>
    <w:rsid w:val="008035B7"/>
    <w:rsid w:val="00803D29"/>
    <w:rsid w:val="00804BC7"/>
    <w:rsid w:val="008052F2"/>
    <w:rsid w:val="0080594C"/>
    <w:rsid w:val="00805A44"/>
    <w:rsid w:val="00805CA1"/>
    <w:rsid w:val="0080613E"/>
    <w:rsid w:val="008062E3"/>
    <w:rsid w:val="00806C12"/>
    <w:rsid w:val="00806D58"/>
    <w:rsid w:val="00806FEC"/>
    <w:rsid w:val="00807094"/>
    <w:rsid w:val="0080718D"/>
    <w:rsid w:val="008073B3"/>
    <w:rsid w:val="00807A93"/>
    <w:rsid w:val="008100FC"/>
    <w:rsid w:val="008107C5"/>
    <w:rsid w:val="00810B5B"/>
    <w:rsid w:val="00811C5D"/>
    <w:rsid w:val="00811F08"/>
    <w:rsid w:val="0081200B"/>
    <w:rsid w:val="008135B6"/>
    <w:rsid w:val="00813C0A"/>
    <w:rsid w:val="00814120"/>
    <w:rsid w:val="008149E8"/>
    <w:rsid w:val="00814A25"/>
    <w:rsid w:val="0081502C"/>
    <w:rsid w:val="008150C7"/>
    <w:rsid w:val="008157CB"/>
    <w:rsid w:val="00815D6C"/>
    <w:rsid w:val="00816E96"/>
    <w:rsid w:val="00817301"/>
    <w:rsid w:val="0081768F"/>
    <w:rsid w:val="00820231"/>
    <w:rsid w:val="00820581"/>
    <w:rsid w:val="008206E2"/>
    <w:rsid w:val="00821B07"/>
    <w:rsid w:val="0082260A"/>
    <w:rsid w:val="00822C22"/>
    <w:rsid w:val="008230AE"/>
    <w:rsid w:val="0082315B"/>
    <w:rsid w:val="008231F1"/>
    <w:rsid w:val="0082339A"/>
    <w:rsid w:val="00823D37"/>
    <w:rsid w:val="00823DA2"/>
    <w:rsid w:val="00823E4E"/>
    <w:rsid w:val="00824D27"/>
    <w:rsid w:val="00824D68"/>
    <w:rsid w:val="00825D22"/>
    <w:rsid w:val="00826151"/>
    <w:rsid w:val="008261A7"/>
    <w:rsid w:val="008267EE"/>
    <w:rsid w:val="00826946"/>
    <w:rsid w:val="008275E2"/>
    <w:rsid w:val="00827EC4"/>
    <w:rsid w:val="00830013"/>
    <w:rsid w:val="008306C4"/>
    <w:rsid w:val="00830A36"/>
    <w:rsid w:val="00830FA1"/>
    <w:rsid w:val="00831027"/>
    <w:rsid w:val="00831B49"/>
    <w:rsid w:val="00831F08"/>
    <w:rsid w:val="00832133"/>
    <w:rsid w:val="00832D2E"/>
    <w:rsid w:val="008332A1"/>
    <w:rsid w:val="0083370E"/>
    <w:rsid w:val="0083371F"/>
    <w:rsid w:val="008341C0"/>
    <w:rsid w:val="00835609"/>
    <w:rsid w:val="00835890"/>
    <w:rsid w:val="00835EAB"/>
    <w:rsid w:val="00835F2C"/>
    <w:rsid w:val="008362AA"/>
    <w:rsid w:val="008365F4"/>
    <w:rsid w:val="0083665D"/>
    <w:rsid w:val="00836C2E"/>
    <w:rsid w:val="008375AC"/>
    <w:rsid w:val="00837BB2"/>
    <w:rsid w:val="0084041F"/>
    <w:rsid w:val="00840C69"/>
    <w:rsid w:val="00840EE4"/>
    <w:rsid w:val="00841394"/>
    <w:rsid w:val="00841698"/>
    <w:rsid w:val="00842738"/>
    <w:rsid w:val="00842EC4"/>
    <w:rsid w:val="008430C8"/>
    <w:rsid w:val="0084365E"/>
    <w:rsid w:val="00843BB3"/>
    <w:rsid w:val="00844191"/>
    <w:rsid w:val="00844EED"/>
    <w:rsid w:val="008450AE"/>
    <w:rsid w:val="00845843"/>
    <w:rsid w:val="00845E4D"/>
    <w:rsid w:val="008461D0"/>
    <w:rsid w:val="008463E3"/>
    <w:rsid w:val="00846483"/>
    <w:rsid w:val="00846BD9"/>
    <w:rsid w:val="008475AE"/>
    <w:rsid w:val="00847AF2"/>
    <w:rsid w:val="00847B5A"/>
    <w:rsid w:val="00847BED"/>
    <w:rsid w:val="00847F37"/>
    <w:rsid w:val="00847FF5"/>
    <w:rsid w:val="008500E2"/>
    <w:rsid w:val="0085089A"/>
    <w:rsid w:val="00850999"/>
    <w:rsid w:val="008517CE"/>
    <w:rsid w:val="00851E8A"/>
    <w:rsid w:val="00852EA9"/>
    <w:rsid w:val="008533AA"/>
    <w:rsid w:val="00853889"/>
    <w:rsid w:val="0085394A"/>
    <w:rsid w:val="0085412F"/>
    <w:rsid w:val="008545E2"/>
    <w:rsid w:val="008547E7"/>
    <w:rsid w:val="0085506E"/>
    <w:rsid w:val="008553AA"/>
    <w:rsid w:val="008553BD"/>
    <w:rsid w:val="008556B5"/>
    <w:rsid w:val="0085570A"/>
    <w:rsid w:val="00855DB0"/>
    <w:rsid w:val="008565AC"/>
    <w:rsid w:val="00856BE7"/>
    <w:rsid w:val="00856D79"/>
    <w:rsid w:val="0085781F"/>
    <w:rsid w:val="0086004C"/>
    <w:rsid w:val="00860179"/>
    <w:rsid w:val="008605CB"/>
    <w:rsid w:val="00860E5D"/>
    <w:rsid w:val="00860E85"/>
    <w:rsid w:val="00861765"/>
    <w:rsid w:val="00861E70"/>
    <w:rsid w:val="008621EF"/>
    <w:rsid w:val="008627E1"/>
    <w:rsid w:val="00863167"/>
    <w:rsid w:val="008648D0"/>
    <w:rsid w:val="008659F7"/>
    <w:rsid w:val="00865C4E"/>
    <w:rsid w:val="0086632E"/>
    <w:rsid w:val="0086652B"/>
    <w:rsid w:val="00866BC0"/>
    <w:rsid w:val="00867347"/>
    <w:rsid w:val="008674D2"/>
    <w:rsid w:val="00871113"/>
    <w:rsid w:val="008713FE"/>
    <w:rsid w:val="00871675"/>
    <w:rsid w:val="008718CB"/>
    <w:rsid w:val="00872A69"/>
    <w:rsid w:val="00872AAE"/>
    <w:rsid w:val="00872BAC"/>
    <w:rsid w:val="00872D31"/>
    <w:rsid w:val="00873299"/>
    <w:rsid w:val="008735C5"/>
    <w:rsid w:val="00873C90"/>
    <w:rsid w:val="00873D38"/>
    <w:rsid w:val="00873D95"/>
    <w:rsid w:val="00874844"/>
    <w:rsid w:val="00874F09"/>
    <w:rsid w:val="00875425"/>
    <w:rsid w:val="008758E4"/>
    <w:rsid w:val="00875CD4"/>
    <w:rsid w:val="00875D6F"/>
    <w:rsid w:val="008761DC"/>
    <w:rsid w:val="008765DE"/>
    <w:rsid w:val="00876715"/>
    <w:rsid w:val="00877598"/>
    <w:rsid w:val="00877B54"/>
    <w:rsid w:val="008801ED"/>
    <w:rsid w:val="008804E0"/>
    <w:rsid w:val="00880803"/>
    <w:rsid w:val="008809A3"/>
    <w:rsid w:val="00881314"/>
    <w:rsid w:val="00881D3F"/>
    <w:rsid w:val="008821A0"/>
    <w:rsid w:val="00882428"/>
    <w:rsid w:val="0088349F"/>
    <w:rsid w:val="00883F40"/>
    <w:rsid w:val="00884459"/>
    <w:rsid w:val="0088534F"/>
    <w:rsid w:val="00885A83"/>
    <w:rsid w:val="008864F9"/>
    <w:rsid w:val="00887890"/>
    <w:rsid w:val="008908C5"/>
    <w:rsid w:val="00890E73"/>
    <w:rsid w:val="0089103A"/>
    <w:rsid w:val="00891160"/>
    <w:rsid w:val="00891CE9"/>
    <w:rsid w:val="00892101"/>
    <w:rsid w:val="0089265B"/>
    <w:rsid w:val="00892C17"/>
    <w:rsid w:val="00893315"/>
    <w:rsid w:val="00893453"/>
    <w:rsid w:val="008937FB"/>
    <w:rsid w:val="00893EAC"/>
    <w:rsid w:val="00894606"/>
    <w:rsid w:val="0089482F"/>
    <w:rsid w:val="00894CFD"/>
    <w:rsid w:val="0089502E"/>
    <w:rsid w:val="0089560F"/>
    <w:rsid w:val="00895A36"/>
    <w:rsid w:val="00895BA4"/>
    <w:rsid w:val="00895E11"/>
    <w:rsid w:val="00896AB0"/>
    <w:rsid w:val="00896BF8"/>
    <w:rsid w:val="00897640"/>
    <w:rsid w:val="00897917"/>
    <w:rsid w:val="00897ABB"/>
    <w:rsid w:val="008A0111"/>
    <w:rsid w:val="008A094C"/>
    <w:rsid w:val="008A0ECF"/>
    <w:rsid w:val="008A23BF"/>
    <w:rsid w:val="008A23C7"/>
    <w:rsid w:val="008A2AB4"/>
    <w:rsid w:val="008A2C42"/>
    <w:rsid w:val="008A331A"/>
    <w:rsid w:val="008A3D7F"/>
    <w:rsid w:val="008A437E"/>
    <w:rsid w:val="008A4757"/>
    <w:rsid w:val="008A4C0E"/>
    <w:rsid w:val="008A542D"/>
    <w:rsid w:val="008A5468"/>
    <w:rsid w:val="008A6B12"/>
    <w:rsid w:val="008A70B1"/>
    <w:rsid w:val="008A7534"/>
    <w:rsid w:val="008A7797"/>
    <w:rsid w:val="008A7814"/>
    <w:rsid w:val="008A7BB7"/>
    <w:rsid w:val="008B0000"/>
    <w:rsid w:val="008B0763"/>
    <w:rsid w:val="008B07DE"/>
    <w:rsid w:val="008B098E"/>
    <w:rsid w:val="008B1068"/>
    <w:rsid w:val="008B1372"/>
    <w:rsid w:val="008B2C5C"/>
    <w:rsid w:val="008B2FB8"/>
    <w:rsid w:val="008B3123"/>
    <w:rsid w:val="008B39ED"/>
    <w:rsid w:val="008B3E42"/>
    <w:rsid w:val="008B4054"/>
    <w:rsid w:val="008B41F7"/>
    <w:rsid w:val="008B46D3"/>
    <w:rsid w:val="008B4C29"/>
    <w:rsid w:val="008B4D49"/>
    <w:rsid w:val="008B536C"/>
    <w:rsid w:val="008B58E0"/>
    <w:rsid w:val="008B6441"/>
    <w:rsid w:val="008B695A"/>
    <w:rsid w:val="008B72CB"/>
    <w:rsid w:val="008B745E"/>
    <w:rsid w:val="008B7BB3"/>
    <w:rsid w:val="008B7E87"/>
    <w:rsid w:val="008C0048"/>
    <w:rsid w:val="008C04FE"/>
    <w:rsid w:val="008C0503"/>
    <w:rsid w:val="008C17E5"/>
    <w:rsid w:val="008C2454"/>
    <w:rsid w:val="008C2490"/>
    <w:rsid w:val="008C2D51"/>
    <w:rsid w:val="008C37EA"/>
    <w:rsid w:val="008C39B6"/>
    <w:rsid w:val="008C4511"/>
    <w:rsid w:val="008C46CA"/>
    <w:rsid w:val="008C46F0"/>
    <w:rsid w:val="008C4798"/>
    <w:rsid w:val="008C4DB3"/>
    <w:rsid w:val="008C52D2"/>
    <w:rsid w:val="008C5946"/>
    <w:rsid w:val="008C5BF8"/>
    <w:rsid w:val="008C60B8"/>
    <w:rsid w:val="008C67A0"/>
    <w:rsid w:val="008C6DF8"/>
    <w:rsid w:val="008D0275"/>
    <w:rsid w:val="008D02DC"/>
    <w:rsid w:val="008D03CF"/>
    <w:rsid w:val="008D0765"/>
    <w:rsid w:val="008D0A15"/>
    <w:rsid w:val="008D0F8E"/>
    <w:rsid w:val="008D1538"/>
    <w:rsid w:val="008D1558"/>
    <w:rsid w:val="008D20C5"/>
    <w:rsid w:val="008D2D2D"/>
    <w:rsid w:val="008D3261"/>
    <w:rsid w:val="008D3CD8"/>
    <w:rsid w:val="008D3DB2"/>
    <w:rsid w:val="008D42CB"/>
    <w:rsid w:val="008D466D"/>
    <w:rsid w:val="008D4C6D"/>
    <w:rsid w:val="008D4F13"/>
    <w:rsid w:val="008D5352"/>
    <w:rsid w:val="008D584E"/>
    <w:rsid w:val="008D5CE7"/>
    <w:rsid w:val="008D5D80"/>
    <w:rsid w:val="008D60D7"/>
    <w:rsid w:val="008E0044"/>
    <w:rsid w:val="008E12F1"/>
    <w:rsid w:val="008E13C8"/>
    <w:rsid w:val="008E20E3"/>
    <w:rsid w:val="008E23A4"/>
    <w:rsid w:val="008E2A0D"/>
    <w:rsid w:val="008E2B74"/>
    <w:rsid w:val="008E2E77"/>
    <w:rsid w:val="008E4B3B"/>
    <w:rsid w:val="008E4DEC"/>
    <w:rsid w:val="008E5106"/>
    <w:rsid w:val="008E5569"/>
    <w:rsid w:val="008E62F0"/>
    <w:rsid w:val="008E6B7A"/>
    <w:rsid w:val="008E6E62"/>
    <w:rsid w:val="008E711E"/>
    <w:rsid w:val="008E75A8"/>
    <w:rsid w:val="008E7900"/>
    <w:rsid w:val="008E79EC"/>
    <w:rsid w:val="008F0407"/>
    <w:rsid w:val="008F07F3"/>
    <w:rsid w:val="008F14CF"/>
    <w:rsid w:val="008F1A5E"/>
    <w:rsid w:val="008F1BDB"/>
    <w:rsid w:val="008F1C51"/>
    <w:rsid w:val="008F21B0"/>
    <w:rsid w:val="008F3110"/>
    <w:rsid w:val="008F3AE9"/>
    <w:rsid w:val="008F3B83"/>
    <w:rsid w:val="008F4572"/>
    <w:rsid w:val="008F4D18"/>
    <w:rsid w:val="008F5617"/>
    <w:rsid w:val="008F5E37"/>
    <w:rsid w:val="008F6EF3"/>
    <w:rsid w:val="008F7BB9"/>
    <w:rsid w:val="008F7D4F"/>
    <w:rsid w:val="008F7D87"/>
    <w:rsid w:val="00900615"/>
    <w:rsid w:val="00900624"/>
    <w:rsid w:val="00900760"/>
    <w:rsid w:val="00900C8C"/>
    <w:rsid w:val="00900CE9"/>
    <w:rsid w:val="0090116F"/>
    <w:rsid w:val="009016C6"/>
    <w:rsid w:val="00901FA8"/>
    <w:rsid w:val="00902469"/>
    <w:rsid w:val="0090251E"/>
    <w:rsid w:val="00902A18"/>
    <w:rsid w:val="00902F9D"/>
    <w:rsid w:val="00903132"/>
    <w:rsid w:val="00903645"/>
    <w:rsid w:val="00903ADC"/>
    <w:rsid w:val="00904143"/>
    <w:rsid w:val="0090459B"/>
    <w:rsid w:val="0090461B"/>
    <w:rsid w:val="0090476D"/>
    <w:rsid w:val="00904786"/>
    <w:rsid w:val="00904901"/>
    <w:rsid w:val="00904906"/>
    <w:rsid w:val="00904FEF"/>
    <w:rsid w:val="00905884"/>
    <w:rsid w:val="00905A27"/>
    <w:rsid w:val="00905B5D"/>
    <w:rsid w:val="00905B84"/>
    <w:rsid w:val="00905B9C"/>
    <w:rsid w:val="00905BB6"/>
    <w:rsid w:val="0090613A"/>
    <w:rsid w:val="009065D1"/>
    <w:rsid w:val="00906D57"/>
    <w:rsid w:val="00907193"/>
    <w:rsid w:val="00907415"/>
    <w:rsid w:val="00907616"/>
    <w:rsid w:val="009104E9"/>
    <w:rsid w:val="00910701"/>
    <w:rsid w:val="00910942"/>
    <w:rsid w:val="00910D14"/>
    <w:rsid w:val="0091257A"/>
    <w:rsid w:val="00912752"/>
    <w:rsid w:val="00912F35"/>
    <w:rsid w:val="00912F69"/>
    <w:rsid w:val="009131A7"/>
    <w:rsid w:val="00913265"/>
    <w:rsid w:val="009138E4"/>
    <w:rsid w:val="00913DEF"/>
    <w:rsid w:val="009140DB"/>
    <w:rsid w:val="00915BCC"/>
    <w:rsid w:val="00915EA3"/>
    <w:rsid w:val="00916118"/>
    <w:rsid w:val="00916BB1"/>
    <w:rsid w:val="00917475"/>
    <w:rsid w:val="00917765"/>
    <w:rsid w:val="00920134"/>
    <w:rsid w:val="009202E4"/>
    <w:rsid w:val="00920334"/>
    <w:rsid w:val="0092071B"/>
    <w:rsid w:val="00920913"/>
    <w:rsid w:val="0092109D"/>
    <w:rsid w:val="00921103"/>
    <w:rsid w:val="0092112C"/>
    <w:rsid w:val="00921219"/>
    <w:rsid w:val="00921490"/>
    <w:rsid w:val="0092241F"/>
    <w:rsid w:val="009227BB"/>
    <w:rsid w:val="009229E8"/>
    <w:rsid w:val="00923109"/>
    <w:rsid w:val="00923369"/>
    <w:rsid w:val="009243FC"/>
    <w:rsid w:val="009248F6"/>
    <w:rsid w:val="0092562D"/>
    <w:rsid w:val="00925B31"/>
    <w:rsid w:val="00926FB0"/>
    <w:rsid w:val="009270CF"/>
    <w:rsid w:val="00927787"/>
    <w:rsid w:val="00927E57"/>
    <w:rsid w:val="00930107"/>
    <w:rsid w:val="009301B8"/>
    <w:rsid w:val="009304C3"/>
    <w:rsid w:val="00930C68"/>
    <w:rsid w:val="00931221"/>
    <w:rsid w:val="009319A6"/>
    <w:rsid w:val="00931DE1"/>
    <w:rsid w:val="009321CF"/>
    <w:rsid w:val="00932A03"/>
    <w:rsid w:val="00932A8E"/>
    <w:rsid w:val="00932CA4"/>
    <w:rsid w:val="00932D46"/>
    <w:rsid w:val="009331BF"/>
    <w:rsid w:val="00933753"/>
    <w:rsid w:val="0093426F"/>
    <w:rsid w:val="00934906"/>
    <w:rsid w:val="00934ACD"/>
    <w:rsid w:val="00934CE8"/>
    <w:rsid w:val="00934D21"/>
    <w:rsid w:val="00934D81"/>
    <w:rsid w:val="00935249"/>
    <w:rsid w:val="009352A4"/>
    <w:rsid w:val="009353C7"/>
    <w:rsid w:val="0093557B"/>
    <w:rsid w:val="0093692E"/>
    <w:rsid w:val="00936E0D"/>
    <w:rsid w:val="0093749A"/>
    <w:rsid w:val="009403AB"/>
    <w:rsid w:val="0094119F"/>
    <w:rsid w:val="009415AF"/>
    <w:rsid w:val="00941708"/>
    <w:rsid w:val="00941718"/>
    <w:rsid w:val="00941847"/>
    <w:rsid w:val="00941907"/>
    <w:rsid w:val="00941DAC"/>
    <w:rsid w:val="00942614"/>
    <w:rsid w:val="00942C01"/>
    <w:rsid w:val="00942D9A"/>
    <w:rsid w:val="00943A20"/>
    <w:rsid w:val="00943C96"/>
    <w:rsid w:val="009442F7"/>
    <w:rsid w:val="00945B36"/>
    <w:rsid w:val="00946319"/>
    <w:rsid w:val="00946994"/>
    <w:rsid w:val="009471D3"/>
    <w:rsid w:val="00947745"/>
    <w:rsid w:val="00947AD9"/>
    <w:rsid w:val="009502AB"/>
    <w:rsid w:val="0095033A"/>
    <w:rsid w:val="00950D93"/>
    <w:rsid w:val="00951297"/>
    <w:rsid w:val="00951897"/>
    <w:rsid w:val="00951E81"/>
    <w:rsid w:val="00952609"/>
    <w:rsid w:val="00952999"/>
    <w:rsid w:val="00952AB2"/>
    <w:rsid w:val="00952EB8"/>
    <w:rsid w:val="00953663"/>
    <w:rsid w:val="009536CA"/>
    <w:rsid w:val="0095385E"/>
    <w:rsid w:val="0095489F"/>
    <w:rsid w:val="00955BA4"/>
    <w:rsid w:val="00956C85"/>
    <w:rsid w:val="00956CAC"/>
    <w:rsid w:val="00956D92"/>
    <w:rsid w:val="00957310"/>
    <w:rsid w:val="00957454"/>
    <w:rsid w:val="0095756C"/>
    <w:rsid w:val="009575B2"/>
    <w:rsid w:val="00957E62"/>
    <w:rsid w:val="009610CE"/>
    <w:rsid w:val="00961373"/>
    <w:rsid w:val="00961841"/>
    <w:rsid w:val="0096283B"/>
    <w:rsid w:val="0096297E"/>
    <w:rsid w:val="00963311"/>
    <w:rsid w:val="009635FF"/>
    <w:rsid w:val="00964D06"/>
    <w:rsid w:val="00965729"/>
    <w:rsid w:val="0096645F"/>
    <w:rsid w:val="0096678D"/>
    <w:rsid w:val="00966B99"/>
    <w:rsid w:val="009674B4"/>
    <w:rsid w:val="009674B7"/>
    <w:rsid w:val="00967B72"/>
    <w:rsid w:val="00967D1A"/>
    <w:rsid w:val="00970DE6"/>
    <w:rsid w:val="00970ED2"/>
    <w:rsid w:val="00971668"/>
    <w:rsid w:val="009721AB"/>
    <w:rsid w:val="00972B0A"/>
    <w:rsid w:val="00972F3C"/>
    <w:rsid w:val="00973BDC"/>
    <w:rsid w:val="00974744"/>
    <w:rsid w:val="0097725B"/>
    <w:rsid w:val="0097743A"/>
    <w:rsid w:val="0097757F"/>
    <w:rsid w:val="00977968"/>
    <w:rsid w:val="00977A98"/>
    <w:rsid w:val="00980012"/>
    <w:rsid w:val="009801D1"/>
    <w:rsid w:val="009808C9"/>
    <w:rsid w:val="00980F4E"/>
    <w:rsid w:val="009812DB"/>
    <w:rsid w:val="00982048"/>
    <w:rsid w:val="009822CD"/>
    <w:rsid w:val="009825F2"/>
    <w:rsid w:val="00982C74"/>
    <w:rsid w:val="00982F6A"/>
    <w:rsid w:val="00983E79"/>
    <w:rsid w:val="0098454B"/>
    <w:rsid w:val="00984C75"/>
    <w:rsid w:val="0098538C"/>
    <w:rsid w:val="00985A4C"/>
    <w:rsid w:val="009860CB"/>
    <w:rsid w:val="00986D2B"/>
    <w:rsid w:val="00986E21"/>
    <w:rsid w:val="009873C9"/>
    <w:rsid w:val="00987EF4"/>
    <w:rsid w:val="00990BDA"/>
    <w:rsid w:val="0099109A"/>
    <w:rsid w:val="009910D3"/>
    <w:rsid w:val="0099183C"/>
    <w:rsid w:val="00992707"/>
    <w:rsid w:val="00992BC7"/>
    <w:rsid w:val="00992DC7"/>
    <w:rsid w:val="00993129"/>
    <w:rsid w:val="00993DA1"/>
    <w:rsid w:val="00994EE9"/>
    <w:rsid w:val="00995166"/>
    <w:rsid w:val="0099520B"/>
    <w:rsid w:val="0099567A"/>
    <w:rsid w:val="0099578B"/>
    <w:rsid w:val="0099670F"/>
    <w:rsid w:val="0099695A"/>
    <w:rsid w:val="009969EE"/>
    <w:rsid w:val="00996DB7"/>
    <w:rsid w:val="00996F40"/>
    <w:rsid w:val="00996F5E"/>
    <w:rsid w:val="009A02D2"/>
    <w:rsid w:val="009A07EA"/>
    <w:rsid w:val="009A0C9B"/>
    <w:rsid w:val="009A0F19"/>
    <w:rsid w:val="009A19E3"/>
    <w:rsid w:val="009A1AD7"/>
    <w:rsid w:val="009A22A9"/>
    <w:rsid w:val="009A2944"/>
    <w:rsid w:val="009A2A51"/>
    <w:rsid w:val="009A36EB"/>
    <w:rsid w:val="009A3B2D"/>
    <w:rsid w:val="009A3CD2"/>
    <w:rsid w:val="009A400D"/>
    <w:rsid w:val="009A42FD"/>
    <w:rsid w:val="009A4464"/>
    <w:rsid w:val="009A4DA9"/>
    <w:rsid w:val="009A5594"/>
    <w:rsid w:val="009A57EC"/>
    <w:rsid w:val="009A6557"/>
    <w:rsid w:val="009A6DAC"/>
    <w:rsid w:val="009A7000"/>
    <w:rsid w:val="009A7356"/>
    <w:rsid w:val="009A736D"/>
    <w:rsid w:val="009A7726"/>
    <w:rsid w:val="009B07E3"/>
    <w:rsid w:val="009B0B5D"/>
    <w:rsid w:val="009B13CE"/>
    <w:rsid w:val="009B1B49"/>
    <w:rsid w:val="009B31A5"/>
    <w:rsid w:val="009B31C2"/>
    <w:rsid w:val="009B3876"/>
    <w:rsid w:val="009B48CC"/>
    <w:rsid w:val="009B4CB6"/>
    <w:rsid w:val="009B5427"/>
    <w:rsid w:val="009B5FBC"/>
    <w:rsid w:val="009B71E7"/>
    <w:rsid w:val="009B78FE"/>
    <w:rsid w:val="009C09A8"/>
    <w:rsid w:val="009C0D84"/>
    <w:rsid w:val="009C11E2"/>
    <w:rsid w:val="009C2002"/>
    <w:rsid w:val="009C2BE2"/>
    <w:rsid w:val="009C3678"/>
    <w:rsid w:val="009C3897"/>
    <w:rsid w:val="009C3BE7"/>
    <w:rsid w:val="009C3E14"/>
    <w:rsid w:val="009C41AA"/>
    <w:rsid w:val="009C4A55"/>
    <w:rsid w:val="009C4FFC"/>
    <w:rsid w:val="009C6799"/>
    <w:rsid w:val="009C735F"/>
    <w:rsid w:val="009D0050"/>
    <w:rsid w:val="009D0640"/>
    <w:rsid w:val="009D0690"/>
    <w:rsid w:val="009D09E0"/>
    <w:rsid w:val="009D1700"/>
    <w:rsid w:val="009D1BD1"/>
    <w:rsid w:val="009D20A4"/>
    <w:rsid w:val="009D2475"/>
    <w:rsid w:val="009D5E94"/>
    <w:rsid w:val="009D647F"/>
    <w:rsid w:val="009D6A48"/>
    <w:rsid w:val="009D6D39"/>
    <w:rsid w:val="009D75CD"/>
    <w:rsid w:val="009D7828"/>
    <w:rsid w:val="009E0016"/>
    <w:rsid w:val="009E06AD"/>
    <w:rsid w:val="009E13BE"/>
    <w:rsid w:val="009E1520"/>
    <w:rsid w:val="009E1EF6"/>
    <w:rsid w:val="009E20E7"/>
    <w:rsid w:val="009E2259"/>
    <w:rsid w:val="009E232F"/>
    <w:rsid w:val="009E278C"/>
    <w:rsid w:val="009E2FE7"/>
    <w:rsid w:val="009E37B9"/>
    <w:rsid w:val="009E3992"/>
    <w:rsid w:val="009E3D6A"/>
    <w:rsid w:val="009E4B68"/>
    <w:rsid w:val="009E4B9B"/>
    <w:rsid w:val="009E4F3A"/>
    <w:rsid w:val="009E4F50"/>
    <w:rsid w:val="009E56D7"/>
    <w:rsid w:val="009E5A67"/>
    <w:rsid w:val="009E6116"/>
    <w:rsid w:val="009E66C9"/>
    <w:rsid w:val="009E77DC"/>
    <w:rsid w:val="009E79FD"/>
    <w:rsid w:val="009F065B"/>
    <w:rsid w:val="009F0A46"/>
    <w:rsid w:val="009F0C5B"/>
    <w:rsid w:val="009F0FBA"/>
    <w:rsid w:val="009F3A63"/>
    <w:rsid w:val="009F4A7E"/>
    <w:rsid w:val="009F4DC5"/>
    <w:rsid w:val="009F54E7"/>
    <w:rsid w:val="009F5C3B"/>
    <w:rsid w:val="009F6154"/>
    <w:rsid w:val="009F6A5F"/>
    <w:rsid w:val="009F6CF4"/>
    <w:rsid w:val="009F7057"/>
    <w:rsid w:val="009F7C9D"/>
    <w:rsid w:val="00A000D5"/>
    <w:rsid w:val="00A0060B"/>
    <w:rsid w:val="00A00937"/>
    <w:rsid w:val="00A01333"/>
    <w:rsid w:val="00A02318"/>
    <w:rsid w:val="00A02442"/>
    <w:rsid w:val="00A02477"/>
    <w:rsid w:val="00A0247D"/>
    <w:rsid w:val="00A026F4"/>
    <w:rsid w:val="00A027E7"/>
    <w:rsid w:val="00A02FFA"/>
    <w:rsid w:val="00A03E41"/>
    <w:rsid w:val="00A0462D"/>
    <w:rsid w:val="00A054C4"/>
    <w:rsid w:val="00A056C1"/>
    <w:rsid w:val="00A067C9"/>
    <w:rsid w:val="00A07649"/>
    <w:rsid w:val="00A07DC9"/>
    <w:rsid w:val="00A101D0"/>
    <w:rsid w:val="00A10CE5"/>
    <w:rsid w:val="00A10D37"/>
    <w:rsid w:val="00A10DEC"/>
    <w:rsid w:val="00A10ECB"/>
    <w:rsid w:val="00A113D0"/>
    <w:rsid w:val="00A1178A"/>
    <w:rsid w:val="00A1189B"/>
    <w:rsid w:val="00A11EE3"/>
    <w:rsid w:val="00A11F97"/>
    <w:rsid w:val="00A12D29"/>
    <w:rsid w:val="00A13759"/>
    <w:rsid w:val="00A1377F"/>
    <w:rsid w:val="00A139F9"/>
    <w:rsid w:val="00A15078"/>
    <w:rsid w:val="00A15121"/>
    <w:rsid w:val="00A153F8"/>
    <w:rsid w:val="00A156FD"/>
    <w:rsid w:val="00A15984"/>
    <w:rsid w:val="00A15B23"/>
    <w:rsid w:val="00A15D53"/>
    <w:rsid w:val="00A15F32"/>
    <w:rsid w:val="00A16571"/>
    <w:rsid w:val="00A16ACA"/>
    <w:rsid w:val="00A16E0A"/>
    <w:rsid w:val="00A171BB"/>
    <w:rsid w:val="00A20C58"/>
    <w:rsid w:val="00A20DF6"/>
    <w:rsid w:val="00A21298"/>
    <w:rsid w:val="00A21A01"/>
    <w:rsid w:val="00A2203A"/>
    <w:rsid w:val="00A221FB"/>
    <w:rsid w:val="00A22408"/>
    <w:rsid w:val="00A230A1"/>
    <w:rsid w:val="00A238D3"/>
    <w:rsid w:val="00A23BAF"/>
    <w:rsid w:val="00A248DE"/>
    <w:rsid w:val="00A24E53"/>
    <w:rsid w:val="00A250A0"/>
    <w:rsid w:val="00A25253"/>
    <w:rsid w:val="00A25596"/>
    <w:rsid w:val="00A25E7E"/>
    <w:rsid w:val="00A26501"/>
    <w:rsid w:val="00A268EC"/>
    <w:rsid w:val="00A26AA2"/>
    <w:rsid w:val="00A271CB"/>
    <w:rsid w:val="00A27594"/>
    <w:rsid w:val="00A30B70"/>
    <w:rsid w:val="00A31B00"/>
    <w:rsid w:val="00A33FD3"/>
    <w:rsid w:val="00A3415F"/>
    <w:rsid w:val="00A35904"/>
    <w:rsid w:val="00A3640E"/>
    <w:rsid w:val="00A41149"/>
    <w:rsid w:val="00A416DF"/>
    <w:rsid w:val="00A41A4C"/>
    <w:rsid w:val="00A41B14"/>
    <w:rsid w:val="00A41C41"/>
    <w:rsid w:val="00A41F47"/>
    <w:rsid w:val="00A4294B"/>
    <w:rsid w:val="00A4305B"/>
    <w:rsid w:val="00A431E4"/>
    <w:rsid w:val="00A439C7"/>
    <w:rsid w:val="00A43B17"/>
    <w:rsid w:val="00A43B2F"/>
    <w:rsid w:val="00A4404F"/>
    <w:rsid w:val="00A44BB6"/>
    <w:rsid w:val="00A44C6E"/>
    <w:rsid w:val="00A476F7"/>
    <w:rsid w:val="00A477A7"/>
    <w:rsid w:val="00A47C2F"/>
    <w:rsid w:val="00A50136"/>
    <w:rsid w:val="00A50298"/>
    <w:rsid w:val="00A506B1"/>
    <w:rsid w:val="00A50FBB"/>
    <w:rsid w:val="00A510C7"/>
    <w:rsid w:val="00A51340"/>
    <w:rsid w:val="00A51394"/>
    <w:rsid w:val="00A516DD"/>
    <w:rsid w:val="00A517C1"/>
    <w:rsid w:val="00A5240B"/>
    <w:rsid w:val="00A526C7"/>
    <w:rsid w:val="00A52A03"/>
    <w:rsid w:val="00A534E8"/>
    <w:rsid w:val="00A53CAB"/>
    <w:rsid w:val="00A54857"/>
    <w:rsid w:val="00A54D9E"/>
    <w:rsid w:val="00A54DD4"/>
    <w:rsid w:val="00A54EB3"/>
    <w:rsid w:val="00A550A8"/>
    <w:rsid w:val="00A5544D"/>
    <w:rsid w:val="00A560E5"/>
    <w:rsid w:val="00A56280"/>
    <w:rsid w:val="00A563A2"/>
    <w:rsid w:val="00A56923"/>
    <w:rsid w:val="00A56BE7"/>
    <w:rsid w:val="00A56DB3"/>
    <w:rsid w:val="00A573A0"/>
    <w:rsid w:val="00A57403"/>
    <w:rsid w:val="00A57677"/>
    <w:rsid w:val="00A57E83"/>
    <w:rsid w:val="00A60178"/>
    <w:rsid w:val="00A602B6"/>
    <w:rsid w:val="00A60F9F"/>
    <w:rsid w:val="00A61B40"/>
    <w:rsid w:val="00A61DBC"/>
    <w:rsid w:val="00A6218A"/>
    <w:rsid w:val="00A63320"/>
    <w:rsid w:val="00A6379B"/>
    <w:rsid w:val="00A63A40"/>
    <w:rsid w:val="00A648C1"/>
    <w:rsid w:val="00A64C4F"/>
    <w:rsid w:val="00A64D0E"/>
    <w:rsid w:val="00A64E54"/>
    <w:rsid w:val="00A65296"/>
    <w:rsid w:val="00A65D08"/>
    <w:rsid w:val="00A66040"/>
    <w:rsid w:val="00A668D8"/>
    <w:rsid w:val="00A6765A"/>
    <w:rsid w:val="00A678C6"/>
    <w:rsid w:val="00A67FB1"/>
    <w:rsid w:val="00A7027E"/>
    <w:rsid w:val="00A70E0C"/>
    <w:rsid w:val="00A7133D"/>
    <w:rsid w:val="00A71F5A"/>
    <w:rsid w:val="00A7252A"/>
    <w:rsid w:val="00A728EF"/>
    <w:rsid w:val="00A738B8"/>
    <w:rsid w:val="00A73956"/>
    <w:rsid w:val="00A73F06"/>
    <w:rsid w:val="00A748E6"/>
    <w:rsid w:val="00A749DD"/>
    <w:rsid w:val="00A74C87"/>
    <w:rsid w:val="00A758AF"/>
    <w:rsid w:val="00A759D1"/>
    <w:rsid w:val="00A76868"/>
    <w:rsid w:val="00A77029"/>
    <w:rsid w:val="00A779A9"/>
    <w:rsid w:val="00A77DFC"/>
    <w:rsid w:val="00A80243"/>
    <w:rsid w:val="00A802B0"/>
    <w:rsid w:val="00A8051C"/>
    <w:rsid w:val="00A8083E"/>
    <w:rsid w:val="00A80CFF"/>
    <w:rsid w:val="00A8174F"/>
    <w:rsid w:val="00A82161"/>
    <w:rsid w:val="00A8223F"/>
    <w:rsid w:val="00A82CE5"/>
    <w:rsid w:val="00A83503"/>
    <w:rsid w:val="00A84815"/>
    <w:rsid w:val="00A84972"/>
    <w:rsid w:val="00A84EEF"/>
    <w:rsid w:val="00A85027"/>
    <w:rsid w:val="00A85943"/>
    <w:rsid w:val="00A85C49"/>
    <w:rsid w:val="00A85F2A"/>
    <w:rsid w:val="00A861A1"/>
    <w:rsid w:val="00A865D5"/>
    <w:rsid w:val="00A8676B"/>
    <w:rsid w:val="00A8716D"/>
    <w:rsid w:val="00A8787E"/>
    <w:rsid w:val="00A90080"/>
    <w:rsid w:val="00A90481"/>
    <w:rsid w:val="00A908E4"/>
    <w:rsid w:val="00A90A96"/>
    <w:rsid w:val="00A915DA"/>
    <w:rsid w:val="00A91A85"/>
    <w:rsid w:val="00A91B26"/>
    <w:rsid w:val="00A9202D"/>
    <w:rsid w:val="00A933CE"/>
    <w:rsid w:val="00A9347C"/>
    <w:rsid w:val="00A93CAA"/>
    <w:rsid w:val="00A94C3B"/>
    <w:rsid w:val="00A95236"/>
    <w:rsid w:val="00A95447"/>
    <w:rsid w:val="00A954EE"/>
    <w:rsid w:val="00A9678D"/>
    <w:rsid w:val="00AA0016"/>
    <w:rsid w:val="00AA0255"/>
    <w:rsid w:val="00AA05CE"/>
    <w:rsid w:val="00AA07BA"/>
    <w:rsid w:val="00AA0AD7"/>
    <w:rsid w:val="00AA0AD8"/>
    <w:rsid w:val="00AA130F"/>
    <w:rsid w:val="00AA1FB8"/>
    <w:rsid w:val="00AA26C2"/>
    <w:rsid w:val="00AA26FC"/>
    <w:rsid w:val="00AA35AD"/>
    <w:rsid w:val="00AA3992"/>
    <w:rsid w:val="00AA39BD"/>
    <w:rsid w:val="00AA4131"/>
    <w:rsid w:val="00AA44FC"/>
    <w:rsid w:val="00AA45A9"/>
    <w:rsid w:val="00AA49A9"/>
    <w:rsid w:val="00AA4FA7"/>
    <w:rsid w:val="00AA5185"/>
    <w:rsid w:val="00AA5602"/>
    <w:rsid w:val="00AA56D5"/>
    <w:rsid w:val="00AA58EE"/>
    <w:rsid w:val="00AA6BC1"/>
    <w:rsid w:val="00AA6FE4"/>
    <w:rsid w:val="00AA7131"/>
    <w:rsid w:val="00AA79ED"/>
    <w:rsid w:val="00AA7FEF"/>
    <w:rsid w:val="00AB036C"/>
    <w:rsid w:val="00AB0B64"/>
    <w:rsid w:val="00AB0E6D"/>
    <w:rsid w:val="00AB0EAA"/>
    <w:rsid w:val="00AB17BA"/>
    <w:rsid w:val="00AB19EA"/>
    <w:rsid w:val="00AB20FF"/>
    <w:rsid w:val="00AB2D40"/>
    <w:rsid w:val="00AB31C7"/>
    <w:rsid w:val="00AB397D"/>
    <w:rsid w:val="00AB3DEF"/>
    <w:rsid w:val="00AB52B3"/>
    <w:rsid w:val="00AB557D"/>
    <w:rsid w:val="00AB6093"/>
    <w:rsid w:val="00AB6581"/>
    <w:rsid w:val="00AB6C05"/>
    <w:rsid w:val="00AB77CF"/>
    <w:rsid w:val="00AB7ED8"/>
    <w:rsid w:val="00AB7EEB"/>
    <w:rsid w:val="00AC069E"/>
    <w:rsid w:val="00AC072F"/>
    <w:rsid w:val="00AC0E53"/>
    <w:rsid w:val="00AC12E9"/>
    <w:rsid w:val="00AC1CF9"/>
    <w:rsid w:val="00AC1D38"/>
    <w:rsid w:val="00AC1DD2"/>
    <w:rsid w:val="00AC25F2"/>
    <w:rsid w:val="00AC273B"/>
    <w:rsid w:val="00AC2A3B"/>
    <w:rsid w:val="00AC31BA"/>
    <w:rsid w:val="00AC3F82"/>
    <w:rsid w:val="00AC47EE"/>
    <w:rsid w:val="00AC485C"/>
    <w:rsid w:val="00AC5474"/>
    <w:rsid w:val="00AC6175"/>
    <w:rsid w:val="00AC72F9"/>
    <w:rsid w:val="00AC7845"/>
    <w:rsid w:val="00AC797B"/>
    <w:rsid w:val="00AC7CE5"/>
    <w:rsid w:val="00AD04FA"/>
    <w:rsid w:val="00AD0683"/>
    <w:rsid w:val="00AD108A"/>
    <w:rsid w:val="00AD1485"/>
    <w:rsid w:val="00AD15AB"/>
    <w:rsid w:val="00AD1ACD"/>
    <w:rsid w:val="00AD1E42"/>
    <w:rsid w:val="00AD1ECC"/>
    <w:rsid w:val="00AD2B10"/>
    <w:rsid w:val="00AD33E3"/>
    <w:rsid w:val="00AD35FE"/>
    <w:rsid w:val="00AD3A2B"/>
    <w:rsid w:val="00AD3E7E"/>
    <w:rsid w:val="00AD4035"/>
    <w:rsid w:val="00AD4624"/>
    <w:rsid w:val="00AD5F77"/>
    <w:rsid w:val="00AD63FB"/>
    <w:rsid w:val="00AD67C1"/>
    <w:rsid w:val="00AD6CBD"/>
    <w:rsid w:val="00AD6E5F"/>
    <w:rsid w:val="00AD7552"/>
    <w:rsid w:val="00AD774E"/>
    <w:rsid w:val="00AD7D97"/>
    <w:rsid w:val="00AD7DD9"/>
    <w:rsid w:val="00AD7FE6"/>
    <w:rsid w:val="00AE009E"/>
    <w:rsid w:val="00AE03EB"/>
    <w:rsid w:val="00AE0A33"/>
    <w:rsid w:val="00AE1683"/>
    <w:rsid w:val="00AE2422"/>
    <w:rsid w:val="00AE2F91"/>
    <w:rsid w:val="00AE2FCB"/>
    <w:rsid w:val="00AE310B"/>
    <w:rsid w:val="00AE32F4"/>
    <w:rsid w:val="00AE36EF"/>
    <w:rsid w:val="00AE4D9E"/>
    <w:rsid w:val="00AE4EA1"/>
    <w:rsid w:val="00AE5245"/>
    <w:rsid w:val="00AE5329"/>
    <w:rsid w:val="00AE7D2F"/>
    <w:rsid w:val="00AF034A"/>
    <w:rsid w:val="00AF0D9C"/>
    <w:rsid w:val="00AF10CE"/>
    <w:rsid w:val="00AF1601"/>
    <w:rsid w:val="00AF1625"/>
    <w:rsid w:val="00AF1D4C"/>
    <w:rsid w:val="00AF1D79"/>
    <w:rsid w:val="00AF2475"/>
    <w:rsid w:val="00AF27D9"/>
    <w:rsid w:val="00AF2C03"/>
    <w:rsid w:val="00AF2CE9"/>
    <w:rsid w:val="00AF39DC"/>
    <w:rsid w:val="00AF4068"/>
    <w:rsid w:val="00AF4619"/>
    <w:rsid w:val="00AF5075"/>
    <w:rsid w:val="00AF5352"/>
    <w:rsid w:val="00AF5D38"/>
    <w:rsid w:val="00AF5EF2"/>
    <w:rsid w:val="00AF6129"/>
    <w:rsid w:val="00AF622B"/>
    <w:rsid w:val="00AF6482"/>
    <w:rsid w:val="00AF65FC"/>
    <w:rsid w:val="00AF7310"/>
    <w:rsid w:val="00AF7B58"/>
    <w:rsid w:val="00B008A9"/>
    <w:rsid w:val="00B00A9D"/>
    <w:rsid w:val="00B020D8"/>
    <w:rsid w:val="00B02BB8"/>
    <w:rsid w:val="00B031EF"/>
    <w:rsid w:val="00B03A93"/>
    <w:rsid w:val="00B03C2B"/>
    <w:rsid w:val="00B03E33"/>
    <w:rsid w:val="00B04194"/>
    <w:rsid w:val="00B043BF"/>
    <w:rsid w:val="00B04AD0"/>
    <w:rsid w:val="00B04D7E"/>
    <w:rsid w:val="00B04DA2"/>
    <w:rsid w:val="00B04E4E"/>
    <w:rsid w:val="00B04EA2"/>
    <w:rsid w:val="00B05B88"/>
    <w:rsid w:val="00B05C1B"/>
    <w:rsid w:val="00B05C55"/>
    <w:rsid w:val="00B05CAC"/>
    <w:rsid w:val="00B05E15"/>
    <w:rsid w:val="00B065EE"/>
    <w:rsid w:val="00B06813"/>
    <w:rsid w:val="00B0694F"/>
    <w:rsid w:val="00B06AFF"/>
    <w:rsid w:val="00B06CE4"/>
    <w:rsid w:val="00B06DE6"/>
    <w:rsid w:val="00B06E55"/>
    <w:rsid w:val="00B07BCA"/>
    <w:rsid w:val="00B07BCB"/>
    <w:rsid w:val="00B07EA2"/>
    <w:rsid w:val="00B10337"/>
    <w:rsid w:val="00B107F5"/>
    <w:rsid w:val="00B10A48"/>
    <w:rsid w:val="00B119D7"/>
    <w:rsid w:val="00B11BBA"/>
    <w:rsid w:val="00B11D5E"/>
    <w:rsid w:val="00B12532"/>
    <w:rsid w:val="00B125AF"/>
    <w:rsid w:val="00B12BEB"/>
    <w:rsid w:val="00B12EE6"/>
    <w:rsid w:val="00B1310F"/>
    <w:rsid w:val="00B137AE"/>
    <w:rsid w:val="00B13918"/>
    <w:rsid w:val="00B13D59"/>
    <w:rsid w:val="00B1421B"/>
    <w:rsid w:val="00B14969"/>
    <w:rsid w:val="00B14C95"/>
    <w:rsid w:val="00B14D7A"/>
    <w:rsid w:val="00B15284"/>
    <w:rsid w:val="00B15D08"/>
    <w:rsid w:val="00B1612E"/>
    <w:rsid w:val="00B1678D"/>
    <w:rsid w:val="00B175E8"/>
    <w:rsid w:val="00B20026"/>
    <w:rsid w:val="00B203B3"/>
    <w:rsid w:val="00B2090C"/>
    <w:rsid w:val="00B2098F"/>
    <w:rsid w:val="00B20A99"/>
    <w:rsid w:val="00B21362"/>
    <w:rsid w:val="00B216EC"/>
    <w:rsid w:val="00B21821"/>
    <w:rsid w:val="00B219DD"/>
    <w:rsid w:val="00B21EBB"/>
    <w:rsid w:val="00B22027"/>
    <w:rsid w:val="00B2264A"/>
    <w:rsid w:val="00B2440B"/>
    <w:rsid w:val="00B24CD4"/>
    <w:rsid w:val="00B24FD0"/>
    <w:rsid w:val="00B251A8"/>
    <w:rsid w:val="00B2539B"/>
    <w:rsid w:val="00B25748"/>
    <w:rsid w:val="00B2662D"/>
    <w:rsid w:val="00B26E3F"/>
    <w:rsid w:val="00B27178"/>
    <w:rsid w:val="00B274DA"/>
    <w:rsid w:val="00B279E5"/>
    <w:rsid w:val="00B30987"/>
    <w:rsid w:val="00B3159F"/>
    <w:rsid w:val="00B31D9E"/>
    <w:rsid w:val="00B31EDB"/>
    <w:rsid w:val="00B3272F"/>
    <w:rsid w:val="00B32E60"/>
    <w:rsid w:val="00B32EF7"/>
    <w:rsid w:val="00B336C1"/>
    <w:rsid w:val="00B33722"/>
    <w:rsid w:val="00B33ABA"/>
    <w:rsid w:val="00B34ECC"/>
    <w:rsid w:val="00B3536D"/>
    <w:rsid w:val="00B363D7"/>
    <w:rsid w:val="00B36E9D"/>
    <w:rsid w:val="00B37C46"/>
    <w:rsid w:val="00B37E06"/>
    <w:rsid w:val="00B37FB2"/>
    <w:rsid w:val="00B40873"/>
    <w:rsid w:val="00B40974"/>
    <w:rsid w:val="00B40E49"/>
    <w:rsid w:val="00B41001"/>
    <w:rsid w:val="00B416E2"/>
    <w:rsid w:val="00B41845"/>
    <w:rsid w:val="00B41AFB"/>
    <w:rsid w:val="00B42585"/>
    <w:rsid w:val="00B42830"/>
    <w:rsid w:val="00B42864"/>
    <w:rsid w:val="00B4289B"/>
    <w:rsid w:val="00B42DB6"/>
    <w:rsid w:val="00B43C8E"/>
    <w:rsid w:val="00B443AD"/>
    <w:rsid w:val="00B4445F"/>
    <w:rsid w:val="00B4502B"/>
    <w:rsid w:val="00B456F7"/>
    <w:rsid w:val="00B46539"/>
    <w:rsid w:val="00B4670D"/>
    <w:rsid w:val="00B4747D"/>
    <w:rsid w:val="00B47724"/>
    <w:rsid w:val="00B47E15"/>
    <w:rsid w:val="00B47E21"/>
    <w:rsid w:val="00B47F9A"/>
    <w:rsid w:val="00B5000B"/>
    <w:rsid w:val="00B500F3"/>
    <w:rsid w:val="00B512CC"/>
    <w:rsid w:val="00B515E6"/>
    <w:rsid w:val="00B517AF"/>
    <w:rsid w:val="00B51978"/>
    <w:rsid w:val="00B529B8"/>
    <w:rsid w:val="00B530D6"/>
    <w:rsid w:val="00B530DC"/>
    <w:rsid w:val="00B531AC"/>
    <w:rsid w:val="00B537F7"/>
    <w:rsid w:val="00B53EE3"/>
    <w:rsid w:val="00B54062"/>
    <w:rsid w:val="00B54CBC"/>
    <w:rsid w:val="00B5559E"/>
    <w:rsid w:val="00B557A9"/>
    <w:rsid w:val="00B55ACA"/>
    <w:rsid w:val="00B55ACB"/>
    <w:rsid w:val="00B55EE5"/>
    <w:rsid w:val="00B56026"/>
    <w:rsid w:val="00B564B0"/>
    <w:rsid w:val="00B56B67"/>
    <w:rsid w:val="00B571E0"/>
    <w:rsid w:val="00B57310"/>
    <w:rsid w:val="00B600AE"/>
    <w:rsid w:val="00B6054A"/>
    <w:rsid w:val="00B608C7"/>
    <w:rsid w:val="00B60A40"/>
    <w:rsid w:val="00B61002"/>
    <w:rsid w:val="00B61247"/>
    <w:rsid w:val="00B6178B"/>
    <w:rsid w:val="00B6184E"/>
    <w:rsid w:val="00B62AD7"/>
    <w:rsid w:val="00B62C24"/>
    <w:rsid w:val="00B62C6B"/>
    <w:rsid w:val="00B62CDE"/>
    <w:rsid w:val="00B63B95"/>
    <w:rsid w:val="00B63E2A"/>
    <w:rsid w:val="00B63E49"/>
    <w:rsid w:val="00B64311"/>
    <w:rsid w:val="00B6590F"/>
    <w:rsid w:val="00B66022"/>
    <w:rsid w:val="00B660F0"/>
    <w:rsid w:val="00B66EA1"/>
    <w:rsid w:val="00B676CA"/>
    <w:rsid w:val="00B67F2B"/>
    <w:rsid w:val="00B70F6A"/>
    <w:rsid w:val="00B71127"/>
    <w:rsid w:val="00B7167F"/>
    <w:rsid w:val="00B71760"/>
    <w:rsid w:val="00B71845"/>
    <w:rsid w:val="00B71AC4"/>
    <w:rsid w:val="00B71E43"/>
    <w:rsid w:val="00B727B2"/>
    <w:rsid w:val="00B72EF3"/>
    <w:rsid w:val="00B739D2"/>
    <w:rsid w:val="00B746CC"/>
    <w:rsid w:val="00B749FE"/>
    <w:rsid w:val="00B74B9A"/>
    <w:rsid w:val="00B74C1D"/>
    <w:rsid w:val="00B74D2C"/>
    <w:rsid w:val="00B7502B"/>
    <w:rsid w:val="00B75DE1"/>
    <w:rsid w:val="00B75F23"/>
    <w:rsid w:val="00B75F2D"/>
    <w:rsid w:val="00B75FA0"/>
    <w:rsid w:val="00B76150"/>
    <w:rsid w:val="00B76750"/>
    <w:rsid w:val="00B76CD0"/>
    <w:rsid w:val="00B77044"/>
    <w:rsid w:val="00B77EB4"/>
    <w:rsid w:val="00B77EC6"/>
    <w:rsid w:val="00B8056D"/>
    <w:rsid w:val="00B80720"/>
    <w:rsid w:val="00B80F1D"/>
    <w:rsid w:val="00B81710"/>
    <w:rsid w:val="00B8290C"/>
    <w:rsid w:val="00B82D66"/>
    <w:rsid w:val="00B82FA0"/>
    <w:rsid w:val="00B83077"/>
    <w:rsid w:val="00B833BE"/>
    <w:rsid w:val="00B836A1"/>
    <w:rsid w:val="00B84FDA"/>
    <w:rsid w:val="00B85737"/>
    <w:rsid w:val="00B85A07"/>
    <w:rsid w:val="00B85EB3"/>
    <w:rsid w:val="00B869B1"/>
    <w:rsid w:val="00B86AD4"/>
    <w:rsid w:val="00B878D5"/>
    <w:rsid w:val="00B903A0"/>
    <w:rsid w:val="00B90904"/>
    <w:rsid w:val="00B91532"/>
    <w:rsid w:val="00B9186E"/>
    <w:rsid w:val="00B91A0D"/>
    <w:rsid w:val="00B91BD8"/>
    <w:rsid w:val="00B9212D"/>
    <w:rsid w:val="00B92B3D"/>
    <w:rsid w:val="00B934B2"/>
    <w:rsid w:val="00B9399A"/>
    <w:rsid w:val="00B93F07"/>
    <w:rsid w:val="00B93F1F"/>
    <w:rsid w:val="00B9420D"/>
    <w:rsid w:val="00B9438A"/>
    <w:rsid w:val="00B95069"/>
    <w:rsid w:val="00B95933"/>
    <w:rsid w:val="00B95B43"/>
    <w:rsid w:val="00B95D05"/>
    <w:rsid w:val="00B961FE"/>
    <w:rsid w:val="00B96B62"/>
    <w:rsid w:val="00B97471"/>
    <w:rsid w:val="00B9773A"/>
    <w:rsid w:val="00B977AB"/>
    <w:rsid w:val="00B97A0A"/>
    <w:rsid w:val="00B97E95"/>
    <w:rsid w:val="00BA0534"/>
    <w:rsid w:val="00BA07FE"/>
    <w:rsid w:val="00BA0D49"/>
    <w:rsid w:val="00BA11D2"/>
    <w:rsid w:val="00BA1273"/>
    <w:rsid w:val="00BA17F6"/>
    <w:rsid w:val="00BA1B74"/>
    <w:rsid w:val="00BA27FA"/>
    <w:rsid w:val="00BA3EE3"/>
    <w:rsid w:val="00BA4EB9"/>
    <w:rsid w:val="00BA557D"/>
    <w:rsid w:val="00BA58C2"/>
    <w:rsid w:val="00BA5A12"/>
    <w:rsid w:val="00BA5C0C"/>
    <w:rsid w:val="00BA5C16"/>
    <w:rsid w:val="00BA6853"/>
    <w:rsid w:val="00BA714B"/>
    <w:rsid w:val="00BA7194"/>
    <w:rsid w:val="00BA76FA"/>
    <w:rsid w:val="00BA7E37"/>
    <w:rsid w:val="00BA7F4C"/>
    <w:rsid w:val="00BB0008"/>
    <w:rsid w:val="00BB07FB"/>
    <w:rsid w:val="00BB0B99"/>
    <w:rsid w:val="00BB0F07"/>
    <w:rsid w:val="00BB10AB"/>
    <w:rsid w:val="00BB128C"/>
    <w:rsid w:val="00BB1816"/>
    <w:rsid w:val="00BB1879"/>
    <w:rsid w:val="00BB1C44"/>
    <w:rsid w:val="00BB2B49"/>
    <w:rsid w:val="00BB31E7"/>
    <w:rsid w:val="00BB438D"/>
    <w:rsid w:val="00BB51BD"/>
    <w:rsid w:val="00BB550F"/>
    <w:rsid w:val="00BB6516"/>
    <w:rsid w:val="00BB65D9"/>
    <w:rsid w:val="00BB69FE"/>
    <w:rsid w:val="00BB70F1"/>
    <w:rsid w:val="00BB729C"/>
    <w:rsid w:val="00BB745C"/>
    <w:rsid w:val="00BB74FB"/>
    <w:rsid w:val="00BB7CFE"/>
    <w:rsid w:val="00BC00EA"/>
    <w:rsid w:val="00BC024A"/>
    <w:rsid w:val="00BC0B31"/>
    <w:rsid w:val="00BC1896"/>
    <w:rsid w:val="00BC21A8"/>
    <w:rsid w:val="00BC22F9"/>
    <w:rsid w:val="00BC23F4"/>
    <w:rsid w:val="00BC2C81"/>
    <w:rsid w:val="00BC31DF"/>
    <w:rsid w:val="00BC39CC"/>
    <w:rsid w:val="00BC3BE7"/>
    <w:rsid w:val="00BC3C51"/>
    <w:rsid w:val="00BC3EAA"/>
    <w:rsid w:val="00BC406A"/>
    <w:rsid w:val="00BC45E4"/>
    <w:rsid w:val="00BC472D"/>
    <w:rsid w:val="00BC5ED5"/>
    <w:rsid w:val="00BC634B"/>
    <w:rsid w:val="00BC6EDC"/>
    <w:rsid w:val="00BC7088"/>
    <w:rsid w:val="00BC788E"/>
    <w:rsid w:val="00BC7BA5"/>
    <w:rsid w:val="00BD041D"/>
    <w:rsid w:val="00BD0535"/>
    <w:rsid w:val="00BD06A0"/>
    <w:rsid w:val="00BD1896"/>
    <w:rsid w:val="00BD21A8"/>
    <w:rsid w:val="00BD222B"/>
    <w:rsid w:val="00BD37BF"/>
    <w:rsid w:val="00BD48EF"/>
    <w:rsid w:val="00BD5187"/>
    <w:rsid w:val="00BD5226"/>
    <w:rsid w:val="00BD6123"/>
    <w:rsid w:val="00BD656F"/>
    <w:rsid w:val="00BD6918"/>
    <w:rsid w:val="00BD6B5E"/>
    <w:rsid w:val="00BD7143"/>
    <w:rsid w:val="00BD7210"/>
    <w:rsid w:val="00BD7269"/>
    <w:rsid w:val="00BD7584"/>
    <w:rsid w:val="00BD7855"/>
    <w:rsid w:val="00BE0165"/>
    <w:rsid w:val="00BE039D"/>
    <w:rsid w:val="00BE055A"/>
    <w:rsid w:val="00BE0780"/>
    <w:rsid w:val="00BE090B"/>
    <w:rsid w:val="00BE0C9A"/>
    <w:rsid w:val="00BE1189"/>
    <w:rsid w:val="00BE16FD"/>
    <w:rsid w:val="00BE1843"/>
    <w:rsid w:val="00BE1CE7"/>
    <w:rsid w:val="00BE1E42"/>
    <w:rsid w:val="00BE260F"/>
    <w:rsid w:val="00BE3103"/>
    <w:rsid w:val="00BE3316"/>
    <w:rsid w:val="00BE3E2E"/>
    <w:rsid w:val="00BE5409"/>
    <w:rsid w:val="00BE58C7"/>
    <w:rsid w:val="00BE68B7"/>
    <w:rsid w:val="00BE6A2F"/>
    <w:rsid w:val="00BE6B1B"/>
    <w:rsid w:val="00BE6DBC"/>
    <w:rsid w:val="00BE70FB"/>
    <w:rsid w:val="00BE73EF"/>
    <w:rsid w:val="00BE74AB"/>
    <w:rsid w:val="00BE7F70"/>
    <w:rsid w:val="00BF05CB"/>
    <w:rsid w:val="00BF0809"/>
    <w:rsid w:val="00BF0CF2"/>
    <w:rsid w:val="00BF0E07"/>
    <w:rsid w:val="00BF18C5"/>
    <w:rsid w:val="00BF1D5C"/>
    <w:rsid w:val="00BF1E7F"/>
    <w:rsid w:val="00BF3771"/>
    <w:rsid w:val="00BF3839"/>
    <w:rsid w:val="00BF3970"/>
    <w:rsid w:val="00BF409A"/>
    <w:rsid w:val="00BF45AD"/>
    <w:rsid w:val="00BF4A85"/>
    <w:rsid w:val="00BF4F42"/>
    <w:rsid w:val="00BF5C27"/>
    <w:rsid w:val="00BF5FCD"/>
    <w:rsid w:val="00BF61DF"/>
    <w:rsid w:val="00BF65DB"/>
    <w:rsid w:val="00BF6E2A"/>
    <w:rsid w:val="00BF6FF3"/>
    <w:rsid w:val="00C0028B"/>
    <w:rsid w:val="00C0041E"/>
    <w:rsid w:val="00C01233"/>
    <w:rsid w:val="00C013E0"/>
    <w:rsid w:val="00C0140C"/>
    <w:rsid w:val="00C01611"/>
    <w:rsid w:val="00C016F9"/>
    <w:rsid w:val="00C02CE5"/>
    <w:rsid w:val="00C02DEE"/>
    <w:rsid w:val="00C03249"/>
    <w:rsid w:val="00C033A4"/>
    <w:rsid w:val="00C03C61"/>
    <w:rsid w:val="00C04355"/>
    <w:rsid w:val="00C0444A"/>
    <w:rsid w:val="00C04964"/>
    <w:rsid w:val="00C04AB3"/>
    <w:rsid w:val="00C04AFF"/>
    <w:rsid w:val="00C04F0D"/>
    <w:rsid w:val="00C051D4"/>
    <w:rsid w:val="00C05901"/>
    <w:rsid w:val="00C059CE"/>
    <w:rsid w:val="00C0633B"/>
    <w:rsid w:val="00C06E05"/>
    <w:rsid w:val="00C07585"/>
    <w:rsid w:val="00C075EE"/>
    <w:rsid w:val="00C0760F"/>
    <w:rsid w:val="00C076E8"/>
    <w:rsid w:val="00C10701"/>
    <w:rsid w:val="00C107FA"/>
    <w:rsid w:val="00C11F42"/>
    <w:rsid w:val="00C11F7D"/>
    <w:rsid w:val="00C122BD"/>
    <w:rsid w:val="00C124EC"/>
    <w:rsid w:val="00C125FE"/>
    <w:rsid w:val="00C126BF"/>
    <w:rsid w:val="00C1283A"/>
    <w:rsid w:val="00C1372A"/>
    <w:rsid w:val="00C13C28"/>
    <w:rsid w:val="00C14269"/>
    <w:rsid w:val="00C14672"/>
    <w:rsid w:val="00C14DC7"/>
    <w:rsid w:val="00C159D0"/>
    <w:rsid w:val="00C15B02"/>
    <w:rsid w:val="00C15CC0"/>
    <w:rsid w:val="00C15EA5"/>
    <w:rsid w:val="00C166EA"/>
    <w:rsid w:val="00C17A7C"/>
    <w:rsid w:val="00C17C8A"/>
    <w:rsid w:val="00C2099E"/>
    <w:rsid w:val="00C2218F"/>
    <w:rsid w:val="00C221FE"/>
    <w:rsid w:val="00C22440"/>
    <w:rsid w:val="00C227A8"/>
    <w:rsid w:val="00C22D20"/>
    <w:rsid w:val="00C2317D"/>
    <w:rsid w:val="00C23612"/>
    <w:rsid w:val="00C23DA6"/>
    <w:rsid w:val="00C23EB0"/>
    <w:rsid w:val="00C245D6"/>
    <w:rsid w:val="00C248EE"/>
    <w:rsid w:val="00C24CF3"/>
    <w:rsid w:val="00C2508C"/>
    <w:rsid w:val="00C2513E"/>
    <w:rsid w:val="00C257F1"/>
    <w:rsid w:val="00C25FF4"/>
    <w:rsid w:val="00C26A02"/>
    <w:rsid w:val="00C26B15"/>
    <w:rsid w:val="00C26E1B"/>
    <w:rsid w:val="00C27ECE"/>
    <w:rsid w:val="00C30105"/>
    <w:rsid w:val="00C306B4"/>
    <w:rsid w:val="00C30E25"/>
    <w:rsid w:val="00C31591"/>
    <w:rsid w:val="00C31673"/>
    <w:rsid w:val="00C31B10"/>
    <w:rsid w:val="00C31EF7"/>
    <w:rsid w:val="00C32551"/>
    <w:rsid w:val="00C32985"/>
    <w:rsid w:val="00C32C27"/>
    <w:rsid w:val="00C32C51"/>
    <w:rsid w:val="00C32DEE"/>
    <w:rsid w:val="00C3301E"/>
    <w:rsid w:val="00C332FB"/>
    <w:rsid w:val="00C34001"/>
    <w:rsid w:val="00C3400F"/>
    <w:rsid w:val="00C3424E"/>
    <w:rsid w:val="00C34642"/>
    <w:rsid w:val="00C3487E"/>
    <w:rsid w:val="00C3490A"/>
    <w:rsid w:val="00C355A9"/>
    <w:rsid w:val="00C355B6"/>
    <w:rsid w:val="00C35CEE"/>
    <w:rsid w:val="00C36000"/>
    <w:rsid w:val="00C36224"/>
    <w:rsid w:val="00C364AF"/>
    <w:rsid w:val="00C36578"/>
    <w:rsid w:val="00C365D1"/>
    <w:rsid w:val="00C365FB"/>
    <w:rsid w:val="00C3677F"/>
    <w:rsid w:val="00C36A8A"/>
    <w:rsid w:val="00C36AB1"/>
    <w:rsid w:val="00C37126"/>
    <w:rsid w:val="00C3716F"/>
    <w:rsid w:val="00C376BF"/>
    <w:rsid w:val="00C377AA"/>
    <w:rsid w:val="00C37A8C"/>
    <w:rsid w:val="00C400C9"/>
    <w:rsid w:val="00C400CC"/>
    <w:rsid w:val="00C4071B"/>
    <w:rsid w:val="00C4083A"/>
    <w:rsid w:val="00C40B94"/>
    <w:rsid w:val="00C40C95"/>
    <w:rsid w:val="00C40D68"/>
    <w:rsid w:val="00C40D7C"/>
    <w:rsid w:val="00C41115"/>
    <w:rsid w:val="00C41605"/>
    <w:rsid w:val="00C4196B"/>
    <w:rsid w:val="00C419C7"/>
    <w:rsid w:val="00C42584"/>
    <w:rsid w:val="00C42D96"/>
    <w:rsid w:val="00C4411C"/>
    <w:rsid w:val="00C44C96"/>
    <w:rsid w:val="00C45253"/>
    <w:rsid w:val="00C4599E"/>
    <w:rsid w:val="00C45C9B"/>
    <w:rsid w:val="00C45EB3"/>
    <w:rsid w:val="00C45EE1"/>
    <w:rsid w:val="00C474E2"/>
    <w:rsid w:val="00C50390"/>
    <w:rsid w:val="00C51362"/>
    <w:rsid w:val="00C52104"/>
    <w:rsid w:val="00C52125"/>
    <w:rsid w:val="00C523B6"/>
    <w:rsid w:val="00C54630"/>
    <w:rsid w:val="00C54FAC"/>
    <w:rsid w:val="00C55222"/>
    <w:rsid w:val="00C55BC8"/>
    <w:rsid w:val="00C55E81"/>
    <w:rsid w:val="00C55F4E"/>
    <w:rsid w:val="00C55FC1"/>
    <w:rsid w:val="00C567E1"/>
    <w:rsid w:val="00C5684C"/>
    <w:rsid w:val="00C570C8"/>
    <w:rsid w:val="00C573A8"/>
    <w:rsid w:val="00C5769D"/>
    <w:rsid w:val="00C60207"/>
    <w:rsid w:val="00C60A9C"/>
    <w:rsid w:val="00C60BD3"/>
    <w:rsid w:val="00C60C95"/>
    <w:rsid w:val="00C60E21"/>
    <w:rsid w:val="00C61426"/>
    <w:rsid w:val="00C61873"/>
    <w:rsid w:val="00C61EAD"/>
    <w:rsid w:val="00C633AD"/>
    <w:rsid w:val="00C63732"/>
    <w:rsid w:val="00C63871"/>
    <w:rsid w:val="00C63EFC"/>
    <w:rsid w:val="00C64366"/>
    <w:rsid w:val="00C64456"/>
    <w:rsid w:val="00C64761"/>
    <w:rsid w:val="00C65455"/>
    <w:rsid w:val="00C655CA"/>
    <w:rsid w:val="00C656AE"/>
    <w:rsid w:val="00C65A29"/>
    <w:rsid w:val="00C66042"/>
    <w:rsid w:val="00C660C9"/>
    <w:rsid w:val="00C66872"/>
    <w:rsid w:val="00C668EB"/>
    <w:rsid w:val="00C66AB2"/>
    <w:rsid w:val="00C66B19"/>
    <w:rsid w:val="00C67428"/>
    <w:rsid w:val="00C67509"/>
    <w:rsid w:val="00C6759D"/>
    <w:rsid w:val="00C67691"/>
    <w:rsid w:val="00C70D3D"/>
    <w:rsid w:val="00C70DA6"/>
    <w:rsid w:val="00C713EE"/>
    <w:rsid w:val="00C7166E"/>
    <w:rsid w:val="00C728F3"/>
    <w:rsid w:val="00C72E87"/>
    <w:rsid w:val="00C73649"/>
    <w:rsid w:val="00C737F8"/>
    <w:rsid w:val="00C73E13"/>
    <w:rsid w:val="00C73E30"/>
    <w:rsid w:val="00C73F14"/>
    <w:rsid w:val="00C747F9"/>
    <w:rsid w:val="00C749FE"/>
    <w:rsid w:val="00C74C13"/>
    <w:rsid w:val="00C74D99"/>
    <w:rsid w:val="00C76B2D"/>
    <w:rsid w:val="00C77B04"/>
    <w:rsid w:val="00C77E5E"/>
    <w:rsid w:val="00C80448"/>
    <w:rsid w:val="00C805C8"/>
    <w:rsid w:val="00C81664"/>
    <w:rsid w:val="00C81AD2"/>
    <w:rsid w:val="00C82C4D"/>
    <w:rsid w:val="00C83116"/>
    <w:rsid w:val="00C833D4"/>
    <w:rsid w:val="00C8438F"/>
    <w:rsid w:val="00C84446"/>
    <w:rsid w:val="00C8449B"/>
    <w:rsid w:val="00C848DD"/>
    <w:rsid w:val="00C852F2"/>
    <w:rsid w:val="00C85480"/>
    <w:rsid w:val="00C85A87"/>
    <w:rsid w:val="00C85B12"/>
    <w:rsid w:val="00C85C6A"/>
    <w:rsid w:val="00C85CF5"/>
    <w:rsid w:val="00C85DC8"/>
    <w:rsid w:val="00C86011"/>
    <w:rsid w:val="00C860A6"/>
    <w:rsid w:val="00C864AC"/>
    <w:rsid w:val="00C8747E"/>
    <w:rsid w:val="00C878C9"/>
    <w:rsid w:val="00C90816"/>
    <w:rsid w:val="00C90B7E"/>
    <w:rsid w:val="00C911C9"/>
    <w:rsid w:val="00C91249"/>
    <w:rsid w:val="00C916AE"/>
    <w:rsid w:val="00C919E4"/>
    <w:rsid w:val="00C9254B"/>
    <w:rsid w:val="00C930CF"/>
    <w:rsid w:val="00C9312B"/>
    <w:rsid w:val="00C94680"/>
    <w:rsid w:val="00C9469A"/>
    <w:rsid w:val="00C94744"/>
    <w:rsid w:val="00C94992"/>
    <w:rsid w:val="00C94D49"/>
    <w:rsid w:val="00C95039"/>
    <w:rsid w:val="00C956C8"/>
    <w:rsid w:val="00C959E7"/>
    <w:rsid w:val="00C961B3"/>
    <w:rsid w:val="00C9776F"/>
    <w:rsid w:val="00CA04F6"/>
    <w:rsid w:val="00CA064D"/>
    <w:rsid w:val="00CA0700"/>
    <w:rsid w:val="00CA079F"/>
    <w:rsid w:val="00CA0BE5"/>
    <w:rsid w:val="00CA0FD6"/>
    <w:rsid w:val="00CA18DA"/>
    <w:rsid w:val="00CA1D18"/>
    <w:rsid w:val="00CA267C"/>
    <w:rsid w:val="00CA2BC6"/>
    <w:rsid w:val="00CA2D7D"/>
    <w:rsid w:val="00CA37B6"/>
    <w:rsid w:val="00CA3A36"/>
    <w:rsid w:val="00CA3BCF"/>
    <w:rsid w:val="00CA4130"/>
    <w:rsid w:val="00CA4254"/>
    <w:rsid w:val="00CA4B15"/>
    <w:rsid w:val="00CA5742"/>
    <w:rsid w:val="00CA5FDC"/>
    <w:rsid w:val="00CA5FED"/>
    <w:rsid w:val="00CA6B4B"/>
    <w:rsid w:val="00CA6D04"/>
    <w:rsid w:val="00CA6D9F"/>
    <w:rsid w:val="00CA6F23"/>
    <w:rsid w:val="00CA770A"/>
    <w:rsid w:val="00CA7718"/>
    <w:rsid w:val="00CA7B2F"/>
    <w:rsid w:val="00CA7E59"/>
    <w:rsid w:val="00CA7FC7"/>
    <w:rsid w:val="00CB03D7"/>
    <w:rsid w:val="00CB08E7"/>
    <w:rsid w:val="00CB0EA2"/>
    <w:rsid w:val="00CB0F67"/>
    <w:rsid w:val="00CB1266"/>
    <w:rsid w:val="00CB152F"/>
    <w:rsid w:val="00CB1A58"/>
    <w:rsid w:val="00CB1D18"/>
    <w:rsid w:val="00CB2333"/>
    <w:rsid w:val="00CB23D0"/>
    <w:rsid w:val="00CB273D"/>
    <w:rsid w:val="00CB2FF9"/>
    <w:rsid w:val="00CB3B2B"/>
    <w:rsid w:val="00CB41DF"/>
    <w:rsid w:val="00CB46D0"/>
    <w:rsid w:val="00CB4EBE"/>
    <w:rsid w:val="00CB5135"/>
    <w:rsid w:val="00CB5821"/>
    <w:rsid w:val="00CB6087"/>
    <w:rsid w:val="00CB6324"/>
    <w:rsid w:val="00CB6354"/>
    <w:rsid w:val="00CB6570"/>
    <w:rsid w:val="00CB6805"/>
    <w:rsid w:val="00CB69F6"/>
    <w:rsid w:val="00CB7CBB"/>
    <w:rsid w:val="00CC055C"/>
    <w:rsid w:val="00CC0E02"/>
    <w:rsid w:val="00CC0F01"/>
    <w:rsid w:val="00CC1618"/>
    <w:rsid w:val="00CC1B04"/>
    <w:rsid w:val="00CC24B9"/>
    <w:rsid w:val="00CC253B"/>
    <w:rsid w:val="00CC2A4B"/>
    <w:rsid w:val="00CC2E93"/>
    <w:rsid w:val="00CC3CE6"/>
    <w:rsid w:val="00CC4011"/>
    <w:rsid w:val="00CC424B"/>
    <w:rsid w:val="00CC4B01"/>
    <w:rsid w:val="00CC535D"/>
    <w:rsid w:val="00CC54C8"/>
    <w:rsid w:val="00CC55C5"/>
    <w:rsid w:val="00CC5785"/>
    <w:rsid w:val="00CC5FF6"/>
    <w:rsid w:val="00CC67EA"/>
    <w:rsid w:val="00CC68A2"/>
    <w:rsid w:val="00CC7018"/>
    <w:rsid w:val="00CC73EE"/>
    <w:rsid w:val="00CC75A6"/>
    <w:rsid w:val="00CC7FEC"/>
    <w:rsid w:val="00CD0B5F"/>
    <w:rsid w:val="00CD0E36"/>
    <w:rsid w:val="00CD0E85"/>
    <w:rsid w:val="00CD0F7C"/>
    <w:rsid w:val="00CD1E8C"/>
    <w:rsid w:val="00CD26C4"/>
    <w:rsid w:val="00CD2A9E"/>
    <w:rsid w:val="00CD2C47"/>
    <w:rsid w:val="00CD360C"/>
    <w:rsid w:val="00CD3A58"/>
    <w:rsid w:val="00CD3E3D"/>
    <w:rsid w:val="00CD51A1"/>
    <w:rsid w:val="00CD5804"/>
    <w:rsid w:val="00CD5DD0"/>
    <w:rsid w:val="00CD6271"/>
    <w:rsid w:val="00CD66E1"/>
    <w:rsid w:val="00CD727E"/>
    <w:rsid w:val="00CD72F9"/>
    <w:rsid w:val="00CD7A38"/>
    <w:rsid w:val="00CE0080"/>
    <w:rsid w:val="00CE060A"/>
    <w:rsid w:val="00CE0F62"/>
    <w:rsid w:val="00CE1031"/>
    <w:rsid w:val="00CE110C"/>
    <w:rsid w:val="00CE13B9"/>
    <w:rsid w:val="00CE165F"/>
    <w:rsid w:val="00CE1A2C"/>
    <w:rsid w:val="00CE2A44"/>
    <w:rsid w:val="00CE2EFC"/>
    <w:rsid w:val="00CE36C0"/>
    <w:rsid w:val="00CE373D"/>
    <w:rsid w:val="00CE3B02"/>
    <w:rsid w:val="00CE3B4B"/>
    <w:rsid w:val="00CE3C06"/>
    <w:rsid w:val="00CE3C60"/>
    <w:rsid w:val="00CE3E15"/>
    <w:rsid w:val="00CE4348"/>
    <w:rsid w:val="00CE4995"/>
    <w:rsid w:val="00CE55BF"/>
    <w:rsid w:val="00CE562A"/>
    <w:rsid w:val="00CE5688"/>
    <w:rsid w:val="00CE57C9"/>
    <w:rsid w:val="00CE6335"/>
    <w:rsid w:val="00CE66EF"/>
    <w:rsid w:val="00CE6779"/>
    <w:rsid w:val="00CE70FE"/>
    <w:rsid w:val="00CE7137"/>
    <w:rsid w:val="00CE77AA"/>
    <w:rsid w:val="00CE793E"/>
    <w:rsid w:val="00CE7F72"/>
    <w:rsid w:val="00CF005C"/>
    <w:rsid w:val="00CF066D"/>
    <w:rsid w:val="00CF0781"/>
    <w:rsid w:val="00CF1130"/>
    <w:rsid w:val="00CF1281"/>
    <w:rsid w:val="00CF14D3"/>
    <w:rsid w:val="00CF14DE"/>
    <w:rsid w:val="00CF1F25"/>
    <w:rsid w:val="00CF1F74"/>
    <w:rsid w:val="00CF248B"/>
    <w:rsid w:val="00CF257C"/>
    <w:rsid w:val="00CF2594"/>
    <w:rsid w:val="00CF28A1"/>
    <w:rsid w:val="00CF2B3C"/>
    <w:rsid w:val="00CF4874"/>
    <w:rsid w:val="00CF4B7E"/>
    <w:rsid w:val="00CF5CFF"/>
    <w:rsid w:val="00CF65D2"/>
    <w:rsid w:val="00CF674C"/>
    <w:rsid w:val="00CF6845"/>
    <w:rsid w:val="00CF729B"/>
    <w:rsid w:val="00CF7323"/>
    <w:rsid w:val="00D00E81"/>
    <w:rsid w:val="00D00E8A"/>
    <w:rsid w:val="00D00EBF"/>
    <w:rsid w:val="00D013A7"/>
    <w:rsid w:val="00D0152F"/>
    <w:rsid w:val="00D01BF0"/>
    <w:rsid w:val="00D0271B"/>
    <w:rsid w:val="00D027F8"/>
    <w:rsid w:val="00D02BCB"/>
    <w:rsid w:val="00D02ECB"/>
    <w:rsid w:val="00D03A30"/>
    <w:rsid w:val="00D03C66"/>
    <w:rsid w:val="00D04292"/>
    <w:rsid w:val="00D04B17"/>
    <w:rsid w:val="00D04BE4"/>
    <w:rsid w:val="00D04C79"/>
    <w:rsid w:val="00D04C94"/>
    <w:rsid w:val="00D04CAB"/>
    <w:rsid w:val="00D04CC2"/>
    <w:rsid w:val="00D0506D"/>
    <w:rsid w:val="00D05C0A"/>
    <w:rsid w:val="00D05C5F"/>
    <w:rsid w:val="00D06F3B"/>
    <w:rsid w:val="00D0700F"/>
    <w:rsid w:val="00D07784"/>
    <w:rsid w:val="00D07DE6"/>
    <w:rsid w:val="00D07E89"/>
    <w:rsid w:val="00D07F69"/>
    <w:rsid w:val="00D100C0"/>
    <w:rsid w:val="00D102EF"/>
    <w:rsid w:val="00D10B0C"/>
    <w:rsid w:val="00D126BC"/>
    <w:rsid w:val="00D12DA1"/>
    <w:rsid w:val="00D12DF8"/>
    <w:rsid w:val="00D12E8E"/>
    <w:rsid w:val="00D1370C"/>
    <w:rsid w:val="00D1520E"/>
    <w:rsid w:val="00D15B2F"/>
    <w:rsid w:val="00D161B8"/>
    <w:rsid w:val="00D165A9"/>
    <w:rsid w:val="00D16646"/>
    <w:rsid w:val="00D166F4"/>
    <w:rsid w:val="00D1673E"/>
    <w:rsid w:val="00D16C73"/>
    <w:rsid w:val="00D171E3"/>
    <w:rsid w:val="00D173DD"/>
    <w:rsid w:val="00D177B9"/>
    <w:rsid w:val="00D17A38"/>
    <w:rsid w:val="00D20413"/>
    <w:rsid w:val="00D206B5"/>
    <w:rsid w:val="00D2119F"/>
    <w:rsid w:val="00D21F21"/>
    <w:rsid w:val="00D2236C"/>
    <w:rsid w:val="00D22491"/>
    <w:rsid w:val="00D22ED1"/>
    <w:rsid w:val="00D232AA"/>
    <w:rsid w:val="00D2351E"/>
    <w:rsid w:val="00D23AD3"/>
    <w:rsid w:val="00D2449B"/>
    <w:rsid w:val="00D24933"/>
    <w:rsid w:val="00D24EC0"/>
    <w:rsid w:val="00D2519B"/>
    <w:rsid w:val="00D25CC4"/>
    <w:rsid w:val="00D26065"/>
    <w:rsid w:val="00D260E5"/>
    <w:rsid w:val="00D264CC"/>
    <w:rsid w:val="00D26681"/>
    <w:rsid w:val="00D266E3"/>
    <w:rsid w:val="00D26887"/>
    <w:rsid w:val="00D26DDD"/>
    <w:rsid w:val="00D27AFD"/>
    <w:rsid w:val="00D30151"/>
    <w:rsid w:val="00D30B2F"/>
    <w:rsid w:val="00D30FEB"/>
    <w:rsid w:val="00D3195B"/>
    <w:rsid w:val="00D31A44"/>
    <w:rsid w:val="00D3268C"/>
    <w:rsid w:val="00D3270C"/>
    <w:rsid w:val="00D32F51"/>
    <w:rsid w:val="00D33538"/>
    <w:rsid w:val="00D33D10"/>
    <w:rsid w:val="00D33D3C"/>
    <w:rsid w:val="00D33E68"/>
    <w:rsid w:val="00D33EA8"/>
    <w:rsid w:val="00D346F8"/>
    <w:rsid w:val="00D35221"/>
    <w:rsid w:val="00D35534"/>
    <w:rsid w:val="00D355F9"/>
    <w:rsid w:val="00D360C4"/>
    <w:rsid w:val="00D3694D"/>
    <w:rsid w:val="00D36CA7"/>
    <w:rsid w:val="00D371D7"/>
    <w:rsid w:val="00D409EF"/>
    <w:rsid w:val="00D410BB"/>
    <w:rsid w:val="00D41292"/>
    <w:rsid w:val="00D42D92"/>
    <w:rsid w:val="00D43268"/>
    <w:rsid w:val="00D4498F"/>
    <w:rsid w:val="00D44EB6"/>
    <w:rsid w:val="00D45241"/>
    <w:rsid w:val="00D45672"/>
    <w:rsid w:val="00D4573E"/>
    <w:rsid w:val="00D45DF5"/>
    <w:rsid w:val="00D45F7E"/>
    <w:rsid w:val="00D45F84"/>
    <w:rsid w:val="00D473CC"/>
    <w:rsid w:val="00D473D3"/>
    <w:rsid w:val="00D47638"/>
    <w:rsid w:val="00D50C20"/>
    <w:rsid w:val="00D50EA1"/>
    <w:rsid w:val="00D51419"/>
    <w:rsid w:val="00D51A2B"/>
    <w:rsid w:val="00D51F4C"/>
    <w:rsid w:val="00D5288A"/>
    <w:rsid w:val="00D52A1A"/>
    <w:rsid w:val="00D52A1B"/>
    <w:rsid w:val="00D53F97"/>
    <w:rsid w:val="00D5414F"/>
    <w:rsid w:val="00D547E7"/>
    <w:rsid w:val="00D55E6E"/>
    <w:rsid w:val="00D56368"/>
    <w:rsid w:val="00D568E5"/>
    <w:rsid w:val="00D5703F"/>
    <w:rsid w:val="00D57B85"/>
    <w:rsid w:val="00D60196"/>
    <w:rsid w:val="00D60E3F"/>
    <w:rsid w:val="00D60FFA"/>
    <w:rsid w:val="00D61265"/>
    <w:rsid w:val="00D61657"/>
    <w:rsid w:val="00D6215B"/>
    <w:rsid w:val="00D62D8C"/>
    <w:rsid w:val="00D6329D"/>
    <w:rsid w:val="00D642A5"/>
    <w:rsid w:val="00D643C1"/>
    <w:rsid w:val="00D645AC"/>
    <w:rsid w:val="00D64E2D"/>
    <w:rsid w:val="00D655B9"/>
    <w:rsid w:val="00D656F6"/>
    <w:rsid w:val="00D65A9C"/>
    <w:rsid w:val="00D66035"/>
    <w:rsid w:val="00D663A7"/>
    <w:rsid w:val="00D66773"/>
    <w:rsid w:val="00D67D6A"/>
    <w:rsid w:val="00D701F4"/>
    <w:rsid w:val="00D705B4"/>
    <w:rsid w:val="00D708F3"/>
    <w:rsid w:val="00D7123F"/>
    <w:rsid w:val="00D71815"/>
    <w:rsid w:val="00D71F6C"/>
    <w:rsid w:val="00D72E48"/>
    <w:rsid w:val="00D73109"/>
    <w:rsid w:val="00D73903"/>
    <w:rsid w:val="00D74E42"/>
    <w:rsid w:val="00D74F39"/>
    <w:rsid w:val="00D74FD4"/>
    <w:rsid w:val="00D75354"/>
    <w:rsid w:val="00D75412"/>
    <w:rsid w:val="00D7591C"/>
    <w:rsid w:val="00D75AAD"/>
    <w:rsid w:val="00D76021"/>
    <w:rsid w:val="00D763EE"/>
    <w:rsid w:val="00D76657"/>
    <w:rsid w:val="00D7681F"/>
    <w:rsid w:val="00D76854"/>
    <w:rsid w:val="00D769BD"/>
    <w:rsid w:val="00D778F0"/>
    <w:rsid w:val="00D77BC2"/>
    <w:rsid w:val="00D800A0"/>
    <w:rsid w:val="00D80619"/>
    <w:rsid w:val="00D80F72"/>
    <w:rsid w:val="00D811A9"/>
    <w:rsid w:val="00D81525"/>
    <w:rsid w:val="00D81DE1"/>
    <w:rsid w:val="00D81E92"/>
    <w:rsid w:val="00D823DF"/>
    <w:rsid w:val="00D82416"/>
    <w:rsid w:val="00D82632"/>
    <w:rsid w:val="00D82696"/>
    <w:rsid w:val="00D82701"/>
    <w:rsid w:val="00D82722"/>
    <w:rsid w:val="00D82A0E"/>
    <w:rsid w:val="00D830AF"/>
    <w:rsid w:val="00D830ED"/>
    <w:rsid w:val="00D832D0"/>
    <w:rsid w:val="00D8372B"/>
    <w:rsid w:val="00D84091"/>
    <w:rsid w:val="00D84137"/>
    <w:rsid w:val="00D84763"/>
    <w:rsid w:val="00D847C9"/>
    <w:rsid w:val="00D84C5E"/>
    <w:rsid w:val="00D85193"/>
    <w:rsid w:val="00D8542F"/>
    <w:rsid w:val="00D85C89"/>
    <w:rsid w:val="00D8610B"/>
    <w:rsid w:val="00D86434"/>
    <w:rsid w:val="00D86478"/>
    <w:rsid w:val="00D86504"/>
    <w:rsid w:val="00D86B1C"/>
    <w:rsid w:val="00D86C6A"/>
    <w:rsid w:val="00D86EF8"/>
    <w:rsid w:val="00D871A8"/>
    <w:rsid w:val="00D90256"/>
    <w:rsid w:val="00D9067C"/>
    <w:rsid w:val="00D9128E"/>
    <w:rsid w:val="00D915A9"/>
    <w:rsid w:val="00D91761"/>
    <w:rsid w:val="00D917DB"/>
    <w:rsid w:val="00D920DC"/>
    <w:rsid w:val="00D922DF"/>
    <w:rsid w:val="00D92673"/>
    <w:rsid w:val="00D9309F"/>
    <w:rsid w:val="00D93440"/>
    <w:rsid w:val="00D93854"/>
    <w:rsid w:val="00D93B2B"/>
    <w:rsid w:val="00D93D0D"/>
    <w:rsid w:val="00D94443"/>
    <w:rsid w:val="00D94BBB"/>
    <w:rsid w:val="00D94FF1"/>
    <w:rsid w:val="00D95276"/>
    <w:rsid w:val="00D95687"/>
    <w:rsid w:val="00D95E9D"/>
    <w:rsid w:val="00D962A3"/>
    <w:rsid w:val="00D96363"/>
    <w:rsid w:val="00D96432"/>
    <w:rsid w:val="00D96960"/>
    <w:rsid w:val="00D96BD1"/>
    <w:rsid w:val="00D96DF0"/>
    <w:rsid w:val="00D97579"/>
    <w:rsid w:val="00D975A5"/>
    <w:rsid w:val="00D97E5B"/>
    <w:rsid w:val="00D97FC2"/>
    <w:rsid w:val="00DA013A"/>
    <w:rsid w:val="00DA0D5A"/>
    <w:rsid w:val="00DA1C51"/>
    <w:rsid w:val="00DA2B98"/>
    <w:rsid w:val="00DA2C76"/>
    <w:rsid w:val="00DA3525"/>
    <w:rsid w:val="00DA37C2"/>
    <w:rsid w:val="00DA3BA5"/>
    <w:rsid w:val="00DA3E69"/>
    <w:rsid w:val="00DA4379"/>
    <w:rsid w:val="00DA47AF"/>
    <w:rsid w:val="00DA571A"/>
    <w:rsid w:val="00DA63C8"/>
    <w:rsid w:val="00DA658E"/>
    <w:rsid w:val="00DA69A6"/>
    <w:rsid w:val="00DA75EF"/>
    <w:rsid w:val="00DA77E8"/>
    <w:rsid w:val="00DA7BA4"/>
    <w:rsid w:val="00DA7D83"/>
    <w:rsid w:val="00DA7DA2"/>
    <w:rsid w:val="00DB0217"/>
    <w:rsid w:val="00DB04BE"/>
    <w:rsid w:val="00DB1DC5"/>
    <w:rsid w:val="00DB1E3F"/>
    <w:rsid w:val="00DB2740"/>
    <w:rsid w:val="00DB281A"/>
    <w:rsid w:val="00DB32F9"/>
    <w:rsid w:val="00DB3661"/>
    <w:rsid w:val="00DB3A1B"/>
    <w:rsid w:val="00DB3D20"/>
    <w:rsid w:val="00DB4396"/>
    <w:rsid w:val="00DB47A2"/>
    <w:rsid w:val="00DB4A0D"/>
    <w:rsid w:val="00DB6CD3"/>
    <w:rsid w:val="00DB755A"/>
    <w:rsid w:val="00DB7999"/>
    <w:rsid w:val="00DC020A"/>
    <w:rsid w:val="00DC0453"/>
    <w:rsid w:val="00DC136D"/>
    <w:rsid w:val="00DC1F7F"/>
    <w:rsid w:val="00DC210C"/>
    <w:rsid w:val="00DC21BC"/>
    <w:rsid w:val="00DC2886"/>
    <w:rsid w:val="00DC28FC"/>
    <w:rsid w:val="00DC31CE"/>
    <w:rsid w:val="00DC3765"/>
    <w:rsid w:val="00DC3C15"/>
    <w:rsid w:val="00DC3D52"/>
    <w:rsid w:val="00DC4A6F"/>
    <w:rsid w:val="00DC4C73"/>
    <w:rsid w:val="00DC4C8D"/>
    <w:rsid w:val="00DC54C9"/>
    <w:rsid w:val="00DC5766"/>
    <w:rsid w:val="00DC5A19"/>
    <w:rsid w:val="00DC6098"/>
    <w:rsid w:val="00DC66A2"/>
    <w:rsid w:val="00DC69D9"/>
    <w:rsid w:val="00DC72C7"/>
    <w:rsid w:val="00DD01DC"/>
    <w:rsid w:val="00DD01FC"/>
    <w:rsid w:val="00DD071D"/>
    <w:rsid w:val="00DD09F5"/>
    <w:rsid w:val="00DD107B"/>
    <w:rsid w:val="00DD1148"/>
    <w:rsid w:val="00DD14DD"/>
    <w:rsid w:val="00DD1ED1"/>
    <w:rsid w:val="00DD21B3"/>
    <w:rsid w:val="00DD21BA"/>
    <w:rsid w:val="00DD25BA"/>
    <w:rsid w:val="00DD297B"/>
    <w:rsid w:val="00DD2AFA"/>
    <w:rsid w:val="00DD319C"/>
    <w:rsid w:val="00DD32B8"/>
    <w:rsid w:val="00DD3622"/>
    <w:rsid w:val="00DD3E7B"/>
    <w:rsid w:val="00DD4001"/>
    <w:rsid w:val="00DD45C9"/>
    <w:rsid w:val="00DD4AE1"/>
    <w:rsid w:val="00DD54C4"/>
    <w:rsid w:val="00DD66C3"/>
    <w:rsid w:val="00DD68BD"/>
    <w:rsid w:val="00DD6D66"/>
    <w:rsid w:val="00DD6EFD"/>
    <w:rsid w:val="00DD6F1D"/>
    <w:rsid w:val="00DD78CD"/>
    <w:rsid w:val="00DD7D45"/>
    <w:rsid w:val="00DE0D77"/>
    <w:rsid w:val="00DE1376"/>
    <w:rsid w:val="00DE3593"/>
    <w:rsid w:val="00DE3B9B"/>
    <w:rsid w:val="00DE3DDB"/>
    <w:rsid w:val="00DE3FDE"/>
    <w:rsid w:val="00DE454C"/>
    <w:rsid w:val="00DE4926"/>
    <w:rsid w:val="00DE4DA3"/>
    <w:rsid w:val="00DE54D0"/>
    <w:rsid w:val="00DE5782"/>
    <w:rsid w:val="00DE6A2E"/>
    <w:rsid w:val="00DE6DDB"/>
    <w:rsid w:val="00DE6F6D"/>
    <w:rsid w:val="00DE719A"/>
    <w:rsid w:val="00DE7C09"/>
    <w:rsid w:val="00DF069A"/>
    <w:rsid w:val="00DF15C0"/>
    <w:rsid w:val="00DF17BB"/>
    <w:rsid w:val="00DF1BCC"/>
    <w:rsid w:val="00DF25C2"/>
    <w:rsid w:val="00DF2DCE"/>
    <w:rsid w:val="00DF33C9"/>
    <w:rsid w:val="00DF4626"/>
    <w:rsid w:val="00DF49BF"/>
    <w:rsid w:val="00DF4D7B"/>
    <w:rsid w:val="00DF4F57"/>
    <w:rsid w:val="00DF5056"/>
    <w:rsid w:val="00DF5384"/>
    <w:rsid w:val="00DF5AD4"/>
    <w:rsid w:val="00DF5F50"/>
    <w:rsid w:val="00DF5FD4"/>
    <w:rsid w:val="00DF6181"/>
    <w:rsid w:val="00DF6374"/>
    <w:rsid w:val="00DF73A5"/>
    <w:rsid w:val="00DF73CD"/>
    <w:rsid w:val="00DF7CD8"/>
    <w:rsid w:val="00E0032B"/>
    <w:rsid w:val="00E005B3"/>
    <w:rsid w:val="00E01835"/>
    <w:rsid w:val="00E01872"/>
    <w:rsid w:val="00E018D2"/>
    <w:rsid w:val="00E01921"/>
    <w:rsid w:val="00E01995"/>
    <w:rsid w:val="00E01DC0"/>
    <w:rsid w:val="00E029A8"/>
    <w:rsid w:val="00E02DE9"/>
    <w:rsid w:val="00E03E11"/>
    <w:rsid w:val="00E042A8"/>
    <w:rsid w:val="00E04415"/>
    <w:rsid w:val="00E06104"/>
    <w:rsid w:val="00E06C98"/>
    <w:rsid w:val="00E07019"/>
    <w:rsid w:val="00E07521"/>
    <w:rsid w:val="00E07678"/>
    <w:rsid w:val="00E10150"/>
    <w:rsid w:val="00E101D2"/>
    <w:rsid w:val="00E10641"/>
    <w:rsid w:val="00E10EF1"/>
    <w:rsid w:val="00E11058"/>
    <w:rsid w:val="00E119E0"/>
    <w:rsid w:val="00E11AFC"/>
    <w:rsid w:val="00E11DC0"/>
    <w:rsid w:val="00E12ACF"/>
    <w:rsid w:val="00E145EF"/>
    <w:rsid w:val="00E14FBE"/>
    <w:rsid w:val="00E14FE6"/>
    <w:rsid w:val="00E153BE"/>
    <w:rsid w:val="00E15E7D"/>
    <w:rsid w:val="00E16246"/>
    <w:rsid w:val="00E17C44"/>
    <w:rsid w:val="00E202E4"/>
    <w:rsid w:val="00E20371"/>
    <w:rsid w:val="00E20B18"/>
    <w:rsid w:val="00E21DB0"/>
    <w:rsid w:val="00E22FD8"/>
    <w:rsid w:val="00E23735"/>
    <w:rsid w:val="00E245CB"/>
    <w:rsid w:val="00E24D59"/>
    <w:rsid w:val="00E253CA"/>
    <w:rsid w:val="00E25945"/>
    <w:rsid w:val="00E2640E"/>
    <w:rsid w:val="00E267B4"/>
    <w:rsid w:val="00E26887"/>
    <w:rsid w:val="00E30158"/>
    <w:rsid w:val="00E31A9B"/>
    <w:rsid w:val="00E3265D"/>
    <w:rsid w:val="00E32C6B"/>
    <w:rsid w:val="00E32C88"/>
    <w:rsid w:val="00E32CBD"/>
    <w:rsid w:val="00E32E66"/>
    <w:rsid w:val="00E33296"/>
    <w:rsid w:val="00E336A9"/>
    <w:rsid w:val="00E3417C"/>
    <w:rsid w:val="00E3447D"/>
    <w:rsid w:val="00E34FC5"/>
    <w:rsid w:val="00E3500E"/>
    <w:rsid w:val="00E351FF"/>
    <w:rsid w:val="00E352C0"/>
    <w:rsid w:val="00E35A6B"/>
    <w:rsid w:val="00E35ECF"/>
    <w:rsid w:val="00E36649"/>
    <w:rsid w:val="00E36A0F"/>
    <w:rsid w:val="00E36CDF"/>
    <w:rsid w:val="00E371B0"/>
    <w:rsid w:val="00E37C0D"/>
    <w:rsid w:val="00E37C3D"/>
    <w:rsid w:val="00E40071"/>
    <w:rsid w:val="00E40650"/>
    <w:rsid w:val="00E4065B"/>
    <w:rsid w:val="00E40A89"/>
    <w:rsid w:val="00E413EB"/>
    <w:rsid w:val="00E41FDC"/>
    <w:rsid w:val="00E4355F"/>
    <w:rsid w:val="00E4399F"/>
    <w:rsid w:val="00E439E9"/>
    <w:rsid w:val="00E43A89"/>
    <w:rsid w:val="00E43E79"/>
    <w:rsid w:val="00E43F1B"/>
    <w:rsid w:val="00E44A34"/>
    <w:rsid w:val="00E44A9E"/>
    <w:rsid w:val="00E44B50"/>
    <w:rsid w:val="00E44E62"/>
    <w:rsid w:val="00E45C1A"/>
    <w:rsid w:val="00E45EB9"/>
    <w:rsid w:val="00E460CF"/>
    <w:rsid w:val="00E460E6"/>
    <w:rsid w:val="00E46145"/>
    <w:rsid w:val="00E4629E"/>
    <w:rsid w:val="00E467B2"/>
    <w:rsid w:val="00E46A3F"/>
    <w:rsid w:val="00E46DAA"/>
    <w:rsid w:val="00E479DC"/>
    <w:rsid w:val="00E50B2F"/>
    <w:rsid w:val="00E511FC"/>
    <w:rsid w:val="00E51382"/>
    <w:rsid w:val="00E51629"/>
    <w:rsid w:val="00E52B00"/>
    <w:rsid w:val="00E52FA3"/>
    <w:rsid w:val="00E534BE"/>
    <w:rsid w:val="00E53895"/>
    <w:rsid w:val="00E53F35"/>
    <w:rsid w:val="00E53F5C"/>
    <w:rsid w:val="00E541F8"/>
    <w:rsid w:val="00E54CD8"/>
    <w:rsid w:val="00E556C1"/>
    <w:rsid w:val="00E5593A"/>
    <w:rsid w:val="00E55D7B"/>
    <w:rsid w:val="00E55DF0"/>
    <w:rsid w:val="00E55E4B"/>
    <w:rsid w:val="00E56136"/>
    <w:rsid w:val="00E56268"/>
    <w:rsid w:val="00E563C3"/>
    <w:rsid w:val="00E56ACC"/>
    <w:rsid w:val="00E57141"/>
    <w:rsid w:val="00E572CA"/>
    <w:rsid w:val="00E57457"/>
    <w:rsid w:val="00E578B8"/>
    <w:rsid w:val="00E57DB6"/>
    <w:rsid w:val="00E60107"/>
    <w:rsid w:val="00E60835"/>
    <w:rsid w:val="00E635F5"/>
    <w:rsid w:val="00E638DA"/>
    <w:rsid w:val="00E63FA0"/>
    <w:rsid w:val="00E64542"/>
    <w:rsid w:val="00E648EB"/>
    <w:rsid w:val="00E6492B"/>
    <w:rsid w:val="00E64C7F"/>
    <w:rsid w:val="00E64CDF"/>
    <w:rsid w:val="00E64D1D"/>
    <w:rsid w:val="00E652A8"/>
    <w:rsid w:val="00E65AF1"/>
    <w:rsid w:val="00E6603E"/>
    <w:rsid w:val="00E66382"/>
    <w:rsid w:val="00E663E0"/>
    <w:rsid w:val="00E6667F"/>
    <w:rsid w:val="00E66F33"/>
    <w:rsid w:val="00E670AA"/>
    <w:rsid w:val="00E67AF4"/>
    <w:rsid w:val="00E67C7B"/>
    <w:rsid w:val="00E70781"/>
    <w:rsid w:val="00E7097E"/>
    <w:rsid w:val="00E70FA4"/>
    <w:rsid w:val="00E7100C"/>
    <w:rsid w:val="00E7136C"/>
    <w:rsid w:val="00E72303"/>
    <w:rsid w:val="00E73A43"/>
    <w:rsid w:val="00E73DD3"/>
    <w:rsid w:val="00E73E4D"/>
    <w:rsid w:val="00E74B97"/>
    <w:rsid w:val="00E761A7"/>
    <w:rsid w:val="00E762A3"/>
    <w:rsid w:val="00E77177"/>
    <w:rsid w:val="00E77E32"/>
    <w:rsid w:val="00E805DF"/>
    <w:rsid w:val="00E81AC5"/>
    <w:rsid w:val="00E82596"/>
    <w:rsid w:val="00E8314E"/>
    <w:rsid w:val="00E8476E"/>
    <w:rsid w:val="00E8571A"/>
    <w:rsid w:val="00E858FE"/>
    <w:rsid w:val="00E85968"/>
    <w:rsid w:val="00E85A2A"/>
    <w:rsid w:val="00E85A4F"/>
    <w:rsid w:val="00E861AD"/>
    <w:rsid w:val="00E862E3"/>
    <w:rsid w:val="00E8696F"/>
    <w:rsid w:val="00E869D1"/>
    <w:rsid w:val="00E878A9"/>
    <w:rsid w:val="00E907F4"/>
    <w:rsid w:val="00E90D67"/>
    <w:rsid w:val="00E910DF"/>
    <w:rsid w:val="00E915A4"/>
    <w:rsid w:val="00E91FEF"/>
    <w:rsid w:val="00E92448"/>
    <w:rsid w:val="00E92CBD"/>
    <w:rsid w:val="00E92F3F"/>
    <w:rsid w:val="00E92F9C"/>
    <w:rsid w:val="00E93B36"/>
    <w:rsid w:val="00E94192"/>
    <w:rsid w:val="00E943EC"/>
    <w:rsid w:val="00E94604"/>
    <w:rsid w:val="00E94FC2"/>
    <w:rsid w:val="00E9566C"/>
    <w:rsid w:val="00E95790"/>
    <w:rsid w:val="00E962CE"/>
    <w:rsid w:val="00E96BDB"/>
    <w:rsid w:val="00E97119"/>
    <w:rsid w:val="00E9733B"/>
    <w:rsid w:val="00E976DC"/>
    <w:rsid w:val="00E97D1A"/>
    <w:rsid w:val="00E97D6B"/>
    <w:rsid w:val="00EA1496"/>
    <w:rsid w:val="00EA14CB"/>
    <w:rsid w:val="00EA17EF"/>
    <w:rsid w:val="00EA1B98"/>
    <w:rsid w:val="00EA32CC"/>
    <w:rsid w:val="00EA355C"/>
    <w:rsid w:val="00EA3B57"/>
    <w:rsid w:val="00EA3C13"/>
    <w:rsid w:val="00EA4076"/>
    <w:rsid w:val="00EA4530"/>
    <w:rsid w:val="00EA45C9"/>
    <w:rsid w:val="00EA48FC"/>
    <w:rsid w:val="00EA4D08"/>
    <w:rsid w:val="00EA5016"/>
    <w:rsid w:val="00EA57F1"/>
    <w:rsid w:val="00EA5A98"/>
    <w:rsid w:val="00EA5E1A"/>
    <w:rsid w:val="00EA5E48"/>
    <w:rsid w:val="00EA5E9A"/>
    <w:rsid w:val="00EA625F"/>
    <w:rsid w:val="00EA6768"/>
    <w:rsid w:val="00EA68E6"/>
    <w:rsid w:val="00EA6BD3"/>
    <w:rsid w:val="00EA7C95"/>
    <w:rsid w:val="00EA7CF5"/>
    <w:rsid w:val="00EA7D38"/>
    <w:rsid w:val="00EA7E5A"/>
    <w:rsid w:val="00EA7E8F"/>
    <w:rsid w:val="00EB01B6"/>
    <w:rsid w:val="00EB0239"/>
    <w:rsid w:val="00EB04F9"/>
    <w:rsid w:val="00EB0E95"/>
    <w:rsid w:val="00EB1F6D"/>
    <w:rsid w:val="00EB28B1"/>
    <w:rsid w:val="00EB2B78"/>
    <w:rsid w:val="00EB341C"/>
    <w:rsid w:val="00EB3A71"/>
    <w:rsid w:val="00EB3DDD"/>
    <w:rsid w:val="00EB3EE5"/>
    <w:rsid w:val="00EB445D"/>
    <w:rsid w:val="00EB45D2"/>
    <w:rsid w:val="00EB467A"/>
    <w:rsid w:val="00EB4A43"/>
    <w:rsid w:val="00EB4E7B"/>
    <w:rsid w:val="00EB528A"/>
    <w:rsid w:val="00EB5A6E"/>
    <w:rsid w:val="00EB6572"/>
    <w:rsid w:val="00EB6A37"/>
    <w:rsid w:val="00EB7BA6"/>
    <w:rsid w:val="00EC1339"/>
    <w:rsid w:val="00EC1453"/>
    <w:rsid w:val="00EC1C49"/>
    <w:rsid w:val="00EC1D18"/>
    <w:rsid w:val="00EC2766"/>
    <w:rsid w:val="00EC2AE5"/>
    <w:rsid w:val="00EC2BCE"/>
    <w:rsid w:val="00EC2CE5"/>
    <w:rsid w:val="00EC2F18"/>
    <w:rsid w:val="00EC4A0C"/>
    <w:rsid w:val="00EC4AA9"/>
    <w:rsid w:val="00EC4EA3"/>
    <w:rsid w:val="00EC4F04"/>
    <w:rsid w:val="00EC4FDE"/>
    <w:rsid w:val="00EC5065"/>
    <w:rsid w:val="00EC511E"/>
    <w:rsid w:val="00EC5376"/>
    <w:rsid w:val="00EC5A8E"/>
    <w:rsid w:val="00EC5A9A"/>
    <w:rsid w:val="00EC5F2C"/>
    <w:rsid w:val="00EC6C20"/>
    <w:rsid w:val="00EC760B"/>
    <w:rsid w:val="00EC7A16"/>
    <w:rsid w:val="00ED05C6"/>
    <w:rsid w:val="00ED0B05"/>
    <w:rsid w:val="00ED0CD6"/>
    <w:rsid w:val="00ED0FCF"/>
    <w:rsid w:val="00ED0FF7"/>
    <w:rsid w:val="00ED1027"/>
    <w:rsid w:val="00ED1416"/>
    <w:rsid w:val="00ED14D9"/>
    <w:rsid w:val="00ED19B6"/>
    <w:rsid w:val="00ED1B45"/>
    <w:rsid w:val="00ED1E1D"/>
    <w:rsid w:val="00ED2205"/>
    <w:rsid w:val="00ED2C33"/>
    <w:rsid w:val="00ED3434"/>
    <w:rsid w:val="00ED36F4"/>
    <w:rsid w:val="00ED3B33"/>
    <w:rsid w:val="00ED3DB6"/>
    <w:rsid w:val="00ED424F"/>
    <w:rsid w:val="00ED44BB"/>
    <w:rsid w:val="00ED4E3D"/>
    <w:rsid w:val="00ED5455"/>
    <w:rsid w:val="00ED577E"/>
    <w:rsid w:val="00ED5CEE"/>
    <w:rsid w:val="00ED5DEF"/>
    <w:rsid w:val="00ED6665"/>
    <w:rsid w:val="00ED73E2"/>
    <w:rsid w:val="00ED745B"/>
    <w:rsid w:val="00ED761E"/>
    <w:rsid w:val="00ED7F70"/>
    <w:rsid w:val="00EE0090"/>
    <w:rsid w:val="00EE0140"/>
    <w:rsid w:val="00EE01FB"/>
    <w:rsid w:val="00EE06D9"/>
    <w:rsid w:val="00EE0FDE"/>
    <w:rsid w:val="00EE2990"/>
    <w:rsid w:val="00EE2F03"/>
    <w:rsid w:val="00EE31A9"/>
    <w:rsid w:val="00EE4B02"/>
    <w:rsid w:val="00EE5365"/>
    <w:rsid w:val="00EE585F"/>
    <w:rsid w:val="00EE6248"/>
    <w:rsid w:val="00EE6374"/>
    <w:rsid w:val="00EE6A58"/>
    <w:rsid w:val="00EE6AAD"/>
    <w:rsid w:val="00EE6BC7"/>
    <w:rsid w:val="00EE6C2B"/>
    <w:rsid w:val="00EE7CA4"/>
    <w:rsid w:val="00EF0130"/>
    <w:rsid w:val="00EF0788"/>
    <w:rsid w:val="00EF0E5A"/>
    <w:rsid w:val="00EF13B6"/>
    <w:rsid w:val="00EF16C1"/>
    <w:rsid w:val="00EF1CA8"/>
    <w:rsid w:val="00EF20C4"/>
    <w:rsid w:val="00EF2821"/>
    <w:rsid w:val="00EF2B49"/>
    <w:rsid w:val="00EF2E59"/>
    <w:rsid w:val="00EF373F"/>
    <w:rsid w:val="00EF3FAC"/>
    <w:rsid w:val="00EF43F4"/>
    <w:rsid w:val="00EF466C"/>
    <w:rsid w:val="00EF4DE0"/>
    <w:rsid w:val="00EF5321"/>
    <w:rsid w:val="00EF5404"/>
    <w:rsid w:val="00EF546B"/>
    <w:rsid w:val="00EF551B"/>
    <w:rsid w:val="00EF6FA0"/>
    <w:rsid w:val="00EF7B70"/>
    <w:rsid w:val="00EF7B7C"/>
    <w:rsid w:val="00EF7F7B"/>
    <w:rsid w:val="00F00A0F"/>
    <w:rsid w:val="00F00CB1"/>
    <w:rsid w:val="00F00E34"/>
    <w:rsid w:val="00F0149C"/>
    <w:rsid w:val="00F014E3"/>
    <w:rsid w:val="00F0182A"/>
    <w:rsid w:val="00F01871"/>
    <w:rsid w:val="00F01D93"/>
    <w:rsid w:val="00F01EED"/>
    <w:rsid w:val="00F01FD5"/>
    <w:rsid w:val="00F0203C"/>
    <w:rsid w:val="00F02141"/>
    <w:rsid w:val="00F02353"/>
    <w:rsid w:val="00F03686"/>
    <w:rsid w:val="00F037DE"/>
    <w:rsid w:val="00F039A6"/>
    <w:rsid w:val="00F043FE"/>
    <w:rsid w:val="00F04562"/>
    <w:rsid w:val="00F04856"/>
    <w:rsid w:val="00F04F72"/>
    <w:rsid w:val="00F04FC4"/>
    <w:rsid w:val="00F0508A"/>
    <w:rsid w:val="00F05821"/>
    <w:rsid w:val="00F05A45"/>
    <w:rsid w:val="00F05AB2"/>
    <w:rsid w:val="00F05B36"/>
    <w:rsid w:val="00F05C99"/>
    <w:rsid w:val="00F0639B"/>
    <w:rsid w:val="00F070A6"/>
    <w:rsid w:val="00F0787C"/>
    <w:rsid w:val="00F07ACD"/>
    <w:rsid w:val="00F102F0"/>
    <w:rsid w:val="00F10543"/>
    <w:rsid w:val="00F10649"/>
    <w:rsid w:val="00F10EA6"/>
    <w:rsid w:val="00F116CD"/>
    <w:rsid w:val="00F1176C"/>
    <w:rsid w:val="00F11E0A"/>
    <w:rsid w:val="00F13493"/>
    <w:rsid w:val="00F139DD"/>
    <w:rsid w:val="00F14251"/>
    <w:rsid w:val="00F14AC9"/>
    <w:rsid w:val="00F16132"/>
    <w:rsid w:val="00F16299"/>
    <w:rsid w:val="00F1630F"/>
    <w:rsid w:val="00F17717"/>
    <w:rsid w:val="00F17FB7"/>
    <w:rsid w:val="00F20287"/>
    <w:rsid w:val="00F202A4"/>
    <w:rsid w:val="00F21118"/>
    <w:rsid w:val="00F211D0"/>
    <w:rsid w:val="00F21235"/>
    <w:rsid w:val="00F21952"/>
    <w:rsid w:val="00F21B1B"/>
    <w:rsid w:val="00F21F7D"/>
    <w:rsid w:val="00F22299"/>
    <w:rsid w:val="00F22430"/>
    <w:rsid w:val="00F224E6"/>
    <w:rsid w:val="00F224FF"/>
    <w:rsid w:val="00F22CAF"/>
    <w:rsid w:val="00F23A64"/>
    <w:rsid w:val="00F23C4F"/>
    <w:rsid w:val="00F24553"/>
    <w:rsid w:val="00F24F24"/>
    <w:rsid w:val="00F253C0"/>
    <w:rsid w:val="00F2540A"/>
    <w:rsid w:val="00F25603"/>
    <w:rsid w:val="00F257D3"/>
    <w:rsid w:val="00F25E17"/>
    <w:rsid w:val="00F263C8"/>
    <w:rsid w:val="00F26EB8"/>
    <w:rsid w:val="00F3124D"/>
    <w:rsid w:val="00F31312"/>
    <w:rsid w:val="00F3146E"/>
    <w:rsid w:val="00F31FF3"/>
    <w:rsid w:val="00F325BC"/>
    <w:rsid w:val="00F32A6C"/>
    <w:rsid w:val="00F32C3A"/>
    <w:rsid w:val="00F32CD3"/>
    <w:rsid w:val="00F33240"/>
    <w:rsid w:val="00F33AE6"/>
    <w:rsid w:val="00F33C4C"/>
    <w:rsid w:val="00F35386"/>
    <w:rsid w:val="00F35EF2"/>
    <w:rsid w:val="00F36068"/>
    <w:rsid w:val="00F36639"/>
    <w:rsid w:val="00F36A96"/>
    <w:rsid w:val="00F37A7A"/>
    <w:rsid w:val="00F37AC5"/>
    <w:rsid w:val="00F37CDF"/>
    <w:rsid w:val="00F37FF9"/>
    <w:rsid w:val="00F41518"/>
    <w:rsid w:val="00F41726"/>
    <w:rsid w:val="00F41C75"/>
    <w:rsid w:val="00F43487"/>
    <w:rsid w:val="00F438B2"/>
    <w:rsid w:val="00F43B3D"/>
    <w:rsid w:val="00F43D83"/>
    <w:rsid w:val="00F4429F"/>
    <w:rsid w:val="00F44473"/>
    <w:rsid w:val="00F45D12"/>
    <w:rsid w:val="00F46449"/>
    <w:rsid w:val="00F46510"/>
    <w:rsid w:val="00F46A96"/>
    <w:rsid w:val="00F46E5D"/>
    <w:rsid w:val="00F46E7A"/>
    <w:rsid w:val="00F504C1"/>
    <w:rsid w:val="00F508D4"/>
    <w:rsid w:val="00F520A3"/>
    <w:rsid w:val="00F52669"/>
    <w:rsid w:val="00F52814"/>
    <w:rsid w:val="00F52DEA"/>
    <w:rsid w:val="00F52E1D"/>
    <w:rsid w:val="00F53396"/>
    <w:rsid w:val="00F535A6"/>
    <w:rsid w:val="00F53E01"/>
    <w:rsid w:val="00F54372"/>
    <w:rsid w:val="00F54426"/>
    <w:rsid w:val="00F54BD1"/>
    <w:rsid w:val="00F54CD9"/>
    <w:rsid w:val="00F54CE3"/>
    <w:rsid w:val="00F54F62"/>
    <w:rsid w:val="00F55211"/>
    <w:rsid w:val="00F558FE"/>
    <w:rsid w:val="00F559BC"/>
    <w:rsid w:val="00F5607C"/>
    <w:rsid w:val="00F56560"/>
    <w:rsid w:val="00F565FD"/>
    <w:rsid w:val="00F56CC8"/>
    <w:rsid w:val="00F573EA"/>
    <w:rsid w:val="00F5761E"/>
    <w:rsid w:val="00F57877"/>
    <w:rsid w:val="00F57E85"/>
    <w:rsid w:val="00F602A9"/>
    <w:rsid w:val="00F60862"/>
    <w:rsid w:val="00F6096B"/>
    <w:rsid w:val="00F614AB"/>
    <w:rsid w:val="00F623F5"/>
    <w:rsid w:val="00F624B4"/>
    <w:rsid w:val="00F62D34"/>
    <w:rsid w:val="00F62DBA"/>
    <w:rsid w:val="00F634E1"/>
    <w:rsid w:val="00F64690"/>
    <w:rsid w:val="00F6470D"/>
    <w:rsid w:val="00F6572F"/>
    <w:rsid w:val="00F65E47"/>
    <w:rsid w:val="00F66282"/>
    <w:rsid w:val="00F66CDC"/>
    <w:rsid w:val="00F66D4B"/>
    <w:rsid w:val="00F678EE"/>
    <w:rsid w:val="00F67968"/>
    <w:rsid w:val="00F67A26"/>
    <w:rsid w:val="00F67D63"/>
    <w:rsid w:val="00F70960"/>
    <w:rsid w:val="00F7174F"/>
    <w:rsid w:val="00F7176C"/>
    <w:rsid w:val="00F72303"/>
    <w:rsid w:val="00F72316"/>
    <w:rsid w:val="00F72BB1"/>
    <w:rsid w:val="00F72CCE"/>
    <w:rsid w:val="00F72ED0"/>
    <w:rsid w:val="00F73237"/>
    <w:rsid w:val="00F739CA"/>
    <w:rsid w:val="00F73AB5"/>
    <w:rsid w:val="00F74398"/>
    <w:rsid w:val="00F74A91"/>
    <w:rsid w:val="00F7649E"/>
    <w:rsid w:val="00F766DA"/>
    <w:rsid w:val="00F76A71"/>
    <w:rsid w:val="00F777E9"/>
    <w:rsid w:val="00F7797C"/>
    <w:rsid w:val="00F77E77"/>
    <w:rsid w:val="00F80339"/>
    <w:rsid w:val="00F809E7"/>
    <w:rsid w:val="00F810C5"/>
    <w:rsid w:val="00F81B4B"/>
    <w:rsid w:val="00F81FFB"/>
    <w:rsid w:val="00F82165"/>
    <w:rsid w:val="00F82D25"/>
    <w:rsid w:val="00F82ECE"/>
    <w:rsid w:val="00F8332A"/>
    <w:rsid w:val="00F83EE2"/>
    <w:rsid w:val="00F8425E"/>
    <w:rsid w:val="00F85C92"/>
    <w:rsid w:val="00F85D0B"/>
    <w:rsid w:val="00F86767"/>
    <w:rsid w:val="00F86BA4"/>
    <w:rsid w:val="00F872ED"/>
    <w:rsid w:val="00F87871"/>
    <w:rsid w:val="00F87C2B"/>
    <w:rsid w:val="00F87F26"/>
    <w:rsid w:val="00F87F85"/>
    <w:rsid w:val="00F907A4"/>
    <w:rsid w:val="00F912E9"/>
    <w:rsid w:val="00F912EA"/>
    <w:rsid w:val="00F915E4"/>
    <w:rsid w:val="00F91933"/>
    <w:rsid w:val="00F91E21"/>
    <w:rsid w:val="00F924B7"/>
    <w:rsid w:val="00F92E72"/>
    <w:rsid w:val="00F93509"/>
    <w:rsid w:val="00F93DFD"/>
    <w:rsid w:val="00F93F4A"/>
    <w:rsid w:val="00F95582"/>
    <w:rsid w:val="00F959AB"/>
    <w:rsid w:val="00F96C3E"/>
    <w:rsid w:val="00F96D57"/>
    <w:rsid w:val="00F96DAB"/>
    <w:rsid w:val="00F97086"/>
    <w:rsid w:val="00F978AB"/>
    <w:rsid w:val="00FA07B1"/>
    <w:rsid w:val="00FA0E22"/>
    <w:rsid w:val="00FA1C80"/>
    <w:rsid w:val="00FA20FE"/>
    <w:rsid w:val="00FA2563"/>
    <w:rsid w:val="00FA29D8"/>
    <w:rsid w:val="00FA2E22"/>
    <w:rsid w:val="00FA3163"/>
    <w:rsid w:val="00FA4397"/>
    <w:rsid w:val="00FA4D3D"/>
    <w:rsid w:val="00FA5576"/>
    <w:rsid w:val="00FA6053"/>
    <w:rsid w:val="00FA6054"/>
    <w:rsid w:val="00FA60D3"/>
    <w:rsid w:val="00FA62BD"/>
    <w:rsid w:val="00FA6AB3"/>
    <w:rsid w:val="00FA7C28"/>
    <w:rsid w:val="00FB0031"/>
    <w:rsid w:val="00FB0D12"/>
    <w:rsid w:val="00FB0E33"/>
    <w:rsid w:val="00FB13D1"/>
    <w:rsid w:val="00FB15F6"/>
    <w:rsid w:val="00FB20AC"/>
    <w:rsid w:val="00FB32F9"/>
    <w:rsid w:val="00FB3559"/>
    <w:rsid w:val="00FB3EB7"/>
    <w:rsid w:val="00FB41A9"/>
    <w:rsid w:val="00FB4249"/>
    <w:rsid w:val="00FB51A0"/>
    <w:rsid w:val="00FB64C3"/>
    <w:rsid w:val="00FC0808"/>
    <w:rsid w:val="00FC0A1B"/>
    <w:rsid w:val="00FC0B3A"/>
    <w:rsid w:val="00FC0D35"/>
    <w:rsid w:val="00FC1580"/>
    <w:rsid w:val="00FC1899"/>
    <w:rsid w:val="00FC19A8"/>
    <w:rsid w:val="00FC2608"/>
    <w:rsid w:val="00FC3249"/>
    <w:rsid w:val="00FC338F"/>
    <w:rsid w:val="00FC3926"/>
    <w:rsid w:val="00FC423D"/>
    <w:rsid w:val="00FC47EA"/>
    <w:rsid w:val="00FC48D1"/>
    <w:rsid w:val="00FC4CC0"/>
    <w:rsid w:val="00FC5580"/>
    <w:rsid w:val="00FC5EDD"/>
    <w:rsid w:val="00FC5F03"/>
    <w:rsid w:val="00FC608B"/>
    <w:rsid w:val="00FC7D1E"/>
    <w:rsid w:val="00FD16B6"/>
    <w:rsid w:val="00FD2350"/>
    <w:rsid w:val="00FD2C33"/>
    <w:rsid w:val="00FD2E2A"/>
    <w:rsid w:val="00FD2E53"/>
    <w:rsid w:val="00FD2FFF"/>
    <w:rsid w:val="00FD30F6"/>
    <w:rsid w:val="00FD382E"/>
    <w:rsid w:val="00FD3995"/>
    <w:rsid w:val="00FD3C35"/>
    <w:rsid w:val="00FD3F53"/>
    <w:rsid w:val="00FD43A9"/>
    <w:rsid w:val="00FD4427"/>
    <w:rsid w:val="00FD4795"/>
    <w:rsid w:val="00FD5219"/>
    <w:rsid w:val="00FD5565"/>
    <w:rsid w:val="00FD5D40"/>
    <w:rsid w:val="00FD5F89"/>
    <w:rsid w:val="00FD7A22"/>
    <w:rsid w:val="00FE0101"/>
    <w:rsid w:val="00FE0581"/>
    <w:rsid w:val="00FE08AE"/>
    <w:rsid w:val="00FE08E0"/>
    <w:rsid w:val="00FE1256"/>
    <w:rsid w:val="00FE166F"/>
    <w:rsid w:val="00FE16AD"/>
    <w:rsid w:val="00FE1781"/>
    <w:rsid w:val="00FE1F54"/>
    <w:rsid w:val="00FE373E"/>
    <w:rsid w:val="00FE383A"/>
    <w:rsid w:val="00FE4043"/>
    <w:rsid w:val="00FE4652"/>
    <w:rsid w:val="00FE4974"/>
    <w:rsid w:val="00FE4DB0"/>
    <w:rsid w:val="00FE531D"/>
    <w:rsid w:val="00FE58FD"/>
    <w:rsid w:val="00FE5C37"/>
    <w:rsid w:val="00FE6990"/>
    <w:rsid w:val="00FE6F9B"/>
    <w:rsid w:val="00FE720C"/>
    <w:rsid w:val="00FE78A8"/>
    <w:rsid w:val="00FE7A2A"/>
    <w:rsid w:val="00FE7FD2"/>
    <w:rsid w:val="00FF0D2B"/>
    <w:rsid w:val="00FF0E94"/>
    <w:rsid w:val="00FF0FFA"/>
    <w:rsid w:val="00FF1A96"/>
    <w:rsid w:val="00FF318F"/>
    <w:rsid w:val="00FF3B84"/>
    <w:rsid w:val="00FF3E08"/>
    <w:rsid w:val="00FF4174"/>
    <w:rsid w:val="00FF4A60"/>
    <w:rsid w:val="00FF5220"/>
    <w:rsid w:val="00FF6F7C"/>
    <w:rsid w:val="00FF71EB"/>
    <w:rsid w:val="00FF7205"/>
    <w:rsid w:val="00FF791B"/>
    <w:rsid w:val="00FF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9737663"/>
  <w15:docId w15:val="{D2F2016D-9DD9-4785-AFC9-8C6DA9EDA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457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  <w:rPr>
      <w:lang w:val="x-none" w:eastAsia="x-none"/>
    </w:rPr>
  </w:style>
  <w:style w:type="paragraph" w:styleId="BodyTextFirstIndent">
    <w:name w:val="Body Text First Indent"/>
    <w:basedOn w:val="BodyText"/>
    <w:link w:val="BodyTextFirstIndentChar"/>
    <w:pPr>
      <w:ind w:firstLine="284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E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613A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B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492C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387" w:hanging="540"/>
      <w:jc w:val="both"/>
    </w:pPr>
    <w:rPr>
      <w:rFonts w:ascii="Angsana New" w:hAnsi="Angsana New"/>
      <w:b/>
      <w:b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rsid w:val="00492CA7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customStyle="1" w:styleId="a2">
    <w:name w:val="ข้อความ"/>
    <w:basedOn w:val="Normal"/>
    <w:rsid w:val="00875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a3">
    <w:name w:val="???"/>
    <w:basedOn w:val="Normal"/>
    <w:rsid w:val="00D731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4505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C7088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uiPriority w:val="99"/>
    <w:rsid w:val="000336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EC14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EC1453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D00E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AF10CE"/>
    <w:rPr>
      <w:rFonts w:ascii="Arial" w:hAnsi="Arial"/>
      <w:sz w:val="18"/>
      <w:szCs w:val="18"/>
    </w:rPr>
  </w:style>
  <w:style w:type="character" w:styleId="Emphasis">
    <w:name w:val="Emphasis"/>
    <w:uiPriority w:val="20"/>
    <w:qFormat/>
    <w:rsid w:val="00D3270C"/>
    <w:rPr>
      <w:i/>
      <w:iCs/>
    </w:rPr>
  </w:style>
  <w:style w:type="paragraph" w:customStyle="1" w:styleId="10">
    <w:name w:val="10"/>
    <w:basedOn w:val="Normal"/>
    <w:rsid w:val="005237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character" w:customStyle="1" w:styleId="FooterChar">
    <w:name w:val="Footer Char"/>
    <w:link w:val="Footer"/>
    <w:uiPriority w:val="99"/>
    <w:rsid w:val="000636B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E14FE6"/>
    <w:rPr>
      <w:rFonts w:cs="EucrosiaUPC"/>
      <w:sz w:val="28"/>
      <w:szCs w:val="28"/>
    </w:rPr>
  </w:style>
  <w:style w:type="character" w:styleId="CommentReference">
    <w:name w:val="annotation reference"/>
    <w:rsid w:val="002A3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A38D9"/>
    <w:rPr>
      <w:sz w:val="20"/>
      <w:szCs w:val="25"/>
    </w:rPr>
  </w:style>
  <w:style w:type="character" w:customStyle="1" w:styleId="CommentTextChar">
    <w:name w:val="Comment Text Char"/>
    <w:link w:val="CommentText"/>
    <w:rsid w:val="002A38D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A38D9"/>
    <w:rPr>
      <w:b/>
      <w:bCs/>
    </w:rPr>
  </w:style>
  <w:style w:type="character" w:customStyle="1" w:styleId="CommentSubjectChar">
    <w:name w:val="Comment Subject Char"/>
    <w:link w:val="CommentSubject"/>
    <w:rsid w:val="002A38D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38D9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6E32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31DC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431DC4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31DC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31DC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31DC4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31DC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31DC4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31DC4"/>
    <w:rPr>
      <w:rFonts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431DC4"/>
    <w:rPr>
      <w:rFonts w:cs="EucrosiaUPC"/>
      <w:sz w:val="30"/>
      <w:szCs w:val="30"/>
    </w:rPr>
  </w:style>
  <w:style w:type="character" w:customStyle="1" w:styleId="HeaderChar">
    <w:name w:val="Header Char"/>
    <w:basedOn w:val="DefaultParagraphFont"/>
    <w:link w:val="Header"/>
    <w:rsid w:val="00431DC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431DC4"/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431DC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431DC4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431DC4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431D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8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4A8AE-79EF-44D4-AFDC-5F33AE2F1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7</Pages>
  <Words>2273</Words>
  <Characters>8818</Characters>
  <Application>Microsoft Office Word</Application>
  <DocSecurity>0</DocSecurity>
  <Lines>73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11069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creator>AA</dc:creator>
  <cp:lastModifiedBy>Somjai, Nigonyanont</cp:lastModifiedBy>
  <cp:revision>3</cp:revision>
  <cp:lastPrinted>2020-02-24T05:51:00Z</cp:lastPrinted>
  <dcterms:created xsi:type="dcterms:W3CDTF">2020-02-24T14:14:00Z</dcterms:created>
  <dcterms:modified xsi:type="dcterms:W3CDTF">2020-02-24T14:28:00Z</dcterms:modified>
</cp:coreProperties>
</file>