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2"/>
        <w:gridCol w:w="479"/>
        <w:gridCol w:w="7854"/>
      </w:tblGrid>
      <w:tr w:rsidR="00145251" w:rsidRPr="00D30B2F" w:rsidTr="00370BD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145251" w:rsidRPr="00D30B2F" w:rsidRDefault="00145251" w:rsidP="00400D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145251" w:rsidRPr="00D30B2F" w:rsidRDefault="00145251" w:rsidP="00400D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:rsidR="00145251" w:rsidRPr="00D30B2F" w:rsidRDefault="00145251" w:rsidP="00400D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46E5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F46E5D" w:rsidRPr="00D30B2F" w:rsidRDefault="00F46E5D" w:rsidP="00400D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479" w:type="dxa"/>
          </w:tcPr>
          <w:p w:rsidR="00F46E5D" w:rsidRPr="00D30B2F" w:rsidRDefault="00F46E5D" w:rsidP="00400D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10"/>
                <w:szCs w:val="10"/>
              </w:rPr>
            </w:pPr>
          </w:p>
        </w:tc>
        <w:tc>
          <w:tcPr>
            <w:tcW w:w="7854" w:type="dxa"/>
          </w:tcPr>
          <w:p w:rsidR="00F46E5D" w:rsidRPr="00D30B2F" w:rsidRDefault="00F46E5D" w:rsidP="00400D8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0"/>
              <w:jc w:val="thaiDistribute"/>
              <w:rPr>
                <w:rFonts w:ascii="Angsana New" w:hAnsi="Angsana New" w:cs="Angsana New"/>
                <w:b w:val="0"/>
                <w:bCs w:val="0"/>
                <w:sz w:val="10"/>
                <w:szCs w:val="10"/>
                <w:cs/>
              </w:rPr>
            </w:pPr>
          </w:p>
        </w:tc>
      </w:tr>
      <w:tr w:rsidR="00145251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145251" w:rsidRPr="00D30B2F" w:rsidRDefault="00145251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79" w:type="dxa"/>
          </w:tcPr>
          <w:p w:rsidR="00145251" w:rsidRPr="00D30B2F" w:rsidRDefault="00145251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145251" w:rsidRPr="00D30B2F" w:rsidRDefault="00C523B6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45251"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45251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145251" w:rsidRPr="00D30B2F" w:rsidRDefault="00145251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79" w:type="dxa"/>
          </w:tcPr>
          <w:p w:rsidR="00145251" w:rsidRPr="00D30B2F" w:rsidRDefault="00145251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145251" w:rsidRPr="00D30B2F" w:rsidRDefault="00145251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E32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E32CBD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79" w:type="dxa"/>
          </w:tcPr>
          <w:p w:rsidR="00E32CBD" w:rsidRPr="00D30B2F" w:rsidRDefault="00E32CBD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E32CBD" w:rsidRPr="00D30B2F" w:rsidRDefault="00E32CBD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854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สินทรัพย์ที่ถือไว้เพื่อขาย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</w:t>
            </w: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ทรัพย์สินรอการขาย</w:t>
            </w:r>
          </w:p>
        </w:tc>
      </w:tr>
      <w:tr w:rsidR="007A7617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79" w:type="dxa"/>
          </w:tcPr>
          <w:p w:rsidR="007A7617" w:rsidRPr="00D30B2F" w:rsidRDefault="007A7617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7A7617" w:rsidRPr="00D30B2F" w:rsidRDefault="00E56ACC" w:rsidP="00E406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A1178A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63E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02264E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ทุนสำรองตามกฎหมาย</w:t>
            </w:r>
            <w:r w:rsidR="002B3CB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20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21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22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23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24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25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26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B3CBD" w:rsidRPr="00D30B2F" w:rsidTr="00370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2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27</w:t>
            </w:r>
          </w:p>
        </w:tc>
        <w:tc>
          <w:tcPr>
            <w:tcW w:w="479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2B3CBD" w:rsidRPr="00D30B2F" w:rsidTr="00370BD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30B2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B3CBD" w:rsidRPr="00D30B2F" w:rsidTr="00370BD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2B3CBD" w:rsidRPr="00D30B2F" w:rsidTr="00370BD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B3CBD" w:rsidRPr="00D30B2F" w:rsidTr="00370BD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B3CBD" w:rsidRPr="00D30B2F" w:rsidTr="00370BD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D30B2F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B3CBD" w:rsidRPr="00D30B2F" w:rsidTr="00370BDC"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2B3CBD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2B3CBD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Style w:val="CommentReference"/>
                <w:rFonts w:cs="Angsana New"/>
                <w:b w:val="0"/>
                <w:bCs w:val="0"/>
              </w:rPr>
            </w:pPr>
          </w:p>
        </w:tc>
        <w:tc>
          <w:tcPr>
            <w:tcW w:w="7854" w:type="dxa"/>
            <w:tcBorders>
              <w:top w:val="nil"/>
              <w:left w:val="nil"/>
              <w:bottom w:val="nil"/>
              <w:right w:val="nil"/>
            </w:tcBorders>
          </w:tcPr>
          <w:p w:rsidR="002B3CBD" w:rsidRPr="00E4065B" w:rsidRDefault="002B3CBD" w:rsidP="002B3C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:rsidR="00B42830" w:rsidRPr="00D30B2F" w:rsidRDefault="007E2738" w:rsidP="0057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D30B2F">
        <w:rPr>
          <w:b/>
          <w:bCs/>
        </w:rPr>
        <w:br w:type="page"/>
      </w:r>
      <w:r w:rsidR="00B42830" w:rsidRPr="00D30B2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B42830" w:rsidRPr="00D30B2F" w:rsidRDefault="00B42830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20287" w:rsidRPr="00D30B2F" w:rsidRDefault="00EC2AE5" w:rsidP="00302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="Angsana New" w:hAnsi="Angsana New"/>
          <w:sz w:val="20"/>
          <w:szCs w:val="20"/>
        </w:rPr>
      </w:pPr>
      <w:r w:rsidRPr="00D30B2F">
        <w:rPr>
          <w:rFonts w:ascii="Angsana New" w:hAnsi="Angsana New"/>
          <w:sz w:val="30"/>
          <w:szCs w:val="30"/>
          <w:cs/>
        </w:rPr>
        <w:t>งบการเงินนี้</w:t>
      </w:r>
      <w:r w:rsidR="00B42830" w:rsidRPr="00D30B2F">
        <w:rPr>
          <w:rFonts w:ascii="Angsana New" w:hAnsi="Angsana New"/>
          <w:sz w:val="30"/>
          <w:szCs w:val="30"/>
          <w:cs/>
        </w:rPr>
        <w:t>ได้รับอนุมั</w:t>
      </w:r>
      <w:r w:rsidR="0059731E" w:rsidRPr="00D30B2F">
        <w:rPr>
          <w:rFonts w:ascii="Angsana New" w:hAnsi="Angsana New"/>
          <w:sz w:val="30"/>
          <w:szCs w:val="30"/>
          <w:cs/>
        </w:rPr>
        <w:t>ติ</w:t>
      </w:r>
      <w:r w:rsidR="004024DE" w:rsidRPr="00D30B2F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="0059731E" w:rsidRPr="00D30B2F">
        <w:rPr>
          <w:rFonts w:ascii="Angsana New" w:hAnsi="Angsana New"/>
          <w:sz w:val="30"/>
          <w:szCs w:val="30"/>
          <w:cs/>
        </w:rPr>
        <w:t>จาก</w:t>
      </w:r>
      <w:r w:rsidR="00F93509" w:rsidRPr="00D30B2F">
        <w:rPr>
          <w:rFonts w:ascii="Angsana New" w:hAnsi="Angsana New" w:hint="cs"/>
          <w:sz w:val="30"/>
          <w:szCs w:val="30"/>
          <w:cs/>
        </w:rPr>
        <w:t>คณะ</w:t>
      </w:r>
      <w:r w:rsidR="0059731E" w:rsidRPr="00D30B2F">
        <w:rPr>
          <w:rFonts w:ascii="Angsana New" w:hAnsi="Angsana New"/>
          <w:sz w:val="30"/>
          <w:szCs w:val="30"/>
          <w:cs/>
        </w:rPr>
        <w:t>กรรมการเมื่อ</w:t>
      </w:r>
      <w:r w:rsidR="0059731E" w:rsidRPr="00D30B2F">
        <w:rPr>
          <w:rFonts w:ascii="Angsana New" w:hAnsi="Angsana New" w:hint="cs"/>
          <w:sz w:val="30"/>
          <w:szCs w:val="30"/>
          <w:cs/>
        </w:rPr>
        <w:t>วันที่</w:t>
      </w:r>
      <w:r w:rsidR="00D25CC4">
        <w:rPr>
          <w:rFonts w:ascii="Angsana New" w:hAnsi="Angsana New" w:hint="cs"/>
          <w:sz w:val="30"/>
          <w:szCs w:val="30"/>
          <w:cs/>
        </w:rPr>
        <w:t xml:space="preserve"> </w:t>
      </w:r>
      <w:r w:rsidR="00280B88">
        <w:rPr>
          <w:rFonts w:ascii="Angsana New" w:hAnsi="Angsana New"/>
          <w:sz w:val="30"/>
          <w:szCs w:val="30"/>
        </w:rPr>
        <w:t>24</w:t>
      </w:r>
      <w:r w:rsidR="00F602A9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F602A9">
        <w:rPr>
          <w:rFonts w:ascii="Angsana New" w:hAnsi="Angsana New"/>
          <w:sz w:val="30"/>
          <w:szCs w:val="30"/>
        </w:rPr>
        <w:t>256</w:t>
      </w:r>
      <w:r w:rsidR="00920134">
        <w:rPr>
          <w:rFonts w:ascii="Angsana New" w:hAnsi="Angsana New"/>
          <w:sz w:val="30"/>
          <w:szCs w:val="30"/>
        </w:rPr>
        <w:t>3</w:t>
      </w:r>
    </w:p>
    <w:p w:rsidR="00B274DA" w:rsidRPr="00D30B2F" w:rsidRDefault="00B274DA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B1575" w:rsidRPr="00D30B2F" w:rsidRDefault="00F20287" w:rsidP="0021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30B2F">
        <w:rPr>
          <w:rFonts w:ascii="Angsana New" w:hAnsi="Angsana New"/>
          <w:b/>
          <w:bCs/>
          <w:sz w:val="30"/>
          <w:szCs w:val="30"/>
        </w:rPr>
        <w:t>1</w:t>
      </w:r>
      <w:r w:rsidR="003B1575" w:rsidRPr="00D30B2F">
        <w:rPr>
          <w:rFonts w:ascii="Angsana New" w:hAnsi="Angsana New"/>
          <w:b/>
          <w:bCs/>
          <w:sz w:val="30"/>
          <w:szCs w:val="30"/>
        </w:rPr>
        <w:tab/>
      </w:r>
      <w:r w:rsidR="00C523B6" w:rsidRPr="00D30B2F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2F3DDB" w:rsidRPr="00D30B2F">
        <w:rPr>
          <w:rFonts w:ascii="Angsana New" w:hAnsi="Angsana New" w:hint="cs"/>
          <w:b/>
          <w:bCs/>
          <w:sz w:val="30"/>
          <w:szCs w:val="30"/>
          <w:cs/>
        </w:rPr>
        <w:t>ทั่วไป</w:t>
      </w:r>
    </w:p>
    <w:p w:rsidR="005912C9" w:rsidRPr="00D30B2F" w:rsidRDefault="005912C9" w:rsidP="002E7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5912C9" w:rsidRPr="00170A42" w:rsidRDefault="005912C9" w:rsidP="00170A4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  <w:r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บริษัท ภัทรลิสซิ่ง จำกัด </w:t>
      </w:r>
      <w:r w:rsidRPr="00170A42">
        <w:rPr>
          <w:rFonts w:ascii="Angsana New" w:hAnsi="Angsana New" w:cs="Angsana New" w:hint="cs"/>
          <w:spacing w:val="-4"/>
          <w:sz w:val="30"/>
          <w:szCs w:val="30"/>
          <w:rtl/>
          <w:cs/>
          <w:lang w:val="en-US"/>
        </w:rPr>
        <w:t>(</w:t>
      </w:r>
      <w:r w:rsidRPr="00170A42">
        <w:rPr>
          <w:rFonts w:ascii="Angsana New" w:hAnsi="Angsana New" w:cs="Angsana New" w:hint="cs"/>
          <w:spacing w:val="-4"/>
          <w:sz w:val="30"/>
          <w:szCs w:val="30"/>
          <w:rtl/>
          <w:cs/>
          <w:lang w:val="en-US" w:bidi="th-TH"/>
        </w:rPr>
        <w:t>มหาชน</w:t>
      </w:r>
      <w:r w:rsidRPr="00170A42">
        <w:rPr>
          <w:rFonts w:ascii="Angsana New" w:hAnsi="Angsana New" w:cs="Angsana New" w:hint="cs"/>
          <w:spacing w:val="-4"/>
          <w:sz w:val="30"/>
          <w:szCs w:val="30"/>
          <w:rtl/>
          <w:cs/>
          <w:lang w:val="en-US"/>
        </w:rPr>
        <w:t>)</w:t>
      </w:r>
      <w:r w:rsidR="003A2F1F" w:rsidRPr="00170A42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170A42">
        <w:rPr>
          <w:rFonts w:ascii="Angsana New" w:hAnsi="Angsana New" w:cs="Angsana New"/>
          <w:spacing w:val="-4"/>
          <w:sz w:val="30"/>
          <w:szCs w:val="30"/>
          <w:lang w:val="en-US" w:bidi="th-TH"/>
        </w:rPr>
        <w:t>“</w:t>
      </w:r>
      <w:r w:rsidRPr="00170A4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บริษัท</w:t>
      </w:r>
      <w:r w:rsidRPr="00170A42">
        <w:rPr>
          <w:rFonts w:ascii="Angsana New" w:hAnsi="Angsana New" w:cs="Angsana New"/>
          <w:spacing w:val="-4"/>
          <w:sz w:val="30"/>
          <w:szCs w:val="30"/>
          <w:lang w:val="en-US" w:bidi="th-TH"/>
        </w:rPr>
        <w:t>”</w:t>
      </w:r>
      <w:r w:rsidR="00204880" w:rsidRPr="00170A42">
        <w:rPr>
          <w:rFonts w:ascii="Angsana New" w:hAnsi="Angsana New" w:cs="Angsana New" w:hint="cs"/>
          <w:spacing w:val="-4"/>
          <w:sz w:val="30"/>
          <w:szCs w:val="30"/>
          <w:rtl/>
          <w:cs/>
          <w:lang w:val="en-US"/>
        </w:rPr>
        <w:t xml:space="preserve"> </w:t>
      </w:r>
      <w:r w:rsidRPr="00170A4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เป็นนิติ</w:t>
      </w:r>
      <w:r w:rsidR="003A2F1F" w:rsidRPr="00170A4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บุคคลที่จัดตั้งขึ้นในประเทศไทย </w:t>
      </w:r>
      <w:r w:rsidR="00777322"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และ</w:t>
      </w:r>
      <w:r w:rsidR="00777322" w:rsidRPr="00170A4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จดทะเบียนกับตลาดหลักทรัพย์แห่งประเทศไทยเมื่อ</w:t>
      </w:r>
      <w:r w:rsidR="00777322"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วันที่ </w:t>
      </w:r>
      <w:r w:rsidR="00777322" w:rsidRPr="00170A42">
        <w:rPr>
          <w:rFonts w:ascii="Angsana New" w:hAnsi="Angsana New" w:cs="Angsana New"/>
          <w:spacing w:val="-4"/>
          <w:sz w:val="30"/>
          <w:szCs w:val="30"/>
          <w:lang w:val="en-US" w:bidi="th-TH"/>
        </w:rPr>
        <w:t>15</w:t>
      </w:r>
      <w:r w:rsidR="00777322"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สิงหาคม </w:t>
      </w:r>
      <w:r w:rsidR="00777322" w:rsidRPr="00170A42">
        <w:rPr>
          <w:rFonts w:ascii="Angsana New" w:hAnsi="Angsana New" w:cs="Angsana New"/>
          <w:spacing w:val="-4"/>
          <w:sz w:val="30"/>
          <w:szCs w:val="30"/>
          <w:lang w:val="en-US" w:bidi="th-TH"/>
        </w:rPr>
        <w:t>2539</w:t>
      </w:r>
      <w:r w:rsidR="00777322"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โดย</w:t>
      </w:r>
      <w:r w:rsidR="00A668D8"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มี</w:t>
      </w:r>
      <w:r w:rsidRPr="00170A4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ที่อยู่จดทะเบียน</w:t>
      </w:r>
      <w:r w:rsidR="006062D3"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ของ</w:t>
      </w:r>
      <w:r w:rsidR="00777322" w:rsidRPr="00170A4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บริษัท</w:t>
      </w:r>
      <w:r w:rsidRPr="00170A42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ตั้งอยู่เลขที่ </w:t>
      </w:r>
      <w:r w:rsidR="006D484C" w:rsidRPr="00170A42">
        <w:rPr>
          <w:rFonts w:ascii="Angsana New" w:hAnsi="Angsana New" w:cs="Angsana New"/>
          <w:spacing w:val="-4"/>
          <w:sz w:val="30"/>
          <w:szCs w:val="30"/>
          <w:lang w:val="en-US" w:bidi="th-TH"/>
        </w:rPr>
        <w:t>252/6</w:t>
      </w:r>
      <w:r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อาคารสำนักงานเม</w:t>
      </w:r>
      <w:r w:rsidR="006D484C"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ืองไทยภัทรคอมเพล็กซ์ ชั้น </w:t>
      </w:r>
      <w:r w:rsidR="006D484C" w:rsidRPr="00170A42">
        <w:rPr>
          <w:rFonts w:ascii="Angsana New" w:hAnsi="Angsana New" w:cs="Angsana New"/>
          <w:spacing w:val="-4"/>
          <w:sz w:val="30"/>
          <w:szCs w:val="30"/>
          <w:lang w:val="en-US" w:bidi="th-TH"/>
        </w:rPr>
        <w:t>29</w:t>
      </w:r>
      <w:r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ถนนรัชดา</w:t>
      </w:r>
      <w:r w:rsidR="006D484C" w:rsidRPr="00170A42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ภิเษก เขตห้วยขวาง กรุงเทพฯ </w:t>
      </w:r>
      <w:r w:rsidR="006D484C" w:rsidRPr="00170A42">
        <w:rPr>
          <w:rFonts w:ascii="Angsana New" w:hAnsi="Angsana New" w:cs="Angsana New"/>
          <w:spacing w:val="-4"/>
          <w:sz w:val="30"/>
          <w:szCs w:val="30"/>
          <w:lang w:val="en-US" w:bidi="th-TH"/>
        </w:rPr>
        <w:t>10320</w:t>
      </w:r>
    </w:p>
    <w:p w:rsidR="005912C9" w:rsidRPr="00170A42" w:rsidRDefault="005912C9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44541" w:rsidRDefault="00044541" w:rsidP="00A802B0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30B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="00AA05CE" w:rsidRPr="00D30B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>เมืองไทยประกันชีวิต</w:t>
      </w:r>
      <w:r w:rsidRPr="00D30B2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D30B2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จำกัด</w:t>
      </w:r>
      <w:r w:rsidR="00A802B0" w:rsidRPr="00D30B2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 xml:space="preserve"> </w:t>
      </w:r>
      <w:r w:rsidR="00A802B0" w:rsidRPr="00D30B2F">
        <w:rPr>
          <w:rFonts w:ascii="Angsana New" w:hAnsi="Angsana New" w:cs="Angsana New"/>
          <w:spacing w:val="-4"/>
          <w:sz w:val="30"/>
          <w:szCs w:val="30"/>
          <w:rtl/>
          <w:cs/>
        </w:rPr>
        <w:t>(</w:t>
      </w:r>
      <w:r w:rsidR="00A802B0" w:rsidRPr="00D30B2F">
        <w:rPr>
          <w:rFonts w:ascii="Angsana New" w:hAnsi="Angsana New" w:cs="Angsana New"/>
          <w:spacing w:val="-4"/>
          <w:sz w:val="30"/>
          <w:szCs w:val="30"/>
          <w:rtl/>
          <w:cs/>
          <w:lang w:bidi="th-TH"/>
        </w:rPr>
        <w:t>มหาชน</w:t>
      </w:r>
      <w:r w:rsidR="00A802B0" w:rsidRPr="00D30B2F">
        <w:rPr>
          <w:rFonts w:ascii="Angsana New" w:hAnsi="Angsana New" w:cs="Angsana New"/>
          <w:spacing w:val="-4"/>
          <w:sz w:val="30"/>
          <w:szCs w:val="30"/>
          <w:rtl/>
          <w:cs/>
        </w:rPr>
        <w:t>)</w:t>
      </w:r>
      <w:r w:rsidR="00A802B0" w:rsidRPr="00D30B2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D30B2F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(ถือหุ้นร้อยละ</w:t>
      </w:r>
      <w:r w:rsidRPr="00D30B2F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B32E60" w:rsidRPr="00D30B2F">
        <w:rPr>
          <w:rFonts w:ascii="Angsana New" w:hAnsi="Angsana New" w:cs="Angsana New"/>
          <w:spacing w:val="-4"/>
          <w:sz w:val="30"/>
          <w:szCs w:val="30"/>
          <w:lang w:val="en-US" w:bidi="th-TH"/>
        </w:rPr>
        <w:t>10.00</w:t>
      </w:r>
      <w:r w:rsidRPr="00D30B2F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) </w:t>
      </w:r>
      <w:r w:rsidRPr="00D30B2F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ซึ่ง</w:t>
      </w:r>
      <w:r w:rsidRPr="00D30B2F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เป็นนิติบุคคล</w:t>
      </w:r>
      <w:r w:rsidRPr="00D30B2F">
        <w:rPr>
          <w:rFonts w:ascii="Angsana New" w:hAnsi="Angsana New" w:cs="Angsana New"/>
          <w:sz w:val="30"/>
          <w:szCs w:val="30"/>
          <w:cs/>
          <w:lang w:bidi="th-TH"/>
        </w:rPr>
        <w:t>ที่จัดตั้งขึ้นในประเทศไทย</w:t>
      </w:r>
    </w:p>
    <w:p w:rsidR="003F3D5D" w:rsidRDefault="003F3D5D" w:rsidP="00A802B0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3F3D5D" w:rsidRPr="00D30B2F" w:rsidRDefault="003F3D5D" w:rsidP="003F3D5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30B2F">
        <w:rPr>
          <w:rFonts w:ascii="Angsana New" w:hAnsi="Angsana New" w:cs="Angsana New"/>
          <w:sz w:val="30"/>
          <w:szCs w:val="30"/>
          <w:cs/>
          <w:lang w:val="en-US" w:bidi="th-TH"/>
        </w:rPr>
        <w:t>บริษัท</w:t>
      </w:r>
      <w:r w:rsidRPr="00D30B2F">
        <w:rPr>
          <w:rFonts w:ascii="Angsana New" w:hAnsi="Angsana New" w:cs="Angsana New" w:hint="cs"/>
          <w:sz w:val="30"/>
          <w:szCs w:val="30"/>
          <w:cs/>
          <w:lang w:val="en-US" w:bidi="th-TH"/>
        </w:rPr>
        <w:t>ดำเนินธุรกิจหลักเกี่ยวกับการให้เช่าทรัพย์สินแบบลิสซิ่ง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D30B2F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:rsidR="009140DB" w:rsidRPr="00D30B2F" w:rsidRDefault="009140DB" w:rsidP="00433184">
      <w:pPr>
        <w:pStyle w:val="block"/>
        <w:spacing w:after="0"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:rsidR="003B1575" w:rsidRPr="00D30B2F" w:rsidRDefault="00B42830" w:rsidP="00CE4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30B2F">
        <w:rPr>
          <w:rFonts w:ascii="Angsana New" w:hAnsi="Angsana New"/>
          <w:b/>
          <w:bCs/>
          <w:sz w:val="30"/>
          <w:szCs w:val="30"/>
        </w:rPr>
        <w:t>2</w:t>
      </w:r>
      <w:r w:rsidR="003B1575" w:rsidRPr="00D30B2F">
        <w:rPr>
          <w:rFonts w:ascii="Angsana New" w:hAnsi="Angsana New"/>
          <w:b/>
          <w:bCs/>
          <w:sz w:val="30"/>
          <w:szCs w:val="30"/>
        </w:rPr>
        <w:tab/>
      </w:r>
      <w:r w:rsidR="002F3DDB" w:rsidRPr="00D30B2F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</w:t>
      </w:r>
    </w:p>
    <w:p w:rsidR="00BC7088" w:rsidRPr="00D30B2F" w:rsidRDefault="00BC7088" w:rsidP="00CE4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BC7088" w:rsidRPr="002B3CBD" w:rsidRDefault="00BC7088" w:rsidP="00BC70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B3CBD">
        <w:rPr>
          <w:rFonts w:ascii="Angsana New" w:hAnsi="Angsana New"/>
          <w:i/>
          <w:iCs/>
          <w:sz w:val="30"/>
          <w:szCs w:val="30"/>
          <w:cs/>
        </w:rPr>
        <w:t>(ก)</w:t>
      </w:r>
      <w:r w:rsidRPr="002B3CBD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F02353" w:rsidRPr="00F02353" w:rsidRDefault="00F02353" w:rsidP="00F0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F02353" w:rsidRPr="00F02353" w:rsidRDefault="00F02353" w:rsidP="00F0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F02353">
        <w:rPr>
          <w:rFonts w:ascii="Angsana New" w:hAnsi="Angsana New"/>
          <w:spacing w:val="2"/>
          <w:sz w:val="30"/>
          <w:szCs w:val="30"/>
          <w:cs/>
        </w:rPr>
        <w:t>งบการเงินนี้จัดทำขึ้นตามมาตรฐานการ</w:t>
      </w:r>
      <w:r w:rsidR="00EF5321">
        <w:rPr>
          <w:rFonts w:ascii="Angsana New" w:hAnsi="Angsana New" w:hint="cs"/>
          <w:spacing w:val="2"/>
          <w:sz w:val="30"/>
          <w:szCs w:val="30"/>
          <w:cs/>
        </w:rPr>
        <w:t>รายงานทางการเงิน</w:t>
      </w:r>
      <w:r w:rsidRPr="00F02353">
        <w:rPr>
          <w:rFonts w:ascii="Angsana New" w:hAnsi="Angsana New"/>
          <w:color w:val="FFFFFF"/>
          <w:sz w:val="30"/>
          <w:szCs w:val="30"/>
        </w:rPr>
        <w:t>-</w:t>
      </w:r>
      <w:r w:rsidRPr="00F02353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D81525">
        <w:rPr>
          <w:rFonts w:ascii="Angsana New" w:hAnsi="Angsana New"/>
          <w:sz w:val="30"/>
          <w:szCs w:val="30"/>
          <w:cs/>
        </w:rPr>
        <w:br/>
      </w:r>
      <w:r w:rsidRPr="00F02353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F02353">
        <w:rPr>
          <w:rFonts w:ascii="Angsana New" w:hAnsi="Angsana New"/>
          <w:sz w:val="30"/>
          <w:szCs w:val="30"/>
        </w:rPr>
        <w:t xml:space="preserve"> </w:t>
      </w:r>
      <w:r w:rsidRPr="00F02353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F02353">
        <w:rPr>
          <w:rFonts w:ascii="Angsana New" w:hAnsi="Angsana New"/>
          <w:sz w:val="30"/>
          <w:szCs w:val="30"/>
        </w:rPr>
        <w:t xml:space="preserve"> </w:t>
      </w:r>
    </w:p>
    <w:p w:rsidR="00F02353" w:rsidRPr="00F02353" w:rsidRDefault="00F02353" w:rsidP="00F0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</w:rPr>
      </w:pPr>
    </w:p>
    <w:p w:rsidR="00EF5321" w:rsidRPr="00EF5321" w:rsidRDefault="008E79EC" w:rsidP="00EF5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EF5321">
        <w:rPr>
          <w:rFonts w:ascii="Angsana New" w:hAnsi="Angsana New"/>
          <w:sz w:val="30"/>
          <w:szCs w:val="30"/>
          <w:cs/>
          <w:lang w:val="en-GB"/>
        </w:rPr>
        <w:t>มาตรฐานกา</w:t>
      </w:r>
      <w:r w:rsidRPr="00EF5321">
        <w:rPr>
          <w:rFonts w:ascii="Angsana New" w:hAnsi="Angsana New" w:hint="cs"/>
          <w:sz w:val="30"/>
          <w:szCs w:val="30"/>
          <w:cs/>
          <w:lang w:val="en-GB"/>
        </w:rPr>
        <w:t>ร</w:t>
      </w:r>
      <w:r w:rsidRPr="00EF5321">
        <w:rPr>
          <w:rFonts w:ascii="Angsana New" w:hAnsi="Angsana New"/>
          <w:sz w:val="30"/>
          <w:szCs w:val="30"/>
          <w:cs/>
          <w:lang w:val="en-GB"/>
        </w:rPr>
        <w:t>รายงานทางการเงิน</w:t>
      </w:r>
      <w:r w:rsidRPr="00EF5321">
        <w:rPr>
          <w:rFonts w:ascii="Angsana New" w:hAnsi="Angsana New" w:hint="cs"/>
          <w:sz w:val="30"/>
          <w:szCs w:val="30"/>
          <w:cs/>
          <w:lang w:val="en-GB"/>
        </w:rPr>
        <w:t>หลายฉบับ</w:t>
      </w:r>
      <w:r>
        <w:rPr>
          <w:rFonts w:ascii="Angsana New" w:hAnsi="Angsana New" w:hint="cs"/>
          <w:sz w:val="30"/>
          <w:szCs w:val="30"/>
          <w:cs/>
          <w:lang w:val="en-GB"/>
        </w:rPr>
        <w:t>ได้มีการออก</w:t>
      </w:r>
      <w:r w:rsidRPr="00EF5321">
        <w:rPr>
          <w:rFonts w:ascii="Angsana New" w:hAnsi="Angsana New"/>
          <w:sz w:val="30"/>
          <w:szCs w:val="30"/>
          <w:cs/>
          <w:lang w:val="en-GB"/>
        </w:rPr>
        <w:t>และปรับปรุง</w:t>
      </w:r>
      <w:r>
        <w:rPr>
          <w:rFonts w:ascii="Angsana New" w:hAnsi="Angsana New" w:hint="cs"/>
          <w:sz w:val="30"/>
          <w:szCs w:val="30"/>
          <w:cs/>
          <w:lang w:val="en-GB"/>
        </w:rPr>
        <w:t>ใหม่</w:t>
      </w:r>
      <w:r w:rsidR="00EF5321" w:rsidRPr="00EF5321">
        <w:rPr>
          <w:rFonts w:ascii="Angsana New" w:hAnsi="Angsana New"/>
          <w:sz w:val="30"/>
          <w:szCs w:val="30"/>
          <w:cs/>
          <w:lang w:val="en-GB"/>
        </w:rPr>
        <w:t>ซึ่งมีผลบังคับใช้ตั้งแต่รอบระยะเวลาบัญชีที่เริ่มในหรือหลังวันที่</w:t>
      </w:r>
      <w:r w:rsidR="00EF5321" w:rsidRPr="00EF5321">
        <w:rPr>
          <w:rFonts w:ascii="Angsana New" w:hAnsi="Angsana New"/>
          <w:sz w:val="30"/>
          <w:szCs w:val="30"/>
          <w:rtl/>
          <w:cs/>
          <w:lang w:val="en-GB" w:bidi="ar-SA"/>
        </w:rPr>
        <w:t xml:space="preserve">1 </w:t>
      </w:r>
      <w:r w:rsidR="00EF5321" w:rsidRPr="00EF5321">
        <w:rPr>
          <w:rFonts w:ascii="Angsana New" w:hAnsi="Angsana New"/>
          <w:sz w:val="30"/>
          <w:szCs w:val="30"/>
          <w:lang w:bidi="ar-SA"/>
        </w:rPr>
        <w:t xml:space="preserve"> </w:t>
      </w:r>
      <w:r w:rsidR="00EF5321" w:rsidRPr="00EF5321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="00EF5321" w:rsidRPr="00EF5321">
        <w:rPr>
          <w:rFonts w:ascii="Angsana New" w:hAnsi="Angsana New"/>
          <w:sz w:val="30"/>
          <w:szCs w:val="30"/>
          <w:rtl/>
          <w:cs/>
          <w:lang w:val="en-GB" w:bidi="ar-SA"/>
        </w:rPr>
        <w:t>25</w:t>
      </w:r>
      <w:r w:rsidR="00EF5321" w:rsidRPr="00EF5321">
        <w:rPr>
          <w:rFonts w:ascii="Angsana New" w:hAnsi="Angsana New" w:hint="cs"/>
          <w:sz w:val="30"/>
          <w:szCs w:val="30"/>
          <w:rtl/>
          <w:lang w:val="en-GB" w:bidi="ar-SA"/>
        </w:rPr>
        <w:t>6</w:t>
      </w:r>
      <w:r w:rsidR="00BE16FD">
        <w:rPr>
          <w:rFonts w:ascii="Angsana New" w:hAnsi="Angsana New"/>
          <w:sz w:val="30"/>
          <w:szCs w:val="30"/>
          <w:lang w:val="en-GB"/>
        </w:rPr>
        <w:t>2</w:t>
      </w:r>
      <w:r w:rsidR="00EF5321" w:rsidRPr="00EF5321">
        <w:rPr>
          <w:rFonts w:ascii="Angsana New" w:hAnsi="Angsana New"/>
          <w:sz w:val="30"/>
          <w:szCs w:val="30"/>
          <w:lang w:bidi="ar-SA"/>
        </w:rPr>
        <w:t xml:space="preserve"> </w:t>
      </w:r>
      <w:r w:rsidR="00EF5321" w:rsidRPr="00EF5321">
        <w:rPr>
          <w:rFonts w:ascii="Angsana New" w:hAnsi="Angsana New"/>
          <w:sz w:val="30"/>
          <w:szCs w:val="30"/>
          <w:cs/>
          <w:lang w:val="en-GB"/>
        </w:rPr>
        <w:t>การ</w:t>
      </w:r>
      <w:r w:rsidR="00EF5321" w:rsidRPr="00EF5321">
        <w:rPr>
          <w:rFonts w:ascii="Angsana New" w:hAnsi="Angsana New" w:hint="cs"/>
          <w:sz w:val="30"/>
          <w:szCs w:val="30"/>
          <w:cs/>
          <w:lang w:val="en-GB"/>
        </w:rPr>
        <w:t>ถือ</w:t>
      </w:r>
      <w:r w:rsidR="00EF5321" w:rsidRPr="00EF5321">
        <w:rPr>
          <w:rFonts w:ascii="Angsana New" w:hAnsi="Angsana New"/>
          <w:sz w:val="30"/>
          <w:szCs w:val="30"/>
          <w:cs/>
          <w:lang w:val="en-GB"/>
        </w:rPr>
        <w:t>ปฏิบั</w:t>
      </w:r>
      <w:r w:rsidR="00EA355C">
        <w:rPr>
          <w:rFonts w:ascii="Angsana New" w:hAnsi="Angsana New"/>
          <w:sz w:val="30"/>
          <w:szCs w:val="30"/>
          <w:cs/>
          <w:lang w:val="en-GB"/>
        </w:rPr>
        <w:t>ติตามมาตรฐานการรายงานทางการเงิน</w:t>
      </w:r>
      <w:r w:rsidR="00EF5321" w:rsidRPr="00EF5321">
        <w:rPr>
          <w:rFonts w:ascii="Angsana New" w:hAnsi="Angsana New"/>
          <w:sz w:val="30"/>
          <w:szCs w:val="30"/>
          <w:cs/>
          <w:lang w:val="en-GB"/>
        </w:rPr>
        <w:t>ที่ออกและปรับปรุงใหม่นั้น</w:t>
      </w:r>
      <w:r w:rsidR="00EF5321" w:rsidRPr="00EF5321">
        <w:rPr>
          <w:rFonts w:ascii="Angsana New" w:hAnsi="Angsana New" w:hint="cs"/>
          <w:sz w:val="30"/>
          <w:szCs w:val="30"/>
          <w:cs/>
          <w:lang w:val="en-GB"/>
        </w:rPr>
        <w:t xml:space="preserve"> มีผลให้เกิดการเปลี่ยนแปลงนโยบายการบัญชีของบริษัท</w:t>
      </w:r>
      <w:r w:rsidR="002B3CBD"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ซึ่งไม่มีผลกระทบอย่างมีสาระสำคัญต่อ</w:t>
      </w:r>
      <w:r w:rsidR="00016575">
        <w:rPr>
          <w:rFonts w:ascii="Angsana New" w:hAnsi="Angsana New" w:hint="cs"/>
          <w:sz w:val="30"/>
          <w:szCs w:val="30"/>
          <w:cs/>
          <w:lang w:val="en-GB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  <w:lang w:val="en-GB"/>
        </w:rPr>
        <w:t>งบการเงินของบริษัท ทั้งนี้ บริษัทได้ปฏิบัติตาม</w:t>
      </w:r>
      <w:r w:rsidRPr="00EF5321">
        <w:rPr>
          <w:rFonts w:ascii="Angsana New" w:eastAsia="MS Mincho" w:hAnsi="Angsana New" w:hint="cs"/>
          <w:sz w:val="30"/>
          <w:szCs w:val="30"/>
          <w:cs/>
          <w:lang w:val="en-GB"/>
        </w:rPr>
        <w:t>มาตรฐานการรายงานทางการเงิน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ฉบับที่ 15 เรื่อง </w:t>
      </w:r>
      <w:r w:rsidRPr="00170A42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รายได้จากสัญญาที่ทำกับลูกค้า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 xml:space="preserve">(“TFRS 15”) </w:t>
      </w:r>
      <w:r>
        <w:rPr>
          <w:rFonts w:ascii="Angsana New" w:eastAsia="MS Mincho" w:hAnsi="Angsana New" w:hint="cs"/>
          <w:sz w:val="30"/>
          <w:szCs w:val="30"/>
          <w:cs/>
        </w:rPr>
        <w:t xml:space="preserve">เป็นครั้งแรกแทนมาตรฐานการบัญชี ฉบับที่ 18 เรื่อง </w:t>
      </w:r>
      <w:r w:rsidRPr="00170A42">
        <w:rPr>
          <w:rFonts w:ascii="Angsana New" w:eastAsia="MS Mincho" w:hAnsi="Angsana New" w:hint="cs"/>
          <w:i/>
          <w:iCs/>
          <w:sz w:val="30"/>
          <w:szCs w:val="30"/>
          <w:cs/>
        </w:rPr>
        <w:t>รายได้</w:t>
      </w:r>
      <w:r>
        <w:rPr>
          <w:rFonts w:ascii="Angsana New" w:eastAsia="MS Mincho" w:hAnsi="Angsana New" w:hint="cs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 xml:space="preserve">(“TAS 18”) </w:t>
      </w:r>
      <w:r>
        <w:rPr>
          <w:rFonts w:ascii="Angsana New" w:eastAsia="MS Mincho" w:hAnsi="Angsana New" w:hint="cs"/>
          <w:sz w:val="30"/>
          <w:szCs w:val="30"/>
          <w:cs/>
        </w:rPr>
        <w:t>และการตีความ</w:t>
      </w:r>
      <w:r w:rsidRPr="00EF5321">
        <w:rPr>
          <w:rFonts w:ascii="Angsana New" w:eastAsia="MS Mincho" w:hAnsi="Angsana New" w:hint="cs"/>
          <w:sz w:val="30"/>
          <w:szCs w:val="30"/>
          <w:cs/>
          <w:lang w:val="en-GB"/>
        </w:rPr>
        <w:t>มาตรฐานการรายงานทางการเงินที่เกี่ยว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>ข้อง รายละเอียดของนโยบายการบัญชีได้เปิดเผยในหมายเหตุข้อ 3 (</w:t>
      </w:r>
      <w:r w:rsidR="002B3CBD">
        <w:rPr>
          <w:rFonts w:ascii="Angsana New" w:eastAsia="MS Mincho" w:hAnsi="Angsana New" w:hint="cs"/>
          <w:sz w:val="30"/>
          <w:szCs w:val="30"/>
          <w:cs/>
          <w:lang w:val="en-GB"/>
        </w:rPr>
        <w:t>ด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>)</w:t>
      </w:r>
    </w:p>
    <w:p w:rsidR="00EF5321" w:rsidRPr="00EF5321" w:rsidRDefault="00EF5321" w:rsidP="00EF532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both"/>
        <w:textAlignment w:val="baseline"/>
        <w:rPr>
          <w:rFonts w:ascii="Angsana New" w:hAnsi="Angsana New"/>
          <w:sz w:val="20"/>
          <w:szCs w:val="20"/>
          <w:lang w:val="en-GB"/>
        </w:rPr>
      </w:pPr>
    </w:p>
    <w:p w:rsidR="00AF5075" w:rsidRDefault="00AF5075" w:rsidP="00AF50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eastAsia="MS Mincho" w:hAnsi="Angsana New"/>
          <w:sz w:val="30"/>
          <w:szCs w:val="30"/>
          <w:lang w:val="en-GB"/>
        </w:rPr>
      </w:pPr>
    </w:p>
    <w:p w:rsidR="00BF0809" w:rsidRDefault="00BF0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  <w:lang w:val="en-GB"/>
        </w:rPr>
      </w:pPr>
      <w:r>
        <w:rPr>
          <w:rFonts w:ascii="Angsana New" w:eastAsia="MS Mincho" w:hAnsi="Angsana New"/>
          <w:sz w:val="30"/>
          <w:szCs w:val="30"/>
          <w:cs/>
          <w:lang w:val="en-GB"/>
        </w:rPr>
        <w:br w:type="page"/>
      </w:r>
    </w:p>
    <w:p w:rsidR="00AA4FA7" w:rsidRDefault="00AA4FA7" w:rsidP="00AA4FA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eastAsia="MS Mincho" w:hAnsi="Angsana New"/>
          <w:sz w:val="30"/>
          <w:szCs w:val="30"/>
          <w:lang w:val="en-GB"/>
        </w:rPr>
      </w:pP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lastRenderedPageBreak/>
        <w:t xml:space="preserve">บริษัทประเมินผลกระทบจากการถือปฏิบัติตาม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>TFRS 15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 โดยใช้วิธีรับรู้ผลกระทบสะสม 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>1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 มกราคม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>2562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 ไม่มีสาระสำคัญต่อกำไรสะสม ณ วันที่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>1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 มกราคม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>2562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  ดังนั้น บริษัทจึงไม่ได้ปรับปรุงกำไรสะสม ณ วันที่</w:t>
      </w:r>
      <w:r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 xml:space="preserve">1 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มกราคม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 xml:space="preserve">2562 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และไม่ปรับปรุงข้อมูลที่นำเสนอในปี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 xml:space="preserve">2561 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ซึ่งได้เคยรายงานไว้ตาม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 xml:space="preserve">TAS 18 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AF5075">
        <w:rPr>
          <w:rFonts w:ascii="Angsana New" w:eastAsia="MS Mincho" w:hAnsi="Angsana New"/>
          <w:sz w:val="30"/>
          <w:szCs w:val="30"/>
          <w:lang w:val="en-GB"/>
        </w:rPr>
        <w:t xml:space="preserve">TFRS 15 </w:t>
      </w:r>
      <w:r w:rsidRPr="00AF5075">
        <w:rPr>
          <w:rFonts w:ascii="Angsana New" w:eastAsia="MS Mincho" w:hAnsi="Angsana New"/>
          <w:sz w:val="30"/>
          <w:szCs w:val="30"/>
          <w:cs/>
          <w:lang w:val="en-GB"/>
        </w:rPr>
        <w:t xml:space="preserve">จะไม่ถูกนำมาใช้กับข้อมูลเปรียบเทียบ </w:t>
      </w:r>
    </w:p>
    <w:p w:rsidR="00AA4FA7" w:rsidRDefault="00AA4FA7" w:rsidP="00EF532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eastAsia="MS Mincho" w:hAnsi="Angsana New"/>
          <w:sz w:val="30"/>
          <w:szCs w:val="30"/>
          <w:lang w:val="en-GB"/>
        </w:rPr>
      </w:pPr>
    </w:p>
    <w:p w:rsidR="00EF5321" w:rsidRPr="00EF5321" w:rsidRDefault="008E79EC" w:rsidP="00EF532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="Angsana New" w:eastAsia="MS Mincho" w:hAnsi="Angsana New"/>
          <w:b/>
          <w:bCs/>
          <w:color w:val="000000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  <w:lang w:val="en-GB"/>
        </w:rPr>
        <w:t>นอกจากนี้ บริษัทไม่ได้นำ</w:t>
      </w:r>
      <w:r w:rsidR="00EF5321" w:rsidRPr="00EF5321">
        <w:rPr>
          <w:rFonts w:ascii="Angsana New" w:eastAsia="MS Mincho" w:hAnsi="Angsana New" w:hint="cs"/>
          <w:sz w:val="30"/>
          <w:szCs w:val="30"/>
          <w:cs/>
          <w:lang w:val="en-GB"/>
        </w:rPr>
        <w:t>มาตรฐานการรายงานทางการเงินที่ออกใหม่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>ซึ่งยังไม่มีผล</w:t>
      </w:r>
      <w:r w:rsidR="00EF5321" w:rsidRPr="00EF5321">
        <w:rPr>
          <w:rFonts w:ascii="Angsana New" w:eastAsia="MS Mincho" w:hAnsi="Angsana New" w:hint="cs"/>
          <w:sz w:val="30"/>
          <w:szCs w:val="30"/>
          <w:cs/>
          <w:lang w:val="en-GB"/>
        </w:rPr>
        <w:t>บังคับ</w:t>
      </w:r>
      <w:r w:rsidR="00170A42">
        <w:rPr>
          <w:rFonts w:ascii="Angsana New" w:eastAsia="MS Mincho" w:hAnsi="Angsana New" w:hint="cs"/>
          <w:sz w:val="30"/>
          <w:szCs w:val="30"/>
          <w:cs/>
          <w:lang w:val="en-GB"/>
        </w:rPr>
        <w:t>ใช้</w:t>
      </w:r>
      <w:r w:rsidR="00EF5321" w:rsidRPr="00EF5321">
        <w:rPr>
          <w:rFonts w:ascii="Angsana New" w:eastAsia="MS Mincho" w:hAnsi="Angsana New" w:hint="cs"/>
          <w:sz w:val="30"/>
          <w:szCs w:val="30"/>
          <w:cs/>
          <w:lang w:val="en-GB"/>
        </w:rPr>
        <w:t>ใน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>งวด</w:t>
      </w:r>
      <w:r w:rsidR="00EF5321" w:rsidRPr="00EF5321">
        <w:rPr>
          <w:rFonts w:ascii="Angsana New" w:eastAsia="MS Mincho" w:hAnsi="Angsana New" w:hint="cs"/>
          <w:sz w:val="30"/>
          <w:szCs w:val="30"/>
          <w:cs/>
          <w:lang w:val="en-GB"/>
        </w:rPr>
        <w:t>ปัจจุบัน</w:t>
      </w:r>
      <w:r>
        <w:rPr>
          <w:rFonts w:ascii="Angsana New" w:eastAsia="MS Mincho" w:hAnsi="Angsana New" w:hint="cs"/>
          <w:sz w:val="30"/>
          <w:szCs w:val="30"/>
          <w:cs/>
          <w:lang w:val="en-GB"/>
        </w:rPr>
        <w:t>มาถือปฏิบัติในการจัดทำงบการเงินนี้</w:t>
      </w:r>
      <w:r w:rsidR="00EF5321" w:rsidRPr="00EF5321">
        <w:rPr>
          <w:rFonts w:ascii="Angsana New" w:eastAsia="MS Mincho" w:hAnsi="Angsana New" w:hint="cs"/>
          <w:sz w:val="30"/>
          <w:szCs w:val="30"/>
          <w:cs/>
          <w:lang w:val="en-GB"/>
        </w:rPr>
        <w:t>ใช้</w:t>
      </w:r>
      <w:r w:rsidRPr="00EF5321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ก่อนวันที่มีผลบังคับใช้ </w:t>
      </w:r>
      <w:r w:rsidR="00EF5321" w:rsidRPr="00EF5321">
        <w:rPr>
          <w:rFonts w:ascii="Angsana New" w:eastAsia="MS Mincho" w:hAnsi="Angsana New" w:hint="cs"/>
          <w:sz w:val="30"/>
          <w:szCs w:val="30"/>
          <w:cs/>
          <w:lang w:val="en-GB"/>
        </w:rPr>
        <w:t>มาตรฐานการรายงานทางการเงินที่ออกใหม่ที่เกี่ยวกับการดำเนินงานของ</w:t>
      </w:r>
      <w:r w:rsidR="00EF5321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บริษัทได้เปิดเผยในหมายเหตุข้อ </w:t>
      </w:r>
      <w:r w:rsidR="002B3CBD">
        <w:rPr>
          <w:rFonts w:ascii="Angsana New" w:eastAsia="MS Mincho" w:hAnsi="Angsana New" w:hint="cs"/>
          <w:sz w:val="30"/>
          <w:szCs w:val="30"/>
          <w:cs/>
          <w:lang w:val="en-GB"/>
        </w:rPr>
        <w:t>29</w:t>
      </w:r>
    </w:p>
    <w:p w:rsidR="00EF5321" w:rsidRDefault="00EF5321" w:rsidP="00F02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CEB" w:rsidRPr="002B3CBD" w:rsidRDefault="0095033A" w:rsidP="001C4C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B3CBD">
        <w:rPr>
          <w:rFonts w:ascii="Angsana New" w:hAnsi="Angsana New"/>
          <w:i/>
          <w:iCs/>
          <w:sz w:val="30"/>
          <w:szCs w:val="30"/>
          <w:cs/>
        </w:rPr>
        <w:t>(</w:t>
      </w:r>
      <w:r w:rsidR="002B3CBD" w:rsidRPr="002B3CBD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1C4CEB" w:rsidRPr="002B3CBD">
        <w:rPr>
          <w:rFonts w:ascii="Angsana New" w:hAnsi="Angsana New"/>
          <w:i/>
          <w:iCs/>
          <w:sz w:val="30"/>
          <w:szCs w:val="30"/>
          <w:cs/>
        </w:rPr>
        <w:t>)</w:t>
      </w:r>
      <w:r w:rsidR="001C4CEB" w:rsidRPr="002B3CBD">
        <w:rPr>
          <w:rFonts w:ascii="Angsana New" w:hAnsi="Angsana New"/>
          <w:sz w:val="30"/>
          <w:szCs w:val="30"/>
          <w:cs/>
        </w:rPr>
        <w:tab/>
      </w:r>
      <w:r w:rsidR="004138A3" w:rsidRPr="002B3CBD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="004138A3" w:rsidRPr="002B3CBD">
        <w:rPr>
          <w:rFonts w:ascii="Angsana New" w:hAnsi="Angsana New" w:hint="cs"/>
          <w:i/>
          <w:iCs/>
          <w:sz w:val="30"/>
          <w:szCs w:val="30"/>
          <w:cs/>
        </w:rPr>
        <w:t>ที่ใช้ในการดำเนินงานและ</w:t>
      </w:r>
      <w:r w:rsidR="001C4CEB" w:rsidRPr="002B3CBD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</w:t>
      </w:r>
    </w:p>
    <w:p w:rsidR="001C4CEB" w:rsidRPr="00D30B2F" w:rsidRDefault="001C4CEB" w:rsidP="001C4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1C4CEB" w:rsidRPr="00D30B2F" w:rsidRDefault="000336CE" w:rsidP="001C4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  <w:r w:rsidRPr="00D30B2F">
        <w:rPr>
          <w:rFonts w:ascii="Angsana New" w:hAnsi="Angsana New"/>
          <w:spacing w:val="2"/>
          <w:sz w:val="30"/>
          <w:szCs w:val="30"/>
          <w:cs/>
        </w:rPr>
        <w:t>งบการเงิน</w:t>
      </w:r>
      <w:r w:rsidR="001C4CEB" w:rsidRPr="00D30B2F">
        <w:rPr>
          <w:rFonts w:ascii="Angsana New" w:hAnsi="Angsana New"/>
          <w:spacing w:val="2"/>
          <w:sz w:val="30"/>
          <w:szCs w:val="30"/>
          <w:cs/>
        </w:rPr>
        <w:t>นี้จัดทำเป็นเงินบาท</w:t>
      </w:r>
      <w:r w:rsidR="00EC1339">
        <w:rPr>
          <w:rFonts w:ascii="Angsana New" w:hAnsi="Angsana New"/>
          <w:spacing w:val="2"/>
          <w:sz w:val="30"/>
          <w:szCs w:val="30"/>
        </w:rPr>
        <w:t xml:space="preserve"> </w:t>
      </w:r>
      <w:r w:rsidR="002A0C52" w:rsidRPr="00D30B2F">
        <w:rPr>
          <w:rFonts w:ascii="Angsana New" w:hAnsi="Angsana New" w:hint="cs"/>
          <w:spacing w:val="2"/>
          <w:sz w:val="30"/>
          <w:szCs w:val="30"/>
          <w:cs/>
        </w:rPr>
        <w:t>ซึ่ง</w:t>
      </w:r>
      <w:r w:rsidR="004138A3" w:rsidRPr="00D30B2F">
        <w:rPr>
          <w:rFonts w:ascii="Angsana New" w:hAnsi="Angsana New" w:hint="cs"/>
          <w:sz w:val="30"/>
          <w:szCs w:val="30"/>
          <w:cs/>
        </w:rPr>
        <w:t>เป็นสกุลเงินที่ใช้ในการดำเนินงานของบริษัท</w:t>
      </w:r>
      <w:r w:rsidR="001C4CEB" w:rsidRPr="00D30B2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F7301" w:rsidRPr="006F7301">
        <w:rPr>
          <w:rFonts w:ascii="Angsana New" w:hAnsi="Angsana New"/>
          <w:spacing w:val="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  <w:r w:rsidR="002B3CB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</w:p>
    <w:p w:rsidR="008C17E5" w:rsidRPr="00D30B2F" w:rsidRDefault="008C17E5" w:rsidP="001C4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0336CE" w:rsidRPr="002B3CBD" w:rsidRDefault="0095033A" w:rsidP="00963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B3CBD">
        <w:rPr>
          <w:rFonts w:ascii="Angsana New" w:hAnsi="Angsana New"/>
          <w:i/>
          <w:iCs/>
          <w:sz w:val="30"/>
          <w:szCs w:val="30"/>
          <w:cs/>
        </w:rPr>
        <w:t>(</w:t>
      </w:r>
      <w:r w:rsidR="002B3CBD" w:rsidRPr="002B3CBD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0336CE" w:rsidRPr="002B3CBD">
        <w:rPr>
          <w:rFonts w:ascii="Angsana New" w:hAnsi="Angsana New"/>
          <w:i/>
          <w:iCs/>
          <w:sz w:val="30"/>
          <w:szCs w:val="30"/>
          <w:cs/>
        </w:rPr>
        <w:t>)</w:t>
      </w:r>
      <w:r w:rsidR="000336CE" w:rsidRPr="002B3CBD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B15D08" w:rsidRPr="002B3CBD">
        <w:rPr>
          <w:rFonts w:ascii="Angsana New" w:hAnsi="Angsana New"/>
          <w:i/>
          <w:iCs/>
          <w:sz w:val="30"/>
          <w:szCs w:val="30"/>
          <w:cs/>
        </w:rPr>
        <w:t>ใช้วิจารณญาณและ</w:t>
      </w:r>
      <w:r w:rsidR="00170A42" w:rsidRPr="002B3CB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336CE" w:rsidRPr="002B3CBD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  <w:r w:rsidR="000336CE" w:rsidRPr="002B3CBD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0336CE" w:rsidRPr="00170A42" w:rsidRDefault="000336CE" w:rsidP="00DB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003E0A" w:rsidRPr="003D025E" w:rsidRDefault="003D025E" w:rsidP="00003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D025E">
        <w:rPr>
          <w:rFonts w:ascii="Angsana New" w:hAnsi="Angsana New"/>
          <w:spacing w:val="2"/>
          <w:sz w:val="30"/>
          <w:szCs w:val="30"/>
          <w:cs/>
        </w:rPr>
        <w:t>ในการจัดทำงบการเงิน</w:t>
      </w:r>
      <w:r w:rsidR="000A10E2">
        <w:rPr>
          <w:rFonts w:ascii="Angsana New" w:hAnsi="Angsana New" w:hint="cs"/>
          <w:spacing w:val="2"/>
          <w:sz w:val="30"/>
          <w:szCs w:val="30"/>
          <w:cs/>
        </w:rPr>
        <w:t>ให้</w:t>
      </w:r>
      <w:r w:rsidRPr="003D025E">
        <w:rPr>
          <w:rFonts w:ascii="Angsana New" w:hAnsi="Angsana New"/>
          <w:spacing w:val="2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 การประมาณ</w:t>
      </w:r>
      <w:r w:rsidR="00DA658E">
        <w:rPr>
          <w:rFonts w:ascii="Angsana New" w:hAnsi="Angsana New" w:hint="cs"/>
          <w:spacing w:val="2"/>
          <w:sz w:val="30"/>
          <w:szCs w:val="30"/>
          <w:cs/>
        </w:rPr>
        <w:t>การ</w:t>
      </w:r>
      <w:r w:rsidRPr="003D025E">
        <w:rPr>
          <w:rFonts w:ascii="Angsana New" w:hAnsi="Angsana New"/>
          <w:spacing w:val="2"/>
          <w:sz w:val="30"/>
          <w:szCs w:val="30"/>
          <w:cs/>
        </w:rPr>
        <w:t>และข้อสมมติหลายประการ ซึ่งมีผลกระทบต่อการ</w:t>
      </w:r>
      <w:r w:rsidR="002B3CBD">
        <w:rPr>
          <w:rFonts w:ascii="Angsana New" w:hAnsi="Angsana New" w:hint="cs"/>
          <w:spacing w:val="2"/>
          <w:sz w:val="30"/>
          <w:szCs w:val="30"/>
          <w:cs/>
        </w:rPr>
        <w:t>ปฏิบัติตาม</w:t>
      </w:r>
      <w:r w:rsidRPr="003D025E">
        <w:rPr>
          <w:rFonts w:ascii="Angsana New" w:hAnsi="Angsana New"/>
          <w:spacing w:val="2"/>
          <w:sz w:val="30"/>
          <w:szCs w:val="30"/>
          <w:cs/>
        </w:rPr>
        <w:t>นโยบายการบัญชี</w:t>
      </w:r>
      <w:r w:rsidR="00445C8B">
        <w:rPr>
          <w:rFonts w:ascii="Angsana New" w:hAnsi="Angsana New" w:hint="cs"/>
          <w:spacing w:val="2"/>
          <w:sz w:val="30"/>
          <w:szCs w:val="30"/>
          <w:cs/>
        </w:rPr>
        <w:t xml:space="preserve">ของบริษัท </w:t>
      </w:r>
      <w:r w:rsidR="00003E0A">
        <w:rPr>
          <w:rFonts w:ascii="Angsana New" w:hAnsi="Angsana New" w:hint="cs"/>
          <w:spacing w:val="2"/>
          <w:sz w:val="30"/>
          <w:szCs w:val="30"/>
          <w:cs/>
        </w:rPr>
        <w:t>ทั้งนี้</w:t>
      </w:r>
      <w:r w:rsidR="00170A4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03E0A" w:rsidRPr="003D025E">
        <w:rPr>
          <w:rFonts w:ascii="Angsana New" w:hAnsi="Angsana New"/>
          <w:spacing w:val="2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170A4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03E0A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:rsidR="003D025E" w:rsidRPr="00594FCC" w:rsidRDefault="003D025E" w:rsidP="003D0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73A0" w:rsidRDefault="00A573A0" w:rsidP="00A5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</w:t>
      </w:r>
      <w:r w:rsidR="005C4F8F">
        <w:rPr>
          <w:rFonts w:ascii="Angsana New" w:hAnsi="Angsana New" w:hint="cs"/>
          <w:sz w:val="30"/>
          <w:szCs w:val="30"/>
          <w:cs/>
        </w:rPr>
        <w:t>การ</w:t>
      </w:r>
      <w:r w:rsidR="006062D3">
        <w:rPr>
          <w:rFonts w:ascii="Angsana New" w:hAnsi="Angsana New" w:hint="cs"/>
          <w:sz w:val="30"/>
          <w:szCs w:val="30"/>
          <w:cs/>
        </w:rPr>
        <w:t xml:space="preserve"> ณ วันที่ 31 ธันวาคม 2562</w:t>
      </w:r>
      <w:r w:rsidR="005C4F8F"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 w:hint="cs"/>
          <w:sz w:val="30"/>
          <w:szCs w:val="30"/>
          <w:cs/>
        </w:rPr>
        <w:t>ซึ่</w:t>
      </w:r>
      <w:r w:rsidRPr="00D30B2F">
        <w:rPr>
          <w:rFonts w:ascii="Angsana New" w:hAnsi="Angsana New"/>
          <w:sz w:val="30"/>
          <w:szCs w:val="30"/>
          <w:cs/>
        </w:rPr>
        <w:t>งมีความเสี่ยงอย่างมีนัยสำคัญที่</w:t>
      </w:r>
      <w:r w:rsidR="006062D3">
        <w:rPr>
          <w:rFonts w:ascii="Angsana New" w:hAnsi="Angsana New" w:hint="cs"/>
          <w:sz w:val="30"/>
          <w:szCs w:val="30"/>
          <w:cs/>
        </w:rPr>
        <w:t>จะส่งผล</w:t>
      </w:r>
      <w:r w:rsidRPr="00D30B2F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6062D3">
        <w:rPr>
          <w:rFonts w:ascii="Angsana New" w:hAnsi="Angsana New" w:hint="cs"/>
          <w:sz w:val="30"/>
          <w:szCs w:val="30"/>
          <w:cs/>
        </w:rPr>
        <w:t>ที่มีสาระสำคัญใน</w:t>
      </w:r>
      <w:r w:rsidR="00EA355C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</w:t>
      </w:r>
      <w:r>
        <w:rPr>
          <w:rFonts w:ascii="Angsana New" w:hAnsi="Angsana New" w:hint="cs"/>
          <w:sz w:val="30"/>
          <w:szCs w:val="30"/>
          <w:cs/>
        </w:rPr>
        <w:t>และหนี้สินในปีบัญชี</w:t>
      </w:r>
      <w:r w:rsidR="006062D3">
        <w:rPr>
          <w:rFonts w:ascii="Angsana New" w:hAnsi="Angsana New" w:hint="cs"/>
          <w:sz w:val="30"/>
          <w:szCs w:val="30"/>
          <w:cs/>
        </w:rPr>
        <w:t>ถัดไป</w:t>
      </w:r>
      <w:r w:rsidR="006662AC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ได้เปิดเผย</w:t>
      </w:r>
      <w:r w:rsidRPr="00D30B2F">
        <w:rPr>
          <w:rFonts w:ascii="Angsana New" w:hAnsi="Angsana New" w:hint="cs"/>
          <w:sz w:val="30"/>
          <w:szCs w:val="30"/>
          <w:cs/>
        </w:rPr>
        <w:t>ในหมายเหตุ</w:t>
      </w:r>
      <w:r w:rsidR="002B3CBD">
        <w:rPr>
          <w:rFonts w:ascii="Angsana New" w:hAnsi="Angsana New" w:hint="cs"/>
          <w:sz w:val="30"/>
          <w:szCs w:val="30"/>
          <w:cs/>
        </w:rPr>
        <w:t>ข้อ</w:t>
      </w:r>
      <w:r w:rsidRPr="00D30B2F">
        <w:rPr>
          <w:rFonts w:ascii="Angsana New" w:hAnsi="Angsana New" w:hint="cs"/>
          <w:sz w:val="30"/>
          <w:szCs w:val="30"/>
          <w:cs/>
        </w:rPr>
        <w:t>ต่อไปนี้</w:t>
      </w:r>
    </w:p>
    <w:p w:rsidR="002B3CBD" w:rsidRPr="00D30B2F" w:rsidRDefault="002B3CBD" w:rsidP="00A5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594FCC" w:rsidRPr="00594FCC" w:rsidRDefault="00594FCC" w:rsidP="00594FCC">
      <w:pPr>
        <w:spacing w:line="240" w:lineRule="auto"/>
        <w:rPr>
          <w:sz w:val="2"/>
          <w:szCs w:val="2"/>
        </w:rPr>
      </w:pPr>
    </w:p>
    <w:tbl>
      <w:tblPr>
        <w:tblW w:w="9198" w:type="dxa"/>
        <w:tblInd w:w="540" w:type="dxa"/>
        <w:tblLook w:val="04A0" w:firstRow="1" w:lastRow="0" w:firstColumn="1" w:lastColumn="0" w:noHBand="0" w:noVBand="1"/>
      </w:tblPr>
      <w:tblGrid>
        <w:gridCol w:w="3330"/>
        <w:gridCol w:w="5868"/>
      </w:tblGrid>
      <w:tr w:rsidR="0080613E" w:rsidRPr="00D30B2F" w:rsidTr="005A6253">
        <w:tc>
          <w:tcPr>
            <w:tcW w:w="3330" w:type="dxa"/>
          </w:tcPr>
          <w:p w:rsidR="0080613E" w:rsidRPr="00D30B2F" w:rsidRDefault="0080613E" w:rsidP="0080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2B3CB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74FE7">
              <w:rPr>
                <w:rFonts w:ascii="Angsana New" w:hAnsi="Angsana New"/>
                <w:sz w:val="30"/>
                <w:szCs w:val="30"/>
              </w:rPr>
              <w:t>, 7, 8</w:t>
            </w:r>
          </w:p>
        </w:tc>
        <w:tc>
          <w:tcPr>
            <w:tcW w:w="5868" w:type="dxa"/>
          </w:tcPr>
          <w:p w:rsidR="0080613E" w:rsidRPr="005C4F8F" w:rsidRDefault="0080613E" w:rsidP="00806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8" w:hanging="9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C4F8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การวัดมูลค่า</w:t>
            </w:r>
            <w:r w:rsidR="00274FE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274FE7" w:rsidRPr="00D30B2F" w:rsidTr="005A6253">
        <w:tc>
          <w:tcPr>
            <w:tcW w:w="3330" w:type="dxa"/>
          </w:tcPr>
          <w:p w:rsidR="00274FE7" w:rsidRPr="00D30B2F" w:rsidRDefault="00274FE7" w:rsidP="0027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868" w:type="dxa"/>
          </w:tcPr>
          <w:p w:rsidR="00274FE7" w:rsidRPr="005C4F8F" w:rsidRDefault="00274FE7" w:rsidP="0027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8" w:hanging="9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5C4F8F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การวัดมูลค่า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ค่าเผื่อการปรับมูลค่าสินค้าคงเหลือ</w:t>
            </w:r>
          </w:p>
        </w:tc>
      </w:tr>
      <w:tr w:rsidR="00274FE7" w:rsidRPr="00D30B2F" w:rsidTr="005A6253">
        <w:tc>
          <w:tcPr>
            <w:tcW w:w="3330" w:type="dxa"/>
          </w:tcPr>
          <w:p w:rsidR="00274FE7" w:rsidRPr="00D30B2F" w:rsidRDefault="00274FE7" w:rsidP="0027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5868" w:type="dxa"/>
          </w:tcPr>
          <w:p w:rsidR="00274FE7" w:rsidRPr="002F08D3" w:rsidRDefault="00274FE7" w:rsidP="00274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hanging="90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การรับรู้</w:t>
            </w:r>
            <w:r w:rsidRPr="00D30B2F"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>สินทรัพย์</w:t>
            </w:r>
            <w:r w:rsidRPr="00D30B2F">
              <w:rPr>
                <w:rFonts w:ascii="Angsana New" w:eastAsia="Calibri" w:hAnsi="Angsana New"/>
                <w:sz w:val="30"/>
                <w:szCs w:val="30"/>
                <w:cs/>
                <w:lang w:val="en-GB"/>
              </w:rPr>
              <w:t>ภาษีเงินได้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  <w:lang w:val="en-GB"/>
              </w:rPr>
              <w:t xml:space="preserve">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 xml:space="preserve"> </w:t>
            </w:r>
          </w:p>
        </w:tc>
      </w:tr>
    </w:tbl>
    <w:p w:rsidR="00F52669" w:rsidRDefault="00F52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82D12" w:rsidRPr="00F52669" w:rsidRDefault="004866E1" w:rsidP="00816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F52669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005FDE" w:rsidRPr="00F52669">
        <w:rPr>
          <w:rFonts w:ascii="Angsana New" w:hAnsi="Angsana New"/>
          <w:b/>
          <w:bCs/>
          <w:sz w:val="30"/>
          <w:szCs w:val="30"/>
        </w:rPr>
        <w:tab/>
      </w:r>
      <w:r w:rsidR="003137D3" w:rsidRPr="00F52669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EC1453" w:rsidRPr="00F52669" w:rsidRDefault="00EC1453" w:rsidP="00075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17C03" w:rsidRPr="00F52669" w:rsidRDefault="00217C03" w:rsidP="00217C03">
      <w:pPr>
        <w:pStyle w:val="AccPolicyalternative"/>
      </w:pPr>
      <w:r w:rsidRPr="00F52669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F52669" w:rsidRPr="00F52669" w:rsidRDefault="00F52669" w:rsidP="00E371B0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</w:rPr>
      </w:pPr>
    </w:p>
    <w:p w:rsidR="00E371B0" w:rsidRPr="00F52669" w:rsidRDefault="00E371B0" w:rsidP="00E371B0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F52669">
        <w:rPr>
          <w:rFonts w:ascii="Angsana New" w:hAnsi="Angsana New" w:cs="Angsana New"/>
          <w:b/>
          <w:bCs/>
          <w:i/>
          <w:iCs/>
          <w:cs/>
        </w:rPr>
        <w:t>(ก)</w:t>
      </w:r>
      <w:r w:rsidRPr="00F52669">
        <w:rPr>
          <w:rFonts w:ascii="Angsana New" w:hAnsi="Angsana New" w:cs="Angsana New"/>
          <w:b/>
          <w:bCs/>
          <w:i/>
          <w:iCs/>
        </w:rPr>
        <w:tab/>
      </w:r>
      <w:r w:rsidRPr="00F52669">
        <w:rPr>
          <w:rFonts w:ascii="Angsana New" w:hAnsi="Angsana New" w:cs="Angsana New"/>
          <w:b/>
          <w:bCs/>
          <w:i/>
          <w:iCs/>
          <w:cs/>
        </w:rPr>
        <w:t>เงินตราต่างประเทศ</w:t>
      </w:r>
    </w:p>
    <w:p w:rsidR="00E371B0" w:rsidRPr="00F52669" w:rsidRDefault="00E371B0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E371B0" w:rsidRPr="00F52669" w:rsidRDefault="00E371B0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52669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E371B0" w:rsidRPr="00F52669" w:rsidRDefault="00E371B0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E371B0" w:rsidRPr="00F52669" w:rsidRDefault="00E371B0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266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C45C9B" w:rsidRPr="00F52669">
        <w:rPr>
          <w:rFonts w:ascii="Angsana New" w:hAnsi="Angsana New" w:hint="cs"/>
          <w:sz w:val="30"/>
          <w:szCs w:val="30"/>
          <w:cs/>
        </w:rPr>
        <w:t>สกุล</w:t>
      </w:r>
      <w:r w:rsidR="00C45C9B" w:rsidRPr="00F52669">
        <w:rPr>
          <w:rFonts w:ascii="Angsana New" w:hAnsi="Angsana New"/>
          <w:sz w:val="30"/>
          <w:szCs w:val="30"/>
          <w:cs/>
        </w:rPr>
        <w:t>เงิน</w:t>
      </w:r>
      <w:r w:rsidR="00C45C9B" w:rsidRPr="00F52669">
        <w:rPr>
          <w:rFonts w:ascii="Angsana New" w:hAnsi="Angsana New" w:hint="cs"/>
          <w:sz w:val="30"/>
          <w:szCs w:val="30"/>
          <w:cs/>
        </w:rPr>
        <w:t xml:space="preserve">ที่ใช้ในการดำเนินงาน </w:t>
      </w:r>
      <w:r w:rsidRPr="00F52669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F52669">
        <w:rPr>
          <w:rFonts w:ascii="Angsana New" w:hAnsi="Angsana New"/>
          <w:sz w:val="30"/>
          <w:szCs w:val="30"/>
        </w:rPr>
        <w:t xml:space="preserve"> </w:t>
      </w:r>
    </w:p>
    <w:p w:rsidR="00897917" w:rsidRPr="00F52669" w:rsidRDefault="00897917" w:rsidP="0089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371B0" w:rsidRPr="00F52669" w:rsidRDefault="00E371B0" w:rsidP="0089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266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C45C9B" w:rsidRPr="00F5266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F52669">
        <w:rPr>
          <w:rFonts w:ascii="Angsana New" w:hAnsi="Angsana New"/>
          <w:sz w:val="30"/>
          <w:szCs w:val="30"/>
          <w:cs/>
        </w:rPr>
        <w:t>โ</w:t>
      </w:r>
      <w:r w:rsidR="00C45C9B" w:rsidRPr="00F52669">
        <w:rPr>
          <w:rFonts w:ascii="Angsana New" w:hAnsi="Angsana New"/>
          <w:sz w:val="30"/>
          <w:szCs w:val="30"/>
          <w:cs/>
        </w:rPr>
        <w:t xml:space="preserve">ดยใช้อัตราแลกเปลี่ยน ณ วันนั้น </w:t>
      </w:r>
    </w:p>
    <w:p w:rsidR="00B274DA" w:rsidRPr="00F52669" w:rsidRDefault="00B274DA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B274DA" w:rsidRPr="00F52669" w:rsidRDefault="00B274DA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2669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</w:t>
      </w:r>
      <w:r w:rsidR="00B031EF" w:rsidRPr="00F52669">
        <w:rPr>
          <w:rFonts w:ascii="Angsana New" w:hAnsi="Angsana New" w:hint="cs"/>
          <w:sz w:val="30"/>
          <w:szCs w:val="30"/>
          <w:cs/>
        </w:rPr>
        <w:t>ารบัญชีที่เป็นเงินตราต่างประเทศ</w:t>
      </w:r>
      <w:r w:rsidRPr="00F52669">
        <w:rPr>
          <w:rFonts w:ascii="Angsana New" w:hAnsi="Angsana New" w:hint="cs"/>
          <w:sz w:val="30"/>
          <w:szCs w:val="30"/>
          <w:cs/>
        </w:rPr>
        <w:t>ซึ่งบันทึกตามเกณฑ์ราคาทุนเดิม แปลงค่าเป็น</w:t>
      </w:r>
      <w:r w:rsidR="00C45C9B" w:rsidRPr="00F52669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F52669">
        <w:rPr>
          <w:rFonts w:ascii="Angsana New" w:hAnsi="Angsana New" w:hint="cs"/>
          <w:sz w:val="30"/>
          <w:szCs w:val="30"/>
          <w:cs/>
        </w:rPr>
        <w:t>โดยใช้อัตราแลกเปลี่ยน ณ วันที่เกิดรายการ</w:t>
      </w:r>
    </w:p>
    <w:p w:rsidR="00AE32F4" w:rsidRPr="00F52669" w:rsidRDefault="00AE32F4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E32F4" w:rsidRPr="00F52669" w:rsidRDefault="00AE32F4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2669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</w:t>
      </w:r>
      <w:r w:rsidRPr="00F52669">
        <w:rPr>
          <w:rFonts w:ascii="Angsana New" w:hAnsi="Angsana New"/>
          <w:sz w:val="30"/>
          <w:szCs w:val="30"/>
          <w:cs/>
        </w:rPr>
        <w:t>จากการแปลงค่า</w:t>
      </w:r>
      <w:r w:rsidRPr="00F52669">
        <w:rPr>
          <w:rFonts w:ascii="Angsana New" w:hAnsi="Angsana New" w:hint="cs"/>
          <w:sz w:val="30"/>
          <w:szCs w:val="30"/>
          <w:cs/>
        </w:rPr>
        <w:t>ให้รับรู้เป็น</w:t>
      </w:r>
      <w:r w:rsidRPr="00F52669">
        <w:rPr>
          <w:rFonts w:ascii="Angsana New" w:hAnsi="Angsana New"/>
          <w:sz w:val="30"/>
          <w:szCs w:val="30"/>
          <w:cs/>
        </w:rPr>
        <w:t>กำไรหรือขาดทุน</w:t>
      </w:r>
      <w:r w:rsidRPr="00F52669">
        <w:rPr>
          <w:rFonts w:ascii="Angsana New" w:hAnsi="Angsana New" w:hint="cs"/>
          <w:sz w:val="30"/>
          <w:szCs w:val="30"/>
          <w:cs/>
        </w:rPr>
        <w:t>ในงวด</w:t>
      </w:r>
      <w:r w:rsidR="005F75A0" w:rsidRPr="00F52669">
        <w:rPr>
          <w:rFonts w:ascii="Angsana New" w:hAnsi="Angsana New" w:hint="cs"/>
          <w:sz w:val="30"/>
          <w:szCs w:val="30"/>
          <w:cs/>
        </w:rPr>
        <w:t>บัญชีนั้น</w:t>
      </w:r>
    </w:p>
    <w:p w:rsidR="0002126B" w:rsidRPr="00F52669" w:rsidRDefault="0002126B" w:rsidP="0002126B">
      <w:pPr>
        <w:pStyle w:val="BodyText2"/>
        <w:spacing w:line="240" w:lineRule="atLeast"/>
        <w:rPr>
          <w:rFonts w:ascii="Angsana New" w:hAnsi="Angsana New" w:cs="Angsana New"/>
          <w:strike/>
        </w:rPr>
      </w:pPr>
    </w:p>
    <w:p w:rsidR="0002126B" w:rsidRPr="00F52669" w:rsidRDefault="00B274DA" w:rsidP="0002126B">
      <w:pPr>
        <w:pStyle w:val="Heading8"/>
        <w:tabs>
          <w:tab w:val="left" w:pos="540"/>
        </w:tabs>
        <w:jc w:val="both"/>
        <w:rPr>
          <w:rFonts w:ascii="Angsana New" w:hAnsi="Angsana New" w:cs="Angsana New"/>
          <w:b/>
          <w:bCs/>
          <w:cs/>
        </w:rPr>
      </w:pPr>
      <w:r w:rsidRPr="00F52669">
        <w:rPr>
          <w:rFonts w:ascii="Angsana New" w:hAnsi="Angsana New" w:cs="Angsana New"/>
          <w:b/>
          <w:bCs/>
          <w:i/>
          <w:iCs/>
          <w:cs/>
        </w:rPr>
        <w:t>(</w:t>
      </w:r>
      <w:r w:rsidRPr="00F52669">
        <w:rPr>
          <w:rFonts w:ascii="Angsana New" w:hAnsi="Angsana New" w:cs="Angsana New" w:hint="cs"/>
          <w:b/>
          <w:bCs/>
          <w:i/>
          <w:iCs/>
          <w:cs/>
          <w:lang w:val="en-US"/>
        </w:rPr>
        <w:t>ข</w:t>
      </w:r>
      <w:r w:rsidR="0002126B" w:rsidRPr="00F52669">
        <w:rPr>
          <w:rFonts w:ascii="Angsana New" w:hAnsi="Angsana New" w:cs="Angsana New"/>
          <w:b/>
          <w:bCs/>
          <w:i/>
          <w:iCs/>
          <w:cs/>
        </w:rPr>
        <w:t>)</w:t>
      </w:r>
      <w:r w:rsidR="0002126B" w:rsidRPr="00F52669">
        <w:rPr>
          <w:rFonts w:ascii="Angsana New" w:hAnsi="Angsana New"/>
          <w:b/>
          <w:bCs/>
          <w:i/>
          <w:iCs/>
          <w:lang w:val="en-US"/>
        </w:rPr>
        <w:tab/>
      </w:r>
      <w:r w:rsidR="0002126B" w:rsidRPr="00F52669">
        <w:rPr>
          <w:rFonts w:ascii="Angsana New" w:hAnsi="Angsana New" w:cs="Angsana New" w:hint="cs"/>
          <w:b/>
          <w:bCs/>
          <w:i/>
          <w:iCs/>
          <w:cs/>
        </w:rPr>
        <w:t>การป้องกันความเสี่ยง</w:t>
      </w:r>
      <w:r w:rsidR="0002126B" w:rsidRPr="00F52669">
        <w:rPr>
          <w:rFonts w:ascii="Angsana New" w:hAnsi="Angsana New" w:cs="Angsana New" w:hint="cs"/>
          <w:b/>
          <w:bCs/>
          <w:cs/>
        </w:rPr>
        <w:t xml:space="preserve">  </w:t>
      </w:r>
    </w:p>
    <w:p w:rsidR="00CD5804" w:rsidRPr="00F52669" w:rsidRDefault="00CD5804" w:rsidP="00DB3A1B">
      <w:pPr>
        <w:pStyle w:val="BodyText2"/>
        <w:spacing w:line="240" w:lineRule="atLeast"/>
        <w:rPr>
          <w:rFonts w:ascii="Angsana New" w:hAnsi="Angsana New" w:cs="Angsana New"/>
          <w:strike/>
        </w:rPr>
      </w:pPr>
    </w:p>
    <w:p w:rsidR="0002126B" w:rsidRPr="00F52669" w:rsidRDefault="0002126B" w:rsidP="00021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52669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:rsidR="00665C01" w:rsidRPr="00F52669" w:rsidRDefault="00665C01" w:rsidP="00021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02126B" w:rsidRPr="00F52669" w:rsidRDefault="0002126B" w:rsidP="00021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52669">
        <w:rPr>
          <w:rFonts w:ascii="Angsana New" w:hAnsi="Angsana New"/>
          <w:sz w:val="30"/>
          <w:szCs w:val="30"/>
          <w:cs/>
        </w:rPr>
        <w:t>กำไรหรือขาดทุนจากสัญญา</w:t>
      </w:r>
      <w:r w:rsidRPr="00F52669">
        <w:rPr>
          <w:rFonts w:ascii="Angsana New" w:hAnsi="Angsana New" w:hint="cs"/>
          <w:sz w:val="30"/>
          <w:szCs w:val="30"/>
          <w:cs/>
        </w:rPr>
        <w:t>ซื้อขาย</w:t>
      </w:r>
      <w:r w:rsidRPr="00F52669">
        <w:rPr>
          <w:rFonts w:ascii="Angsana New" w:hAnsi="Angsana New"/>
          <w:sz w:val="30"/>
          <w:szCs w:val="30"/>
          <w:cs/>
        </w:rPr>
        <w:t>เงินตราต่างประเทศล่วงหน้าที่ถูกใช้ในการป้องกันความเสี่ยงของรายการที่เป็นเงินตราต่างประเทศที่คาดว่าจะเกิดขึ้นในอนาคต  จะถูกบันทึกรอไว้ในบัญชีจนกว่ารายการที่คาดไว้เกิดขึ้น  หากรายการที่ได้รับการป้องกันความเสี่ยงได้รับการรับรู้เป็นสินทรัพย์หรือหนี้สิน รายการดังกล่าวจะได้รับการแปลงค่าโดยใช้อัตราแลกเปลี่ยนล่วงหน้าตามสัญญา</w:t>
      </w:r>
    </w:p>
    <w:p w:rsidR="002A0C52" w:rsidRPr="00F52669" w:rsidRDefault="002A0C52" w:rsidP="00DB3A1B">
      <w:pPr>
        <w:pStyle w:val="BodyText2"/>
        <w:spacing w:line="240" w:lineRule="atLeast"/>
        <w:rPr>
          <w:rFonts w:ascii="Angsana New" w:hAnsi="Angsana New" w:cs="Angsana New"/>
          <w:strike/>
        </w:rPr>
      </w:pPr>
    </w:p>
    <w:p w:rsidR="00217C03" w:rsidRPr="00F52669" w:rsidRDefault="0002126B" w:rsidP="00C45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2669">
        <w:rPr>
          <w:rFonts w:ascii="Angsana New" w:hAnsi="Angsana New"/>
          <w:sz w:val="30"/>
          <w:szCs w:val="30"/>
          <w:cs/>
        </w:rPr>
        <w:t>สินทรัพย์หรือหนี้สินที่มีค่าเป็นเงินตราต่างประเทศ และได้รับการป้องกันความเสี่ยงด้วยสัญญา</w:t>
      </w:r>
      <w:r w:rsidRPr="00F52669">
        <w:rPr>
          <w:rFonts w:ascii="Angsana New" w:hAnsi="Angsana New" w:hint="cs"/>
          <w:sz w:val="30"/>
          <w:szCs w:val="30"/>
          <w:cs/>
        </w:rPr>
        <w:t>ซื้อขาย</w:t>
      </w:r>
      <w:r w:rsidRPr="00F52669">
        <w:rPr>
          <w:rFonts w:ascii="Angsana New" w:hAnsi="Angsana New"/>
          <w:sz w:val="30"/>
          <w:szCs w:val="30"/>
          <w:cs/>
        </w:rPr>
        <w:t>เงินตราต่างประเทศล่วงหน้า  บันทึกเป็นเงินบาทโดยใช้อัตราแลกเปลี่ยนล่วงหน้าตามสัญญา</w:t>
      </w:r>
    </w:p>
    <w:p w:rsidR="00F52669" w:rsidRDefault="00F52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3137D3" w:rsidRPr="00D30B2F" w:rsidRDefault="00355F49" w:rsidP="00217C03">
      <w:pPr>
        <w:pStyle w:val="Heading8"/>
        <w:tabs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</w:rPr>
      </w:pPr>
      <w:r w:rsidRPr="00D30B2F">
        <w:rPr>
          <w:rFonts w:ascii="Angsana New" w:hAnsi="Angsana New" w:cs="Angsana New"/>
          <w:b/>
          <w:bCs/>
          <w:i/>
          <w:iCs/>
          <w:cs/>
        </w:rPr>
        <w:lastRenderedPageBreak/>
        <w:t>(</w:t>
      </w:r>
      <w:r w:rsidR="00B274DA" w:rsidRPr="00D30B2F">
        <w:rPr>
          <w:rFonts w:ascii="Angsana New" w:hAnsi="Angsana New" w:cs="Angsana New" w:hint="cs"/>
          <w:b/>
          <w:bCs/>
          <w:i/>
          <w:iCs/>
          <w:cs/>
        </w:rPr>
        <w:t>ค</w:t>
      </w:r>
      <w:r w:rsidRPr="00D30B2F">
        <w:rPr>
          <w:rFonts w:ascii="Angsana New" w:hAnsi="Angsana New" w:cs="Angsana New"/>
          <w:b/>
          <w:bCs/>
          <w:i/>
          <w:iCs/>
          <w:cs/>
        </w:rPr>
        <w:t>)</w:t>
      </w:r>
      <w:r w:rsidR="003137D3" w:rsidRPr="00D30B2F">
        <w:rPr>
          <w:rFonts w:ascii="Angsana New" w:hAnsi="Angsana New" w:cs="Angsana New"/>
          <w:b/>
          <w:bCs/>
          <w:i/>
          <w:iCs/>
          <w:cs/>
        </w:rPr>
        <w:tab/>
        <w:t>เงินสดและรายการเทียบเท่าเงินสด</w:t>
      </w:r>
    </w:p>
    <w:p w:rsidR="003B0374" w:rsidRPr="00190B50" w:rsidRDefault="003B0374" w:rsidP="00DB3A1B">
      <w:pPr>
        <w:pStyle w:val="BodyText2"/>
        <w:spacing w:line="240" w:lineRule="atLeast"/>
        <w:rPr>
          <w:rFonts w:ascii="Angsana New" w:hAnsi="Angsana New" w:cs="Angsana New"/>
          <w:strike/>
          <w:sz w:val="24"/>
          <w:szCs w:val="24"/>
        </w:rPr>
      </w:pPr>
    </w:p>
    <w:p w:rsidR="003137D3" w:rsidRPr="00D30B2F" w:rsidRDefault="003137D3" w:rsidP="00BF4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E73DD3" w:rsidRPr="00D30B2F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D30B2F">
        <w:rPr>
          <w:rFonts w:ascii="Angsana New" w:hAnsi="Angsana New"/>
          <w:sz w:val="30"/>
          <w:szCs w:val="30"/>
          <w:cs/>
        </w:rPr>
        <w:t>ประกอบด้วย ยอดเงินสด</w:t>
      </w:r>
      <w:r w:rsidR="00AE32F4">
        <w:rPr>
          <w:rFonts w:ascii="Angsana New" w:hAnsi="Angsana New" w:hint="cs"/>
          <w:sz w:val="30"/>
          <w:szCs w:val="30"/>
          <w:cs/>
        </w:rPr>
        <w:t xml:space="preserve"> </w:t>
      </w:r>
      <w:r w:rsidR="00B76150">
        <w:rPr>
          <w:rFonts w:ascii="Angsana New" w:hAnsi="Angsana New" w:hint="cs"/>
          <w:sz w:val="30"/>
          <w:szCs w:val="30"/>
          <w:cs/>
        </w:rPr>
        <w:t>และ</w:t>
      </w:r>
      <w:r w:rsidRPr="00D30B2F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="00EC7A16" w:rsidRPr="00D30B2F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D30B2F">
        <w:rPr>
          <w:rFonts w:ascii="Angsana New" w:hAnsi="Angsana New"/>
          <w:sz w:val="30"/>
          <w:szCs w:val="30"/>
          <w:cs/>
        </w:rPr>
        <w:t xml:space="preserve">เผื่อเรียก </w:t>
      </w:r>
    </w:p>
    <w:p w:rsidR="004866E1" w:rsidRPr="00190B50" w:rsidRDefault="004866E1" w:rsidP="00486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A563A2" w:rsidRPr="00D30B2F" w:rsidRDefault="00355F49" w:rsidP="00DB0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274DA"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563A2" w:rsidRPr="00D30B2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C7A16"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EC7A16"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ค่าเช่าตามสัญญาเช่าดำเนินงาน ลูกหนี้ตามสัญญาเช่าการเงิน</w:t>
      </w:r>
      <w:r w:rsidR="00DD66C3"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A563A2"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และลูกหนี้อื่น</w:t>
      </w:r>
    </w:p>
    <w:p w:rsidR="003B0374" w:rsidRPr="00190B50" w:rsidRDefault="003B0374" w:rsidP="00DB3A1B">
      <w:pPr>
        <w:pStyle w:val="BodyText2"/>
        <w:spacing w:line="240" w:lineRule="atLeast"/>
        <w:rPr>
          <w:rFonts w:ascii="Angsana New" w:hAnsi="Angsana New" w:cs="Angsana New"/>
          <w:strike/>
          <w:sz w:val="24"/>
          <w:szCs w:val="24"/>
        </w:rPr>
      </w:pPr>
    </w:p>
    <w:p w:rsidR="00A563A2" w:rsidRPr="00D30B2F" w:rsidRDefault="002C77FE" w:rsidP="00BF4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ลูกหนี้</w:t>
      </w:r>
      <w:r w:rsidR="00EC7A16" w:rsidRPr="00D30B2F"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D30B2F">
        <w:rPr>
          <w:rFonts w:ascii="Angsana New" w:hAnsi="Angsana New"/>
          <w:sz w:val="30"/>
          <w:szCs w:val="30"/>
          <w:cs/>
        </w:rPr>
        <w:t>และลูกหนี้อื่น</w:t>
      </w:r>
      <w:r w:rsidR="00A563A2" w:rsidRPr="00D30B2F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</w:p>
    <w:p w:rsidR="00EC7A16" w:rsidRPr="00190B50" w:rsidRDefault="00EC7A16" w:rsidP="00DB3A1B">
      <w:pPr>
        <w:pStyle w:val="BodyText2"/>
        <w:spacing w:line="240" w:lineRule="atLeast"/>
        <w:rPr>
          <w:rFonts w:ascii="Angsana New" w:hAnsi="Angsana New" w:cs="Angsana New"/>
          <w:strike/>
          <w:sz w:val="24"/>
          <w:szCs w:val="24"/>
        </w:rPr>
      </w:pPr>
    </w:p>
    <w:p w:rsidR="00EC7A16" w:rsidRPr="00D30B2F" w:rsidRDefault="00EC7A16" w:rsidP="00EC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ลูกหนี้</w:t>
      </w:r>
      <w:r w:rsidR="00841698" w:rsidRPr="00D30B2F">
        <w:rPr>
          <w:rFonts w:ascii="Angsana New" w:hAnsi="Angsana New" w:hint="cs"/>
          <w:sz w:val="30"/>
          <w:szCs w:val="30"/>
          <w:cs/>
        </w:rPr>
        <w:t>ตามสัญญาเช่าการเงิน</w:t>
      </w:r>
      <w:r w:rsidRPr="00D30B2F">
        <w:rPr>
          <w:rFonts w:ascii="Angsana New" w:hAnsi="Angsana New"/>
          <w:sz w:val="30"/>
          <w:szCs w:val="30"/>
          <w:cs/>
        </w:rPr>
        <w:t>แสดง</w:t>
      </w:r>
      <w:r w:rsidRPr="00D30B2F">
        <w:rPr>
          <w:rFonts w:ascii="Angsana New" w:hAnsi="Angsana New" w:hint="cs"/>
          <w:sz w:val="30"/>
          <w:szCs w:val="30"/>
          <w:cs/>
        </w:rPr>
        <w:t>มูลค่ายอดคงค้างสุทธิจา</w:t>
      </w:r>
      <w:r w:rsidR="00B031EF" w:rsidRPr="00D30B2F">
        <w:rPr>
          <w:rFonts w:ascii="Angsana New" w:hAnsi="Angsana New" w:hint="cs"/>
          <w:sz w:val="30"/>
          <w:szCs w:val="30"/>
          <w:cs/>
        </w:rPr>
        <w:t>กดอกเบี้ยที่ยังไม่ถือเป็นรายได้</w:t>
      </w:r>
      <w:r w:rsidRPr="00D30B2F">
        <w:rPr>
          <w:rFonts w:ascii="Angsana New" w:hAnsi="Angsana New"/>
          <w:sz w:val="30"/>
          <w:szCs w:val="30"/>
          <w:cs/>
        </w:rPr>
        <w:t>หักค่าเผื่อหนี้สงสัยจะสูญ</w:t>
      </w:r>
    </w:p>
    <w:p w:rsidR="00120E4A" w:rsidRPr="00190B50" w:rsidRDefault="00120E4A" w:rsidP="001D3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204E4" w:rsidRPr="00D30B2F" w:rsidRDefault="00A563A2" w:rsidP="00BF4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 xml:space="preserve">บริษัทตั้งค่าเผื่อหนี้สงสัยจะสูญเป็นจำนวนเท่ากับผลเสียหายที่อาจเกิดขึ้นจากการเรียกเก็บเงินจากลูกหนี้ไม่ได้ โดยการวิเคราะห์ประเภทและการพิจารณาฐานะของลูกหนี้ในปัจจุบัน </w:t>
      </w:r>
    </w:p>
    <w:p w:rsidR="007204E4" w:rsidRPr="00190B50" w:rsidRDefault="007204E4" w:rsidP="00A8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204E4" w:rsidRPr="00D30B2F" w:rsidRDefault="00E371B0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30B2F">
        <w:rPr>
          <w:rFonts w:ascii="Angsana New" w:hAnsi="Angsana New"/>
          <w:i/>
          <w:iCs/>
          <w:sz w:val="30"/>
          <w:szCs w:val="30"/>
        </w:rPr>
        <w:tab/>
      </w:r>
      <w:r w:rsidR="007204E4" w:rsidRPr="00D30B2F">
        <w:rPr>
          <w:rFonts w:ascii="Angsana New" w:hAnsi="Angsana New"/>
          <w:i/>
          <w:iCs/>
          <w:sz w:val="30"/>
          <w:szCs w:val="30"/>
          <w:cs/>
        </w:rPr>
        <w:t>ลูกหนี้ค่าเช่าตามสัญญาเช่าดำเนินงาน</w:t>
      </w:r>
    </w:p>
    <w:p w:rsidR="007204E4" w:rsidRPr="00190B50" w:rsidRDefault="007204E4" w:rsidP="00FE0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125344" w:rsidRPr="00D30B2F" w:rsidRDefault="007204E4" w:rsidP="004D2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t>การตั้งค่าเผื่อ</w:t>
      </w:r>
      <w:r w:rsidRPr="00D30B2F">
        <w:rPr>
          <w:rFonts w:ascii="Angsana New" w:hAnsi="Angsana New"/>
          <w:sz w:val="30"/>
          <w:szCs w:val="30"/>
          <w:cs/>
        </w:rPr>
        <w:t>หนี้สงสัยจะสูญ</w:t>
      </w:r>
      <w:r w:rsidRPr="00D30B2F">
        <w:rPr>
          <w:rFonts w:ascii="Angsana New" w:hAnsi="Angsana New" w:hint="cs"/>
          <w:sz w:val="30"/>
          <w:szCs w:val="30"/>
          <w:cs/>
        </w:rPr>
        <w:t>สำหรับ</w:t>
      </w:r>
      <w:r w:rsidRPr="00D30B2F">
        <w:rPr>
          <w:rFonts w:ascii="Angsana New" w:hAnsi="Angsana New"/>
          <w:sz w:val="30"/>
          <w:szCs w:val="30"/>
          <w:cs/>
        </w:rPr>
        <w:t>ลูกหนี้ค่าเช่าตามสัญญาเช่าดำเนินงาน</w:t>
      </w:r>
      <w:r w:rsidR="004F11E7" w:rsidRPr="00D30B2F">
        <w:rPr>
          <w:rFonts w:ascii="Angsana New" w:hAnsi="Angsana New" w:hint="cs"/>
          <w:sz w:val="30"/>
          <w:szCs w:val="30"/>
          <w:cs/>
        </w:rPr>
        <w:t>คำนวณเป็นอัตราร้อยละ</w:t>
      </w:r>
      <w:r w:rsidRPr="00D30B2F">
        <w:rPr>
          <w:rFonts w:ascii="Angsana New" w:hAnsi="Angsana New"/>
          <w:sz w:val="30"/>
          <w:szCs w:val="30"/>
          <w:cs/>
        </w:rPr>
        <w:t>ของลูกหนี้ที่ค้างชำระ</w:t>
      </w:r>
      <w:r w:rsidR="004F11E7" w:rsidRPr="00D30B2F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FE08AE" w:rsidRPr="00190B50" w:rsidRDefault="00FE08AE" w:rsidP="00F62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6210"/>
        <w:gridCol w:w="2765"/>
      </w:tblGrid>
      <w:tr w:rsidR="00A563A2" w:rsidRPr="00D30B2F" w:rsidTr="00400D86">
        <w:tc>
          <w:tcPr>
            <w:tcW w:w="6210" w:type="dxa"/>
          </w:tcPr>
          <w:p w:rsidR="00A563A2" w:rsidRPr="00D30B2F" w:rsidRDefault="00125344" w:rsidP="00841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841698" w:rsidRPr="00D30B2F">
              <w:rPr>
                <w:rFonts w:ascii="Angsana New" w:hAnsi="Angsana New"/>
                <w:sz w:val="30"/>
                <w:szCs w:val="30"/>
                <w:cs/>
              </w:rPr>
              <w:t>ลูกหนี้ค้างชำระ</w:t>
            </w:r>
            <w:r w:rsidR="00A563A2" w:rsidRPr="00D30B2F">
              <w:rPr>
                <w:rFonts w:ascii="Angsana New" w:hAnsi="Angsana New"/>
                <w:sz w:val="30"/>
                <w:szCs w:val="30"/>
                <w:cs/>
              </w:rPr>
              <w:t>มากกว่า 0 เดือน ถึง 1 เดือน</w:t>
            </w:r>
          </w:p>
        </w:tc>
        <w:tc>
          <w:tcPr>
            <w:tcW w:w="2765" w:type="dxa"/>
          </w:tcPr>
          <w:p w:rsidR="00A563A2" w:rsidRPr="00D30B2F" w:rsidRDefault="00A563A2" w:rsidP="0040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ร้อยละ 1</w:t>
            </w:r>
          </w:p>
        </w:tc>
      </w:tr>
      <w:tr w:rsidR="00A563A2" w:rsidRPr="00D30B2F" w:rsidTr="00400D86">
        <w:tc>
          <w:tcPr>
            <w:tcW w:w="6210" w:type="dxa"/>
          </w:tcPr>
          <w:p w:rsidR="00A563A2" w:rsidRPr="00D30B2F" w:rsidRDefault="00841698" w:rsidP="0040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ลูกหนี้ค้างชำระ</w:t>
            </w:r>
            <w:r w:rsidR="00A563A2" w:rsidRPr="00D30B2F">
              <w:rPr>
                <w:rFonts w:ascii="Angsana New" w:hAnsi="Angsana New"/>
                <w:sz w:val="30"/>
                <w:szCs w:val="30"/>
                <w:cs/>
              </w:rPr>
              <w:t>มากกว่า 1 เดือน ถึง 3 เดือน</w:t>
            </w:r>
          </w:p>
        </w:tc>
        <w:tc>
          <w:tcPr>
            <w:tcW w:w="2765" w:type="dxa"/>
          </w:tcPr>
          <w:p w:rsidR="00A563A2" w:rsidRPr="00D30B2F" w:rsidRDefault="00A563A2" w:rsidP="0040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ร้อยละ 2</w:t>
            </w:r>
          </w:p>
        </w:tc>
      </w:tr>
      <w:tr w:rsidR="00A563A2" w:rsidRPr="00D30B2F" w:rsidTr="00400D86">
        <w:tc>
          <w:tcPr>
            <w:tcW w:w="6210" w:type="dxa"/>
          </w:tcPr>
          <w:p w:rsidR="00A563A2" w:rsidRPr="00D30B2F" w:rsidRDefault="00841698" w:rsidP="0040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ลูกหนี้ค้างชำระ</w:t>
            </w:r>
            <w:r w:rsidR="00A563A2" w:rsidRPr="00D30B2F">
              <w:rPr>
                <w:rFonts w:ascii="Angsana New" w:hAnsi="Angsana New"/>
                <w:sz w:val="30"/>
                <w:szCs w:val="30"/>
                <w:cs/>
              </w:rPr>
              <w:t>มากกว่า 3 เดือนขึ้นไป</w:t>
            </w:r>
          </w:p>
        </w:tc>
        <w:tc>
          <w:tcPr>
            <w:tcW w:w="2765" w:type="dxa"/>
          </w:tcPr>
          <w:p w:rsidR="00A563A2" w:rsidRPr="00D30B2F" w:rsidRDefault="00A563A2" w:rsidP="0040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ร้อยละ 100</w:t>
            </w:r>
          </w:p>
        </w:tc>
      </w:tr>
    </w:tbl>
    <w:p w:rsidR="00505841" w:rsidRPr="00D30B2F" w:rsidRDefault="00505841" w:rsidP="00CD5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B0374" w:rsidRPr="00D30B2F" w:rsidRDefault="00603006" w:rsidP="005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0B2F">
        <w:rPr>
          <w:rFonts w:ascii="Angsana New" w:hAnsi="Angsana New"/>
          <w:sz w:val="30"/>
          <w:szCs w:val="30"/>
          <w:cs/>
        </w:rPr>
        <w:t>บริษัทจะตั้งค่าเผื่อหนี้สงสัยจะสูญสำหรับยอดหนี้คงเหลือ</w:t>
      </w:r>
      <w:r w:rsidR="00F325BC" w:rsidRPr="00D30B2F">
        <w:rPr>
          <w:rFonts w:ascii="Angsana New" w:hAnsi="Angsana New" w:hint="cs"/>
          <w:sz w:val="30"/>
          <w:szCs w:val="30"/>
          <w:cs/>
        </w:rPr>
        <w:t>สำหรับลูกหนี้</w:t>
      </w:r>
      <w:r w:rsidRPr="00D30B2F">
        <w:rPr>
          <w:rFonts w:ascii="Angsana New" w:hAnsi="Angsana New"/>
          <w:sz w:val="30"/>
          <w:szCs w:val="30"/>
          <w:cs/>
        </w:rPr>
        <w:t>แต่ละรายตามอัตราการตั้งค่าเผื่อหนี้สงสัยจะสูญข้างต้น  โ</w:t>
      </w:r>
      <w:r w:rsidR="00505841" w:rsidRPr="00D30B2F">
        <w:rPr>
          <w:rFonts w:ascii="Angsana New" w:hAnsi="Angsana New"/>
          <w:sz w:val="30"/>
          <w:szCs w:val="30"/>
          <w:cs/>
        </w:rPr>
        <w:t>ดยพิจารณานำเงินประกันการเช่ามา</w:t>
      </w:r>
      <w:r w:rsidR="00885A83" w:rsidRPr="00D30B2F">
        <w:rPr>
          <w:rFonts w:ascii="Angsana New" w:hAnsi="Angsana New"/>
          <w:sz w:val="30"/>
          <w:szCs w:val="30"/>
          <w:cs/>
        </w:rPr>
        <w:t>หักจากยอดหนี้คงเหลือ</w:t>
      </w:r>
      <w:r w:rsidR="00505841" w:rsidRPr="00D30B2F">
        <w:rPr>
          <w:rFonts w:ascii="Angsana New" w:hAnsi="Angsana New" w:hint="cs"/>
          <w:sz w:val="30"/>
          <w:szCs w:val="30"/>
          <w:cs/>
        </w:rPr>
        <w:t xml:space="preserve"> </w:t>
      </w:r>
      <w:r w:rsidR="00F325BC" w:rsidRPr="00D30B2F">
        <w:rPr>
          <w:rFonts w:ascii="Angsana New" w:hAnsi="Angsana New" w:hint="cs"/>
          <w:sz w:val="30"/>
          <w:szCs w:val="30"/>
          <w:cs/>
        </w:rPr>
        <w:t xml:space="preserve">รวมถึงพิจารณาเพิ่มเติมถึงความสามารถในการชำระหนี้ของลูกหนี้แต่ละรายสำหรับลูกหนี้ที่ค้างชำระมากกว่า </w:t>
      </w:r>
      <w:r w:rsidR="00F325BC" w:rsidRPr="00D30B2F">
        <w:rPr>
          <w:rFonts w:ascii="Angsana New" w:hAnsi="Angsana New"/>
          <w:sz w:val="30"/>
          <w:szCs w:val="30"/>
        </w:rPr>
        <w:t xml:space="preserve">3 </w:t>
      </w:r>
      <w:r w:rsidR="00F325BC" w:rsidRPr="00D30B2F">
        <w:rPr>
          <w:rFonts w:ascii="Angsana New" w:hAnsi="Angsana New" w:hint="cs"/>
          <w:sz w:val="30"/>
          <w:szCs w:val="30"/>
          <w:cs/>
        </w:rPr>
        <w:t>เดือนขึ้นไป</w:t>
      </w:r>
    </w:p>
    <w:p w:rsidR="00603006" w:rsidRPr="00D30B2F" w:rsidRDefault="00603006" w:rsidP="0060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05841" w:rsidRPr="00D30B2F" w:rsidRDefault="00603006" w:rsidP="0050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นอกจากนี้ บริษัทยังได้มีการพิจารณาตั้งค่าเผื่อหนี้สงสัยจะสูญในลักษณะสำรองทั่วไปเพิ่มอีกเป็นจำนวนเท่ากับ อัตราร้อยละ 5 ของยอดคงเหลือของลูกหนี้ตามสัญญาเช่าดำเนินงานหลังจากหักเงินประกันการเช่า</w:t>
      </w:r>
      <w:r w:rsidR="00885A83" w:rsidRPr="00D30B2F">
        <w:rPr>
          <w:rFonts w:ascii="Angsana New" w:hAnsi="Angsana New" w:hint="cs"/>
          <w:sz w:val="30"/>
          <w:szCs w:val="30"/>
          <w:cs/>
        </w:rPr>
        <w:t>แล้ว</w:t>
      </w:r>
      <w:r w:rsidR="00505841" w:rsidRPr="00D30B2F">
        <w:rPr>
          <w:rFonts w:ascii="Angsana New" w:hAnsi="Angsana New" w:hint="cs"/>
          <w:sz w:val="30"/>
          <w:szCs w:val="30"/>
          <w:cs/>
        </w:rPr>
        <w:t xml:space="preserve"> หากบริษัทได้พิจารณาตั้ง</w:t>
      </w:r>
      <w:r w:rsidR="00505841" w:rsidRPr="00D30B2F">
        <w:rPr>
          <w:rFonts w:ascii="Angsana New" w:hAnsi="Angsana New"/>
          <w:sz w:val="30"/>
          <w:szCs w:val="30"/>
          <w:cs/>
        </w:rPr>
        <w:t>ค่าเผื่อหนี้สงสัยจะสูญ</w:t>
      </w:r>
      <w:r w:rsidR="00505841" w:rsidRPr="00D30B2F">
        <w:rPr>
          <w:rFonts w:ascii="Angsana New" w:hAnsi="Angsana New" w:hint="cs"/>
          <w:sz w:val="30"/>
          <w:szCs w:val="30"/>
          <w:cs/>
        </w:rPr>
        <w:t>เต็มมูลค่าแล้วก็จะไม่</w:t>
      </w:r>
      <w:r w:rsidR="00505841" w:rsidRPr="00D30B2F">
        <w:rPr>
          <w:rFonts w:ascii="Angsana New" w:hAnsi="Angsana New"/>
          <w:sz w:val="30"/>
          <w:szCs w:val="30"/>
          <w:cs/>
        </w:rPr>
        <w:t>พิจารณาตั้งค่าเผื่อหนี้สงสัยจะสูญในลักษณะสำรองทั่วไปเพิ่มอีก</w:t>
      </w:r>
      <w:r w:rsidR="00505841" w:rsidRPr="00D30B2F">
        <w:rPr>
          <w:rFonts w:ascii="Angsana New" w:hAnsi="Angsana New" w:hint="cs"/>
          <w:sz w:val="30"/>
          <w:szCs w:val="30"/>
          <w:cs/>
        </w:rPr>
        <w:t xml:space="preserve"> </w:t>
      </w:r>
    </w:p>
    <w:p w:rsidR="00EC1D18" w:rsidRDefault="00EC1D18" w:rsidP="00217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</w:rPr>
      </w:pPr>
    </w:p>
    <w:p w:rsidR="00F52669" w:rsidRDefault="00F52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4F11E7" w:rsidRPr="00D30B2F" w:rsidRDefault="004F11E7" w:rsidP="00217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/>
          <w:b/>
          <w:bCs/>
          <w:sz w:val="30"/>
          <w:szCs w:val="30"/>
        </w:rPr>
      </w:pPr>
      <w:r w:rsidRPr="00D30B2F">
        <w:rPr>
          <w:rFonts w:ascii="Angsana New" w:hAnsi="Angsana New"/>
          <w:i/>
          <w:iCs/>
          <w:sz w:val="30"/>
          <w:szCs w:val="30"/>
          <w:cs/>
        </w:rPr>
        <w:lastRenderedPageBreak/>
        <w:t>ลูกหนี้ตามสัญญาเช่าการเงิน</w:t>
      </w:r>
      <w:r w:rsidRPr="00D30B2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F52669" w:rsidRDefault="00F52669" w:rsidP="00B14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F11E7" w:rsidRPr="00D30B2F" w:rsidRDefault="004F11E7" w:rsidP="00B14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t>การตั้งค่าเผื่อ</w:t>
      </w:r>
      <w:r w:rsidRPr="00D30B2F">
        <w:rPr>
          <w:rFonts w:ascii="Angsana New" w:hAnsi="Angsana New"/>
          <w:sz w:val="30"/>
          <w:szCs w:val="30"/>
          <w:cs/>
        </w:rPr>
        <w:t>หนี้สงสัยจะสูญ</w:t>
      </w:r>
      <w:r w:rsidRPr="00D30B2F">
        <w:rPr>
          <w:rFonts w:ascii="Angsana New" w:hAnsi="Angsana New" w:hint="cs"/>
          <w:sz w:val="30"/>
          <w:szCs w:val="30"/>
          <w:cs/>
        </w:rPr>
        <w:t>สำหรับ</w:t>
      </w:r>
      <w:r w:rsidRPr="00D30B2F">
        <w:rPr>
          <w:rFonts w:ascii="Angsana New" w:hAnsi="Angsana New"/>
          <w:sz w:val="30"/>
          <w:szCs w:val="30"/>
          <w:cs/>
        </w:rPr>
        <w:t>ลูกหนี้ตามสัญญาเช่าการเงิน</w:t>
      </w:r>
      <w:r w:rsidRPr="00D30B2F">
        <w:rPr>
          <w:rFonts w:ascii="Angsana New" w:hAnsi="Angsana New" w:hint="cs"/>
          <w:sz w:val="30"/>
          <w:szCs w:val="30"/>
          <w:cs/>
        </w:rPr>
        <w:t>คำนวณเป็นอัตราร้อยละ</w:t>
      </w:r>
      <w:r w:rsidRPr="00D30B2F">
        <w:rPr>
          <w:rFonts w:ascii="Angsana New" w:hAnsi="Angsana New"/>
          <w:sz w:val="30"/>
          <w:szCs w:val="30"/>
          <w:cs/>
        </w:rPr>
        <w:t>ของลูกหนี้ที่ค้างชำระ</w:t>
      </w:r>
      <w:r w:rsidRPr="00D30B2F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:rsidR="00217C03" w:rsidRPr="00D30B2F" w:rsidRDefault="00217C03" w:rsidP="00B14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6210"/>
        <w:gridCol w:w="2765"/>
      </w:tblGrid>
      <w:tr w:rsidR="004F11E7" w:rsidRPr="00D30B2F" w:rsidTr="00E467B2">
        <w:tc>
          <w:tcPr>
            <w:tcW w:w="6210" w:type="dxa"/>
          </w:tcPr>
          <w:p w:rsidR="004F11E7" w:rsidRPr="00D30B2F" w:rsidRDefault="00841698" w:rsidP="00B7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ลูกหนี้ค้างชำระ</w:t>
            </w:r>
            <w:r w:rsidR="004F11E7" w:rsidRPr="00D30B2F">
              <w:rPr>
                <w:rFonts w:ascii="Angsana New" w:hAnsi="Angsana New"/>
                <w:sz w:val="30"/>
                <w:szCs w:val="30"/>
                <w:cs/>
              </w:rPr>
              <w:t>มากกว่า 0 เดือน ถึง 1 เดือน</w:t>
            </w:r>
          </w:p>
        </w:tc>
        <w:tc>
          <w:tcPr>
            <w:tcW w:w="2765" w:type="dxa"/>
          </w:tcPr>
          <w:p w:rsidR="004F11E7" w:rsidRPr="00D30B2F" w:rsidRDefault="004F11E7" w:rsidP="00E4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ร้อยละ 1</w:t>
            </w:r>
          </w:p>
        </w:tc>
      </w:tr>
      <w:tr w:rsidR="004F11E7" w:rsidRPr="00D30B2F" w:rsidTr="00E467B2">
        <w:tc>
          <w:tcPr>
            <w:tcW w:w="6210" w:type="dxa"/>
          </w:tcPr>
          <w:p w:rsidR="004F11E7" w:rsidRPr="00D30B2F" w:rsidRDefault="00841698" w:rsidP="00B7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ลูกหนี้ค้างชำระ</w:t>
            </w:r>
            <w:r w:rsidR="004F11E7" w:rsidRPr="00D30B2F">
              <w:rPr>
                <w:rFonts w:ascii="Angsana New" w:hAnsi="Angsana New"/>
                <w:sz w:val="30"/>
                <w:szCs w:val="30"/>
                <w:cs/>
              </w:rPr>
              <w:t>มากกว่า 1 เดือน ถึง 3 เดือน</w:t>
            </w:r>
          </w:p>
        </w:tc>
        <w:tc>
          <w:tcPr>
            <w:tcW w:w="2765" w:type="dxa"/>
          </w:tcPr>
          <w:p w:rsidR="004F11E7" w:rsidRPr="00D30B2F" w:rsidRDefault="004F11E7" w:rsidP="00E4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ร้อยละ 2</w:t>
            </w:r>
          </w:p>
        </w:tc>
      </w:tr>
      <w:tr w:rsidR="004F11E7" w:rsidRPr="00D30B2F" w:rsidTr="00E467B2">
        <w:tc>
          <w:tcPr>
            <w:tcW w:w="6210" w:type="dxa"/>
          </w:tcPr>
          <w:p w:rsidR="004F11E7" w:rsidRPr="00D30B2F" w:rsidRDefault="00841698" w:rsidP="00B74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ลูกหนี้ค้างชำระ</w:t>
            </w:r>
            <w:r w:rsidR="004F11E7" w:rsidRPr="00D30B2F">
              <w:rPr>
                <w:rFonts w:ascii="Angsana New" w:hAnsi="Angsana New"/>
                <w:sz w:val="30"/>
                <w:szCs w:val="30"/>
                <w:cs/>
              </w:rPr>
              <w:t>มากกว่า 3 เดือนขึ้นไป</w:t>
            </w:r>
          </w:p>
        </w:tc>
        <w:tc>
          <w:tcPr>
            <w:tcW w:w="2765" w:type="dxa"/>
          </w:tcPr>
          <w:p w:rsidR="004F11E7" w:rsidRPr="00D30B2F" w:rsidRDefault="004F11E7" w:rsidP="00E46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ร้อยละ 100</w:t>
            </w:r>
          </w:p>
        </w:tc>
      </w:tr>
    </w:tbl>
    <w:p w:rsidR="004F11E7" w:rsidRPr="00D30B2F" w:rsidRDefault="004F11E7" w:rsidP="004F1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="Angsana New" w:hAnsi="Angsana New"/>
          <w:sz w:val="30"/>
          <w:szCs w:val="30"/>
        </w:rPr>
      </w:pPr>
    </w:p>
    <w:p w:rsidR="004F11E7" w:rsidRPr="00D30B2F" w:rsidRDefault="004F11E7" w:rsidP="004F1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0B2F">
        <w:rPr>
          <w:rFonts w:ascii="Angsana New" w:hAnsi="Angsana New" w:hint="cs"/>
          <w:sz w:val="30"/>
          <w:szCs w:val="30"/>
          <w:cs/>
        </w:rPr>
        <w:t>บริษัทจะตั้งค่าเผื่อหนี้สงสัยจะสูญสำหรับยอดหนี้คงเหลือสำหรับลูกหนี้แต่ละรายตามอัตราการตั้งค่าเผื่อหนี้</w:t>
      </w:r>
      <w:r w:rsidRPr="00D30B2F">
        <w:rPr>
          <w:rFonts w:ascii="Angsana New" w:hAnsi="Angsana New"/>
          <w:sz w:val="30"/>
          <w:szCs w:val="30"/>
        </w:rPr>
        <w:t xml:space="preserve">    </w:t>
      </w:r>
      <w:r w:rsidR="005726EE" w:rsidRPr="00D30B2F">
        <w:rPr>
          <w:rFonts w:ascii="Angsana New" w:hAnsi="Angsana New" w:hint="cs"/>
          <w:sz w:val="30"/>
          <w:szCs w:val="30"/>
          <w:cs/>
        </w:rPr>
        <w:t>สงสัยจะสูญข้างต้นโดยพิจารณา</w:t>
      </w:r>
      <w:r w:rsidR="00B529B8" w:rsidRPr="00D30B2F">
        <w:rPr>
          <w:rFonts w:ascii="Angsana New" w:hAnsi="Angsana New" w:hint="cs"/>
          <w:sz w:val="30"/>
          <w:szCs w:val="30"/>
          <w:cs/>
        </w:rPr>
        <w:t>หลังจากการหักเงินประกันการเช่าและประมาณมูลค่าที่คาดว่าจะได้รับคืน</w:t>
      </w:r>
      <w:r w:rsidR="00542735" w:rsidRPr="00D30B2F"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5726EE" w:rsidRPr="00D30B2F">
        <w:rPr>
          <w:rFonts w:ascii="Angsana New" w:hAnsi="Angsana New" w:hint="cs"/>
          <w:sz w:val="30"/>
          <w:szCs w:val="30"/>
          <w:cs/>
        </w:rPr>
        <w:t>ให้เช่ามาหักจากยอดหนี้คงเหลือแต่ละราย</w:t>
      </w:r>
    </w:p>
    <w:p w:rsidR="004F11E7" w:rsidRPr="00D30B2F" w:rsidRDefault="004F11E7" w:rsidP="004F1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="Angsana New" w:hAnsi="Angsana New"/>
          <w:sz w:val="30"/>
          <w:szCs w:val="30"/>
        </w:rPr>
      </w:pPr>
    </w:p>
    <w:p w:rsidR="002F0B6E" w:rsidRPr="00D30B2F" w:rsidRDefault="004F11E7" w:rsidP="00CD5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นอกจากนี้ บริษัทยังได้มีการพิจารณาตั้งค่าเผื่อหนี้สงสัยจะสูญในลักษณะสำรองทั่วไปเพิ่มอีกเป็นจำนวนเท่ากับ</w:t>
      </w:r>
      <w:r w:rsidRPr="00D30B2F"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อัตราร้อยละ 5 ของยอดคงเหลือของลูกหนี้ตามสัญญาเช่า</w:t>
      </w:r>
      <w:r w:rsidR="00592B53" w:rsidRPr="00D30B2F">
        <w:rPr>
          <w:rFonts w:ascii="Angsana New" w:hAnsi="Angsana New" w:hint="cs"/>
          <w:sz w:val="30"/>
          <w:szCs w:val="30"/>
          <w:cs/>
        </w:rPr>
        <w:t>การเงิน</w:t>
      </w:r>
      <w:r w:rsidR="00B529B8" w:rsidRPr="00D30B2F">
        <w:rPr>
          <w:rFonts w:ascii="Angsana New" w:hAnsi="Angsana New" w:hint="cs"/>
          <w:sz w:val="30"/>
          <w:szCs w:val="30"/>
          <w:cs/>
        </w:rPr>
        <w:t>หลังจากการหักเงินประกันการเช่าและประมาณมูลค่าที่คาดว่าจะได้รับคืน</w:t>
      </w:r>
      <w:r w:rsidR="00542735" w:rsidRPr="00D30B2F"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B529B8" w:rsidRPr="00D30B2F">
        <w:rPr>
          <w:rFonts w:ascii="Angsana New" w:hAnsi="Angsana New" w:hint="cs"/>
          <w:sz w:val="30"/>
          <w:szCs w:val="30"/>
          <w:cs/>
        </w:rPr>
        <w:t>ให้เช่า หาก</w:t>
      </w:r>
      <w:r w:rsidR="00592B53" w:rsidRPr="00D30B2F">
        <w:rPr>
          <w:rFonts w:ascii="Angsana New" w:hAnsi="Angsana New" w:hint="cs"/>
          <w:sz w:val="30"/>
          <w:szCs w:val="30"/>
          <w:cs/>
        </w:rPr>
        <w:t>บริษัทไ</w:t>
      </w:r>
      <w:r w:rsidR="00B529B8" w:rsidRPr="00D30B2F">
        <w:rPr>
          <w:rFonts w:ascii="Angsana New" w:hAnsi="Angsana New" w:hint="cs"/>
          <w:sz w:val="30"/>
          <w:szCs w:val="30"/>
          <w:cs/>
        </w:rPr>
        <w:t>ด้</w:t>
      </w:r>
      <w:r w:rsidR="00592B53" w:rsidRPr="00D30B2F">
        <w:rPr>
          <w:rFonts w:ascii="Angsana New" w:hAnsi="Angsana New" w:hint="cs"/>
          <w:sz w:val="30"/>
          <w:szCs w:val="30"/>
          <w:cs/>
        </w:rPr>
        <w:t>พิจารณาตั้ง</w:t>
      </w:r>
      <w:r w:rsidR="00592B53" w:rsidRPr="00D30B2F">
        <w:rPr>
          <w:rFonts w:ascii="Angsana New" w:hAnsi="Angsana New"/>
          <w:sz w:val="30"/>
          <w:szCs w:val="30"/>
          <w:cs/>
        </w:rPr>
        <w:t>ค่าเผื่อหนี้สงสัยจะสูญ</w:t>
      </w:r>
      <w:r w:rsidR="00B529B8" w:rsidRPr="00D30B2F">
        <w:rPr>
          <w:rFonts w:ascii="Angsana New" w:hAnsi="Angsana New" w:hint="cs"/>
          <w:sz w:val="30"/>
          <w:szCs w:val="30"/>
          <w:cs/>
        </w:rPr>
        <w:t>เต็มมูลค่าแล้วก็จะไม่</w:t>
      </w:r>
      <w:r w:rsidR="00B529B8" w:rsidRPr="00D30B2F">
        <w:rPr>
          <w:rFonts w:ascii="Angsana New" w:hAnsi="Angsana New"/>
          <w:sz w:val="30"/>
          <w:szCs w:val="30"/>
          <w:cs/>
        </w:rPr>
        <w:t>พิจารณาตั้งค่าเผื่อหนี้สงสัยจะสูญในลักษณะสำรองทั่วไปเพิ่มอีก</w:t>
      </w:r>
      <w:r w:rsidR="007B2DC3" w:rsidRPr="00D30B2F">
        <w:rPr>
          <w:rFonts w:ascii="Angsana New" w:hAnsi="Angsana New" w:hint="cs"/>
          <w:sz w:val="30"/>
          <w:szCs w:val="30"/>
          <w:cs/>
        </w:rPr>
        <w:t xml:space="preserve"> </w:t>
      </w:r>
    </w:p>
    <w:p w:rsidR="00CD5804" w:rsidRPr="00D30B2F" w:rsidRDefault="00CD5804" w:rsidP="00CD5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F0B6E" w:rsidRPr="00D30B2F" w:rsidRDefault="00B274DA" w:rsidP="002F0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(จ</w:t>
      </w:r>
      <w:r w:rsidR="002F0B6E"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2F0B6E"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F0B6E"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:rsidR="002F0B6E" w:rsidRPr="00D30B2F" w:rsidRDefault="002F0B6E" w:rsidP="002F0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55246" w:rsidRDefault="00401029" w:rsidP="00CD5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t>สินทรัพย์ให้เช่าตามสัญญาเช่าดำเนินงาน</w:t>
      </w:r>
      <w:r w:rsidR="0016539A" w:rsidRPr="00D30B2F">
        <w:rPr>
          <w:rFonts w:ascii="Angsana New" w:hAnsi="Angsana New" w:hint="cs"/>
          <w:sz w:val="30"/>
          <w:szCs w:val="30"/>
          <w:cs/>
        </w:rPr>
        <w:t>ถูกโอนเป็นสินค้าคงเหลือ</w:t>
      </w:r>
      <w:r w:rsidR="00350B96" w:rsidRPr="00D30B2F">
        <w:rPr>
          <w:rFonts w:ascii="Angsana New" w:hAnsi="Angsana New" w:hint="cs"/>
          <w:sz w:val="30"/>
          <w:szCs w:val="30"/>
          <w:cs/>
        </w:rPr>
        <w:t>เมื่อวัน</w:t>
      </w:r>
      <w:r w:rsidRPr="00D30B2F">
        <w:rPr>
          <w:rFonts w:ascii="Angsana New" w:hAnsi="Angsana New" w:hint="cs"/>
          <w:sz w:val="30"/>
          <w:szCs w:val="30"/>
          <w:cs/>
        </w:rPr>
        <w:t>ที่ได้หยุดการให้เช่าและถือไว้เพื่อขาย</w:t>
      </w:r>
      <w:r w:rsidR="0035497F">
        <w:rPr>
          <w:rFonts w:ascii="Angsana New" w:hAnsi="Angsana New"/>
          <w:sz w:val="30"/>
          <w:szCs w:val="30"/>
        </w:rPr>
        <w:t xml:space="preserve">   </w:t>
      </w:r>
      <w:r w:rsidR="00047AB1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2F0B6E" w:rsidRPr="00D30B2F">
        <w:rPr>
          <w:rFonts w:ascii="Angsana New" w:hAnsi="Angsana New"/>
          <w:sz w:val="30"/>
          <w:szCs w:val="30"/>
          <w:cs/>
        </w:rPr>
        <w:t>ราคา</w:t>
      </w:r>
      <w:r w:rsidRPr="00D30B2F">
        <w:rPr>
          <w:rFonts w:ascii="Angsana New" w:hAnsi="Angsana New" w:hint="cs"/>
          <w:sz w:val="30"/>
          <w:szCs w:val="30"/>
          <w:cs/>
        </w:rPr>
        <w:t>ตามบัญชี ณ วันที่สินทรัพย์ดังกล่าว</w:t>
      </w:r>
      <w:r w:rsidR="00350B96" w:rsidRPr="00D30B2F">
        <w:rPr>
          <w:rFonts w:ascii="Angsana New" w:hAnsi="Angsana New" w:hint="cs"/>
          <w:sz w:val="30"/>
          <w:szCs w:val="30"/>
          <w:cs/>
        </w:rPr>
        <w:t>ได้</w:t>
      </w:r>
      <w:r w:rsidRPr="00D30B2F">
        <w:rPr>
          <w:rFonts w:ascii="Angsana New" w:hAnsi="Angsana New" w:hint="cs"/>
          <w:sz w:val="30"/>
          <w:szCs w:val="30"/>
          <w:cs/>
        </w:rPr>
        <w:t>หยุดการให้เช่า</w:t>
      </w:r>
      <w:r w:rsidR="007332D0" w:rsidRPr="00D30B2F">
        <w:rPr>
          <w:rFonts w:ascii="Angsana New" w:hAnsi="Angsana New" w:hint="cs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</w:p>
    <w:p w:rsidR="006578D3" w:rsidRPr="00D30B2F" w:rsidRDefault="006578D3" w:rsidP="00CD5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401029" w:rsidRPr="00D30B2F" w:rsidRDefault="00055246" w:rsidP="002F0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t>ต้นทุนของสินค้าคงเหลือคำนวณโดยใช้วิธีราคาเจาะจง</w:t>
      </w:r>
    </w:p>
    <w:p w:rsidR="00401029" w:rsidRPr="00A573A0" w:rsidRDefault="00401029" w:rsidP="002F0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055246" w:rsidRPr="00D30B2F" w:rsidRDefault="00055246" w:rsidP="00075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 หักด้วยค่าใช้จ่ายที่จำเป็นโดยประมาณในการขาย</w:t>
      </w:r>
    </w:p>
    <w:p w:rsidR="00EC1D18" w:rsidRPr="00A573A0" w:rsidRDefault="00EC1D18" w:rsidP="00CB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6578D3" w:rsidRDefault="00657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CB273D" w:rsidRPr="0029550F" w:rsidRDefault="00CB273D" w:rsidP="00CB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B274DA" w:rsidRPr="002955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29550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476A3" w:rsidRPr="002955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สินทรัพย์ที่ถือไว้เพื่อขาย</w:t>
      </w:r>
    </w:p>
    <w:p w:rsidR="00CB273D" w:rsidRPr="0029550F" w:rsidRDefault="00CB273D" w:rsidP="00CB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B273D" w:rsidRPr="0029550F" w:rsidRDefault="004476A3" w:rsidP="00CB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 w:hint="cs"/>
          <w:spacing w:val="-6"/>
          <w:sz w:val="30"/>
          <w:szCs w:val="30"/>
          <w:cs/>
        </w:rPr>
        <w:t>สินทรัพย์ที่ถือไว้เพื่อ</w:t>
      </w:r>
      <w:r w:rsidR="00CB273D" w:rsidRPr="0029550F">
        <w:rPr>
          <w:rFonts w:ascii="Angsana New" w:hAnsi="Angsana New"/>
          <w:spacing w:val="-6"/>
          <w:sz w:val="30"/>
          <w:szCs w:val="30"/>
          <w:cs/>
        </w:rPr>
        <w:t>ขาย ประกอบด้วยสังหาริมทรัพย์ที่ถือไว้เพื่อขาย</w:t>
      </w:r>
      <w:r w:rsidR="00CB273D" w:rsidRPr="0029550F">
        <w:rPr>
          <w:rFonts w:ascii="Angsana New" w:hAnsi="Angsana New" w:hint="cs"/>
          <w:spacing w:val="-6"/>
          <w:sz w:val="30"/>
          <w:szCs w:val="30"/>
          <w:cs/>
        </w:rPr>
        <w:t>ภายใต้สัญญาเช่าการเงิน</w:t>
      </w:r>
      <w:r w:rsidRPr="0029550F">
        <w:rPr>
          <w:rFonts w:ascii="Angsana New" w:hAnsi="Angsana New" w:hint="cs"/>
          <w:spacing w:val="-6"/>
          <w:sz w:val="30"/>
          <w:szCs w:val="30"/>
          <w:cs/>
        </w:rPr>
        <w:t xml:space="preserve">ที่บริษัทคาดว่าจะขายภายใน 1 ปี </w:t>
      </w:r>
      <w:r w:rsidR="00CB273D" w:rsidRPr="0029550F">
        <w:rPr>
          <w:rFonts w:ascii="Angsana New" w:hAnsi="Angsana New" w:hint="cs"/>
          <w:sz w:val="30"/>
          <w:szCs w:val="30"/>
          <w:cs/>
        </w:rPr>
        <w:t>วัดมูลค่า</w:t>
      </w:r>
      <w:r w:rsidR="00CB273D" w:rsidRPr="0029550F">
        <w:rPr>
          <w:rFonts w:ascii="Angsana New" w:hAnsi="Angsana New"/>
          <w:sz w:val="30"/>
          <w:szCs w:val="30"/>
          <w:cs/>
        </w:rPr>
        <w:t>ราคา</w:t>
      </w:r>
      <w:r w:rsidR="00CB273D" w:rsidRPr="0029550F">
        <w:rPr>
          <w:rFonts w:ascii="Angsana New" w:hAnsi="Angsana New" w:hint="cs"/>
          <w:sz w:val="30"/>
          <w:szCs w:val="30"/>
          <w:cs/>
        </w:rPr>
        <w:t>ด้วยจำนวนที่ต่ำกว่าระหว่างมูลค่า</w:t>
      </w:r>
      <w:r w:rsidR="00CB273D" w:rsidRPr="0029550F">
        <w:rPr>
          <w:rFonts w:ascii="Angsana New" w:hAnsi="Angsana New"/>
          <w:sz w:val="30"/>
          <w:szCs w:val="30"/>
          <w:cs/>
        </w:rPr>
        <w:t>ตามบัญชี</w:t>
      </w:r>
      <w:r w:rsidR="00CB273D" w:rsidRPr="0029550F">
        <w:rPr>
          <w:rFonts w:ascii="Angsana New" w:hAnsi="Angsana New" w:hint="cs"/>
          <w:sz w:val="30"/>
          <w:szCs w:val="30"/>
          <w:cs/>
        </w:rPr>
        <w:t>กับ</w:t>
      </w:r>
      <w:r w:rsidR="0064463A" w:rsidRPr="0029550F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CB273D" w:rsidRPr="0029550F">
        <w:rPr>
          <w:rFonts w:ascii="Angsana New" w:hAnsi="Angsana New"/>
          <w:sz w:val="30"/>
          <w:szCs w:val="30"/>
          <w:cs/>
        </w:rPr>
        <w:t>หัก</w:t>
      </w:r>
      <w:r w:rsidR="00CB273D" w:rsidRPr="0029550F">
        <w:rPr>
          <w:rFonts w:ascii="Angsana New" w:hAnsi="Angsana New" w:hint="cs"/>
          <w:sz w:val="30"/>
          <w:szCs w:val="30"/>
          <w:cs/>
        </w:rPr>
        <w:t>ต้น</w:t>
      </w:r>
      <w:r w:rsidR="00CB273D" w:rsidRPr="0029550F">
        <w:rPr>
          <w:rFonts w:ascii="Angsana New" w:hAnsi="Angsana New"/>
          <w:sz w:val="30"/>
          <w:szCs w:val="30"/>
          <w:cs/>
        </w:rPr>
        <w:t>ทุน</w:t>
      </w:r>
      <w:r w:rsidR="00CB273D" w:rsidRPr="0029550F">
        <w:rPr>
          <w:rFonts w:ascii="Angsana New" w:hAnsi="Angsana New" w:hint="cs"/>
          <w:sz w:val="30"/>
          <w:szCs w:val="30"/>
          <w:cs/>
        </w:rPr>
        <w:t>ในการขาย</w:t>
      </w:r>
      <w:r w:rsidR="00CB273D" w:rsidRPr="0029550F">
        <w:rPr>
          <w:rFonts w:ascii="Angsana New" w:hAnsi="Angsana New"/>
          <w:sz w:val="30"/>
          <w:szCs w:val="30"/>
          <w:cs/>
        </w:rPr>
        <w:t xml:space="preserve"> </w:t>
      </w:r>
      <w:r w:rsidR="00CB273D" w:rsidRPr="0029550F">
        <w:rPr>
          <w:rFonts w:ascii="Angsana New" w:hAnsi="Angsana New" w:hint="cs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:rsidR="002170F7" w:rsidRPr="0029550F" w:rsidRDefault="002170F7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63A2" w:rsidRPr="0029550F" w:rsidRDefault="00355F49" w:rsidP="00592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9550F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B274DA" w:rsidRPr="002955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29550F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A563A2"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:rsidR="00A563A2" w:rsidRPr="0029550F" w:rsidRDefault="00A563A2" w:rsidP="0063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63A2" w:rsidRPr="0029550F" w:rsidRDefault="00A563A2" w:rsidP="00A5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29550F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เงินลงทุนในตราสารทุนอื่น</w:t>
      </w:r>
    </w:p>
    <w:p w:rsidR="003B0374" w:rsidRPr="0029550F" w:rsidRDefault="003B0374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D319C" w:rsidRPr="0029550F" w:rsidRDefault="00547AC4" w:rsidP="00A5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A563A2" w:rsidRPr="0029550F">
        <w:rPr>
          <w:rFonts w:ascii="Angsana New" w:hAnsi="Angsana New"/>
          <w:sz w:val="30"/>
          <w:szCs w:val="30"/>
          <w:cs/>
        </w:rPr>
        <w:t>ตราสารทุนซึ่งไม่ใช่หลักทรัพย์ในความต้องการของตลาดแสดงในราคาทุน</w:t>
      </w:r>
      <w:r w:rsidRPr="0029550F">
        <w:rPr>
          <w:rFonts w:ascii="Angsana New" w:hAnsi="Angsana New" w:hint="cs"/>
          <w:sz w:val="30"/>
          <w:szCs w:val="30"/>
          <w:cs/>
        </w:rPr>
        <w:t>หัก</w:t>
      </w:r>
      <w:r w:rsidR="00A563A2" w:rsidRPr="0029550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5E4018" w:rsidRPr="0029550F">
        <w:rPr>
          <w:rFonts w:ascii="Angsana New" w:hAnsi="Angsana New" w:hint="cs"/>
          <w:sz w:val="30"/>
          <w:szCs w:val="30"/>
          <w:cs/>
        </w:rPr>
        <w:t xml:space="preserve"> </w:t>
      </w:r>
    </w:p>
    <w:p w:rsidR="00B14969" w:rsidRPr="0029550F" w:rsidRDefault="00B14969" w:rsidP="00DD3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A563A2" w:rsidRPr="0029550F" w:rsidRDefault="00A563A2" w:rsidP="00E37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A563A2" w:rsidRPr="0029550F" w:rsidRDefault="00A563A2" w:rsidP="0063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63A2" w:rsidRPr="0029550F" w:rsidRDefault="00A563A2" w:rsidP="000A4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/>
          <w:sz w:val="30"/>
          <w:szCs w:val="30"/>
          <w:cs/>
        </w:rPr>
        <w:t>เมื่อมีการจำหน่ายเงินลงทุน</w:t>
      </w:r>
      <w:r w:rsidRPr="0029550F">
        <w:rPr>
          <w:rFonts w:ascii="Angsana New" w:hAnsi="Angsana New" w:hint="cs"/>
          <w:sz w:val="30"/>
          <w:szCs w:val="30"/>
          <w:cs/>
        </w:rPr>
        <w:t xml:space="preserve"> </w:t>
      </w:r>
      <w:r w:rsidRPr="0029550F">
        <w:rPr>
          <w:rFonts w:ascii="Angsana New" w:hAnsi="Angsana New"/>
          <w:sz w:val="30"/>
          <w:szCs w:val="30"/>
          <w:cs/>
        </w:rPr>
        <w:t>ผลต่างระหว่าง</w:t>
      </w:r>
      <w:r w:rsidR="00B07BCA" w:rsidRPr="0029550F">
        <w:rPr>
          <w:rFonts w:ascii="Angsana New" w:hAnsi="Angsana New" w:hint="cs"/>
          <w:sz w:val="30"/>
          <w:szCs w:val="30"/>
          <w:cs/>
        </w:rPr>
        <w:t>จำนวนเงินสุทธิที่ได้รับ</w:t>
      </w:r>
      <w:r w:rsidR="0082339A" w:rsidRPr="0029550F">
        <w:rPr>
          <w:rFonts w:ascii="Angsana New" w:hAnsi="Angsana New" w:hint="cs"/>
          <w:sz w:val="30"/>
          <w:szCs w:val="30"/>
          <w:cs/>
        </w:rPr>
        <w:t>และมูลค่าตาม</w:t>
      </w:r>
      <w:r w:rsidR="00DC4A6F" w:rsidRPr="0029550F">
        <w:rPr>
          <w:rFonts w:ascii="Angsana New" w:hAnsi="Angsana New"/>
          <w:sz w:val="30"/>
          <w:szCs w:val="30"/>
          <w:cs/>
        </w:rPr>
        <w:t>บัญชี</w:t>
      </w:r>
      <w:r w:rsidRPr="0029550F">
        <w:rPr>
          <w:rFonts w:ascii="Angsana New" w:hAnsi="Angsana New"/>
          <w:sz w:val="30"/>
          <w:szCs w:val="30"/>
          <w:cs/>
        </w:rPr>
        <w:t>จะถูกบันทึกใน</w:t>
      </w:r>
      <w:r w:rsidR="00DC4A6F" w:rsidRPr="0029550F">
        <w:rPr>
          <w:rFonts w:ascii="Angsana New" w:hAnsi="Angsana New"/>
          <w:sz w:val="30"/>
          <w:szCs w:val="30"/>
        </w:rPr>
        <w:t xml:space="preserve">                  </w:t>
      </w:r>
      <w:r w:rsidR="00EC1453" w:rsidRPr="0029550F">
        <w:rPr>
          <w:rFonts w:ascii="Angsana New" w:hAnsi="Angsana New"/>
          <w:sz w:val="30"/>
          <w:szCs w:val="30"/>
          <w:cs/>
        </w:rPr>
        <w:t>กำไรหรือขาดทุน</w:t>
      </w:r>
    </w:p>
    <w:p w:rsidR="000A4EFF" w:rsidRPr="0029550F" w:rsidRDefault="000A4EFF" w:rsidP="00DB0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B0374" w:rsidRPr="0029550F" w:rsidRDefault="00AA05CE" w:rsidP="00B14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29550F">
        <w:rPr>
          <w:rFonts w:ascii="Angsana New" w:hAnsi="Angsana New" w:hint="cs"/>
          <w:spacing w:val="4"/>
          <w:sz w:val="30"/>
          <w:szCs w:val="30"/>
          <w:cs/>
        </w:rPr>
        <w:t>ในกรณี</w:t>
      </w:r>
      <w:r w:rsidR="003A2E8E" w:rsidRPr="0029550F">
        <w:rPr>
          <w:rFonts w:ascii="Angsana New" w:hAnsi="Angsana New" w:hint="cs"/>
          <w:spacing w:val="4"/>
          <w:sz w:val="30"/>
          <w:szCs w:val="30"/>
          <w:cs/>
        </w:rPr>
        <w:t>ที่บริษัทจำหน่ายบางส่ว</w:t>
      </w:r>
      <w:r w:rsidR="00360352" w:rsidRPr="0029550F">
        <w:rPr>
          <w:rFonts w:ascii="Angsana New" w:hAnsi="Angsana New" w:hint="cs"/>
          <w:spacing w:val="4"/>
          <w:sz w:val="30"/>
          <w:szCs w:val="30"/>
          <w:cs/>
        </w:rPr>
        <w:t>นของเงินลงทุนที่ถืออยู่ การคำนวณ</w:t>
      </w:r>
      <w:r w:rsidR="003A2E8E" w:rsidRPr="0029550F">
        <w:rPr>
          <w:rFonts w:ascii="Angsana New" w:hAnsi="Angsana New" w:hint="cs"/>
          <w:spacing w:val="4"/>
          <w:sz w:val="30"/>
          <w:szCs w:val="30"/>
          <w:cs/>
        </w:rPr>
        <w:t>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DB0217" w:rsidRPr="0029550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F43487" w:rsidRPr="0029550F">
        <w:rPr>
          <w:rFonts w:ascii="Angsana New" w:hAnsi="Angsana New" w:hint="cs"/>
          <w:spacing w:val="4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AB036C" w:rsidRPr="0029550F" w:rsidRDefault="00AB036C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563A2" w:rsidRPr="0029550F" w:rsidRDefault="00355F49" w:rsidP="00A5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9550F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B274DA" w:rsidRPr="002955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29550F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A563A2" w:rsidRPr="0029550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563A2"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:rsidR="00F43487" w:rsidRPr="0029550F" w:rsidRDefault="00F43487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43487" w:rsidRPr="0029550F" w:rsidRDefault="00F43487" w:rsidP="00F4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29550F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A563A2" w:rsidRPr="0029550F" w:rsidRDefault="00A563A2" w:rsidP="0063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A563A2" w:rsidRPr="0029550F" w:rsidRDefault="00A563A2" w:rsidP="00A5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550F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A563A2" w:rsidRPr="0029550F" w:rsidRDefault="00A563A2" w:rsidP="0063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76A98" w:rsidRPr="0029550F" w:rsidRDefault="003D3DE4" w:rsidP="0027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/>
          <w:sz w:val="30"/>
          <w:szCs w:val="30"/>
          <w:cs/>
        </w:rPr>
        <w:t>อาคารและอุปกรณ์วัดมูลค่า</w:t>
      </w:r>
      <w:r w:rsidR="00A563A2" w:rsidRPr="0029550F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:rsidR="00D00E81" w:rsidRPr="0029550F" w:rsidRDefault="00F325BC" w:rsidP="0027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</w:rPr>
        <w:br w:type="page"/>
      </w:r>
      <w:r w:rsidR="00D00E81" w:rsidRPr="0029550F">
        <w:rPr>
          <w:rFonts w:ascii="Angsana New" w:hAnsi="Angsana New"/>
          <w:sz w:val="30"/>
          <w:szCs w:val="30"/>
          <w:cs/>
        </w:rPr>
        <w:lastRenderedPageBreak/>
        <w:t>ราคาทุน</w:t>
      </w:r>
      <w:r w:rsidR="00D00E81" w:rsidRPr="0029550F">
        <w:rPr>
          <w:rFonts w:ascii="Angsana New" w:hAnsi="Angsana New" w:hint="cs"/>
          <w:sz w:val="30"/>
          <w:szCs w:val="30"/>
          <w:cs/>
        </w:rPr>
        <w:t>รวมถึง</w:t>
      </w:r>
      <w:r w:rsidR="00D00E81" w:rsidRPr="0029550F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="00D00E81" w:rsidRPr="0029550F">
        <w:rPr>
          <w:rFonts w:ascii="Angsana New" w:hAnsi="Angsana New" w:hint="cs"/>
          <w:sz w:val="30"/>
          <w:szCs w:val="30"/>
          <w:cs/>
        </w:rPr>
        <w:t>ได้มาของ</w:t>
      </w:r>
      <w:r w:rsidR="00D00E81" w:rsidRPr="0029550F">
        <w:rPr>
          <w:rFonts w:ascii="Angsana New" w:hAnsi="Angsana New"/>
          <w:sz w:val="30"/>
          <w:szCs w:val="30"/>
          <w:cs/>
        </w:rPr>
        <w:t>สินทรัพย์</w:t>
      </w:r>
      <w:r w:rsidR="00D00E81" w:rsidRPr="0029550F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="00D00E81" w:rsidRPr="0029550F">
        <w:rPr>
          <w:rFonts w:ascii="Angsana New" w:hAnsi="Angsana New"/>
          <w:sz w:val="30"/>
          <w:szCs w:val="30"/>
        </w:rPr>
        <w:t xml:space="preserve"> </w:t>
      </w:r>
      <w:r w:rsidR="00D00E81" w:rsidRPr="0029550F">
        <w:rPr>
          <w:rFonts w:ascii="Angsana New" w:hAnsi="Angsana New" w:hint="cs"/>
          <w:sz w:val="30"/>
          <w:szCs w:val="30"/>
          <w:cs/>
        </w:rPr>
        <w:t xml:space="preserve"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</w:t>
      </w:r>
      <w:r w:rsidR="00D00E81" w:rsidRPr="0029550F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D00E81" w:rsidRPr="0029550F">
        <w:rPr>
          <w:rFonts w:ascii="Angsana New" w:hAnsi="Angsana New"/>
          <w:sz w:val="30"/>
          <w:szCs w:val="30"/>
        </w:rPr>
        <w:t xml:space="preserve"> </w:t>
      </w:r>
      <w:r w:rsidR="00D00E81" w:rsidRPr="0029550F">
        <w:rPr>
          <w:rFonts w:ascii="Angsana New" w:hAnsi="Angsana New"/>
          <w:sz w:val="30"/>
          <w:szCs w:val="30"/>
          <w:cs/>
        </w:rPr>
        <w:t>การขนย้าย</w:t>
      </w:r>
      <w:r w:rsidR="00D00E81" w:rsidRPr="0029550F">
        <w:rPr>
          <w:rFonts w:ascii="Angsana New" w:hAnsi="Angsana New"/>
          <w:sz w:val="30"/>
          <w:szCs w:val="30"/>
        </w:rPr>
        <w:t xml:space="preserve"> </w:t>
      </w:r>
      <w:r w:rsidR="00D00E81" w:rsidRPr="0029550F">
        <w:rPr>
          <w:rFonts w:ascii="Angsana New" w:hAnsi="Angsana New"/>
          <w:sz w:val="30"/>
          <w:szCs w:val="30"/>
          <w:cs/>
        </w:rPr>
        <w:t>การบูรณะสถานที่</w:t>
      </w:r>
      <w:r w:rsidR="00D00E81" w:rsidRPr="0029550F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="00212EB6" w:rsidRPr="0029550F">
        <w:rPr>
          <w:rFonts w:ascii="Angsana New" w:hAnsi="Angsana New" w:hint="cs"/>
          <w:sz w:val="30"/>
          <w:szCs w:val="30"/>
          <w:cs/>
        </w:rPr>
        <w:t xml:space="preserve">นอกจากนี้ต้นทุนอาจรวมถึงกำไรหรือขาดทุนจากการป้องกันความเสี่ยงกระแสเงินสดจากการซื้ออาคารและอุปกรณ์ที่เป็นเงินตราต่างประเทศ ซึ่งถูกโอนจากกำไรขาดทุนเบ็ดเสร็จอื่น </w:t>
      </w:r>
      <w:r w:rsidR="00D00E81" w:rsidRPr="0029550F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A4294B" w:rsidRPr="0029550F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="00D00E81" w:rsidRPr="0029550F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="00A4294B" w:rsidRPr="0029550F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="00D00E81" w:rsidRPr="0029550F">
        <w:rPr>
          <w:rFonts w:ascii="Angsana New" w:hAnsi="Angsana New"/>
          <w:sz w:val="30"/>
          <w:szCs w:val="30"/>
          <w:cs/>
        </w:rPr>
        <w:t>นั้นให้ถือว่า</w:t>
      </w:r>
      <w:r w:rsidR="008E5106" w:rsidRPr="0029550F">
        <w:rPr>
          <w:rFonts w:ascii="Angsana New" w:hAnsi="Angsana New"/>
          <w:sz w:val="30"/>
          <w:szCs w:val="30"/>
        </w:rPr>
        <w:t xml:space="preserve"> </w:t>
      </w:r>
      <w:r w:rsidR="00A4294B" w:rsidRPr="0029550F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="00D00E81" w:rsidRPr="0029550F">
        <w:rPr>
          <w:rFonts w:ascii="Angsana New" w:hAnsi="Angsana New"/>
          <w:sz w:val="30"/>
          <w:szCs w:val="30"/>
          <w:cs/>
        </w:rPr>
        <w:t>ดังกล่าวเป็นส่วนหนึ่งของอุปกรณ์</w:t>
      </w:r>
      <w:r w:rsidR="00D00E81" w:rsidRPr="0029550F">
        <w:rPr>
          <w:rFonts w:ascii="Angsana New" w:hAnsi="Angsana New"/>
          <w:sz w:val="30"/>
          <w:szCs w:val="30"/>
        </w:rPr>
        <w:t xml:space="preserve"> </w:t>
      </w:r>
    </w:p>
    <w:p w:rsidR="00D00E81" w:rsidRPr="0029550F" w:rsidRDefault="00D00E81" w:rsidP="00D00E81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D00E81" w:rsidRPr="0029550F" w:rsidRDefault="00D00E81" w:rsidP="00D00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29550F">
        <w:rPr>
          <w:rFonts w:ascii="Angsana New" w:hAnsi="Angsana New"/>
          <w:sz w:val="30"/>
          <w:szCs w:val="30"/>
          <w:cs/>
          <w:lang w:eastAsia="en-GB"/>
        </w:rPr>
        <w:t>ส่วนประกอบของรายการอาคารและอุปกรณ์แต่ละรายการ</w:t>
      </w:r>
      <w:r w:rsidRPr="0029550F">
        <w:rPr>
          <w:rFonts w:ascii="Angsana New" w:hAnsi="Angsana New" w:hint="cs"/>
          <w:sz w:val="30"/>
          <w:szCs w:val="30"/>
          <w:cs/>
          <w:lang w:eastAsia="en-GB"/>
        </w:rPr>
        <w:t>ที่</w:t>
      </w:r>
      <w:r w:rsidRPr="0029550F">
        <w:rPr>
          <w:rFonts w:ascii="Angsana New" w:hAnsi="Angsana New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29550F">
        <w:rPr>
          <w:rFonts w:ascii="Angsana New" w:hAnsi="Angsana New" w:hint="cs"/>
          <w:sz w:val="30"/>
          <w:szCs w:val="30"/>
          <w:cs/>
          <w:lang w:eastAsia="en-GB"/>
        </w:rPr>
        <w:t>ต้อง</w:t>
      </w:r>
      <w:r w:rsidRPr="0029550F">
        <w:rPr>
          <w:rFonts w:ascii="Angsana New" w:hAnsi="Angsana New"/>
          <w:sz w:val="30"/>
          <w:szCs w:val="30"/>
          <w:cs/>
          <w:lang w:eastAsia="en-GB"/>
        </w:rPr>
        <w:t>บันทึกแต่ละส่วน</w:t>
      </w:r>
      <w:r w:rsidRPr="0029550F">
        <w:rPr>
          <w:rFonts w:ascii="Angsana New" w:hAnsi="Angsana New" w:hint="cs"/>
          <w:sz w:val="30"/>
          <w:szCs w:val="30"/>
          <w:cs/>
          <w:lang w:eastAsia="en-GB"/>
        </w:rPr>
        <w:t>ประกอบ</w:t>
      </w:r>
      <w:r w:rsidRPr="0029550F">
        <w:rPr>
          <w:rFonts w:ascii="Angsana New" w:hAnsi="Angsana New"/>
          <w:sz w:val="30"/>
          <w:szCs w:val="30"/>
          <w:cs/>
          <w:lang w:eastAsia="en-GB"/>
        </w:rPr>
        <w:t>ที่มีนัยสำคัญแยกต่างหากจากกัน</w:t>
      </w:r>
      <w:r w:rsidRPr="0029550F">
        <w:rPr>
          <w:rFonts w:ascii="Angsana New" w:hAnsi="Angsana New"/>
          <w:sz w:val="30"/>
          <w:szCs w:val="30"/>
          <w:lang w:eastAsia="en-GB"/>
        </w:rPr>
        <w:t xml:space="preserve"> </w:t>
      </w:r>
    </w:p>
    <w:p w:rsidR="009A7726" w:rsidRPr="0029550F" w:rsidRDefault="009A7726" w:rsidP="00D00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:rsidR="00D00E81" w:rsidRPr="0029550F" w:rsidRDefault="00D00E81" w:rsidP="004D274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29550F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กำไรหรือขาดทุนจากการจ</w:t>
      </w:r>
      <w:r w:rsidR="002A0C52" w:rsidRPr="0029550F">
        <w:rPr>
          <w:rFonts w:ascii="Angsana New" w:hAnsi="Angsana New" w:cs="Angsana New" w:hint="cs"/>
          <w:color w:val="auto"/>
          <w:sz w:val="30"/>
          <w:szCs w:val="30"/>
          <w:cs/>
        </w:rPr>
        <w:t>ำหน่ายอาคาร</w:t>
      </w:r>
      <w:r w:rsidRPr="0029550F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</w:t>
      </w:r>
      <w:r w:rsidR="002A0C52" w:rsidRPr="0029550F">
        <w:rPr>
          <w:rFonts w:ascii="Angsana New" w:hAnsi="Angsana New" w:cs="Angsana New" w:hint="cs"/>
          <w:color w:val="auto"/>
          <w:sz w:val="30"/>
          <w:szCs w:val="30"/>
          <w:cs/>
        </w:rPr>
        <w:t>ำหน่ายกับมูลค่าตามบัญชีของอาคาร</w:t>
      </w:r>
      <w:r w:rsidRPr="0029550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:rsidR="00217C03" w:rsidRPr="0029550F" w:rsidRDefault="00217C03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:rsidR="00E73DD3" w:rsidRPr="0029550F" w:rsidRDefault="00E73DD3" w:rsidP="00E73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550F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:rsidR="00E73DD3" w:rsidRPr="0029550F" w:rsidRDefault="00E73DD3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:rsidR="00226C5E" w:rsidRPr="0029550F" w:rsidRDefault="00E73DD3" w:rsidP="00226C5E">
      <w:pPr>
        <w:pStyle w:val="Defaul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9550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29550F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เป็นส่วนหนึ่งของมูลค่าตามบัญชีของรายการอาคารและอุปกรณ์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</w:t>
      </w:r>
      <w:r w:rsidR="00EB528A"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           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ถ้า</w:t>
      </w:r>
      <w:r w:rsidRPr="0029550F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29550F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29550F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 ชิ้นส่วนที่ถูกเปลี่ยนแทนจะถูกตัดจำหน่ายตามมูลค่าตามบัญชี  </w:t>
      </w:r>
      <w:r w:rsidRPr="0029550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9550F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รุงอาคารและอุปกรณ์ที่เกิดขึ้นเป็นประจ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29550F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9550F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29550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:rsidR="00226C5E" w:rsidRPr="0029550F" w:rsidRDefault="00226C5E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:rsidR="00EB528A" w:rsidRPr="0029550F" w:rsidRDefault="00EB528A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550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EB528A" w:rsidRPr="0029550F" w:rsidRDefault="00EB528A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:rsidR="00EB528A" w:rsidRPr="0029550F" w:rsidRDefault="00EB528A" w:rsidP="00EB528A">
      <w:pPr>
        <w:pStyle w:val="Default"/>
        <w:ind w:left="540"/>
        <w:jc w:val="thaiDistribute"/>
        <w:rPr>
          <w:color w:val="auto"/>
          <w:sz w:val="30"/>
          <w:szCs w:val="30"/>
        </w:rPr>
      </w:pPr>
      <w:r w:rsidRPr="0029550F">
        <w:rPr>
          <w:rFonts w:ascii="Angsana New" w:hAnsi="Angsana New" w:cs="Angsana New" w:hint="cs"/>
          <w:color w:val="auto"/>
          <w:sz w:val="30"/>
          <w:szCs w:val="30"/>
          <w:cs/>
        </w:rPr>
        <w:t>ค่าเสื่อมราคาคำนวณจา</w:t>
      </w:r>
      <w:r w:rsidR="002A0C52" w:rsidRPr="0029550F">
        <w:rPr>
          <w:rFonts w:ascii="Angsana New" w:hAnsi="Angsana New" w:cs="Angsana New" w:hint="cs"/>
          <w:color w:val="auto"/>
          <w:sz w:val="30"/>
          <w:szCs w:val="30"/>
          <w:cs/>
        </w:rPr>
        <w:t>กมูลค่าเสื่อมสภาพของรายการอาคาร</w:t>
      </w:r>
      <w:r w:rsidRPr="0029550F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ซึ่งประกอบด้วยราคา</w:t>
      </w:r>
      <w:r w:rsidRPr="0029550F">
        <w:rPr>
          <w:rFonts w:ascii="Angsana New" w:hAnsi="Angsana New" w:cs="Angsana New"/>
          <w:color w:val="auto"/>
          <w:sz w:val="30"/>
          <w:szCs w:val="30"/>
          <w:cs/>
        </w:rPr>
        <w:t>ทุนของสินทรัพย์</w:t>
      </w:r>
      <w:r w:rsidRPr="0029550F">
        <w:rPr>
          <w:rFonts w:ascii="Angsana New" w:hAnsi="Angsana New" w:cs="Angsana New" w:hint="cs"/>
          <w:color w:val="auto"/>
          <w:sz w:val="30"/>
          <w:szCs w:val="30"/>
          <w:cs/>
        </w:rPr>
        <w:t>หรือต้นทุนในการเปลี่ยนแทนอื่น</w:t>
      </w:r>
      <w:r w:rsidRPr="0029550F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9550F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EB528A" w:rsidRPr="0029550F" w:rsidRDefault="00EB528A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:rsidR="00EB528A" w:rsidRPr="0029550F" w:rsidRDefault="00EB528A" w:rsidP="008E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29550F">
        <w:rPr>
          <w:rFonts w:ascii="Angsana New" w:hAnsi="Angsana New" w:hint="cs"/>
          <w:sz w:val="30"/>
          <w:szCs w:val="30"/>
          <w:cs/>
        </w:rPr>
        <w:t>หรือ</w:t>
      </w:r>
      <w:r w:rsidRPr="0029550F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</w:t>
      </w:r>
      <w:r w:rsidR="008E5106" w:rsidRPr="0029550F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29550F">
        <w:rPr>
          <w:rFonts w:ascii="Angsana New" w:hAnsi="Angsana New"/>
          <w:sz w:val="30"/>
          <w:szCs w:val="30"/>
          <w:cs/>
        </w:rPr>
        <w:t>โดยประมาณของ</w:t>
      </w:r>
      <w:r w:rsidRPr="0029550F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="008E5106" w:rsidRPr="0029550F">
        <w:rPr>
          <w:rFonts w:ascii="Angsana New" w:hAnsi="Angsana New"/>
          <w:sz w:val="30"/>
          <w:szCs w:val="30"/>
          <w:cs/>
        </w:rPr>
        <w:t xml:space="preserve">สินทรัพย์แต่ละรายการ </w:t>
      </w:r>
      <w:r w:rsidRPr="0029550F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8E5106" w:rsidRPr="0029550F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29550F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EB528A" w:rsidRPr="0029550F" w:rsidRDefault="00EB528A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</w:p>
    <w:p w:rsidR="0029550F" w:rsidRDefault="0029550F">
      <w:r>
        <w:br w:type="page"/>
      </w:r>
    </w:p>
    <w:tbl>
      <w:tblPr>
        <w:tblW w:w="8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540"/>
      </w:tblGrid>
      <w:tr w:rsidR="008E5106" w:rsidRPr="00D30B2F" w:rsidTr="00C125FE">
        <w:tc>
          <w:tcPr>
            <w:tcW w:w="5850" w:type="dxa"/>
          </w:tcPr>
          <w:p w:rsidR="008E5106" w:rsidRPr="00D30B2F" w:rsidRDefault="008E5106" w:rsidP="00C125FE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lastRenderedPageBreak/>
              <w:t>สินทรัพย์ให้เช่าตามสัญญาเช่าดำเนินงาน</w:t>
            </w:r>
          </w:p>
        </w:tc>
        <w:tc>
          <w:tcPr>
            <w:tcW w:w="2340" w:type="dxa"/>
            <w:gridSpan w:val="2"/>
          </w:tcPr>
          <w:p w:rsidR="008E5106" w:rsidRPr="00D30B2F" w:rsidRDefault="008E5106" w:rsidP="00C125FE">
            <w:pPr>
              <w:tabs>
                <w:tab w:val="clear" w:pos="1644"/>
                <w:tab w:val="clear" w:pos="1871"/>
                <w:tab w:val="left" w:pos="1962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ตามอายุสัญญาเช่า</w:t>
            </w:r>
          </w:p>
        </w:tc>
      </w:tr>
      <w:tr w:rsidR="00EB528A" w:rsidRPr="00D30B2F" w:rsidTr="00750DC2">
        <w:tc>
          <w:tcPr>
            <w:tcW w:w="5850" w:type="dxa"/>
          </w:tcPr>
          <w:p w:rsidR="00EB528A" w:rsidRPr="00D30B2F" w:rsidRDefault="00EB528A" w:rsidP="00750DC2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</w:rPr>
            </w:pPr>
            <w:r w:rsidRPr="00D30B2F">
              <w:rPr>
                <w:rFonts w:ascii="Angsana New" w:eastAsia="Cordia New" w:hAnsi="Angsana New" w:cs="Angsana New"/>
                <w:cs/>
              </w:rPr>
              <w:t>อาคารชุดสำนักงาน</w:t>
            </w:r>
            <w:r w:rsidRPr="00D30B2F">
              <w:rPr>
                <w:rFonts w:ascii="Angsana New" w:eastAsia="Cordia New" w:hAnsi="Angsana New" w:cs="Angsana New" w:hint="cs"/>
                <w:cs/>
              </w:rPr>
              <w:t>และระบบสาธารณูปโภค</w:t>
            </w:r>
          </w:p>
        </w:tc>
        <w:tc>
          <w:tcPr>
            <w:tcW w:w="1800" w:type="dxa"/>
          </w:tcPr>
          <w:p w:rsidR="00EB528A" w:rsidRPr="00D30B2F" w:rsidRDefault="00EB528A" w:rsidP="0075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40</w:t>
            </w:r>
          </w:p>
        </w:tc>
        <w:tc>
          <w:tcPr>
            <w:tcW w:w="540" w:type="dxa"/>
          </w:tcPr>
          <w:p w:rsidR="00EB528A" w:rsidRPr="00D30B2F" w:rsidRDefault="00EB528A" w:rsidP="0075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B528A" w:rsidRPr="00D30B2F" w:rsidTr="00750DC2">
        <w:tc>
          <w:tcPr>
            <w:tcW w:w="5850" w:type="dxa"/>
          </w:tcPr>
          <w:p w:rsidR="00EB528A" w:rsidRPr="00D30B2F" w:rsidRDefault="00EB528A" w:rsidP="0075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0" w:type="dxa"/>
          </w:tcPr>
          <w:p w:rsidR="00EB528A" w:rsidRPr="00D30B2F" w:rsidRDefault="00EB528A" w:rsidP="0075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30B2F">
              <w:rPr>
                <w:rFonts w:ascii="Angsana New" w:hAnsi="Angsana New"/>
                <w:sz w:val="30"/>
                <w:szCs w:val="30"/>
              </w:rPr>
              <w:t>, 7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 xml:space="preserve"> และ 10 </w:t>
            </w:r>
          </w:p>
        </w:tc>
        <w:tc>
          <w:tcPr>
            <w:tcW w:w="540" w:type="dxa"/>
          </w:tcPr>
          <w:p w:rsidR="00EB528A" w:rsidRPr="00D30B2F" w:rsidRDefault="00EB528A" w:rsidP="00750DC2">
            <w:pPr>
              <w:rPr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B528A" w:rsidRPr="00D30B2F" w:rsidTr="00750DC2">
        <w:tc>
          <w:tcPr>
            <w:tcW w:w="5850" w:type="dxa"/>
          </w:tcPr>
          <w:p w:rsidR="00EB528A" w:rsidRPr="00D30B2F" w:rsidRDefault="00EB528A" w:rsidP="00750DC2">
            <w:pPr>
              <w:pStyle w:val="a1"/>
              <w:tabs>
                <w:tab w:val="clear" w:pos="1080"/>
              </w:tabs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cs/>
                <w:lang w:val="en-US"/>
              </w:rPr>
              <w:t>ยานพาหนะ</w:t>
            </w:r>
          </w:p>
        </w:tc>
        <w:tc>
          <w:tcPr>
            <w:tcW w:w="1800" w:type="dxa"/>
          </w:tcPr>
          <w:p w:rsidR="00EB528A" w:rsidRPr="00D30B2F" w:rsidRDefault="00EB528A" w:rsidP="00750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   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540" w:type="dxa"/>
          </w:tcPr>
          <w:p w:rsidR="00EB528A" w:rsidRPr="00D30B2F" w:rsidRDefault="00EB528A" w:rsidP="00750DC2">
            <w:pPr>
              <w:rPr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:rsidR="0029550F" w:rsidRPr="0029550F" w:rsidRDefault="0029550F" w:rsidP="00217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B528A" w:rsidRPr="0029550F" w:rsidRDefault="00EB528A" w:rsidP="00217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/>
          <w:sz w:val="30"/>
          <w:szCs w:val="30"/>
          <w:cs/>
        </w:rPr>
        <w:t>สินทรัพย์รอให้เช่า</w:t>
      </w:r>
      <w:r w:rsidRPr="0029550F">
        <w:rPr>
          <w:rFonts w:ascii="Angsana New" w:hAnsi="Angsana New" w:hint="cs"/>
          <w:sz w:val="30"/>
          <w:szCs w:val="30"/>
          <w:cs/>
        </w:rPr>
        <w:t>จะคิดค่าเสื่อมราคา</w:t>
      </w:r>
      <w:r w:rsidRPr="0029550F">
        <w:rPr>
          <w:rFonts w:ascii="Angsana New" w:hAnsi="Angsana New"/>
          <w:sz w:val="30"/>
          <w:szCs w:val="30"/>
          <w:cs/>
        </w:rPr>
        <w:t>เมื่อเริ่มมีการเช่า</w:t>
      </w:r>
    </w:p>
    <w:p w:rsidR="00EB528A" w:rsidRPr="0029550F" w:rsidRDefault="00EB528A" w:rsidP="00EB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B528A" w:rsidRPr="0029550F" w:rsidRDefault="00EB528A" w:rsidP="00EB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 w:hint="cs"/>
          <w:sz w:val="30"/>
          <w:szCs w:val="30"/>
          <w:cs/>
        </w:rPr>
        <w:t>บริษัทไม่คิดค่าเสื่อมราคาสำหรับสินทรัพย์ที่อยู่ระหว่างการก่อสร้าง</w:t>
      </w:r>
    </w:p>
    <w:p w:rsidR="00EB528A" w:rsidRPr="0029550F" w:rsidRDefault="00EB528A" w:rsidP="00EB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EB528A" w:rsidRPr="0029550F" w:rsidRDefault="00EB528A" w:rsidP="00EB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 w:hint="cs"/>
          <w:sz w:val="30"/>
          <w:szCs w:val="30"/>
          <w:cs/>
        </w:rPr>
        <w:t>วิธีการคิดค่าเสื่อมราคา</w:t>
      </w:r>
      <w:r w:rsidR="002A0C52" w:rsidRPr="0029550F">
        <w:rPr>
          <w:rFonts w:ascii="Angsana New" w:hAnsi="Angsana New" w:hint="cs"/>
          <w:sz w:val="30"/>
          <w:szCs w:val="30"/>
          <w:cs/>
        </w:rPr>
        <w:t xml:space="preserve"> อายุการให้ประโยชน์ของสินทรัพย์</w:t>
      </w:r>
      <w:r w:rsidRPr="0029550F">
        <w:rPr>
          <w:rFonts w:ascii="Angsana New" w:hAnsi="Angsana New" w:hint="cs"/>
          <w:sz w:val="30"/>
          <w:szCs w:val="30"/>
          <w:cs/>
        </w:rPr>
        <w:t>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CA5742" w:rsidRPr="0029550F" w:rsidRDefault="00CA5742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EB528A" w:rsidRPr="0029550F" w:rsidRDefault="00EB528A" w:rsidP="00EB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274DA" w:rsidRPr="0029550F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ฌ</w:t>
      </w:r>
      <w:r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29550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t>ทรัพย์สินรอการขาย</w:t>
      </w:r>
    </w:p>
    <w:p w:rsidR="00EB528A" w:rsidRPr="0029550F" w:rsidRDefault="00EB528A" w:rsidP="00EB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B528A" w:rsidRPr="0029550F" w:rsidRDefault="00EB528A" w:rsidP="00EB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/>
          <w:spacing w:val="-6"/>
          <w:sz w:val="30"/>
          <w:szCs w:val="30"/>
          <w:cs/>
        </w:rPr>
        <w:t>ทรัพย์สินรอการขาย ประกอบด้วยอสังหาริมทรัพย์รอการขาย</w:t>
      </w:r>
      <w:r w:rsidRPr="0029550F">
        <w:rPr>
          <w:rFonts w:ascii="Angsana New" w:hAnsi="Angsana New" w:hint="cs"/>
          <w:spacing w:val="-6"/>
          <w:sz w:val="30"/>
          <w:szCs w:val="30"/>
          <w:cs/>
        </w:rPr>
        <w:t xml:space="preserve">ที่บริษัทคาดว่าจะขายเกินกว่า 1 ปี </w:t>
      </w:r>
      <w:r w:rsidRPr="0029550F">
        <w:rPr>
          <w:rFonts w:ascii="Angsana New" w:hAnsi="Angsana New" w:hint="cs"/>
          <w:sz w:val="30"/>
          <w:szCs w:val="30"/>
          <w:cs/>
        </w:rPr>
        <w:t>วัดมูลค่า</w:t>
      </w:r>
      <w:r w:rsidRPr="0029550F">
        <w:rPr>
          <w:rFonts w:ascii="Angsana New" w:hAnsi="Angsana New"/>
          <w:sz w:val="30"/>
          <w:szCs w:val="30"/>
          <w:cs/>
        </w:rPr>
        <w:t>ราคา</w:t>
      </w:r>
      <w:r w:rsidRPr="0029550F">
        <w:rPr>
          <w:rFonts w:ascii="Angsana New" w:hAnsi="Angsana New" w:hint="cs"/>
          <w:sz w:val="30"/>
          <w:szCs w:val="30"/>
          <w:cs/>
        </w:rPr>
        <w:t>ด้วยจำนวนที่ต่ำกว่าระหว่างมูลค่า</w:t>
      </w:r>
      <w:r w:rsidRPr="0029550F">
        <w:rPr>
          <w:rFonts w:ascii="Angsana New" w:hAnsi="Angsana New"/>
          <w:sz w:val="30"/>
          <w:szCs w:val="30"/>
          <w:cs/>
        </w:rPr>
        <w:t>ตามบัญชี</w:t>
      </w:r>
      <w:r w:rsidRPr="0029550F">
        <w:rPr>
          <w:rFonts w:ascii="Angsana New" w:hAnsi="Angsana New" w:hint="cs"/>
          <w:sz w:val="30"/>
          <w:szCs w:val="30"/>
          <w:cs/>
        </w:rPr>
        <w:t>กับ</w:t>
      </w:r>
      <w:r w:rsidRPr="0029550F">
        <w:rPr>
          <w:rFonts w:ascii="Angsana New" w:hAnsi="Angsana New"/>
          <w:sz w:val="30"/>
          <w:szCs w:val="30"/>
          <w:cs/>
        </w:rPr>
        <w:t>ราคาประเมินที่คาดว่าจะจำหน่ายได้หัก</w:t>
      </w:r>
      <w:r w:rsidRPr="0029550F">
        <w:rPr>
          <w:rFonts w:ascii="Angsana New" w:hAnsi="Angsana New" w:hint="cs"/>
          <w:sz w:val="30"/>
          <w:szCs w:val="30"/>
          <w:cs/>
        </w:rPr>
        <w:t>ต้น</w:t>
      </w:r>
      <w:r w:rsidRPr="0029550F">
        <w:rPr>
          <w:rFonts w:ascii="Angsana New" w:hAnsi="Angsana New"/>
          <w:sz w:val="30"/>
          <w:szCs w:val="30"/>
          <w:cs/>
        </w:rPr>
        <w:t>ทุน</w:t>
      </w:r>
      <w:r w:rsidRPr="0029550F">
        <w:rPr>
          <w:rFonts w:ascii="Angsana New" w:hAnsi="Angsana New" w:hint="cs"/>
          <w:sz w:val="30"/>
          <w:szCs w:val="30"/>
          <w:cs/>
        </w:rPr>
        <w:t>ในการขาย</w:t>
      </w:r>
      <w:r w:rsidRPr="0029550F">
        <w:rPr>
          <w:rFonts w:ascii="Angsana New" w:hAnsi="Angsana New"/>
          <w:sz w:val="30"/>
          <w:szCs w:val="30"/>
          <w:cs/>
        </w:rPr>
        <w:t xml:space="preserve"> </w:t>
      </w:r>
      <w:r w:rsidR="002A0C52" w:rsidRPr="0029550F">
        <w:rPr>
          <w:rFonts w:ascii="Angsana New" w:hAnsi="Angsana New" w:hint="cs"/>
          <w:sz w:val="30"/>
          <w:szCs w:val="30"/>
          <w:cs/>
        </w:rPr>
        <w:t>และ</w:t>
      </w:r>
      <w:r w:rsidRPr="0029550F">
        <w:rPr>
          <w:rFonts w:ascii="Angsana New" w:hAnsi="Angsana New"/>
          <w:sz w:val="30"/>
          <w:szCs w:val="30"/>
          <w:cs/>
        </w:rPr>
        <w:t>จัดประเภทเป็นสินทรัพย์ไม่หมุนเวียน</w:t>
      </w:r>
      <w:r w:rsidRPr="0029550F">
        <w:rPr>
          <w:rFonts w:ascii="Angsana New" w:hAnsi="Angsana New"/>
          <w:sz w:val="30"/>
          <w:szCs w:val="30"/>
        </w:rPr>
        <w:t xml:space="preserve"> </w:t>
      </w:r>
      <w:r w:rsidRPr="0029550F">
        <w:rPr>
          <w:rFonts w:ascii="Angsana New" w:hAnsi="Angsana New" w:hint="cs"/>
          <w:sz w:val="30"/>
          <w:szCs w:val="30"/>
          <w:cs/>
        </w:rPr>
        <w:t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ผลกำไรรับรู้ไม่เกินยอดผลขาดทุนจากการด้อยค่าสะสมที่เคยรับรู้</w:t>
      </w:r>
    </w:p>
    <w:p w:rsidR="00F52669" w:rsidRPr="0029550F" w:rsidRDefault="00F52669" w:rsidP="00EB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3F4440" w:rsidRPr="0029550F" w:rsidRDefault="00355F49" w:rsidP="003F44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274DA" w:rsidRPr="002955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F4440" w:rsidRPr="0029550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:rsidR="003F4440" w:rsidRPr="0029550F" w:rsidRDefault="003F4440" w:rsidP="0063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3F4440" w:rsidRPr="0029550F" w:rsidRDefault="00053D08" w:rsidP="003F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9550F">
        <w:rPr>
          <w:rFonts w:ascii="Angsana New" w:hAnsi="Angsana New"/>
          <w:i/>
          <w:iCs/>
          <w:sz w:val="30"/>
          <w:szCs w:val="30"/>
          <w:cs/>
        </w:rPr>
        <w:t>ค่า</w:t>
      </w:r>
      <w:r w:rsidR="00515481" w:rsidRPr="0029550F">
        <w:rPr>
          <w:rFonts w:ascii="Angsana New" w:hAnsi="Angsana New"/>
          <w:i/>
          <w:iCs/>
          <w:sz w:val="30"/>
          <w:szCs w:val="30"/>
          <w:cs/>
        </w:rPr>
        <w:t>ลิขสิทธิ์ซอฟต์แวร์</w:t>
      </w:r>
    </w:p>
    <w:p w:rsidR="003F4440" w:rsidRPr="0029550F" w:rsidRDefault="003F4440" w:rsidP="0063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950D93" w:rsidRPr="0029550F" w:rsidRDefault="00053D08" w:rsidP="00E973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29550F">
        <w:rPr>
          <w:rFonts w:ascii="Angsana New" w:hAnsi="Angsana New"/>
          <w:sz w:val="30"/>
          <w:szCs w:val="30"/>
          <w:cs/>
        </w:rPr>
        <w:t>ค่า</w:t>
      </w:r>
      <w:r w:rsidR="00515481" w:rsidRPr="0029550F">
        <w:rPr>
          <w:rFonts w:ascii="Angsana New" w:hAnsi="Angsana New"/>
          <w:sz w:val="30"/>
          <w:szCs w:val="30"/>
          <w:cs/>
        </w:rPr>
        <w:t>ลิขสิทธิ์ซอฟต์แวร์</w:t>
      </w:r>
      <w:r w:rsidR="00B2090C" w:rsidRPr="0029550F">
        <w:rPr>
          <w:rFonts w:ascii="Angsana New" w:hAnsi="Angsana New"/>
          <w:sz w:val="30"/>
          <w:szCs w:val="30"/>
          <w:cs/>
        </w:rPr>
        <w:t>ที่บริษัทซื้อมา</w:t>
      </w:r>
      <w:r w:rsidR="00950D93" w:rsidRPr="0029550F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28727D" w:rsidRPr="0029550F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="00B2090C" w:rsidRPr="0029550F">
        <w:rPr>
          <w:rFonts w:ascii="Angsana New" w:hAnsi="Angsana New"/>
          <w:sz w:val="30"/>
          <w:szCs w:val="30"/>
          <w:cs/>
        </w:rPr>
        <w:t>ราคาทุน</w:t>
      </w:r>
      <w:r w:rsidR="003F4440" w:rsidRPr="0029550F">
        <w:rPr>
          <w:rFonts w:ascii="Angsana New" w:hAnsi="Angsana New"/>
          <w:sz w:val="30"/>
          <w:szCs w:val="30"/>
          <w:cs/>
        </w:rPr>
        <w:t>หักค่าตัดจำหน่ายสะสมและ</w:t>
      </w:r>
      <w:r w:rsidR="00F96C3E" w:rsidRPr="0029550F">
        <w:rPr>
          <w:rFonts w:ascii="Angsana New" w:hAnsi="Angsana New"/>
          <w:sz w:val="30"/>
          <w:szCs w:val="30"/>
          <w:cs/>
        </w:rPr>
        <w:br/>
      </w:r>
      <w:r w:rsidR="00F96C3E" w:rsidRPr="0029550F">
        <w:rPr>
          <w:rFonts w:ascii="Angsana New" w:hAnsi="Angsana New" w:hint="cs"/>
          <w:sz w:val="30"/>
          <w:szCs w:val="30"/>
          <w:cs/>
        </w:rPr>
        <w:t>ผล</w:t>
      </w:r>
      <w:r w:rsidR="003F4440" w:rsidRPr="0029550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887890" w:rsidRPr="0029550F">
        <w:rPr>
          <w:rFonts w:ascii="Angsana New" w:hAnsi="Angsana New" w:hint="cs"/>
          <w:sz w:val="30"/>
          <w:szCs w:val="30"/>
          <w:cs/>
        </w:rPr>
        <w:t>สะสม</w:t>
      </w:r>
      <w:r w:rsidR="002B3F83" w:rsidRPr="0029550F">
        <w:rPr>
          <w:rFonts w:ascii="Angsana New" w:hAnsi="Angsana New"/>
          <w:sz w:val="30"/>
          <w:szCs w:val="30"/>
          <w:cs/>
        </w:rPr>
        <w:t xml:space="preserve">  </w:t>
      </w:r>
    </w:p>
    <w:p w:rsidR="00E9733B" w:rsidRPr="0029550F" w:rsidRDefault="00E9733B" w:rsidP="00E973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20"/>
          <w:szCs w:val="20"/>
        </w:rPr>
      </w:pPr>
    </w:p>
    <w:p w:rsidR="00950D93" w:rsidRPr="0029550F" w:rsidRDefault="00950D93" w:rsidP="00A573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29550F">
        <w:rPr>
          <w:rFonts w:ascii="Angsana New" w:hAnsi="Angsana New" w:hint="cs"/>
          <w:i/>
          <w:iCs/>
          <w:sz w:val="30"/>
          <w:szCs w:val="30"/>
          <w:cs/>
        </w:rPr>
        <w:t xml:space="preserve">ค่าตัดจำหน่าย </w:t>
      </w:r>
      <w:r w:rsidRPr="0029550F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950D93" w:rsidRPr="0029550F" w:rsidRDefault="00950D93" w:rsidP="00950D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950D93" w:rsidRPr="0029550F" w:rsidRDefault="001A5132" w:rsidP="0095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9550F">
        <w:rPr>
          <w:rFonts w:ascii="Angsana New" w:hAnsi="Angsana New" w:hint="cs"/>
          <w:sz w:val="30"/>
          <w:szCs w:val="30"/>
          <w:cs/>
        </w:rPr>
        <w:t>ค่าตัดจำหน่ายคำนวณจากราคาทุน</w:t>
      </w:r>
      <w:r w:rsidR="00950D93" w:rsidRPr="0029550F">
        <w:rPr>
          <w:rFonts w:ascii="Angsana New" w:eastAsia="Calibri" w:hAnsi="Angsana New" w:hint="cs"/>
          <w:sz w:val="30"/>
          <w:szCs w:val="30"/>
          <w:cs/>
        </w:rPr>
        <w:t>ของสินทรัพย์หรือจำนวนอื่นที่ใช้แทนราคาทุนหักด้วยมูลค่าคงเหลือ</w:t>
      </w:r>
    </w:p>
    <w:p w:rsidR="00950D93" w:rsidRPr="0029550F" w:rsidRDefault="00950D93" w:rsidP="00950D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:rsidR="00F96C3E" w:rsidRPr="0029550F" w:rsidRDefault="00950D93" w:rsidP="00DD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9550F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29550F">
        <w:rPr>
          <w:rFonts w:ascii="Angsana New" w:hAnsi="Angsana New"/>
          <w:sz w:val="30"/>
          <w:szCs w:val="30"/>
          <w:cs/>
        </w:rPr>
        <w:t>โดยวิธีเส้นตรง</w:t>
      </w:r>
      <w:r w:rsidRPr="0029550F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29550F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="00593028" w:rsidRPr="0029550F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29550F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29550F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</w:t>
      </w:r>
      <w:r w:rsidRPr="0029550F">
        <w:rPr>
          <w:rFonts w:ascii="Angsana New" w:hAnsi="Angsana New" w:hint="cs"/>
          <w:spacing w:val="-4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</w:t>
      </w:r>
      <w:r w:rsidRPr="0029550F">
        <w:rPr>
          <w:rFonts w:ascii="Angsana New" w:hAnsi="Angsana New"/>
          <w:spacing w:val="-4"/>
          <w:sz w:val="30"/>
          <w:szCs w:val="30"/>
        </w:rPr>
        <w:t xml:space="preserve"> </w:t>
      </w:r>
      <w:r w:rsidRPr="0029550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F96C3E" w:rsidRPr="0029550F" w:rsidRDefault="00F96C3E" w:rsidP="00DD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9550F" w:rsidRDefault="00295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DD6EFD" w:rsidRPr="0048381B" w:rsidRDefault="00950D93" w:rsidP="00DD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381B">
        <w:rPr>
          <w:rFonts w:ascii="Angsana New" w:hAnsi="Angsana New"/>
          <w:spacing w:val="-4"/>
          <w:sz w:val="30"/>
          <w:szCs w:val="30"/>
          <w:cs/>
        </w:rPr>
        <w:lastRenderedPageBreak/>
        <w:t>ระยะเวลาที่คาดว่าจะได้รับประโยชน์</w:t>
      </w:r>
      <w:r w:rsidRPr="0048381B">
        <w:rPr>
          <w:rFonts w:ascii="Angsana New" w:hAnsi="Angsana New" w:hint="cs"/>
          <w:spacing w:val="-4"/>
          <w:sz w:val="30"/>
          <w:szCs w:val="30"/>
          <w:cs/>
        </w:rPr>
        <w:t>สำหรับปี</w:t>
      </w:r>
      <w:r w:rsidRPr="0048381B">
        <w:rPr>
          <w:rFonts w:ascii="Angsana New" w:hAnsi="Angsana New" w:hint="cs"/>
          <w:sz w:val="30"/>
          <w:szCs w:val="30"/>
          <w:cs/>
        </w:rPr>
        <w:t>ปัจจุบันและปีเปรียบเทียบ</w:t>
      </w:r>
      <w:r w:rsidRPr="0048381B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DD6EFD" w:rsidRPr="0048381B" w:rsidRDefault="00DD6EFD" w:rsidP="00DD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Spec="center" w:tblpY="-5"/>
        <w:tblW w:w="8712" w:type="dxa"/>
        <w:tblLayout w:type="fixed"/>
        <w:tblLook w:val="0000" w:firstRow="0" w:lastRow="0" w:firstColumn="0" w:lastColumn="0" w:noHBand="0" w:noVBand="0"/>
      </w:tblPr>
      <w:tblGrid>
        <w:gridCol w:w="6462"/>
        <w:gridCol w:w="1800"/>
        <w:gridCol w:w="450"/>
      </w:tblGrid>
      <w:tr w:rsidR="00DD6EFD" w:rsidRPr="0048381B" w:rsidTr="00596B7F">
        <w:tc>
          <w:tcPr>
            <w:tcW w:w="6462" w:type="dxa"/>
          </w:tcPr>
          <w:p w:rsidR="00DD6EFD" w:rsidRPr="0048381B" w:rsidRDefault="00DD6EFD" w:rsidP="00DD6E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7380"/>
              </w:tabs>
              <w:spacing w:after="0" w:line="240" w:lineRule="auto"/>
              <w:ind w:left="540" w:right="43" w:hanging="540"/>
              <w:jc w:val="thaiDistribute"/>
              <w:rPr>
                <w:rFonts w:ascii="Angsana New" w:eastAsia="Cordia New" w:hAnsi="Angsana New"/>
                <w:sz w:val="30"/>
                <w:szCs w:val="30"/>
                <w:cs/>
                <w:lang w:val="en-US" w:eastAsia="en-US"/>
              </w:rPr>
            </w:pPr>
            <w:r w:rsidRPr="0048381B">
              <w:rPr>
                <w:rFonts w:ascii="Angsana New" w:hAnsi="Angsana New"/>
                <w:sz w:val="30"/>
                <w:szCs w:val="30"/>
              </w:rPr>
              <w:br w:type="page"/>
            </w:r>
            <w:r w:rsidRPr="0048381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ค่าลิขสิทธิ์ซอฟต์แวร์</w:t>
            </w:r>
          </w:p>
        </w:tc>
        <w:tc>
          <w:tcPr>
            <w:tcW w:w="1800" w:type="dxa"/>
          </w:tcPr>
          <w:p w:rsidR="00DD6EFD" w:rsidRPr="0048381B" w:rsidRDefault="00DD6EFD" w:rsidP="00DD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381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8381B">
              <w:rPr>
                <w:rFonts w:ascii="Angsana New" w:hAnsi="Angsana New"/>
                <w:sz w:val="30"/>
                <w:szCs w:val="30"/>
              </w:rPr>
              <w:t>3</w:t>
            </w:r>
            <w:r w:rsidRPr="004838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8381B">
              <w:rPr>
                <w:rFonts w:ascii="Angsana New" w:hAnsi="Angsana New"/>
                <w:sz w:val="30"/>
                <w:szCs w:val="30"/>
              </w:rPr>
              <w:t>-</w:t>
            </w:r>
            <w:r w:rsidRPr="004838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8381B">
              <w:rPr>
                <w:rFonts w:ascii="Angsana New" w:hAnsi="Angsana New"/>
                <w:sz w:val="30"/>
                <w:szCs w:val="30"/>
              </w:rPr>
              <w:t>1</w:t>
            </w:r>
            <w:r w:rsidRPr="0048381B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450" w:type="dxa"/>
          </w:tcPr>
          <w:p w:rsidR="00DD6EFD" w:rsidRPr="0048381B" w:rsidRDefault="00DD6EFD" w:rsidP="00DD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381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0F3160" w:rsidRPr="0048381B" w:rsidRDefault="00F2540A" w:rsidP="00276A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48381B">
        <w:rPr>
          <w:rFonts w:ascii="Angsana New" w:hAnsi="Angsana New" w:hint="cs"/>
          <w:sz w:val="30"/>
          <w:szCs w:val="30"/>
          <w:cs/>
        </w:rPr>
        <w:t>วิธีการตัดจำหน่าย  ระ</w:t>
      </w:r>
      <w:r w:rsidR="002A0C52" w:rsidRPr="0048381B">
        <w:rPr>
          <w:rFonts w:ascii="Angsana New" w:hAnsi="Angsana New" w:hint="cs"/>
          <w:sz w:val="30"/>
          <w:szCs w:val="30"/>
          <w:cs/>
        </w:rPr>
        <w:t>ยะเ</w:t>
      </w:r>
      <w:r w:rsidR="00EA1B98" w:rsidRPr="0048381B">
        <w:rPr>
          <w:rFonts w:ascii="Angsana New" w:hAnsi="Angsana New" w:hint="cs"/>
          <w:sz w:val="30"/>
          <w:szCs w:val="30"/>
          <w:cs/>
        </w:rPr>
        <w:t>วลาที่คาดว่าจะได้รับประโยชน์</w:t>
      </w:r>
      <w:r w:rsidR="00F96C3E" w:rsidRPr="0048381B">
        <w:rPr>
          <w:rFonts w:ascii="Angsana New" w:hAnsi="Angsana New" w:hint="cs"/>
          <w:sz w:val="30"/>
          <w:szCs w:val="30"/>
          <w:cs/>
        </w:rPr>
        <w:t xml:space="preserve"> </w:t>
      </w:r>
      <w:r w:rsidR="00EA1B98" w:rsidRPr="0048381B">
        <w:rPr>
          <w:rFonts w:ascii="Angsana New" w:hAnsi="Angsana New" w:hint="cs"/>
          <w:sz w:val="30"/>
          <w:szCs w:val="30"/>
          <w:cs/>
        </w:rPr>
        <w:t>และ</w:t>
      </w:r>
      <w:r w:rsidR="002A0C52" w:rsidRPr="0048381B">
        <w:rPr>
          <w:rFonts w:ascii="Angsana New" w:hAnsi="Angsana New" w:hint="cs"/>
          <w:sz w:val="30"/>
          <w:szCs w:val="30"/>
          <w:cs/>
        </w:rPr>
        <w:t>มูลค่าคงเหลือ</w:t>
      </w:r>
      <w:r w:rsidR="00F96C3E" w:rsidRPr="0048381B">
        <w:rPr>
          <w:rFonts w:ascii="Angsana New" w:hAnsi="Angsana New" w:hint="cs"/>
          <w:sz w:val="30"/>
          <w:szCs w:val="30"/>
          <w:cs/>
        </w:rPr>
        <w:t xml:space="preserve"> </w:t>
      </w:r>
      <w:r w:rsidRPr="0048381B">
        <w:rPr>
          <w:rFonts w:ascii="Angsana New" w:hAnsi="Angsana New" w:hint="cs"/>
          <w:sz w:val="30"/>
          <w:szCs w:val="30"/>
          <w:cs/>
        </w:rPr>
        <w:t>จะได้รับการทบทวนทุกสิ้นรอบปีบัญชีและปรับปรุงตามความ</w:t>
      </w:r>
      <w:r w:rsidRPr="0048381B">
        <w:rPr>
          <w:rFonts w:asciiTheme="majorBidi" w:hAnsiTheme="majorBidi" w:cstheme="majorBidi"/>
          <w:sz w:val="30"/>
          <w:szCs w:val="30"/>
          <w:cs/>
        </w:rPr>
        <w:t>เหมาะสม</w:t>
      </w:r>
      <w:r w:rsidRPr="0048381B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:rsidR="00846BD9" w:rsidRPr="0048381B" w:rsidRDefault="00846BD9" w:rsidP="00276A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:rsidR="00A41F47" w:rsidRPr="00D30B2F" w:rsidRDefault="00355F49" w:rsidP="000F3160">
      <w:pPr>
        <w:tabs>
          <w:tab w:val="clear" w:pos="227"/>
          <w:tab w:val="clear" w:pos="454"/>
          <w:tab w:val="left" w:pos="540"/>
        </w:tabs>
      </w:pPr>
      <w:r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12EB6"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41F47" w:rsidRPr="00D30B2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547AC4"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A41F47" w:rsidRPr="00D30B2F" w:rsidRDefault="00A41F47" w:rsidP="0063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A41F47" w:rsidRPr="00D30B2F" w:rsidRDefault="00A41F47" w:rsidP="00246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4"/>
          <w:sz w:val="30"/>
          <w:szCs w:val="30"/>
        </w:rPr>
      </w:pPr>
      <w:r w:rsidRPr="00D30B2F">
        <w:rPr>
          <w:rFonts w:ascii="Angsana New" w:hAnsi="Angsana New"/>
          <w:spacing w:val="-4"/>
          <w:sz w:val="30"/>
          <w:szCs w:val="30"/>
          <w:cs/>
        </w:rPr>
        <w:t>ยอดสินทรัพย์ตามบัญชีของบริษัทไ</w:t>
      </w:r>
      <w:r w:rsidR="002B3F83" w:rsidRPr="00D30B2F">
        <w:rPr>
          <w:rFonts w:ascii="Angsana New" w:hAnsi="Angsana New"/>
          <w:spacing w:val="-4"/>
          <w:sz w:val="30"/>
          <w:szCs w:val="30"/>
          <w:cs/>
        </w:rPr>
        <w:t>ด้รับการทบทวน ณ ทุกวันที่รายงาน</w:t>
      </w:r>
      <w:r w:rsidR="00B2090C" w:rsidRPr="00D30B2F">
        <w:rPr>
          <w:rFonts w:ascii="Angsana New" w:hAnsi="Angsana New"/>
          <w:spacing w:val="-4"/>
          <w:sz w:val="30"/>
          <w:szCs w:val="30"/>
          <w:cs/>
        </w:rPr>
        <w:t>ว่า</w:t>
      </w:r>
      <w:r w:rsidRPr="00D30B2F">
        <w:rPr>
          <w:rFonts w:ascii="Angsana New" w:hAnsi="Angsana New"/>
          <w:spacing w:val="-4"/>
          <w:sz w:val="30"/>
          <w:szCs w:val="30"/>
          <w:cs/>
        </w:rPr>
        <w:t>มีข้อบ่งชี้เรื่องการด้อย</w:t>
      </w:r>
      <w:r w:rsidR="00547AC4" w:rsidRPr="00D30B2F">
        <w:rPr>
          <w:rFonts w:ascii="Angsana New" w:hAnsi="Angsana New"/>
          <w:spacing w:val="-4"/>
          <w:sz w:val="30"/>
          <w:szCs w:val="30"/>
          <w:cs/>
        </w:rPr>
        <w:t>ค่าหรือไม่ ในกรณีที่มีข้อบ่งชี้</w:t>
      </w:r>
      <w:r w:rsidRPr="00D30B2F">
        <w:rPr>
          <w:rFonts w:ascii="Angsana New" w:hAnsi="Angsana New"/>
          <w:spacing w:val="-4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13197E" w:rsidRPr="00D30B2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2A6440" w:rsidRPr="00D30B2F" w:rsidRDefault="002A6440" w:rsidP="00246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A41F47" w:rsidRPr="00D30B2F" w:rsidRDefault="00547AC4" w:rsidP="004A1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="003757AF" w:rsidRPr="00D30B2F">
        <w:rPr>
          <w:rFonts w:ascii="Angsana New" w:hAnsi="Angsana New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B2090C" w:rsidRPr="00D30B2F">
        <w:rPr>
          <w:rFonts w:ascii="Angsana New" w:hAnsi="Angsana New"/>
          <w:sz w:val="30"/>
          <w:szCs w:val="30"/>
        </w:rPr>
        <w:t xml:space="preserve"> </w:t>
      </w:r>
      <w:r w:rsidR="002A0C52" w:rsidRPr="00D30B2F">
        <w:rPr>
          <w:rFonts w:ascii="Angsana New" w:hAnsi="Angsana New"/>
          <w:sz w:val="30"/>
          <w:szCs w:val="30"/>
          <w:cs/>
        </w:rPr>
        <w:t>เงินสด</w:t>
      </w:r>
      <w:r w:rsidR="00C737F8" w:rsidRPr="00D30B2F">
        <w:rPr>
          <w:rFonts w:ascii="Angsana New" w:hAnsi="Angsana New"/>
          <w:sz w:val="30"/>
          <w:szCs w:val="30"/>
          <w:cs/>
        </w:rPr>
        <w:t xml:space="preserve">สูงกว่ามูลค่าที่จะได้รับคืน </w:t>
      </w:r>
      <w:r w:rsidRPr="00D30B2F">
        <w:rPr>
          <w:rFonts w:ascii="Angsana New" w:hAnsi="Angsana New"/>
          <w:sz w:val="30"/>
          <w:szCs w:val="30"/>
          <w:cs/>
        </w:rPr>
        <w:t>ขาดทุนจากการด้อยค่าบันทึกใน</w:t>
      </w:r>
      <w:r w:rsidR="00EC1453" w:rsidRPr="00D30B2F">
        <w:rPr>
          <w:rFonts w:ascii="Angsana New" w:hAnsi="Angsana New"/>
          <w:sz w:val="30"/>
          <w:szCs w:val="30"/>
          <w:cs/>
        </w:rPr>
        <w:t>กำไรหรือขาดทุน</w:t>
      </w:r>
      <w:r w:rsidRPr="00D30B2F">
        <w:rPr>
          <w:rFonts w:ascii="Angsana New" w:hAnsi="Angsana New"/>
          <w:sz w:val="30"/>
          <w:szCs w:val="30"/>
          <w:cs/>
        </w:rPr>
        <w:t xml:space="preserve"> </w:t>
      </w:r>
    </w:p>
    <w:p w:rsidR="002170F7" w:rsidRPr="00D30B2F" w:rsidRDefault="002170F7" w:rsidP="004A1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A41F47" w:rsidRPr="00D30B2F" w:rsidRDefault="00A41F47" w:rsidP="00CE3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30B2F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6577E2" w:rsidRPr="00D30B2F" w:rsidRDefault="006577E2" w:rsidP="00A4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A41F47" w:rsidRPr="00D30B2F" w:rsidRDefault="00A41F47" w:rsidP="00A4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มูลค่าที่คาดว่าจะได้รับคืน</w:t>
      </w:r>
      <w:r w:rsidR="00EE31A9" w:rsidRPr="00D30B2F">
        <w:rPr>
          <w:rFonts w:ascii="Angsana New" w:hAnsi="Angsana New"/>
          <w:sz w:val="30"/>
          <w:szCs w:val="30"/>
          <w:cs/>
        </w:rPr>
        <w:t>ของสินทรัพย์</w:t>
      </w:r>
      <w:r w:rsidR="00F05821" w:rsidRPr="00D30B2F">
        <w:rPr>
          <w:rFonts w:ascii="Angsana New" w:hAnsi="Angsana New"/>
          <w:sz w:val="30"/>
          <w:szCs w:val="30"/>
          <w:cs/>
        </w:rPr>
        <w:t>ที่ไม่ใช่สินทรัพย์ทางการเงิน</w:t>
      </w:r>
      <w:r w:rsidR="00510283" w:rsidRPr="00D30B2F">
        <w:rPr>
          <w:rFonts w:ascii="Angsana New" w:hAnsi="Angsana New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หมายถึง</w:t>
      </w:r>
      <w:r w:rsidR="00F96C3E">
        <w:rPr>
          <w:rFonts w:ascii="Angsana New" w:hAnsi="Angsana New" w:hint="cs"/>
          <w:sz w:val="30"/>
          <w:szCs w:val="30"/>
          <w:cs/>
        </w:rPr>
        <w:t xml:space="preserve"> </w:t>
      </w:r>
      <w:r w:rsidR="000D28CC" w:rsidRPr="00D30B2F">
        <w:rPr>
          <w:rFonts w:ascii="Angsana New" w:hAnsi="Angsana New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EE31A9" w:rsidRPr="00D30B2F">
        <w:rPr>
          <w:rFonts w:ascii="Angsana New" w:hAnsi="Angsana New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</w:t>
      </w:r>
      <w:r w:rsidR="00283930" w:rsidRPr="00D30B2F">
        <w:rPr>
          <w:rFonts w:ascii="Angsana New" w:hAnsi="Angsana New"/>
          <w:sz w:val="30"/>
          <w:szCs w:val="30"/>
          <w:cs/>
        </w:rPr>
        <w:t xml:space="preserve">และความเสี่ยงที่มีต่อสินทรัพย์ </w:t>
      </w:r>
      <w:r w:rsidRPr="00D30B2F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</w:t>
      </w:r>
      <w:r w:rsidR="00EB3DDD" w:rsidRPr="00D30B2F">
        <w:rPr>
          <w:rFonts w:ascii="Angsana New" w:hAnsi="Angsana New"/>
          <w:sz w:val="30"/>
          <w:szCs w:val="30"/>
          <w:cs/>
        </w:rPr>
        <w:t>กระแส</w:t>
      </w:r>
      <w:r w:rsidRPr="00D30B2F">
        <w:rPr>
          <w:rFonts w:ascii="Angsana New" w:hAnsi="Angsana New"/>
          <w:sz w:val="30"/>
          <w:szCs w:val="30"/>
          <w:cs/>
        </w:rPr>
        <w:t>เงินสด</w:t>
      </w:r>
      <w:r w:rsidR="00EE31A9" w:rsidRPr="00D30B2F">
        <w:rPr>
          <w:rFonts w:ascii="Angsana New" w:hAnsi="Angsana New"/>
          <w:sz w:val="30"/>
          <w:szCs w:val="30"/>
          <w:cs/>
        </w:rPr>
        <w:t>รับโดยอิสระจากสินทรัพย์อื่น</w:t>
      </w:r>
      <w:r w:rsidRPr="00D30B2F">
        <w:rPr>
          <w:rFonts w:ascii="Angsana New" w:hAnsi="Angsana New"/>
          <w:sz w:val="30"/>
          <w:szCs w:val="30"/>
          <w:cs/>
        </w:rPr>
        <w:t xml:space="preserve"> </w:t>
      </w:r>
      <w:r w:rsidR="00B031EF" w:rsidRPr="00D30B2F">
        <w:rPr>
          <w:rFonts w:ascii="Angsana New" w:hAnsi="Angsana New" w:hint="cs"/>
          <w:sz w:val="30"/>
          <w:szCs w:val="30"/>
          <w:cs/>
        </w:rPr>
        <w:t>จะ</w:t>
      </w:r>
      <w:r w:rsidRPr="00D30B2F">
        <w:rPr>
          <w:rFonts w:ascii="Angsana New" w:hAnsi="Angsana New"/>
          <w:sz w:val="30"/>
          <w:szCs w:val="30"/>
          <w:cs/>
        </w:rPr>
        <w:t>พิจารณามูลค่าที่คาดว่าจะได้รับคืน</w:t>
      </w:r>
      <w:r w:rsidR="00EB3DDD" w:rsidRPr="00D30B2F">
        <w:rPr>
          <w:rFonts w:ascii="Angsana New" w:hAnsi="Angsana New"/>
          <w:sz w:val="30"/>
          <w:szCs w:val="30"/>
          <w:cs/>
        </w:rPr>
        <w:t>รวม</w:t>
      </w:r>
      <w:r w:rsidRPr="00D30B2F">
        <w:rPr>
          <w:rFonts w:ascii="Angsana New" w:hAnsi="Angsana New"/>
          <w:sz w:val="30"/>
          <w:szCs w:val="30"/>
          <w:cs/>
        </w:rPr>
        <w:t>กับหน่วยสินทรัพย์ที่ก่อให้เกิดเงินสดที่สินทรัพย์นั้นมีความเกี่ยวข้องด้วย</w:t>
      </w:r>
    </w:p>
    <w:p w:rsidR="00226C5E" w:rsidRPr="00D30B2F" w:rsidRDefault="00226C5E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:rsidR="00A41F47" w:rsidRPr="00D30B2F" w:rsidRDefault="00A41F47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30B2F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A41F47" w:rsidRPr="00D30B2F" w:rsidRDefault="00A41F47" w:rsidP="00A4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A41F47" w:rsidRPr="00D30B2F" w:rsidRDefault="00F05821" w:rsidP="00875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</w:t>
      </w:r>
      <w:r w:rsidR="00EB3DDD" w:rsidRPr="00D30B2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A41F47" w:rsidRPr="00D30B2F">
        <w:rPr>
          <w:rFonts w:ascii="Angsana New" w:hAnsi="Angsana New"/>
          <w:sz w:val="30"/>
          <w:szCs w:val="30"/>
          <w:cs/>
        </w:rPr>
        <w:t>จะ</w:t>
      </w:r>
      <w:r w:rsidR="00EB3DDD" w:rsidRPr="00D30B2F">
        <w:rPr>
          <w:rFonts w:ascii="Angsana New" w:hAnsi="Angsana New"/>
          <w:sz w:val="30"/>
          <w:szCs w:val="30"/>
          <w:cs/>
        </w:rPr>
        <w:t>ถูก</w:t>
      </w:r>
      <w:r w:rsidR="00A41F47" w:rsidRPr="00D30B2F">
        <w:rPr>
          <w:rFonts w:ascii="Angsana New" w:hAnsi="Angsana New"/>
          <w:sz w:val="30"/>
          <w:szCs w:val="30"/>
          <w:cs/>
        </w:rPr>
        <w:t>กลับรายการ</w:t>
      </w:r>
      <w:r w:rsidR="00EB3DDD" w:rsidRPr="00D30B2F">
        <w:rPr>
          <w:rFonts w:ascii="Angsana New" w:hAnsi="Angsana New"/>
          <w:sz w:val="30"/>
          <w:szCs w:val="30"/>
          <w:cs/>
        </w:rPr>
        <w:t xml:space="preserve"> </w:t>
      </w:r>
      <w:r w:rsidR="00A41F47" w:rsidRPr="00D30B2F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="00845843" w:rsidRPr="00D30B2F">
        <w:rPr>
          <w:rFonts w:ascii="Angsana New" w:hAnsi="Angsana New"/>
          <w:sz w:val="30"/>
          <w:szCs w:val="30"/>
          <w:cs/>
        </w:rPr>
        <w:t xml:space="preserve"> </w:t>
      </w:r>
      <w:r w:rsidR="00EB3DDD" w:rsidRPr="00D30B2F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A41F47" w:rsidRPr="00D30B2F">
        <w:rPr>
          <w:rFonts w:ascii="Angsana New" w:hAnsi="Angsana New"/>
          <w:sz w:val="30"/>
          <w:szCs w:val="30"/>
          <w:cs/>
        </w:rPr>
        <w:t>จะ</w:t>
      </w:r>
      <w:r w:rsidR="00EB3DDD" w:rsidRPr="00D30B2F">
        <w:rPr>
          <w:rFonts w:ascii="Angsana New" w:hAnsi="Angsana New"/>
          <w:sz w:val="30"/>
          <w:szCs w:val="30"/>
          <w:cs/>
        </w:rPr>
        <w:t>ถูก</w:t>
      </w:r>
      <w:r w:rsidR="00A41F47" w:rsidRPr="00D30B2F">
        <w:rPr>
          <w:rFonts w:ascii="Angsana New" w:hAnsi="Angsana New"/>
          <w:sz w:val="30"/>
          <w:szCs w:val="30"/>
          <w:cs/>
        </w:rPr>
        <w:t>กลับรายการ</w:t>
      </w:r>
      <w:r w:rsidR="00EB3DDD" w:rsidRPr="00D30B2F">
        <w:rPr>
          <w:rFonts w:ascii="Angsana New" w:hAnsi="Angsana New"/>
          <w:sz w:val="30"/>
          <w:szCs w:val="30"/>
          <w:cs/>
        </w:rPr>
        <w:t>เ</w:t>
      </w:r>
      <w:r w:rsidR="00A41F47" w:rsidRPr="00D30B2F">
        <w:rPr>
          <w:rFonts w:ascii="Angsana New" w:hAnsi="Angsana New"/>
          <w:sz w:val="30"/>
          <w:szCs w:val="30"/>
          <w:cs/>
        </w:rPr>
        <w:t>พียง</w:t>
      </w:r>
      <w:r w:rsidR="00FB20AC" w:rsidRPr="00D30B2F">
        <w:rPr>
          <w:rFonts w:ascii="Angsana New" w:hAnsi="Angsana New"/>
          <w:sz w:val="30"/>
          <w:szCs w:val="30"/>
          <w:cs/>
        </w:rPr>
        <w:t>เท่าที่</w:t>
      </w:r>
      <w:r w:rsidR="00A41F47" w:rsidRPr="00D30B2F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="00EB3DDD" w:rsidRPr="00D30B2F">
        <w:rPr>
          <w:rFonts w:ascii="Angsana New" w:hAnsi="Angsana New"/>
          <w:sz w:val="30"/>
          <w:szCs w:val="30"/>
          <w:cs/>
        </w:rPr>
        <w:t>เสมือนหนึ่ง</w:t>
      </w:r>
      <w:r w:rsidR="00A41F47" w:rsidRPr="00D30B2F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</w:t>
      </w:r>
      <w:r w:rsidR="00026447" w:rsidRPr="00D30B2F">
        <w:rPr>
          <w:rFonts w:ascii="Angsana New" w:hAnsi="Angsana New"/>
          <w:sz w:val="30"/>
          <w:szCs w:val="30"/>
          <w:cs/>
        </w:rPr>
        <w:t>ด้อยค่ามาก่อน</w:t>
      </w:r>
    </w:p>
    <w:p w:rsidR="004B6EB1" w:rsidRPr="00D30B2F" w:rsidRDefault="004B6EB1" w:rsidP="00875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48381B" w:rsidRDefault="00483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:rsidR="00492CA7" w:rsidRPr="0048381B" w:rsidRDefault="00355F49" w:rsidP="000D2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(</w:t>
      </w:r>
      <w:r w:rsidR="00212EB6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ฏ</w:t>
      </w:r>
      <w:r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)</w:t>
      </w:r>
      <w:r w:rsidR="00492CA7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ab/>
      </w:r>
      <w:r w:rsidR="00871675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หนี้สินที่มีภาระ</w:t>
      </w:r>
      <w:r w:rsidR="00492CA7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ดอกเบี้ย</w:t>
      </w:r>
    </w:p>
    <w:p w:rsidR="00492CA7" w:rsidRPr="0048381B" w:rsidRDefault="00492CA7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492CA7" w:rsidRPr="0048381B" w:rsidRDefault="00492CA7" w:rsidP="00F80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381B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871675" w:rsidRPr="0048381B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Pr="0048381B">
        <w:rPr>
          <w:rFonts w:asciiTheme="majorBidi" w:hAnsiTheme="majorBidi" w:cstheme="majorBidi"/>
          <w:sz w:val="30"/>
          <w:szCs w:val="30"/>
          <w:cs/>
        </w:rPr>
        <w:t>มีดอกเบี้ยบันทึก</w:t>
      </w:r>
      <w:r w:rsidR="00EE31A9" w:rsidRPr="0048381B">
        <w:rPr>
          <w:rFonts w:asciiTheme="majorBidi" w:hAnsiTheme="majorBidi" w:cstheme="majorBidi"/>
          <w:sz w:val="30"/>
          <w:szCs w:val="30"/>
          <w:cs/>
        </w:rPr>
        <w:t>เริ่มแรก</w:t>
      </w:r>
      <w:r w:rsidR="002A1F20" w:rsidRPr="0048381B">
        <w:rPr>
          <w:rFonts w:asciiTheme="majorBidi" w:hAnsiTheme="majorBidi" w:cstheme="majorBidi"/>
          <w:sz w:val="30"/>
          <w:szCs w:val="30"/>
          <w:cs/>
        </w:rPr>
        <w:t>ด้วย</w:t>
      </w:r>
      <w:r w:rsidR="00EE31A9" w:rsidRPr="0048381B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1A568E" w:rsidRPr="0048381B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Pr="0048381B">
        <w:rPr>
          <w:rFonts w:asciiTheme="majorBidi" w:hAnsiTheme="majorBidi" w:cstheme="majorBidi"/>
          <w:sz w:val="30"/>
          <w:szCs w:val="30"/>
          <w:cs/>
        </w:rPr>
        <w:t>หักค่าใช้จ่ายที่เกี่ยวกับ</w:t>
      </w:r>
      <w:r w:rsidR="00EB3DDD" w:rsidRPr="0048381B">
        <w:rPr>
          <w:rFonts w:asciiTheme="majorBidi" w:hAnsiTheme="majorBidi" w:cstheme="majorBidi"/>
          <w:sz w:val="30"/>
          <w:szCs w:val="30"/>
          <w:cs/>
        </w:rPr>
        <w:t>การเกิดหนี้สิน</w:t>
      </w:r>
      <w:r w:rsidR="00B749FE" w:rsidRPr="004838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8381B">
        <w:rPr>
          <w:rFonts w:asciiTheme="majorBidi" w:hAnsiTheme="majorBidi" w:cstheme="majorBidi"/>
          <w:sz w:val="30"/>
          <w:szCs w:val="30"/>
          <w:cs/>
        </w:rPr>
        <w:t>ภายหลังจากการบันทึกหนี้สิน</w:t>
      </w:r>
      <w:r w:rsidR="00871675" w:rsidRPr="0048381B">
        <w:rPr>
          <w:rFonts w:asciiTheme="majorBidi" w:hAnsiTheme="majorBidi" w:cstheme="majorBidi"/>
          <w:sz w:val="30"/>
          <w:szCs w:val="30"/>
          <w:cs/>
        </w:rPr>
        <w:t>ที่มีภาระ</w:t>
      </w:r>
      <w:r w:rsidR="00EB3DDD" w:rsidRPr="0048381B">
        <w:rPr>
          <w:rFonts w:asciiTheme="majorBidi" w:hAnsiTheme="majorBidi" w:cstheme="majorBidi"/>
          <w:sz w:val="30"/>
          <w:szCs w:val="30"/>
          <w:cs/>
        </w:rPr>
        <w:t>ดอกเบี้ยจะบันทึก</w:t>
      </w:r>
      <w:r w:rsidR="00835EAB" w:rsidRPr="0048381B">
        <w:rPr>
          <w:rFonts w:asciiTheme="majorBidi" w:hAnsiTheme="majorBidi" w:cstheme="majorBidi"/>
          <w:sz w:val="30"/>
          <w:szCs w:val="30"/>
          <w:cs/>
        </w:rPr>
        <w:t>ต่อมา</w:t>
      </w:r>
      <w:r w:rsidR="00EB3DDD" w:rsidRPr="0048381B">
        <w:rPr>
          <w:rFonts w:asciiTheme="majorBidi" w:hAnsiTheme="majorBidi" w:cstheme="majorBidi"/>
          <w:sz w:val="30"/>
          <w:szCs w:val="30"/>
          <w:cs/>
        </w:rPr>
        <w:t>โดยวิธีราคา</w:t>
      </w:r>
      <w:r w:rsidR="00835EAB" w:rsidRPr="0048381B">
        <w:rPr>
          <w:rFonts w:asciiTheme="majorBidi" w:hAnsiTheme="majorBidi" w:cstheme="majorBidi"/>
          <w:sz w:val="30"/>
          <w:szCs w:val="30"/>
          <w:cs/>
        </w:rPr>
        <w:t xml:space="preserve">ทุนตัดจำหน่าย </w:t>
      </w:r>
      <w:r w:rsidRPr="0048381B">
        <w:rPr>
          <w:rFonts w:asciiTheme="majorBidi" w:hAnsiTheme="majorBidi" w:cstheme="majorBidi"/>
          <w:sz w:val="30"/>
          <w:szCs w:val="30"/>
          <w:cs/>
        </w:rPr>
        <w:t>ผลต่างระหว่าง</w:t>
      </w:r>
      <w:r w:rsidR="00EB3DDD" w:rsidRPr="0048381B">
        <w:rPr>
          <w:rFonts w:asciiTheme="majorBidi" w:hAnsiTheme="majorBidi" w:cstheme="majorBidi"/>
          <w:sz w:val="30"/>
          <w:szCs w:val="30"/>
          <w:cs/>
        </w:rPr>
        <w:t>ยอดหนี้เริ่มแรกและยอดหนี้เมื่อครบกำหนดไถ่ถอนจะ</w:t>
      </w:r>
      <w:r w:rsidRPr="0048381B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EB3DDD" w:rsidRPr="0048381B">
        <w:rPr>
          <w:rFonts w:asciiTheme="majorBidi" w:hAnsiTheme="majorBidi" w:cstheme="majorBidi"/>
          <w:sz w:val="30"/>
          <w:szCs w:val="30"/>
          <w:cs/>
        </w:rPr>
        <w:t>ใน</w:t>
      </w:r>
      <w:r w:rsidR="00EC1453" w:rsidRPr="0048381B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EB3DDD" w:rsidRPr="0048381B">
        <w:rPr>
          <w:rFonts w:asciiTheme="majorBidi" w:hAnsiTheme="majorBidi" w:cstheme="majorBidi"/>
          <w:sz w:val="30"/>
          <w:szCs w:val="30"/>
          <w:cs/>
        </w:rPr>
        <w:t>ตลอดอายุการกู้ยืม</w:t>
      </w:r>
      <w:r w:rsidRPr="0048381B">
        <w:rPr>
          <w:rFonts w:asciiTheme="majorBidi" w:hAnsiTheme="majorBidi" w:cstheme="majorBidi"/>
          <w:sz w:val="30"/>
          <w:szCs w:val="30"/>
          <w:cs/>
        </w:rPr>
        <w:t>โดยใช้วิธีอัตราดอกเบี้ยที่แท้จริง</w:t>
      </w:r>
    </w:p>
    <w:p w:rsidR="002A0C52" w:rsidRPr="0048381B" w:rsidRDefault="002A0C52" w:rsidP="0084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563A2" w:rsidRPr="0048381B" w:rsidRDefault="0048381B" w:rsidP="00A5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355F49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12EB6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ฐ</w:t>
      </w:r>
      <w:r w:rsidR="00355F49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="00A563A2" w:rsidRPr="0048381B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563A2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6577E2" w:rsidRPr="0048381B" w:rsidRDefault="006577E2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563A2" w:rsidRPr="0048381B" w:rsidRDefault="00EE31A9" w:rsidP="00EE3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8381B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</w:t>
      </w:r>
      <w:r w:rsidR="00A563A2" w:rsidRPr="0048381B">
        <w:rPr>
          <w:rFonts w:asciiTheme="majorBidi" w:hAnsiTheme="majorBidi" w:cstheme="majorBidi"/>
          <w:sz w:val="30"/>
          <w:szCs w:val="30"/>
          <w:cs/>
        </w:rPr>
        <w:t>แสดงในราคาทุน</w:t>
      </w:r>
    </w:p>
    <w:p w:rsidR="00CA5742" w:rsidRPr="0048381B" w:rsidRDefault="00CA5742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A6440" w:rsidRPr="0048381B" w:rsidRDefault="002A6440" w:rsidP="00887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8381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212EB6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ฑ</w:t>
      </w:r>
      <w:r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</w:t>
      </w:r>
      <w:r w:rsidR="002A0C52"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</w:t>
      </w:r>
      <w:r w:rsidRPr="004838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พนักงาน</w:t>
      </w:r>
    </w:p>
    <w:p w:rsidR="002A6440" w:rsidRPr="0048381B" w:rsidRDefault="002A6440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ED0B05" w:rsidRPr="0048381B" w:rsidRDefault="00ED0B05" w:rsidP="00ED0B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8381B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ED0B05" w:rsidRPr="0048381B" w:rsidRDefault="00ED0B05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345D98" w:rsidRPr="0048381B" w:rsidRDefault="00ED0B05" w:rsidP="00F6628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8381B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</w:t>
      </w:r>
      <w:r w:rsidR="00F66282" w:rsidRPr="0048381B">
        <w:rPr>
          <w:rFonts w:asciiTheme="majorBidi" w:hAnsiTheme="majorBidi" w:cstheme="majorBidi"/>
          <w:i/>
          <w:sz w:val="30"/>
          <w:szCs w:val="30"/>
          <w:cs/>
        </w:rPr>
        <w:t>ร</w:t>
      </w:r>
      <w:r w:rsidRPr="0048381B">
        <w:rPr>
          <w:rFonts w:asciiTheme="majorBidi" w:hAnsiTheme="majorBidi" w:cstheme="majorBidi"/>
          <w:i/>
          <w:sz w:val="30"/>
          <w:szCs w:val="30"/>
          <w:cs/>
        </w:rPr>
        <w:t>ะยะเวลาที่พนักงานได้ทำงานให้กับกิจการ</w:t>
      </w:r>
    </w:p>
    <w:p w:rsidR="00177297" w:rsidRPr="0048381B" w:rsidRDefault="00177297" w:rsidP="00217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15625C" w:rsidRPr="0048381B" w:rsidRDefault="0015625C" w:rsidP="00345D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8381B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15625C" w:rsidRPr="0048381B" w:rsidRDefault="0015625C" w:rsidP="00DB3A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15625C" w:rsidRPr="0048381B" w:rsidRDefault="00A1377F" w:rsidP="0015625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8381B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ED14D9" w:rsidRPr="0048381B">
        <w:rPr>
          <w:rFonts w:asciiTheme="majorBidi" w:hAnsiTheme="majorBidi" w:cstheme="majorBidi"/>
          <w:i/>
          <w:sz w:val="30"/>
          <w:szCs w:val="30"/>
          <w:cs/>
        </w:rPr>
        <w:t>บริษัท</w:t>
      </w:r>
      <w:r w:rsidRPr="0048381B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206353" w:rsidRPr="0048381B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8381B">
        <w:rPr>
          <w:rFonts w:asciiTheme="majorBidi" w:hAnsiTheme="majorBidi" w:cstheme="majorBidi"/>
          <w:i/>
          <w:sz w:val="30"/>
          <w:szCs w:val="30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</w:p>
    <w:p w:rsidR="000E0520" w:rsidRPr="0048381B" w:rsidRDefault="000E0520" w:rsidP="00DB3A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A1377F" w:rsidRPr="0048381B" w:rsidRDefault="0004796D" w:rsidP="00E9733B">
      <w:pPr>
        <w:tabs>
          <w:tab w:val="clear" w:pos="227"/>
          <w:tab w:val="clear" w:pos="907"/>
          <w:tab w:val="left" w:pos="9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8381B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ผลจากการคำนวณอาจทำให้บริษัทมีสินทรัพย์เกิดขึ้น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</w:t>
      </w:r>
      <w:r w:rsidR="001E2B14" w:rsidRPr="0048381B">
        <w:rPr>
          <w:rFonts w:asciiTheme="majorBidi" w:hAnsiTheme="majorBidi" w:cstheme="majorBidi"/>
          <w:i/>
          <w:sz w:val="30"/>
          <w:szCs w:val="30"/>
          <w:cs/>
        </w:rPr>
        <w:t>เงินทุนขั้นต่ำสำหรับโครงการต่าง</w:t>
      </w:r>
      <w:r w:rsidR="00206353" w:rsidRPr="0048381B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8381B">
        <w:rPr>
          <w:rFonts w:asciiTheme="majorBidi" w:hAnsiTheme="majorBidi" w:cstheme="majorBidi"/>
          <w:i/>
          <w:sz w:val="30"/>
          <w:szCs w:val="30"/>
          <w:cs/>
        </w:rPr>
        <w:t xml:space="preserve">ๆ ของบริษัท  </w:t>
      </w:r>
    </w:p>
    <w:p w:rsidR="004B6EB1" w:rsidRPr="0048381B" w:rsidRDefault="004B6EB1" w:rsidP="00E9733B">
      <w:pPr>
        <w:tabs>
          <w:tab w:val="clear" w:pos="227"/>
          <w:tab w:val="clear" w:pos="907"/>
          <w:tab w:val="left" w:pos="9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48381B" w:rsidRDefault="00483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:rsidR="004B6EB1" w:rsidRPr="0048381B" w:rsidRDefault="004B6EB1" w:rsidP="00E9733B">
      <w:pPr>
        <w:tabs>
          <w:tab w:val="clear" w:pos="227"/>
          <w:tab w:val="clear" w:pos="907"/>
          <w:tab w:val="left" w:pos="9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48381B">
        <w:rPr>
          <w:rFonts w:ascii="Angsana New" w:hAnsi="Angsana New" w:hint="cs"/>
          <w:i/>
          <w:sz w:val="30"/>
          <w:szCs w:val="30"/>
          <w:cs/>
        </w:rPr>
        <w:lastRenderedPageBreak/>
        <w:t>ใน</w:t>
      </w:r>
      <w:r w:rsidRPr="0048381B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48381B">
        <w:rPr>
          <w:rFonts w:ascii="Angsana New" w:hAnsi="Angsana New"/>
          <w:i/>
          <w:sz w:val="30"/>
          <w:szCs w:val="30"/>
        </w:rPr>
        <w:t xml:space="preserve"> </w:t>
      </w:r>
      <w:r w:rsidRPr="0048381B">
        <w:rPr>
          <w:rFonts w:ascii="Angsana New" w:hAnsi="Angsana New"/>
          <w:i/>
          <w:sz w:val="30"/>
          <w:szCs w:val="30"/>
          <w:cs/>
        </w:rPr>
        <w:t>กำไร</w:t>
      </w:r>
      <w:r w:rsidRPr="0048381B">
        <w:rPr>
          <w:rFonts w:ascii="Angsana New" w:hAnsi="Angsana New" w:hint="cs"/>
          <w:i/>
          <w:sz w:val="30"/>
          <w:szCs w:val="30"/>
          <w:cs/>
        </w:rPr>
        <w:t>หรือ</w:t>
      </w:r>
      <w:r w:rsidRPr="0048381B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48381B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48381B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48381B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48381B">
        <w:rPr>
          <w:rFonts w:ascii="Angsana New" w:hAnsi="Angsana New"/>
          <w:i/>
          <w:sz w:val="30"/>
          <w:szCs w:val="30"/>
        </w:rPr>
        <w:t xml:space="preserve"> </w:t>
      </w:r>
      <w:r w:rsidRPr="0048381B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48381B">
        <w:rPr>
          <w:rFonts w:ascii="Angsana New" w:hAnsi="Angsana New" w:hint="cs"/>
          <w:i/>
          <w:sz w:val="30"/>
          <w:szCs w:val="30"/>
          <w:cs/>
        </w:rPr>
        <w:t>ของ</w:t>
      </w:r>
      <w:r w:rsidRPr="0048381B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704BE6">
        <w:rPr>
          <w:rFonts w:ascii="Angsana New" w:hAnsi="Angsana New"/>
          <w:i/>
          <w:sz w:val="30"/>
          <w:szCs w:val="30"/>
        </w:rPr>
        <w:t xml:space="preserve"> </w:t>
      </w:r>
      <w:r w:rsidRPr="00704BE6">
        <w:rPr>
          <w:rFonts w:ascii="Angsana New" w:hAnsi="Angsana New"/>
          <w:i/>
          <w:sz w:val="30"/>
          <w:szCs w:val="30"/>
          <w:cs/>
        </w:rPr>
        <w:t>ๆ</w:t>
      </w:r>
      <w:r w:rsidRPr="0048381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8381B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06353" w:rsidRPr="0048381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8381B">
        <w:rPr>
          <w:rFonts w:ascii="Angsana New" w:hAnsi="Angsana New"/>
          <w:i/>
          <w:sz w:val="30"/>
          <w:szCs w:val="30"/>
          <w:cs/>
        </w:rPr>
        <w:t>ๆ</w:t>
      </w:r>
      <w:r w:rsidRPr="0048381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8381B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DB3A1B" w:rsidRPr="0048381B" w:rsidRDefault="004B6EB1" w:rsidP="004B6EB1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iCs/>
          <w:sz w:val="30"/>
          <w:szCs w:val="30"/>
        </w:rPr>
      </w:pPr>
      <w:r w:rsidRPr="0048381B">
        <w:rPr>
          <w:rFonts w:ascii="Angsana New" w:hAnsi="Angsana New"/>
          <w:iCs/>
          <w:sz w:val="30"/>
          <w:szCs w:val="30"/>
        </w:rPr>
        <w:t xml:space="preserve"> </w:t>
      </w:r>
    </w:p>
    <w:p w:rsidR="00DB3A1B" w:rsidRPr="0048381B" w:rsidRDefault="00DB3A1B" w:rsidP="00E9733B">
      <w:pPr>
        <w:tabs>
          <w:tab w:val="clear" w:pos="227"/>
          <w:tab w:val="clear" w:pos="907"/>
          <w:tab w:val="left" w:pos="9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8381B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48381B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48381B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48381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8381B">
        <w:rPr>
          <w:rFonts w:ascii="Angsana New" w:hAnsi="Angsana New"/>
          <w:i/>
          <w:sz w:val="30"/>
          <w:szCs w:val="30"/>
          <w:cs/>
        </w:rPr>
        <w:t>กำไร</w:t>
      </w:r>
      <w:r w:rsidRPr="0048381B">
        <w:rPr>
          <w:rFonts w:ascii="Angsana New" w:hAnsi="Angsana New" w:hint="cs"/>
          <w:i/>
          <w:sz w:val="30"/>
          <w:szCs w:val="30"/>
          <w:cs/>
        </w:rPr>
        <w:t>หรือ</w:t>
      </w:r>
      <w:r w:rsidRPr="0048381B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48381B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8381B">
        <w:rPr>
          <w:rFonts w:ascii="Angsana New" w:hAnsi="Angsana New"/>
          <w:i/>
          <w:sz w:val="30"/>
          <w:szCs w:val="30"/>
          <w:cs/>
        </w:rPr>
        <w:t>บริษัทรับรู้กำไรและขาดทุนจากการจ่ายชำระผลประโยชน์</w:t>
      </w:r>
      <w:r w:rsidRPr="0048381B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48381B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:rsidR="004877AB" w:rsidRPr="0048381B" w:rsidRDefault="004877AB" w:rsidP="00E9733B">
      <w:pPr>
        <w:tabs>
          <w:tab w:val="clear" w:pos="227"/>
          <w:tab w:val="clear" w:pos="907"/>
          <w:tab w:val="left" w:pos="9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E005B3" w:rsidRPr="0048381B" w:rsidRDefault="00E005B3" w:rsidP="00E005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48381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E005B3" w:rsidRPr="0048381B" w:rsidRDefault="00E005B3" w:rsidP="00E005B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681BFB" w:rsidRPr="0048381B" w:rsidRDefault="00A1377F" w:rsidP="00A13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58"/>
        <w:jc w:val="thaiDistribute"/>
        <w:rPr>
          <w:rFonts w:ascii="Angsana New" w:hAnsi="Angsana New"/>
          <w:i/>
          <w:sz w:val="30"/>
          <w:szCs w:val="30"/>
        </w:rPr>
      </w:pPr>
      <w:r w:rsidRPr="0048381B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</w:t>
      </w:r>
      <w:r w:rsidRPr="0048381B">
        <w:rPr>
          <w:rFonts w:ascii="Angsana New" w:hAnsi="Angsana New" w:hint="cs"/>
          <w:i/>
          <w:sz w:val="30"/>
          <w:szCs w:val="30"/>
          <w:cs/>
        </w:rPr>
        <w:t>รับรู้</w:t>
      </w:r>
      <w:r w:rsidRPr="0048381B">
        <w:rPr>
          <w:rFonts w:ascii="Angsana New" w:hAnsi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48381B">
        <w:rPr>
          <w:rFonts w:ascii="Angsana New" w:hAnsi="Angsana New"/>
          <w:i/>
          <w:sz w:val="30"/>
          <w:szCs w:val="30"/>
        </w:rPr>
        <w:t xml:space="preserve"> </w:t>
      </w:r>
      <w:r w:rsidRPr="0048381B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48381B">
        <w:rPr>
          <w:rFonts w:ascii="Angsana New" w:hAnsi="Angsana New"/>
          <w:i/>
          <w:sz w:val="30"/>
          <w:szCs w:val="30"/>
        </w:rPr>
        <w:t xml:space="preserve"> </w:t>
      </w:r>
      <w:r w:rsidRPr="0048381B">
        <w:rPr>
          <w:rFonts w:ascii="Angsana New" w:hAnsi="Angsana New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2170F7" w:rsidRPr="0048381B" w:rsidRDefault="002170F7" w:rsidP="002170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087E58" w:rsidRPr="0048381B" w:rsidRDefault="00355F49" w:rsidP="0008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8381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12EB6" w:rsidRPr="004838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48381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87E58" w:rsidRPr="0048381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C3E7F" w:rsidRPr="0048381B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087E58" w:rsidRPr="0048381B" w:rsidRDefault="00087E58" w:rsidP="002170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2A6440" w:rsidRPr="0048381B" w:rsidRDefault="002A6440" w:rsidP="0008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48381B">
        <w:rPr>
          <w:rFonts w:ascii="Angsana New" w:hAnsi="Angsana New"/>
          <w:sz w:val="30"/>
          <w:szCs w:val="30"/>
          <w:cs/>
        </w:rPr>
        <w:t>ประมาณการหนี้สินจะรับ</w:t>
      </w:r>
      <w:r w:rsidR="00F36068" w:rsidRPr="0048381B">
        <w:rPr>
          <w:rFonts w:ascii="Angsana New" w:hAnsi="Angsana New"/>
          <w:sz w:val="30"/>
          <w:szCs w:val="30"/>
          <w:cs/>
        </w:rPr>
        <w:t>รู้ก็ต่อเมื่อบริษัทมีภาระผูกพัน</w:t>
      </w:r>
      <w:r w:rsidRPr="0048381B">
        <w:rPr>
          <w:rFonts w:ascii="Angsana New" w:hAnsi="Angsana New" w:hint="cs"/>
          <w:sz w:val="30"/>
          <w:szCs w:val="30"/>
          <w:cs/>
        </w:rPr>
        <w:t>ตาม</w:t>
      </w:r>
      <w:r w:rsidRPr="0048381B">
        <w:rPr>
          <w:rFonts w:ascii="Angsana New" w:hAnsi="Angsana New"/>
          <w:sz w:val="30"/>
          <w:szCs w:val="30"/>
          <w:cs/>
        </w:rPr>
        <w:t>กฎหมาย</w:t>
      </w:r>
      <w:r w:rsidR="00D02BCB" w:rsidRPr="0048381B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48381B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48381B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48381B">
        <w:rPr>
          <w:rFonts w:ascii="Angsana New" w:hAnsi="Angsana New" w:hint="cs"/>
          <w:sz w:val="30"/>
          <w:szCs w:val="30"/>
          <w:cs/>
        </w:rPr>
        <w:t>ใน</w:t>
      </w:r>
      <w:r w:rsidR="00E005B3" w:rsidRPr="0048381B">
        <w:rPr>
          <w:rFonts w:ascii="Angsana New" w:hAnsi="Angsana New"/>
          <w:sz w:val="30"/>
          <w:szCs w:val="30"/>
          <w:cs/>
        </w:rPr>
        <w:t>อดีต</w:t>
      </w:r>
      <w:r w:rsidR="00F96C3E" w:rsidRPr="0048381B">
        <w:rPr>
          <w:rFonts w:ascii="Angsana New" w:hAnsi="Angsana New" w:hint="cs"/>
          <w:sz w:val="30"/>
          <w:szCs w:val="30"/>
          <w:cs/>
        </w:rPr>
        <w:t xml:space="preserve"> </w:t>
      </w:r>
      <w:r w:rsidR="00D02BCB" w:rsidRPr="0048381B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E16246" w:rsidRPr="0048381B">
        <w:rPr>
          <w:rFonts w:ascii="Angsana New" w:hAnsi="Angsana New" w:hint="cs"/>
          <w:sz w:val="30"/>
          <w:szCs w:val="30"/>
          <w:cs/>
        </w:rPr>
        <w:t xml:space="preserve"> </w:t>
      </w:r>
      <w:r w:rsidRPr="0048381B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</w:t>
      </w:r>
      <w:r w:rsidR="00F36068" w:rsidRPr="0048381B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48381B">
        <w:rPr>
          <w:rFonts w:ascii="Angsana New" w:hAnsi="Angsana New"/>
          <w:sz w:val="30"/>
          <w:szCs w:val="30"/>
          <w:cs/>
        </w:rPr>
        <w:t>ดังกล่าว  ประมาณการ</w:t>
      </w:r>
      <w:r w:rsidRPr="0048381B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48381B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กระแสเงินสดที่จะจ่ายในอนาคตโดยใช้อัตราคิดลดในตลาดปัจจุบันก่อนคำนึงภาษีเงินได้  เพื่อให้สะท้อน</w:t>
      </w:r>
      <w:r w:rsidRPr="0048381B">
        <w:rPr>
          <w:rFonts w:ascii="Angsana New" w:hAnsi="Angsana New" w:hint="cs"/>
          <w:sz w:val="30"/>
          <w:szCs w:val="30"/>
          <w:cs/>
        </w:rPr>
        <w:t>จำนวน</w:t>
      </w:r>
      <w:r w:rsidRPr="0048381B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</w:t>
      </w:r>
      <w:r w:rsidR="00F96C3E" w:rsidRPr="0048381B">
        <w:rPr>
          <w:rFonts w:ascii="Angsana New" w:hAnsi="Angsana New" w:hint="cs"/>
          <w:sz w:val="30"/>
          <w:szCs w:val="30"/>
          <w:cs/>
        </w:rPr>
        <w:t xml:space="preserve"> </w:t>
      </w:r>
      <w:r w:rsidRPr="0048381B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ซึ่งแปรไปตามเวลาและความเสี่ยงที่มีต่อหนี้สิน</w:t>
      </w:r>
      <w:r w:rsidRPr="0048381B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48381B">
        <w:rPr>
          <w:rFonts w:ascii="Angsana New" w:hAnsi="Angsana New"/>
          <w:sz w:val="30"/>
          <w:szCs w:val="30"/>
        </w:rPr>
        <w:t xml:space="preserve"> </w:t>
      </w:r>
    </w:p>
    <w:p w:rsidR="00DB3A1B" w:rsidRPr="0048381B" w:rsidRDefault="00DB3A1B" w:rsidP="002170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F3146E" w:rsidRPr="00B93F07" w:rsidRDefault="00F3146E" w:rsidP="00F3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576"/>
        <w:jc w:val="thaiDistribute"/>
        <w:rPr>
          <w:rFonts w:ascii="Angsana New" w:hAnsi="Angsana New"/>
          <w:b/>
          <w:bCs/>
          <w:sz w:val="30"/>
          <w:szCs w:val="30"/>
        </w:rPr>
      </w:pPr>
      <w:r w:rsidRPr="00B93F07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(ณ)</w:t>
      </w:r>
      <w:r w:rsidRPr="00B93F0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การวัดมูลค่ายุติธรรม</w:t>
      </w:r>
    </w:p>
    <w:p w:rsidR="00F3146E" w:rsidRPr="0048381B" w:rsidRDefault="00F3146E" w:rsidP="00F3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F3146E" w:rsidRPr="0048381B" w:rsidRDefault="00F3146E" w:rsidP="00F3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sz w:val="30"/>
          <w:szCs w:val="30"/>
        </w:rPr>
      </w:pPr>
      <w:r w:rsidRPr="0048381B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48381B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48381B">
        <w:rPr>
          <w:rFonts w:ascii="Angsana New" w:hAnsi="Angsana New"/>
          <w:sz w:val="30"/>
          <w:szCs w:val="30"/>
        </w:rPr>
        <w:t xml:space="preserve"> </w:t>
      </w:r>
      <w:r w:rsidRPr="0048381B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48381B">
        <w:rPr>
          <w:rFonts w:ascii="Angsana New" w:hAnsi="Angsana New" w:hint="cs"/>
          <w:sz w:val="30"/>
          <w:szCs w:val="30"/>
          <w:cs/>
        </w:rPr>
        <w:t>ถึง</w:t>
      </w:r>
      <w:r w:rsidRPr="0048381B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48381B">
        <w:rPr>
          <w:rFonts w:ascii="Angsana New" w:hAnsi="Angsana New" w:hint="cs"/>
          <w:sz w:val="30"/>
          <w:szCs w:val="30"/>
          <w:cs/>
        </w:rPr>
        <w:t>มีนัย</w:t>
      </w:r>
      <w:r w:rsidRPr="0048381B">
        <w:rPr>
          <w:rFonts w:ascii="Angsana New" w:hAnsi="Angsana New"/>
          <w:sz w:val="30"/>
          <w:szCs w:val="30"/>
          <w:cs/>
        </w:rPr>
        <w:t>สำคัญ รวมถึง</w:t>
      </w:r>
      <w:r w:rsidRPr="0048381B">
        <w:rPr>
          <w:rFonts w:ascii="Angsana New" w:hAnsi="Angsana New" w:hint="cs"/>
          <w:sz w:val="30"/>
          <w:szCs w:val="30"/>
          <w:cs/>
        </w:rPr>
        <w:t>การวัด</w:t>
      </w:r>
      <w:r w:rsidRPr="0048381B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48381B">
        <w:rPr>
          <w:rFonts w:ascii="Angsana New" w:hAnsi="Angsana New"/>
          <w:sz w:val="30"/>
          <w:szCs w:val="30"/>
        </w:rPr>
        <w:t xml:space="preserve">3 </w:t>
      </w:r>
      <w:r w:rsidRPr="0048381B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</w:t>
      </w:r>
      <w:r w:rsidR="00910D14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8381B">
        <w:rPr>
          <w:rFonts w:ascii="Angsana New" w:hAnsi="Angsana New"/>
          <w:sz w:val="30"/>
          <w:szCs w:val="30"/>
        </w:rPr>
        <w:t xml:space="preserve"> </w:t>
      </w:r>
    </w:p>
    <w:p w:rsidR="00F3146E" w:rsidRPr="0048381B" w:rsidRDefault="00F3146E" w:rsidP="00F3146E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F3146E" w:rsidRPr="0048381B" w:rsidRDefault="00F3146E" w:rsidP="00F3146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8381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กลุ่มผู้ประเมินมูลค่า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มีการ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ไม่สามารถ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สังเกตได้ และปรับปรุงการวัดมูลค่าที่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 xml:space="preserve">สำคัญอย่างสม่ำเสมอ 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หากมีการ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48381B">
        <w:rPr>
          <w:rFonts w:ascii="Angsana New" w:hAnsi="Angsana New" w:cs="Angsana New"/>
          <w:sz w:val="30"/>
          <w:szCs w:val="30"/>
          <w:lang w:bidi="th-TH"/>
        </w:rPr>
        <w:br/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ประเมินหลักฐานที่ได้มาจากบุคคลที่สาม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การวัดมูลค่ารวมถึง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การจัด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ลำดับชั้น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ของ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ว่า</w:t>
      </w:r>
      <w:r w:rsidRPr="0048381B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อย่างเหมาะสม </w:t>
      </w:r>
    </w:p>
    <w:p w:rsidR="00F3146E" w:rsidRPr="0048381B" w:rsidRDefault="00F3146E" w:rsidP="00F3146E">
      <w:pPr>
        <w:pStyle w:val="block"/>
        <w:spacing w:after="0" w:line="240" w:lineRule="atLeast"/>
        <w:ind w:left="108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F3146E" w:rsidRPr="0048381B" w:rsidRDefault="00F3146E" w:rsidP="00F3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8381B">
        <w:rPr>
          <w:rFonts w:ascii="Angsana New" w:hAnsi="Angsana New" w:hint="cs"/>
          <w:sz w:val="30"/>
          <w:szCs w:val="30"/>
          <w:cs/>
        </w:rPr>
        <w:t>ประเด็น</w:t>
      </w:r>
      <w:r w:rsidRPr="0048381B">
        <w:rPr>
          <w:rFonts w:ascii="Angsana New" w:hAnsi="Angsana New"/>
          <w:sz w:val="30"/>
          <w:szCs w:val="30"/>
          <w:cs/>
        </w:rPr>
        <w:t>ปัญหา</w:t>
      </w:r>
      <w:r w:rsidRPr="0048381B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48381B">
        <w:rPr>
          <w:rFonts w:ascii="Angsana New" w:hAnsi="Angsana New"/>
          <w:sz w:val="30"/>
          <w:szCs w:val="30"/>
          <w:cs/>
        </w:rPr>
        <w:t>สำคัญ</w:t>
      </w:r>
      <w:r w:rsidRPr="0048381B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48381B">
        <w:rPr>
          <w:rFonts w:ascii="Angsana New" w:hAnsi="Angsana New"/>
          <w:sz w:val="30"/>
          <w:szCs w:val="30"/>
          <w:cs/>
        </w:rPr>
        <w:t>ต่อคณะกรรมการตรวจสอบของ</w:t>
      </w:r>
      <w:r w:rsidRPr="0048381B">
        <w:rPr>
          <w:rFonts w:ascii="Angsana New" w:hAnsi="Angsana New" w:hint="cs"/>
          <w:sz w:val="30"/>
          <w:szCs w:val="30"/>
          <w:cs/>
        </w:rPr>
        <w:t>บริษัท</w:t>
      </w:r>
    </w:p>
    <w:p w:rsidR="00F3146E" w:rsidRPr="0048381B" w:rsidRDefault="00F3146E" w:rsidP="00F3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30"/>
          <w:szCs w:val="30"/>
        </w:rPr>
      </w:pPr>
    </w:p>
    <w:p w:rsidR="00F3146E" w:rsidRDefault="00F3146E" w:rsidP="00F3146E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rtl/>
        </w:rPr>
      </w:pP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การวัดมูลค่ายุติธรรมของสินทรัพย์หรือหนี้สิน</w:t>
      </w:r>
      <w:r w:rsidRPr="0048381B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บริษัทใช้ข้อมูลที่สามารถสังเกตได้ให้มากที่สุดเท่าที่จะทำได้</w:t>
      </w:r>
      <w:r w:rsidRPr="0048381B">
        <w:rPr>
          <w:rFonts w:ascii="Angsana New" w:hAnsi="Angsana New"/>
          <w:sz w:val="30"/>
          <w:szCs w:val="30"/>
        </w:rPr>
        <w:t xml:space="preserve"> 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8381B">
        <w:rPr>
          <w:rFonts w:ascii="Angsana New" w:hAnsi="Angsana New"/>
          <w:sz w:val="30"/>
          <w:szCs w:val="30"/>
        </w:rPr>
        <w:t xml:space="preserve"> </w:t>
      </w:r>
      <w:r w:rsidRPr="0048381B">
        <w:rPr>
          <w:rFonts w:ascii="Angsana New" w:hAnsi="Angsana New" w:cs="Angsana New" w:hint="cs"/>
          <w:sz w:val="30"/>
          <w:szCs w:val="30"/>
          <w:cs/>
          <w:lang w:bidi="th-TH"/>
        </w:rPr>
        <w:t>ดังนี้</w:t>
      </w:r>
      <w:r w:rsidRPr="0048381B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:rsidR="00704BE6" w:rsidRPr="0048381B" w:rsidRDefault="00704BE6" w:rsidP="00F3146E">
      <w:pPr>
        <w:pStyle w:val="block"/>
        <w:spacing w:after="0" w:line="240" w:lineRule="auto"/>
        <w:ind w:left="547"/>
        <w:jc w:val="thaiDistribute"/>
        <w:rPr>
          <w:sz w:val="30"/>
          <w:szCs w:val="30"/>
        </w:rPr>
      </w:pPr>
    </w:p>
    <w:p w:rsidR="00F3146E" w:rsidRPr="0048381B" w:rsidRDefault="00F3146E" w:rsidP="00F3146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2070" w:right="-7" w:hanging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48381B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ข้อมูลระดับ </w:t>
      </w:r>
      <w:r w:rsidRPr="0048381B">
        <w:rPr>
          <w:rFonts w:ascii="Angsana New" w:hAnsi="Angsana New"/>
          <w:i/>
          <w:iCs/>
          <w:sz w:val="30"/>
          <w:szCs w:val="30"/>
        </w:rPr>
        <w:t>1</w:t>
      </w:r>
      <w:r w:rsidRPr="0048381B">
        <w:rPr>
          <w:rFonts w:ascii="Angsana New" w:hAnsi="Angsana New"/>
          <w:sz w:val="30"/>
          <w:szCs w:val="30"/>
        </w:rPr>
        <w:t xml:space="preserve"> </w:t>
      </w:r>
      <w:r w:rsidRPr="0048381B">
        <w:rPr>
          <w:rFonts w:ascii="Angsana New" w:hAnsi="Angsana New"/>
          <w:sz w:val="30"/>
          <w:szCs w:val="30"/>
        </w:rPr>
        <w:tab/>
      </w:r>
      <w:r w:rsidRPr="0048381B">
        <w:rPr>
          <w:rFonts w:ascii="Angsana New" w:hAnsi="Angsana New"/>
          <w:sz w:val="30"/>
          <w:szCs w:val="30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F3146E" w:rsidRPr="0048381B" w:rsidRDefault="00F3146E" w:rsidP="00F3146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2070" w:right="-7" w:hanging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48381B">
        <w:rPr>
          <w:rFonts w:ascii="Angsana New" w:hAnsi="Angsana New"/>
          <w:i/>
          <w:iCs/>
          <w:sz w:val="30"/>
          <w:szCs w:val="30"/>
          <w:cs/>
          <w:lang w:val="en-GB"/>
        </w:rPr>
        <w:t>ข้อมูลระดับ</w:t>
      </w:r>
      <w:r w:rsidRPr="0048381B">
        <w:rPr>
          <w:rFonts w:ascii="Angsana New" w:hAnsi="Angsana New"/>
          <w:i/>
          <w:iCs/>
          <w:sz w:val="30"/>
          <w:szCs w:val="30"/>
          <w:lang w:val="en-GB"/>
        </w:rPr>
        <w:t xml:space="preserve"> 2</w:t>
      </w:r>
      <w:r w:rsidRPr="0048381B">
        <w:rPr>
          <w:rFonts w:ascii="Angsana New" w:hAnsi="Angsana New"/>
          <w:sz w:val="30"/>
          <w:szCs w:val="30"/>
          <w:lang w:val="en-GB"/>
        </w:rPr>
        <w:t xml:space="preserve"> </w:t>
      </w:r>
      <w:r w:rsidRPr="0048381B">
        <w:rPr>
          <w:rFonts w:ascii="Angsana New" w:hAnsi="Angsana New"/>
          <w:sz w:val="30"/>
          <w:szCs w:val="30"/>
          <w:lang w:val="en-GB"/>
        </w:rPr>
        <w:tab/>
      </w:r>
      <w:r w:rsidRPr="0048381B">
        <w:rPr>
          <w:rFonts w:ascii="Angsana New" w:hAnsi="Angsana New"/>
          <w:sz w:val="30"/>
          <w:szCs w:val="30"/>
          <w:cs/>
          <w:lang w:val="en-GB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8381B">
        <w:rPr>
          <w:rFonts w:ascii="Angsana New" w:hAnsi="Angsana New"/>
          <w:sz w:val="30"/>
          <w:szCs w:val="30"/>
          <w:lang w:val="en-GB"/>
        </w:rPr>
        <w:t>1</w:t>
      </w:r>
    </w:p>
    <w:p w:rsidR="00F3146E" w:rsidRPr="0048381B" w:rsidRDefault="00F3146E" w:rsidP="00F3146E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2070" w:right="-7" w:hanging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48381B">
        <w:rPr>
          <w:rFonts w:ascii="Angsana New" w:hAnsi="Angsana New" w:hint="cs"/>
          <w:i/>
          <w:iCs/>
          <w:sz w:val="30"/>
          <w:szCs w:val="30"/>
          <w:cs/>
          <w:lang w:val="en-GB"/>
        </w:rPr>
        <w:t>ข้อมูล</w:t>
      </w:r>
      <w:r w:rsidRPr="0048381B">
        <w:rPr>
          <w:rFonts w:ascii="Angsana New" w:hAnsi="Angsana New"/>
          <w:i/>
          <w:iCs/>
          <w:sz w:val="30"/>
          <w:szCs w:val="30"/>
          <w:cs/>
          <w:lang w:val="en-GB"/>
        </w:rPr>
        <w:t>ระดับ</w:t>
      </w:r>
      <w:r w:rsidRPr="0048381B">
        <w:rPr>
          <w:rFonts w:ascii="Angsana New" w:hAnsi="Angsana New"/>
          <w:i/>
          <w:iCs/>
          <w:sz w:val="30"/>
          <w:szCs w:val="30"/>
          <w:lang w:val="en-GB"/>
        </w:rPr>
        <w:t xml:space="preserve"> 3</w:t>
      </w:r>
      <w:r w:rsidRPr="0048381B">
        <w:rPr>
          <w:rFonts w:ascii="Angsana New" w:hAnsi="Angsana New"/>
          <w:sz w:val="30"/>
          <w:szCs w:val="30"/>
          <w:lang w:val="en-GB"/>
        </w:rPr>
        <w:t xml:space="preserve"> </w:t>
      </w:r>
      <w:r w:rsidRPr="0048381B">
        <w:rPr>
          <w:rFonts w:ascii="Angsana New" w:hAnsi="Angsana New"/>
          <w:sz w:val="30"/>
          <w:szCs w:val="30"/>
          <w:lang w:val="en-GB"/>
        </w:rPr>
        <w:tab/>
      </w:r>
      <w:r w:rsidRPr="0048381B">
        <w:rPr>
          <w:rFonts w:ascii="Angsana New" w:hAnsi="Angsana New" w:hint="cs"/>
          <w:sz w:val="30"/>
          <w:szCs w:val="30"/>
          <w:cs/>
          <w:lang w:val="en-GB"/>
        </w:rPr>
        <w:t>ข้อมูลที่ใช้เป็น</w:t>
      </w:r>
      <w:r w:rsidRPr="0048381B">
        <w:rPr>
          <w:rFonts w:ascii="Angsana New" w:hAnsi="Angsana New"/>
          <w:sz w:val="30"/>
          <w:szCs w:val="30"/>
          <w:cs/>
          <w:lang w:val="en-GB"/>
        </w:rPr>
        <w:t>ข้อมูล</w:t>
      </w:r>
      <w:r w:rsidRPr="0048381B">
        <w:rPr>
          <w:rFonts w:ascii="Angsana New" w:hAnsi="Angsana New" w:hint="cs"/>
          <w:sz w:val="30"/>
          <w:szCs w:val="30"/>
          <w:cs/>
          <w:lang w:val="en-GB"/>
        </w:rPr>
        <w:t>ที่ไม่สามารถ</w:t>
      </w:r>
      <w:r w:rsidRPr="0048381B">
        <w:rPr>
          <w:rFonts w:ascii="Angsana New" w:hAnsi="Angsana New"/>
          <w:sz w:val="30"/>
          <w:szCs w:val="30"/>
          <w:cs/>
          <w:lang w:val="en-GB"/>
        </w:rPr>
        <w:t>สังเกตได้</w:t>
      </w:r>
      <w:r w:rsidRPr="0048381B">
        <w:rPr>
          <w:rFonts w:ascii="Angsana New" w:hAnsi="Angsana New" w:hint="cs"/>
          <w:sz w:val="30"/>
          <w:szCs w:val="30"/>
          <w:cs/>
          <w:lang w:val="en-GB"/>
        </w:rPr>
        <w:t>สำหรับสินทรัพย์หรือหนี้สินนั้น</w:t>
      </w:r>
    </w:p>
    <w:p w:rsidR="00F3146E" w:rsidRPr="0048381B" w:rsidRDefault="00F3146E" w:rsidP="00F3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3146E" w:rsidRPr="0048381B" w:rsidRDefault="00F3146E" w:rsidP="00F3146E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8381B">
        <w:rPr>
          <w:rFonts w:ascii="Angsana New" w:hAnsi="Angsana New"/>
          <w:sz w:val="30"/>
          <w:szCs w:val="30"/>
          <w:cs/>
        </w:rPr>
        <w:t>หา</w:t>
      </w:r>
      <w:r w:rsidRPr="0048381B">
        <w:rPr>
          <w:rFonts w:ascii="Angsana New" w:hAnsi="Angsana New" w:hint="cs"/>
          <w:sz w:val="30"/>
          <w:szCs w:val="30"/>
          <w:cs/>
        </w:rPr>
        <w:t>ก</w:t>
      </w:r>
      <w:r w:rsidRPr="0048381B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48381B">
        <w:rPr>
          <w:rFonts w:ascii="Angsana New" w:hAnsi="Angsana New" w:hint="cs"/>
          <w:sz w:val="30"/>
          <w:szCs w:val="30"/>
          <w:cs/>
        </w:rPr>
        <w:t>ั้น</w:t>
      </w:r>
      <w:r w:rsidRPr="0048381B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48381B">
        <w:rPr>
          <w:rFonts w:ascii="Angsana New" w:hAnsi="Angsana New" w:hint="cs"/>
          <w:sz w:val="30"/>
          <w:szCs w:val="30"/>
          <w:cs/>
        </w:rPr>
        <w:t>โดยรวม</w:t>
      </w:r>
      <w:r w:rsidRPr="0048381B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48381B">
        <w:rPr>
          <w:rFonts w:ascii="Angsana New" w:hAnsi="Angsana New" w:hint="cs"/>
          <w:sz w:val="30"/>
          <w:szCs w:val="30"/>
          <w:cs/>
        </w:rPr>
        <w:t>ตาม</w:t>
      </w:r>
      <w:r w:rsidRPr="0048381B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48381B">
        <w:rPr>
          <w:rFonts w:ascii="Angsana New" w:hAnsi="Angsana New" w:hint="cs"/>
          <w:sz w:val="30"/>
          <w:szCs w:val="30"/>
          <w:cs/>
        </w:rPr>
        <w:t>ของ</w:t>
      </w:r>
      <w:r w:rsidRPr="0048381B">
        <w:rPr>
          <w:rFonts w:ascii="Angsana New" w:hAnsi="Angsana New"/>
          <w:sz w:val="30"/>
          <w:szCs w:val="30"/>
          <w:cs/>
        </w:rPr>
        <w:t>ข้อมูล</w:t>
      </w:r>
      <w:r w:rsidRPr="0048381B">
        <w:rPr>
          <w:rFonts w:ascii="Angsana New" w:hAnsi="Angsana New" w:hint="cs"/>
          <w:sz w:val="30"/>
          <w:szCs w:val="30"/>
          <w:cs/>
        </w:rPr>
        <w:t>ที่อยู่</w:t>
      </w:r>
      <w:r w:rsidRPr="0048381B">
        <w:rPr>
          <w:rFonts w:ascii="Angsana New" w:hAnsi="Angsana New"/>
          <w:sz w:val="30"/>
          <w:szCs w:val="30"/>
          <w:cs/>
        </w:rPr>
        <w:t>ในระดับต่ำสุด</w:t>
      </w:r>
      <w:r w:rsidRPr="0048381B">
        <w:rPr>
          <w:rFonts w:ascii="Angsana New" w:hAnsi="Angsana New" w:hint="cs"/>
          <w:sz w:val="30"/>
          <w:szCs w:val="30"/>
          <w:cs/>
        </w:rPr>
        <w:t>ที่</w:t>
      </w:r>
      <w:r w:rsidRPr="0048381B">
        <w:rPr>
          <w:rFonts w:ascii="Angsana New" w:hAnsi="Angsana New"/>
          <w:sz w:val="30"/>
          <w:szCs w:val="30"/>
          <w:cs/>
        </w:rPr>
        <w:t>มีนัยสำคัญ</w:t>
      </w:r>
      <w:r w:rsidRPr="0048381B">
        <w:rPr>
          <w:rFonts w:ascii="Angsana New" w:hAnsi="Angsana New" w:hint="cs"/>
          <w:sz w:val="30"/>
          <w:szCs w:val="30"/>
          <w:cs/>
        </w:rPr>
        <w:t>สำหรับ</w:t>
      </w:r>
      <w:r w:rsidRPr="0048381B">
        <w:rPr>
          <w:rFonts w:ascii="Angsana New" w:hAnsi="Angsana New"/>
          <w:sz w:val="30"/>
          <w:szCs w:val="30"/>
          <w:cs/>
        </w:rPr>
        <w:t>การวัดมูลค่า</w:t>
      </w:r>
      <w:r w:rsidRPr="0048381B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F3146E" w:rsidRPr="0048381B" w:rsidRDefault="00F3146E" w:rsidP="00F3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3146E" w:rsidRDefault="00F3146E" w:rsidP="00F3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381B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</w:t>
      </w:r>
      <w:r w:rsidRPr="0048381B">
        <w:rPr>
          <w:rFonts w:ascii="Angsana New" w:hAnsi="Angsana New" w:hint="cs"/>
          <w:sz w:val="30"/>
          <w:szCs w:val="30"/>
          <w:cs/>
        </w:rPr>
        <w:t>ของ</w:t>
      </w:r>
      <w:r w:rsidRPr="0048381B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48381B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48381B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B93F07" w:rsidRPr="0048381B" w:rsidRDefault="00B93F07" w:rsidP="00F3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563A2" w:rsidRPr="0048381B" w:rsidRDefault="0048381B" w:rsidP="00125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8381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355F49" w:rsidRPr="0048381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93F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="00355F49" w:rsidRPr="0048381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563A2" w:rsidRPr="0048381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B6148" w:rsidRPr="0048381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2170F7" w:rsidRPr="0048381B" w:rsidRDefault="002170F7" w:rsidP="00A5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56520E" w:rsidRPr="0048381B" w:rsidRDefault="0056520E" w:rsidP="00A5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8381B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0C3E7F" w:rsidRPr="0048381B">
        <w:rPr>
          <w:rFonts w:ascii="Angsana New" w:hAnsi="Angsana New"/>
          <w:sz w:val="30"/>
          <w:szCs w:val="30"/>
          <w:cs/>
        </w:rPr>
        <w:t>หรือ</w:t>
      </w:r>
      <w:r w:rsidR="001E2B14" w:rsidRPr="0048381B">
        <w:rPr>
          <w:rFonts w:ascii="Angsana New" w:hAnsi="Angsana New"/>
          <w:sz w:val="30"/>
          <w:szCs w:val="30"/>
          <w:cs/>
        </w:rPr>
        <w:t>ภาษีขายอื่น</w:t>
      </w:r>
      <w:r w:rsidR="00206353" w:rsidRPr="0048381B">
        <w:rPr>
          <w:rFonts w:ascii="Angsana New" w:hAnsi="Angsana New" w:hint="cs"/>
          <w:sz w:val="30"/>
          <w:szCs w:val="30"/>
          <w:cs/>
        </w:rPr>
        <w:t xml:space="preserve"> </w:t>
      </w:r>
      <w:r w:rsidRPr="0048381B">
        <w:rPr>
          <w:rFonts w:ascii="Angsana New" w:hAnsi="Angsana New"/>
          <w:sz w:val="30"/>
          <w:szCs w:val="30"/>
          <w:cs/>
        </w:rPr>
        <w:t xml:space="preserve">ๆ และแสดงสุทธิจากส่วนลดการค้า </w:t>
      </w:r>
    </w:p>
    <w:p w:rsidR="004B6EB1" w:rsidRPr="0048381B" w:rsidRDefault="004B6EB1" w:rsidP="00A5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C3E7F" w:rsidRPr="0048381B" w:rsidRDefault="000C3E7F" w:rsidP="004B6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48381B">
        <w:rPr>
          <w:rFonts w:ascii="Angsana New" w:hAnsi="Angsana New"/>
          <w:i/>
          <w:iCs/>
          <w:sz w:val="30"/>
          <w:szCs w:val="30"/>
          <w:cs/>
        </w:rPr>
        <w:t>ค่าเช่า</w:t>
      </w:r>
      <w:r w:rsidR="008D3DB2" w:rsidRPr="0048381B">
        <w:rPr>
          <w:rFonts w:ascii="Angsana New" w:hAnsi="Angsana New"/>
          <w:i/>
          <w:iCs/>
          <w:sz w:val="30"/>
          <w:szCs w:val="30"/>
          <w:cs/>
        </w:rPr>
        <w:t>รับจากสัญญาเช่าดำเนินงาน</w:t>
      </w:r>
    </w:p>
    <w:p w:rsidR="000C3E7F" w:rsidRPr="0048381B" w:rsidRDefault="000C3E7F" w:rsidP="00026447">
      <w:pPr>
        <w:pStyle w:val="BodyText3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8D3DB2" w:rsidRPr="0048381B" w:rsidRDefault="008D3DB2" w:rsidP="00026447">
      <w:pPr>
        <w:pStyle w:val="BodyText3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48381B">
        <w:rPr>
          <w:rFonts w:ascii="Angsana New" w:hAnsi="Angsana New" w:cs="Angsana New"/>
          <w:sz w:val="30"/>
          <w:szCs w:val="30"/>
          <w:cs/>
        </w:rPr>
        <w:t>ค่าเช่ารับจากสัญญาเช่าดำเนินงานรับรู้ใน</w:t>
      </w:r>
      <w:r w:rsidR="00EC1453" w:rsidRPr="0048381B">
        <w:rPr>
          <w:rFonts w:ascii="Angsana New" w:hAnsi="Angsana New" w:cs="Angsana New"/>
          <w:sz w:val="30"/>
          <w:szCs w:val="30"/>
          <w:cs/>
        </w:rPr>
        <w:t>กำไรหรือขาดทุน</w:t>
      </w:r>
      <w:r w:rsidR="00C076E8" w:rsidRPr="0048381B">
        <w:rPr>
          <w:rFonts w:ascii="Angsana New" w:hAnsi="Angsana New" w:cs="Angsana New"/>
          <w:sz w:val="30"/>
          <w:szCs w:val="30"/>
        </w:rPr>
        <w:t xml:space="preserve"> </w:t>
      </w:r>
      <w:r w:rsidR="00851E8A" w:rsidRPr="0048381B">
        <w:rPr>
          <w:rFonts w:ascii="Angsana New" w:hAnsi="Angsana New" w:cs="Angsana New" w:hint="cs"/>
          <w:sz w:val="30"/>
          <w:szCs w:val="30"/>
          <w:cs/>
        </w:rPr>
        <w:t>โดยวิธีเส้นตรง</w:t>
      </w:r>
      <w:r w:rsidRPr="0048381B">
        <w:rPr>
          <w:rFonts w:ascii="Angsana New" w:hAnsi="Angsana New" w:cs="Angsana New"/>
          <w:sz w:val="30"/>
          <w:szCs w:val="30"/>
          <w:cs/>
        </w:rPr>
        <w:t>ตามระยะเวลาที่ให้เช่า</w:t>
      </w:r>
    </w:p>
    <w:p w:rsidR="000E0520" w:rsidRPr="0048381B" w:rsidRDefault="000E0520" w:rsidP="00DB3A1B">
      <w:pPr>
        <w:pStyle w:val="BodyText3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8D3DB2" w:rsidRPr="0048381B" w:rsidRDefault="008D3DB2" w:rsidP="00E97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48381B">
        <w:rPr>
          <w:rFonts w:ascii="Angsana New" w:hAnsi="Angsana New"/>
          <w:i/>
          <w:iCs/>
          <w:sz w:val="30"/>
          <w:szCs w:val="30"/>
          <w:cs/>
        </w:rPr>
        <w:t>รายได้จากสัญญาเช่าการเงิน</w:t>
      </w:r>
    </w:p>
    <w:p w:rsidR="008D3DB2" w:rsidRPr="0048381B" w:rsidRDefault="008D3DB2" w:rsidP="00026447">
      <w:pPr>
        <w:pStyle w:val="BodyText3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217C03" w:rsidRPr="0048381B" w:rsidRDefault="00E0032B" w:rsidP="00026447">
      <w:pPr>
        <w:pStyle w:val="BodyText3"/>
        <w:ind w:left="540"/>
        <w:jc w:val="both"/>
        <w:rPr>
          <w:rFonts w:ascii="Angsana New" w:hAnsi="Angsana New" w:cs="Angsana New"/>
          <w:sz w:val="30"/>
          <w:szCs w:val="30"/>
          <w:cs/>
        </w:rPr>
      </w:pPr>
      <w:r w:rsidRPr="0048381B">
        <w:rPr>
          <w:rFonts w:ascii="Angsana New" w:hAnsi="Angsana New" w:cs="Angsana New"/>
          <w:sz w:val="30"/>
          <w:szCs w:val="30"/>
          <w:cs/>
        </w:rPr>
        <w:t>บริษัทรับรู้รายได้จากสัญญาเช่าการเงินตามวิธีอัตราดอกเบี้ยที่แท้จริง</w:t>
      </w:r>
    </w:p>
    <w:p w:rsidR="001B09F1" w:rsidRDefault="00A563A2" w:rsidP="002E3581">
      <w:pPr>
        <w:pStyle w:val="BodyText3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30B2F">
        <w:rPr>
          <w:rFonts w:ascii="Angsana New" w:hAnsi="Angsana New" w:cs="Angsana New"/>
          <w:sz w:val="30"/>
          <w:szCs w:val="30"/>
          <w:cs/>
        </w:rPr>
        <w:lastRenderedPageBreak/>
        <w:t>บริษัท</w:t>
      </w:r>
      <w:r w:rsidR="00606A5E" w:rsidRPr="00D30B2F">
        <w:rPr>
          <w:rFonts w:ascii="Angsana New" w:hAnsi="Angsana New" w:cs="Angsana New"/>
          <w:sz w:val="30"/>
          <w:szCs w:val="30"/>
          <w:cs/>
        </w:rPr>
        <w:t>หยุดรับรู้</w:t>
      </w:r>
      <w:r w:rsidR="00E0032B" w:rsidRPr="00D30B2F">
        <w:rPr>
          <w:rFonts w:ascii="Angsana New" w:hAnsi="Angsana New" w:cs="Angsana New"/>
          <w:sz w:val="30"/>
          <w:szCs w:val="30"/>
          <w:cs/>
        </w:rPr>
        <w:t>รายได้</w:t>
      </w:r>
      <w:r w:rsidRPr="00D30B2F">
        <w:rPr>
          <w:rFonts w:ascii="Angsana New" w:hAnsi="Angsana New" w:cs="Angsana New"/>
          <w:sz w:val="30"/>
          <w:szCs w:val="30"/>
          <w:cs/>
        </w:rPr>
        <w:t>ค่าเช่า</w:t>
      </w:r>
      <w:r w:rsidR="00EB4E7B" w:rsidRPr="00D30B2F">
        <w:rPr>
          <w:rFonts w:ascii="Angsana New" w:hAnsi="Angsana New" w:cs="Angsana New"/>
          <w:sz w:val="30"/>
          <w:szCs w:val="30"/>
          <w:cs/>
        </w:rPr>
        <w:t>รับจาก</w:t>
      </w:r>
      <w:r w:rsidRPr="00D30B2F">
        <w:rPr>
          <w:rFonts w:ascii="Angsana New" w:hAnsi="Angsana New" w:cs="Angsana New"/>
          <w:sz w:val="30"/>
          <w:szCs w:val="30"/>
          <w:cs/>
        </w:rPr>
        <w:t>สัญญาเช่าดำเนินงานและรายได้จากสัญญาเช่าการเงิน</w:t>
      </w:r>
      <w:r w:rsidR="00EB4E7B" w:rsidRPr="00D30B2F">
        <w:rPr>
          <w:rFonts w:ascii="Angsana New" w:hAnsi="Angsana New" w:cs="Angsana New"/>
          <w:sz w:val="30"/>
          <w:szCs w:val="30"/>
          <w:cs/>
        </w:rPr>
        <w:t>ใน</w:t>
      </w:r>
      <w:r w:rsidR="00EC1453" w:rsidRPr="00D30B2F">
        <w:rPr>
          <w:rFonts w:ascii="Angsana New" w:hAnsi="Angsana New" w:cs="Angsana New"/>
          <w:sz w:val="30"/>
          <w:szCs w:val="30"/>
          <w:cs/>
        </w:rPr>
        <w:t>กำไรหรือขาดทุน</w:t>
      </w:r>
      <w:r w:rsidR="00E0032B" w:rsidRPr="00D30B2F">
        <w:rPr>
          <w:rFonts w:ascii="Angsana New" w:hAnsi="Angsana New" w:cs="Angsana New"/>
          <w:sz w:val="30"/>
          <w:szCs w:val="30"/>
          <w:cs/>
        </w:rPr>
        <w:t>เมื่อลูกหนี้ตามสัญญาเช่าดำเนินงานและลูกหนี้ตามสัญญาเช่าการเงิน</w:t>
      </w:r>
      <w:r w:rsidRPr="00D30B2F">
        <w:rPr>
          <w:rFonts w:ascii="Angsana New" w:hAnsi="Angsana New" w:cs="Angsana New"/>
          <w:sz w:val="30"/>
          <w:szCs w:val="30"/>
          <w:cs/>
        </w:rPr>
        <w:t>ค้างชำระเกินกว่าสามเดือน</w:t>
      </w:r>
    </w:p>
    <w:p w:rsidR="0064611F" w:rsidRPr="00D30B2F" w:rsidRDefault="0064611F" w:rsidP="002E3581">
      <w:pPr>
        <w:pStyle w:val="BodyText3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B09F1" w:rsidRPr="00D30B2F" w:rsidRDefault="001B09F1" w:rsidP="001B09F1">
      <w:pPr>
        <w:pStyle w:val="BodyText3"/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30B2F">
        <w:rPr>
          <w:rFonts w:ascii="Angsana New" w:hAnsi="Angsana New" w:cs="Angsana New"/>
          <w:i/>
          <w:iCs/>
          <w:sz w:val="30"/>
          <w:szCs w:val="30"/>
          <w:cs/>
        </w:rPr>
        <w:t>รายได้</w:t>
      </w:r>
      <w:r w:rsidRPr="00D30B2F">
        <w:rPr>
          <w:rFonts w:ascii="Angsana New" w:hAnsi="Angsana New" w:cs="Angsana New" w:hint="cs"/>
          <w:i/>
          <w:iCs/>
          <w:sz w:val="30"/>
          <w:szCs w:val="30"/>
          <w:cs/>
        </w:rPr>
        <w:t>จากการขาย</w:t>
      </w:r>
      <w:r w:rsidR="00F14251" w:rsidRPr="00D30B2F">
        <w:rPr>
          <w:rFonts w:ascii="Angsana New" w:hAnsi="Angsana New" w:cs="Angsana New" w:hint="cs"/>
          <w:i/>
          <w:iCs/>
          <w:sz w:val="30"/>
          <w:szCs w:val="30"/>
          <w:cs/>
        </w:rPr>
        <w:t>สินทรัพย์ให้เช่าตามสัญญาเช่าดำเนินงาน</w:t>
      </w:r>
    </w:p>
    <w:p w:rsidR="001B09F1" w:rsidRPr="00D30B2F" w:rsidRDefault="001B09F1" w:rsidP="001B09F1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:rsidR="001B09F1" w:rsidRPr="00D30B2F" w:rsidRDefault="001B09F1" w:rsidP="001B09F1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  <w:r w:rsidRPr="00D30B2F">
        <w:rPr>
          <w:rFonts w:ascii="Angsana New" w:hAnsi="Angsana New"/>
          <w:spacing w:val="-6"/>
          <w:cs/>
        </w:rPr>
        <w:t>รายได้จากการ</w:t>
      </w:r>
      <w:r w:rsidRPr="00D30B2F">
        <w:rPr>
          <w:rFonts w:ascii="Angsana New" w:hAnsi="Angsana New" w:hint="cs"/>
          <w:spacing w:val="-6"/>
          <w:cs/>
        </w:rPr>
        <w:t>ขาย</w:t>
      </w:r>
      <w:r w:rsidRPr="00D30B2F">
        <w:rPr>
          <w:rFonts w:ascii="Angsana New" w:hAnsi="Angsana New"/>
          <w:spacing w:val="-6"/>
          <w:cs/>
        </w:rPr>
        <w:t>สินทรัพย์ให้เช่า</w:t>
      </w:r>
      <w:r w:rsidRPr="00D30B2F">
        <w:rPr>
          <w:rFonts w:ascii="Angsana New" w:hAnsi="Angsana New" w:hint="cs"/>
          <w:spacing w:val="-6"/>
          <w:cs/>
        </w:rPr>
        <w:t>ตามสัญญา</w:t>
      </w:r>
      <w:r w:rsidR="002C0B0A" w:rsidRPr="00D30B2F">
        <w:rPr>
          <w:rFonts w:ascii="Angsana New" w:hAnsi="Angsana New"/>
          <w:spacing w:val="-6"/>
          <w:cs/>
        </w:rPr>
        <w:t>เช่า</w:t>
      </w:r>
      <w:r w:rsidRPr="00D30B2F">
        <w:rPr>
          <w:rFonts w:ascii="Angsana New" w:hAnsi="Angsana New" w:hint="cs"/>
          <w:spacing w:val="-6"/>
          <w:cs/>
        </w:rPr>
        <w:t>ดำเนินงาน</w:t>
      </w:r>
      <w:r w:rsidR="00345D98" w:rsidRPr="00D30B2F">
        <w:rPr>
          <w:rFonts w:ascii="Angsana New" w:hAnsi="Angsana New"/>
          <w:spacing w:val="-6"/>
          <w:lang w:val="en-US"/>
        </w:rPr>
        <w:t xml:space="preserve"> </w:t>
      </w:r>
      <w:r w:rsidR="00873C90" w:rsidRPr="00D30B2F">
        <w:rPr>
          <w:rFonts w:ascii="Angsana New" w:hAnsi="Angsana New"/>
          <w:spacing w:val="-6"/>
          <w:lang w:val="en-US"/>
        </w:rPr>
        <w:t>(</w:t>
      </w:r>
      <w:r w:rsidR="00873C90" w:rsidRPr="00D30B2F">
        <w:rPr>
          <w:rFonts w:ascii="Angsana New" w:hAnsi="Angsana New" w:hint="cs"/>
          <w:spacing w:val="-6"/>
          <w:cs/>
        </w:rPr>
        <w:t>สินค้าคงเหลือ</w:t>
      </w:r>
      <w:r w:rsidR="00873C90" w:rsidRPr="00D30B2F">
        <w:rPr>
          <w:rFonts w:ascii="Angsana New" w:hAnsi="Angsana New"/>
          <w:spacing w:val="-6"/>
          <w:lang w:val="en-US"/>
        </w:rPr>
        <w:t>)</w:t>
      </w:r>
      <w:r w:rsidRPr="00D30B2F">
        <w:rPr>
          <w:rFonts w:ascii="Angsana New" w:hAnsi="Angsana New" w:hint="cs"/>
          <w:spacing w:val="-6"/>
          <w:cs/>
        </w:rPr>
        <w:t xml:space="preserve"> รับรู้</w:t>
      </w:r>
      <w:r w:rsidR="00CC68A2" w:rsidRPr="00D30B2F">
        <w:rPr>
          <w:rFonts w:ascii="Angsana New" w:hAnsi="Angsana New" w:hint="cs"/>
          <w:spacing w:val="-6"/>
          <w:cs/>
        </w:rPr>
        <w:t>ในกำไรหรือขาดทุน</w:t>
      </w:r>
      <w:r w:rsidRPr="00D30B2F">
        <w:rPr>
          <w:rFonts w:ascii="Angsana New" w:hAnsi="Angsana New" w:hint="cs"/>
          <w:spacing w:val="-6"/>
          <w:cs/>
        </w:rPr>
        <w:t>เมื่อได้</w:t>
      </w:r>
      <w:r w:rsidRPr="00D30B2F">
        <w:rPr>
          <w:rFonts w:ascii="Angsana New" w:hAnsi="Angsana New" w:hint="cs"/>
          <w:cs/>
        </w:rPr>
        <w:t>โอนความเสี่ยงและผลตอบแทนของความเป็นเจ้าของ</w:t>
      </w:r>
      <w:r w:rsidRPr="00D30B2F">
        <w:rPr>
          <w:rFonts w:ascii="Angsana New" w:hAnsi="Angsana New"/>
          <w:cs/>
        </w:rPr>
        <w:t>ในสินทรัพย์ดังกล่าวที่มีนัยสำคัญไปให้กับผู้ซื้อแล้ว</w:t>
      </w:r>
      <w:r w:rsidR="00C60E21" w:rsidRPr="00D30B2F">
        <w:rPr>
          <w:rFonts w:ascii="Angsana New" w:hAnsi="Angsana New" w:hint="cs"/>
          <w:cs/>
        </w:rPr>
        <w:t>และจะไม่รับรู้รายได้ถ้าฝ่ายบริหารยังมีการควบคุมหรือบริหารสินทรัพย์ดังกล่าวที่ขายไปแล้วนั้นหรือมีความไม่แน่นอนที่มีนัยสำคัญในการได้รับประโยชน์</w:t>
      </w:r>
      <w:r w:rsidR="00B07BCB" w:rsidRPr="00D30B2F">
        <w:rPr>
          <w:rFonts w:ascii="Angsana New" w:hAnsi="Angsana New" w:hint="cs"/>
          <w:cs/>
        </w:rPr>
        <w:t>เชิงเศรษฐกิจจากการขายสินทรัพย์ดั</w:t>
      </w:r>
      <w:r w:rsidR="00C60E21" w:rsidRPr="00D30B2F">
        <w:rPr>
          <w:rFonts w:ascii="Angsana New" w:hAnsi="Angsana New" w:hint="cs"/>
          <w:cs/>
        </w:rPr>
        <w:t>งกล่าว ไม่อาจวัดมูลค่าของจำนวนรายได้และต้นทุนที่เกิดขึ้นได้อย่างน่าเชื่อถือหรือมีความเป็นไปได้ค่อ</w:t>
      </w:r>
      <w:r w:rsidR="00B07BCB" w:rsidRPr="00D30B2F">
        <w:rPr>
          <w:rFonts w:ascii="Angsana New" w:hAnsi="Angsana New" w:hint="cs"/>
          <w:cs/>
        </w:rPr>
        <w:t>นข้างแน่นอนที่จะต้องรับคืนสินทรัพย์</w:t>
      </w:r>
    </w:p>
    <w:p w:rsidR="002170F7" w:rsidRPr="00D30B2F" w:rsidRDefault="002170F7" w:rsidP="002170F7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:rsidR="000D28CC" w:rsidRPr="00D30B2F" w:rsidRDefault="00345D98" w:rsidP="00345D98">
      <w:pPr>
        <w:pStyle w:val="BodyText3"/>
        <w:tabs>
          <w:tab w:val="left" w:pos="540"/>
        </w:tabs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30B2F">
        <w:rPr>
          <w:rFonts w:ascii="Angsana New" w:hAnsi="Angsana New" w:cs="Angsana New"/>
          <w:i/>
          <w:iCs/>
          <w:sz w:val="30"/>
          <w:szCs w:val="30"/>
        </w:rPr>
        <w:tab/>
      </w:r>
      <w:r w:rsidR="000D28CC" w:rsidRPr="00D30B2F">
        <w:rPr>
          <w:rFonts w:ascii="Angsana New" w:hAnsi="Angsana New" w:cs="Angsana New"/>
          <w:i/>
          <w:iCs/>
          <w:sz w:val="30"/>
          <w:szCs w:val="30"/>
          <w:cs/>
        </w:rPr>
        <w:t>รายได้</w:t>
      </w:r>
      <w:r w:rsidR="002C302B">
        <w:rPr>
          <w:rFonts w:ascii="Angsana New" w:hAnsi="Angsana New" w:cs="Angsana New" w:hint="cs"/>
          <w:i/>
          <w:iCs/>
          <w:sz w:val="30"/>
          <w:szCs w:val="30"/>
          <w:cs/>
        </w:rPr>
        <w:t>จากการจำหน่ายอุปกรณ์</w:t>
      </w:r>
      <w:r w:rsidR="00F14251" w:rsidRPr="00D30B2F">
        <w:rPr>
          <w:rFonts w:ascii="Angsana New" w:hAnsi="Angsana New" w:cs="Angsana New" w:hint="cs"/>
          <w:i/>
          <w:iCs/>
          <w:sz w:val="30"/>
          <w:szCs w:val="30"/>
          <w:cs/>
        </w:rPr>
        <w:t>และสินทรัพย์ที่ถือไว้เพื่อขาย</w:t>
      </w:r>
    </w:p>
    <w:p w:rsidR="006577E2" w:rsidRPr="00D30B2F" w:rsidRDefault="006577E2" w:rsidP="002170F7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:rsidR="00510283" w:rsidRPr="00D30B2F" w:rsidRDefault="00510283" w:rsidP="0015279A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  <w:r w:rsidRPr="00D30B2F">
        <w:rPr>
          <w:rFonts w:ascii="Angsana New" w:hAnsi="Angsana New"/>
          <w:cs/>
        </w:rPr>
        <w:t>รายได้จากการจำหน่าย</w:t>
      </w:r>
      <w:r w:rsidR="001B09F1" w:rsidRPr="00D30B2F">
        <w:rPr>
          <w:rFonts w:ascii="Angsana New" w:hAnsi="Angsana New" w:hint="cs"/>
          <w:cs/>
        </w:rPr>
        <w:t>อุปกรณ์</w:t>
      </w:r>
      <w:r w:rsidRPr="00D30B2F">
        <w:rPr>
          <w:rFonts w:ascii="Angsana New" w:hAnsi="Angsana New"/>
          <w:cs/>
        </w:rPr>
        <w:t>และ</w:t>
      </w:r>
      <w:r w:rsidR="00CC68A2" w:rsidRPr="00D30B2F">
        <w:rPr>
          <w:rFonts w:ascii="Angsana New" w:hAnsi="Angsana New" w:hint="cs"/>
          <w:cs/>
          <w:lang w:val="en-US"/>
        </w:rPr>
        <w:t>สิน</w:t>
      </w:r>
      <w:r w:rsidR="00BB1816" w:rsidRPr="00D30B2F">
        <w:rPr>
          <w:rFonts w:ascii="Angsana New" w:hAnsi="Angsana New"/>
          <w:cs/>
          <w:lang w:val="en-US"/>
        </w:rPr>
        <w:t>ทรัพย์ที่ถือไว้เพื่อ</w:t>
      </w:r>
      <w:r w:rsidR="00BB1816" w:rsidRPr="00D30B2F">
        <w:rPr>
          <w:rFonts w:ascii="Angsana New" w:hAnsi="Angsana New"/>
          <w:cs/>
        </w:rPr>
        <w:t>ขาย</w:t>
      </w:r>
      <w:r w:rsidRPr="00D30B2F">
        <w:rPr>
          <w:rFonts w:ascii="Angsana New" w:hAnsi="Angsana New"/>
          <w:cs/>
        </w:rPr>
        <w:t>รับรู้ใน</w:t>
      </w:r>
      <w:r w:rsidR="00EC1453" w:rsidRPr="00D30B2F">
        <w:rPr>
          <w:rFonts w:ascii="Angsana New" w:hAnsi="Angsana New"/>
          <w:cs/>
        </w:rPr>
        <w:t>กำไรหรือขาดทุน</w:t>
      </w:r>
      <w:r w:rsidRPr="00D30B2F">
        <w:rPr>
          <w:rFonts w:ascii="Angsana New" w:hAnsi="Angsana New"/>
          <w:cs/>
        </w:rPr>
        <w:t>เมื่อได้</w:t>
      </w:r>
      <w:r w:rsidRPr="00D30B2F">
        <w:rPr>
          <w:rFonts w:ascii="Angsana New" w:hAnsi="Angsana New"/>
          <w:spacing w:val="-2"/>
          <w:cs/>
        </w:rPr>
        <w:t>โอนความเสี่ยงและผลตอบแทน</w:t>
      </w:r>
      <w:r w:rsidR="00F05821" w:rsidRPr="00D30B2F">
        <w:rPr>
          <w:rFonts w:ascii="Angsana New" w:hAnsi="Angsana New"/>
          <w:spacing w:val="-2"/>
          <w:cs/>
        </w:rPr>
        <w:t>ของความเป็นเจ้าของ</w:t>
      </w:r>
      <w:r w:rsidRPr="00D30B2F">
        <w:rPr>
          <w:rFonts w:ascii="Angsana New" w:hAnsi="Angsana New"/>
          <w:spacing w:val="-2"/>
          <w:cs/>
        </w:rPr>
        <w:t>ในสินทรัพย์ดังกล่าว</w:t>
      </w:r>
      <w:r w:rsidR="00913265" w:rsidRPr="00D30B2F">
        <w:rPr>
          <w:rFonts w:ascii="Angsana New" w:hAnsi="Angsana New"/>
          <w:spacing w:val="-2"/>
          <w:cs/>
        </w:rPr>
        <w:t>ที่มีนัยสำคัญไป</w:t>
      </w:r>
      <w:r w:rsidRPr="00D30B2F">
        <w:rPr>
          <w:rFonts w:ascii="Angsana New" w:hAnsi="Angsana New"/>
          <w:spacing w:val="-2"/>
          <w:cs/>
        </w:rPr>
        <w:t>ให้กับผู้ซื้อแล้ว</w:t>
      </w:r>
    </w:p>
    <w:p w:rsidR="00F14251" w:rsidRPr="00D30B2F" w:rsidRDefault="00F14251" w:rsidP="0015279A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:rsidR="00F14251" w:rsidRPr="00D30B2F" w:rsidRDefault="00F14251" w:rsidP="00F14251">
      <w:pPr>
        <w:pStyle w:val="BodyText3"/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30B2F">
        <w:rPr>
          <w:rFonts w:ascii="Angsana New" w:hAnsi="Angsana New" w:cs="Angsana New"/>
          <w:i/>
          <w:iCs/>
          <w:sz w:val="30"/>
          <w:szCs w:val="30"/>
          <w:cs/>
        </w:rPr>
        <w:t>รายได้อื่น</w:t>
      </w:r>
    </w:p>
    <w:p w:rsidR="00350B96" w:rsidRPr="00D30B2F" w:rsidRDefault="00350B96" w:rsidP="002170F7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:rsidR="00510283" w:rsidRPr="00D30B2F" w:rsidRDefault="00510283" w:rsidP="0048539F">
      <w:pPr>
        <w:pStyle w:val="BodyText3"/>
        <w:tabs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D30B2F">
        <w:rPr>
          <w:rFonts w:ascii="Angsana New" w:hAnsi="Angsana New" w:cs="Angsana New"/>
          <w:sz w:val="30"/>
          <w:szCs w:val="30"/>
          <w:cs/>
          <w:lang w:val="th-TH"/>
        </w:rPr>
        <w:t>รายได้อื่น</w:t>
      </w:r>
      <w:r w:rsidR="00CC68A2" w:rsidRPr="00D30B2F">
        <w:rPr>
          <w:rFonts w:ascii="Angsana New" w:hAnsi="Angsana New" w:cs="Angsana New" w:hint="cs"/>
          <w:sz w:val="30"/>
          <w:szCs w:val="30"/>
          <w:cs/>
          <w:lang w:val="th-TH"/>
        </w:rPr>
        <w:t>จากการดำเนินงาน</w:t>
      </w:r>
      <w:r w:rsidRPr="00D30B2F">
        <w:rPr>
          <w:rFonts w:ascii="Angsana New" w:hAnsi="Angsana New" w:cs="Angsana New"/>
          <w:sz w:val="30"/>
          <w:szCs w:val="30"/>
          <w:cs/>
          <w:lang w:val="th-TH"/>
        </w:rPr>
        <w:t>และดอกเบี้ยรับบันทึกใน</w:t>
      </w:r>
      <w:r w:rsidR="00EC1453" w:rsidRPr="00D30B2F">
        <w:rPr>
          <w:rFonts w:ascii="Angsana New" w:hAnsi="Angsana New" w:cs="Angsana New"/>
          <w:sz w:val="30"/>
          <w:szCs w:val="30"/>
          <w:cs/>
          <w:lang w:val="th-TH"/>
        </w:rPr>
        <w:t>กำไรหรือขาดทุน</w:t>
      </w:r>
      <w:r w:rsidRPr="00D30B2F">
        <w:rPr>
          <w:rFonts w:ascii="Angsana New" w:hAnsi="Angsana New" w:cs="Angsana New"/>
          <w:sz w:val="30"/>
          <w:szCs w:val="30"/>
          <w:cs/>
          <w:lang w:val="th-TH"/>
        </w:rPr>
        <w:t>ตามเกณฑ์คงค้าง</w:t>
      </w:r>
    </w:p>
    <w:p w:rsidR="00E9733B" w:rsidRPr="00D30B2F" w:rsidRDefault="00E9733B" w:rsidP="002170F7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:rsidR="00A563A2" w:rsidRPr="00D30B2F" w:rsidRDefault="00355F49" w:rsidP="00DB0217">
      <w:pPr>
        <w:pStyle w:val="Heading6"/>
        <w:tabs>
          <w:tab w:val="left" w:pos="540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  <w:cs/>
        </w:rPr>
      </w:pPr>
      <w:r w:rsidRPr="00D30B2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93F07">
        <w:rPr>
          <w:rFonts w:ascii="Angsana New" w:hAnsi="Angsana New" w:cs="Angsana New" w:hint="cs"/>
          <w:i/>
          <w:iCs/>
          <w:sz w:val="30"/>
          <w:szCs w:val="30"/>
          <w:cs/>
        </w:rPr>
        <w:t>ต</w:t>
      </w:r>
      <w:r w:rsidRPr="00D30B2F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A563A2" w:rsidRPr="00D30B2F">
        <w:rPr>
          <w:rFonts w:ascii="Angsana New" w:hAnsi="Angsana New" w:cs="Angsana New"/>
          <w:i/>
          <w:iCs/>
          <w:sz w:val="30"/>
          <w:szCs w:val="30"/>
        </w:rPr>
        <w:tab/>
      </w:r>
      <w:r w:rsidR="00E101D2" w:rsidRPr="00D30B2F">
        <w:rPr>
          <w:rFonts w:ascii="Angsana New" w:hAnsi="Angsana New" w:cs="Angsana New" w:hint="cs"/>
          <w:i/>
          <w:iCs/>
          <w:sz w:val="30"/>
          <w:szCs w:val="30"/>
          <w:cs/>
        </w:rPr>
        <w:t>ต้นทุนทางกา</w:t>
      </w:r>
      <w:r w:rsidR="00F14251" w:rsidRPr="00D30B2F">
        <w:rPr>
          <w:rFonts w:ascii="Angsana New" w:hAnsi="Angsana New" w:cs="Angsana New" w:hint="cs"/>
          <w:i/>
          <w:iCs/>
          <w:sz w:val="30"/>
          <w:szCs w:val="30"/>
          <w:cs/>
        </w:rPr>
        <w:t>ร</w:t>
      </w:r>
      <w:r w:rsidR="00E101D2" w:rsidRPr="00D30B2F">
        <w:rPr>
          <w:rFonts w:ascii="Angsana New" w:hAnsi="Angsana New" w:cs="Angsana New" w:hint="cs"/>
          <w:i/>
          <w:iCs/>
          <w:sz w:val="30"/>
          <w:szCs w:val="30"/>
          <w:cs/>
        </w:rPr>
        <w:t>เ</w:t>
      </w:r>
      <w:r w:rsidR="00F14251" w:rsidRPr="00D30B2F">
        <w:rPr>
          <w:rFonts w:ascii="Angsana New" w:hAnsi="Angsana New" w:cs="Angsana New" w:hint="cs"/>
          <w:i/>
          <w:iCs/>
          <w:sz w:val="30"/>
          <w:szCs w:val="30"/>
          <w:cs/>
        </w:rPr>
        <w:t>งิน</w:t>
      </w:r>
    </w:p>
    <w:p w:rsidR="00A563A2" w:rsidRPr="00D30B2F" w:rsidRDefault="00A563A2" w:rsidP="002170F7">
      <w:pPr>
        <w:pStyle w:val="a1"/>
        <w:tabs>
          <w:tab w:val="clear" w:pos="1080"/>
          <w:tab w:val="left" w:pos="540"/>
        </w:tabs>
        <w:ind w:left="540"/>
        <w:jc w:val="thaiDistribute"/>
        <w:rPr>
          <w:rFonts w:ascii="Angsana New" w:hAnsi="Angsana New"/>
          <w:cs/>
        </w:rPr>
      </w:pPr>
    </w:p>
    <w:p w:rsidR="00BD7269" w:rsidRPr="00D30B2F" w:rsidRDefault="00BD7269" w:rsidP="00BD72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t>ต้นทุนทางการเงินประกอบด้วย</w:t>
      </w:r>
      <w:r w:rsidRPr="00D30B2F">
        <w:rPr>
          <w:rFonts w:ascii="Angsana New" w:hAnsi="Angsana New"/>
          <w:sz w:val="30"/>
          <w:szCs w:val="30"/>
          <w:cs/>
        </w:rPr>
        <w:t>ดอกเบี้ยจ่าย</w:t>
      </w:r>
      <w:r w:rsidR="002C302B">
        <w:rPr>
          <w:rFonts w:ascii="Angsana New" w:hAnsi="Angsana New" w:hint="cs"/>
          <w:sz w:val="30"/>
          <w:szCs w:val="30"/>
          <w:cs/>
        </w:rPr>
        <w:t>ของเงินกู้ยืม</w:t>
      </w:r>
      <w:r w:rsidR="002C302B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="00C60E21" w:rsidRPr="00D30B2F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</w:p>
    <w:p w:rsidR="002170F7" w:rsidRPr="00D30B2F" w:rsidRDefault="002170F7" w:rsidP="00BD72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D7269" w:rsidRPr="00D30B2F" w:rsidRDefault="0064463A" w:rsidP="007744A5">
      <w:pPr>
        <w:pStyle w:val="Heading8"/>
        <w:tabs>
          <w:tab w:val="left" w:pos="540"/>
        </w:tabs>
        <w:jc w:val="thaiDistribute"/>
        <w:rPr>
          <w:rFonts w:ascii="Angsana New" w:eastAsia="Calibri" w:hAnsi="Angsana New" w:cs="Angsana New"/>
          <w:b/>
          <w:bCs/>
          <w:i/>
          <w:iCs/>
          <w:cs/>
        </w:rPr>
      </w:pPr>
      <w:r w:rsidRPr="00D30B2F">
        <w:rPr>
          <w:rFonts w:ascii="Angsana New" w:eastAsia="Calibri" w:hAnsi="Angsana New" w:cs="Angsana New" w:hint="cs"/>
          <w:b/>
          <w:bCs/>
          <w:i/>
          <w:iCs/>
          <w:cs/>
        </w:rPr>
        <w:t>(</w:t>
      </w:r>
      <w:r w:rsidR="00B93F07">
        <w:rPr>
          <w:rFonts w:ascii="Angsana New" w:eastAsia="Calibri" w:hAnsi="Angsana New" w:cs="Angsana New" w:hint="cs"/>
          <w:b/>
          <w:bCs/>
          <w:i/>
          <w:iCs/>
          <w:cs/>
        </w:rPr>
        <w:t>ถ</w:t>
      </w:r>
      <w:r w:rsidR="00BD7269" w:rsidRPr="00D30B2F">
        <w:rPr>
          <w:rFonts w:ascii="Angsana New" w:eastAsia="Calibri" w:hAnsi="Angsana New" w:cs="Angsana New" w:hint="cs"/>
          <w:b/>
          <w:bCs/>
          <w:i/>
          <w:iCs/>
          <w:cs/>
        </w:rPr>
        <w:t>)</w:t>
      </w:r>
      <w:r w:rsidR="00BD7269" w:rsidRPr="00D30B2F">
        <w:rPr>
          <w:rFonts w:ascii="Angsana New" w:eastAsia="Calibri" w:hAnsi="Angsana New" w:cs="Angsana New" w:hint="cs"/>
          <w:b/>
          <w:bCs/>
          <w:i/>
          <w:iCs/>
          <w:cs/>
        </w:rPr>
        <w:tab/>
        <w:t>สัญญาเช่าดำเนินงานด้านผู้เช่า</w:t>
      </w:r>
    </w:p>
    <w:p w:rsidR="00BD7269" w:rsidRPr="00D30B2F" w:rsidRDefault="00BD7269" w:rsidP="00254F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D7269" w:rsidRPr="00D30B2F" w:rsidRDefault="00BD7269" w:rsidP="007744A5">
      <w:pPr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D30B2F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</w:t>
      </w:r>
      <w:r w:rsidR="00CC68A2" w:rsidRPr="00D30B2F">
        <w:rPr>
          <w:rFonts w:ascii="Angsana New" w:eastAsia="Calibri" w:hAnsi="Angsana New"/>
          <w:sz w:val="30"/>
          <w:szCs w:val="30"/>
          <w:cs/>
        </w:rPr>
        <w:t xml:space="preserve">ดยวิธีเส้นตรงตลอดอายุสัญญาเช่า </w:t>
      </w:r>
      <w:r w:rsidRPr="00D30B2F">
        <w:rPr>
          <w:rFonts w:ascii="Angsana New" w:eastAsia="Calibri" w:hAnsi="Angsana New"/>
          <w:sz w:val="30"/>
          <w:szCs w:val="30"/>
          <w:cs/>
        </w:rPr>
        <w:t>ประโยชน์ที่ได้รับตามสัญญาเช่า</w:t>
      </w:r>
      <w:r w:rsidRPr="00D30B2F">
        <w:rPr>
          <w:rFonts w:ascii="Angsana New" w:eastAsia="Calibri" w:hAnsi="Angsana New"/>
          <w:sz w:val="30"/>
          <w:szCs w:val="30"/>
        </w:rPr>
        <w:t xml:space="preserve"> </w:t>
      </w:r>
      <w:r w:rsidRPr="00D30B2F">
        <w:rPr>
          <w:rFonts w:ascii="Angsana New" w:eastAsia="Calibri" w:hAnsi="Angsana New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B63E49" w:rsidRPr="00D30B2F" w:rsidRDefault="00B63E49" w:rsidP="002170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4877AB" w:rsidRDefault="00BD7269" w:rsidP="004B6EB1">
      <w:pPr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D30B2F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D30B2F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D30B2F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D30B2F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:rsidR="00C848DD" w:rsidRDefault="00C84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A563A2" w:rsidRPr="00C848DD" w:rsidRDefault="00355F49" w:rsidP="002170F7">
      <w:pPr>
        <w:pStyle w:val="Heading8"/>
        <w:tabs>
          <w:tab w:val="left" w:pos="540"/>
        </w:tabs>
        <w:jc w:val="thaiDistribute"/>
        <w:rPr>
          <w:rFonts w:ascii="Angsana New" w:eastAsia="Calibri" w:hAnsi="Angsana New" w:cs="Angsana New"/>
          <w:b/>
          <w:bCs/>
          <w:i/>
          <w:iCs/>
          <w:cs/>
        </w:rPr>
      </w:pPr>
      <w:r w:rsidRPr="00C848DD">
        <w:rPr>
          <w:rFonts w:ascii="Angsana New" w:eastAsia="Calibri" w:hAnsi="Angsana New" w:cs="Angsana New"/>
          <w:b/>
          <w:bCs/>
          <w:i/>
          <w:iCs/>
          <w:cs/>
        </w:rPr>
        <w:lastRenderedPageBreak/>
        <w:t>(</w:t>
      </w:r>
      <w:r w:rsidR="00B93F07">
        <w:rPr>
          <w:rFonts w:ascii="Angsana New" w:eastAsia="Calibri" w:hAnsi="Angsana New" w:cs="Angsana New" w:hint="cs"/>
          <w:b/>
          <w:bCs/>
          <w:i/>
          <w:iCs/>
          <w:cs/>
        </w:rPr>
        <w:t>ท</w:t>
      </w:r>
      <w:r w:rsidRPr="00C848DD">
        <w:rPr>
          <w:rFonts w:ascii="Angsana New" w:eastAsia="Calibri" w:hAnsi="Angsana New" w:cs="Angsana New"/>
          <w:b/>
          <w:bCs/>
          <w:i/>
          <w:iCs/>
          <w:cs/>
        </w:rPr>
        <w:t>)</w:t>
      </w:r>
      <w:r w:rsidR="0004796D" w:rsidRPr="00C848DD">
        <w:rPr>
          <w:rFonts w:ascii="Angsana New" w:eastAsia="Calibri" w:hAnsi="Angsana New" w:cs="Angsana New"/>
          <w:b/>
          <w:bCs/>
          <w:i/>
          <w:iCs/>
          <w:cs/>
        </w:rPr>
        <w:tab/>
      </w:r>
      <w:r w:rsidR="00A563A2" w:rsidRPr="00C848DD">
        <w:rPr>
          <w:rFonts w:ascii="Angsana New" w:eastAsia="Calibri" w:hAnsi="Angsana New" w:cs="Angsana New"/>
          <w:b/>
          <w:bCs/>
          <w:i/>
          <w:iCs/>
          <w:cs/>
        </w:rPr>
        <w:t>ภาษีเงินได้</w:t>
      </w:r>
    </w:p>
    <w:p w:rsidR="003E3154" w:rsidRPr="00C848DD" w:rsidRDefault="003E3154" w:rsidP="003E3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Angsana New" w:hAnsi="Angsana New"/>
          <w:sz w:val="30"/>
          <w:szCs w:val="30"/>
        </w:rPr>
      </w:pPr>
    </w:p>
    <w:p w:rsidR="002A6440" w:rsidRPr="00C848DD" w:rsidRDefault="002A6440" w:rsidP="002A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848DD">
        <w:rPr>
          <w:rFonts w:hint="cs"/>
          <w:sz w:val="30"/>
          <w:szCs w:val="30"/>
          <w:cs/>
        </w:rPr>
        <w:t>ค่าใช้จ่าย</w:t>
      </w:r>
      <w:r w:rsidRPr="00C848DD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="00217C03" w:rsidRPr="00C848DD">
        <w:rPr>
          <w:rFonts w:hint="cs"/>
          <w:sz w:val="30"/>
          <w:szCs w:val="30"/>
          <w:cs/>
        </w:rPr>
        <w:t>ของงวด</w:t>
      </w:r>
      <w:r w:rsidRPr="00C848DD">
        <w:rPr>
          <w:sz w:val="30"/>
          <w:szCs w:val="30"/>
          <w:cs/>
        </w:rPr>
        <w:t>ปัจจุบันและภาษีเงินได้รอการตัดบัญชี</w:t>
      </w:r>
      <w:r w:rsidRPr="00C848DD">
        <w:rPr>
          <w:sz w:val="30"/>
          <w:szCs w:val="30"/>
        </w:rPr>
        <w:t xml:space="preserve"> </w:t>
      </w:r>
      <w:r w:rsidRPr="00C848DD">
        <w:rPr>
          <w:sz w:val="30"/>
          <w:szCs w:val="30"/>
          <w:cs/>
        </w:rPr>
        <w:t>ภาษีเงินได้</w:t>
      </w:r>
      <w:r w:rsidR="00217C03" w:rsidRPr="00C848DD">
        <w:rPr>
          <w:rFonts w:hint="cs"/>
          <w:sz w:val="30"/>
          <w:szCs w:val="30"/>
          <w:cs/>
        </w:rPr>
        <w:t>ของงวด</w:t>
      </w:r>
      <w:r w:rsidRPr="00C848DD">
        <w:rPr>
          <w:rFonts w:hint="cs"/>
          <w:sz w:val="30"/>
          <w:szCs w:val="30"/>
          <w:cs/>
        </w:rPr>
        <w:t>ปัจจุบันและภาษีเงินได้รอการตัดบัญชี</w:t>
      </w:r>
      <w:r w:rsidRPr="00C848DD">
        <w:rPr>
          <w:sz w:val="30"/>
          <w:szCs w:val="30"/>
          <w:cs/>
        </w:rPr>
        <w:t>รับรู้ในกำไร</w:t>
      </w:r>
      <w:r w:rsidRPr="00C848DD">
        <w:rPr>
          <w:rFonts w:hint="cs"/>
          <w:sz w:val="30"/>
          <w:szCs w:val="30"/>
          <w:cs/>
        </w:rPr>
        <w:t>หรือ</w:t>
      </w:r>
      <w:r w:rsidRPr="00C848DD">
        <w:rPr>
          <w:sz w:val="30"/>
          <w:szCs w:val="30"/>
          <w:cs/>
        </w:rPr>
        <w:t>ขาดทุน</w:t>
      </w:r>
      <w:r w:rsidR="002C302B" w:rsidRPr="00C848DD">
        <w:rPr>
          <w:rFonts w:hint="cs"/>
          <w:sz w:val="30"/>
          <w:szCs w:val="30"/>
          <w:cs/>
        </w:rPr>
        <w:t xml:space="preserve"> </w:t>
      </w:r>
      <w:r w:rsidRPr="00C848DD">
        <w:rPr>
          <w:sz w:val="30"/>
          <w:szCs w:val="30"/>
          <w:cs/>
        </w:rPr>
        <w:t>เว้นแต่ในส่วนที่เกี่ยวกับ</w:t>
      </w:r>
      <w:r w:rsidRPr="00C848DD">
        <w:rPr>
          <w:rFonts w:hint="cs"/>
          <w:sz w:val="30"/>
          <w:szCs w:val="30"/>
          <w:cs/>
        </w:rPr>
        <w:t>รายการ</w:t>
      </w:r>
      <w:r w:rsidRPr="00C848DD">
        <w:rPr>
          <w:sz w:val="30"/>
          <w:szCs w:val="30"/>
          <w:cs/>
        </w:rPr>
        <w:t>ที่</w:t>
      </w:r>
      <w:r w:rsidRPr="00C848DD">
        <w:rPr>
          <w:rFonts w:hint="cs"/>
          <w:sz w:val="30"/>
          <w:szCs w:val="30"/>
          <w:cs/>
        </w:rPr>
        <w:t>รับรู้โดยตรง</w:t>
      </w:r>
      <w:r w:rsidRPr="00C848DD">
        <w:rPr>
          <w:sz w:val="30"/>
          <w:szCs w:val="30"/>
          <w:cs/>
        </w:rPr>
        <w:t>ในส่วนของผู้ถือหุ้น</w:t>
      </w:r>
      <w:r w:rsidRPr="00C848DD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:rsidR="002A6440" w:rsidRPr="00C848DD" w:rsidRDefault="002A6440" w:rsidP="00C474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2A6440" w:rsidRPr="00C848DD" w:rsidRDefault="002A6440" w:rsidP="00345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848DD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217C03" w:rsidRPr="00C848DD">
        <w:rPr>
          <w:rFonts w:hint="cs"/>
          <w:sz w:val="30"/>
          <w:szCs w:val="30"/>
          <w:cs/>
        </w:rPr>
        <w:t>ของงวด</w:t>
      </w:r>
      <w:r w:rsidRPr="00C848DD">
        <w:rPr>
          <w:rFonts w:ascii="Angsana New" w:hAnsi="Angsana New" w:hint="cs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C848DD">
        <w:rPr>
          <w:rFonts w:ascii="Times New Roman" w:hAnsi="Times New Roman" w:hint="cs"/>
          <w:sz w:val="30"/>
          <w:szCs w:val="30"/>
          <w:cs/>
        </w:rPr>
        <w:t xml:space="preserve"> </w:t>
      </w:r>
      <w:r w:rsidRPr="00C848DD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06353" w:rsidRPr="00C848DD">
        <w:rPr>
          <w:rFonts w:ascii="Angsana New" w:hAnsi="Angsana New" w:hint="cs"/>
          <w:sz w:val="30"/>
          <w:szCs w:val="30"/>
          <w:cs/>
        </w:rPr>
        <w:t xml:space="preserve"> </w:t>
      </w:r>
      <w:r w:rsidRPr="00C848DD">
        <w:rPr>
          <w:rFonts w:ascii="Angsana New" w:hAnsi="Angsana New" w:hint="cs"/>
          <w:sz w:val="30"/>
          <w:szCs w:val="30"/>
          <w:cs/>
        </w:rPr>
        <w:t>ๆ</w:t>
      </w:r>
      <w:r w:rsidRPr="00C848DD">
        <w:rPr>
          <w:b/>
          <w:bCs/>
          <w:i/>
          <w:iCs/>
          <w:sz w:val="30"/>
          <w:szCs w:val="30"/>
        </w:rPr>
        <w:t xml:space="preserve"> </w:t>
      </w:r>
    </w:p>
    <w:p w:rsidR="00C474E2" w:rsidRPr="00C848DD" w:rsidRDefault="00C474E2" w:rsidP="00C474E2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C474E2" w:rsidRPr="00C848DD" w:rsidRDefault="002A6440" w:rsidP="002A644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/>
        </w:rPr>
      </w:pPr>
      <w:r w:rsidRPr="00C848DD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C848DD">
        <w:rPr>
          <w:rFonts w:ascii="Angsana New" w:hAnsi="Angsana New"/>
          <w:sz w:val="30"/>
          <w:szCs w:val="30"/>
          <w:cs/>
        </w:rPr>
        <w:t>บันทึกโ</w:t>
      </w:r>
      <w:r w:rsidRPr="00C848DD">
        <w:rPr>
          <w:rFonts w:ascii="Angsana New" w:hAnsi="Angsana New" w:hint="cs"/>
          <w:sz w:val="30"/>
          <w:szCs w:val="30"/>
          <w:cs/>
        </w:rPr>
        <w:t>ดย</w:t>
      </w:r>
      <w:r w:rsidRPr="00C848DD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:rsidR="00DF5FD4" w:rsidRPr="00C848DD" w:rsidRDefault="00DF5FD4" w:rsidP="00DF5FD4">
      <w:pPr>
        <w:pStyle w:val="BodyText"/>
        <w:spacing w:after="0"/>
        <w:ind w:right="2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17C03" w:rsidRPr="00C848DD" w:rsidRDefault="00217C03" w:rsidP="00DF5FD4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/>
        </w:rPr>
      </w:pPr>
      <w:r w:rsidRPr="00C848DD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C45C9B" w:rsidRPr="00C848DD">
        <w:rPr>
          <w:rFonts w:ascii="Angsana New" w:hAnsi="Angsana New"/>
          <w:sz w:val="30"/>
          <w:szCs w:val="30"/>
          <w:cs/>
        </w:rPr>
        <w:t>ารวัด</w:t>
      </w:r>
      <w:r w:rsidR="00C45C9B" w:rsidRPr="00C848DD">
        <w:rPr>
          <w:rFonts w:ascii="Angsana New" w:hAnsi="Angsana New" w:hint="cs"/>
          <w:sz w:val="30"/>
          <w:szCs w:val="30"/>
          <w:cs/>
          <w:lang w:val="en-US"/>
        </w:rPr>
        <w:t>มู</w:t>
      </w:r>
      <w:r w:rsidRPr="00C848DD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B62C24" w:rsidRPr="00C848DD" w:rsidRDefault="00B62C24" w:rsidP="002A644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2A6440" w:rsidRPr="00C848DD" w:rsidRDefault="002A6440" w:rsidP="002A644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848DD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C848DD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C848DD">
        <w:rPr>
          <w:rFonts w:ascii="Angsana New" w:hAnsi="Angsana New"/>
          <w:sz w:val="30"/>
          <w:szCs w:val="30"/>
          <w:cs/>
        </w:rPr>
        <w:t>ใช้อัตราภาษี</w:t>
      </w:r>
      <w:r w:rsidRPr="00C848DD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</w:t>
      </w:r>
      <w:r w:rsidR="002C302B" w:rsidRPr="00C848DD">
        <w:rPr>
          <w:rFonts w:ascii="Angsana New" w:hAnsi="Angsana New" w:hint="cs"/>
          <w:sz w:val="30"/>
          <w:szCs w:val="30"/>
          <w:cs/>
        </w:rPr>
        <w:t xml:space="preserve"> </w:t>
      </w:r>
      <w:r w:rsidRPr="00C848DD">
        <w:rPr>
          <w:rFonts w:ascii="Angsana New" w:hAnsi="Angsana New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:rsidR="004B6EB1" w:rsidRPr="00C848DD" w:rsidRDefault="004B6EB1" w:rsidP="002A6440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2A6440" w:rsidRPr="00C848DD" w:rsidRDefault="002A6440" w:rsidP="004B6EB1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848DD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</w:t>
      </w:r>
      <w:r w:rsidR="00841698" w:rsidRPr="00C848DD">
        <w:rPr>
          <w:rFonts w:ascii="Angsana New" w:hAnsi="Angsana New" w:hint="cs"/>
          <w:sz w:val="30"/>
          <w:szCs w:val="30"/>
          <w:cs/>
        </w:rPr>
        <w:t>ของงวด</w:t>
      </w:r>
      <w:r w:rsidRPr="00C848DD">
        <w:rPr>
          <w:rFonts w:ascii="Angsana New" w:hAnsi="Angsana New" w:hint="cs"/>
          <w:sz w:val="30"/>
          <w:szCs w:val="30"/>
          <w:cs/>
        </w:rPr>
        <w:t>ปัจจุบันและภาษีเงินได้รอการตัดบัญชี  บริษัทคำนึงถึงผลกระทบของสถานการณ์ทางภาษีที่ไม่แน่นอนและอาจทำใ</w:t>
      </w:r>
      <w:r w:rsidR="007A04E5" w:rsidRPr="00C848DD">
        <w:rPr>
          <w:rFonts w:ascii="Angsana New" w:hAnsi="Angsana New" w:hint="cs"/>
          <w:sz w:val="30"/>
          <w:szCs w:val="30"/>
          <w:cs/>
        </w:rPr>
        <w:t>ห้จำนวนภาษีที่ต้องจ่ายเพิ่มขึ้น</w:t>
      </w:r>
      <w:r w:rsidR="00841698" w:rsidRPr="00C848DD">
        <w:rPr>
          <w:rFonts w:ascii="Angsana New" w:hAnsi="Angsana New" w:hint="cs"/>
          <w:sz w:val="30"/>
          <w:szCs w:val="30"/>
          <w:cs/>
        </w:rPr>
        <w:t>และมีดอกเบี้ยที่ต้องชำระ</w:t>
      </w:r>
      <w:r w:rsidRPr="00C848DD">
        <w:rPr>
          <w:rFonts w:ascii="Angsana New" w:hAnsi="Angsana New" w:hint="cs"/>
          <w:sz w:val="30"/>
          <w:szCs w:val="30"/>
          <w:cs/>
        </w:rPr>
        <w:t xml:space="preserve"> </w:t>
      </w:r>
      <w:r w:rsidR="00E005B3" w:rsidRPr="00C848DD">
        <w:rPr>
          <w:rFonts w:ascii="Angsana New" w:hAnsi="Angsana New" w:hint="cs"/>
          <w:sz w:val="30"/>
          <w:szCs w:val="30"/>
          <w:cs/>
        </w:rPr>
        <w:t>บริษัท</w:t>
      </w:r>
      <w:r w:rsidRPr="00C848DD">
        <w:rPr>
          <w:rFonts w:ascii="Angsana New" w:hAnsi="Angsana New" w:hint="cs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841698" w:rsidRPr="00C848DD">
        <w:rPr>
          <w:rFonts w:ascii="Angsana New" w:hAnsi="Angsana New" w:hint="cs"/>
          <w:sz w:val="30"/>
          <w:szCs w:val="30"/>
          <w:cs/>
        </w:rPr>
        <w:t>เมินผลกระทบจากหลายปัจจัย รวมถึง</w:t>
      </w:r>
      <w:r w:rsidRPr="00C848DD">
        <w:rPr>
          <w:rFonts w:ascii="Angsana New" w:hAnsi="Angsana New" w:hint="cs"/>
          <w:sz w:val="30"/>
          <w:szCs w:val="30"/>
          <w:cs/>
        </w:rPr>
        <w:t>การตีความทางกฏหมายภาษี และจากประสบการณ์ในอดีต  การประเมินนี้อยู่บนพ</w:t>
      </w:r>
      <w:r w:rsidR="006D3AC2" w:rsidRPr="00C848DD">
        <w:rPr>
          <w:rFonts w:ascii="Angsana New" w:hAnsi="Angsana New" w:hint="cs"/>
          <w:sz w:val="30"/>
          <w:szCs w:val="30"/>
          <w:cs/>
        </w:rPr>
        <w:t>ื้นฐานการประมาณการและข้อสมมติ</w:t>
      </w:r>
      <w:r w:rsidRPr="00C848DD">
        <w:rPr>
          <w:rFonts w:ascii="Angsana New" w:hAnsi="Angsana New" w:hint="cs"/>
          <w:sz w:val="30"/>
          <w:szCs w:val="30"/>
          <w:cs/>
        </w:rPr>
        <w:t xml:space="preserve"> และอาจจะเกี่ยวข้องกับการตัด</w:t>
      </w:r>
      <w:r w:rsidR="00171A56" w:rsidRPr="00C848DD">
        <w:rPr>
          <w:rFonts w:ascii="Angsana New" w:hAnsi="Angsana New" w:hint="cs"/>
          <w:sz w:val="30"/>
          <w:szCs w:val="30"/>
          <w:cs/>
        </w:rPr>
        <w:t xml:space="preserve">สินใจเกี่ยวกับเหตุการณ์ในอนาคต </w:t>
      </w:r>
      <w:r w:rsidRPr="00C848DD">
        <w:rPr>
          <w:rFonts w:ascii="Angsana New" w:hAnsi="Angsana New" w:hint="cs"/>
          <w:sz w:val="30"/>
          <w:szCs w:val="30"/>
          <w:cs/>
        </w:rPr>
        <w:t>ข้อมูลใหม่</w:t>
      </w:r>
      <w:r w:rsidR="00206353" w:rsidRPr="00C848DD">
        <w:rPr>
          <w:rFonts w:ascii="Angsana New" w:hAnsi="Angsana New" w:hint="cs"/>
          <w:sz w:val="30"/>
          <w:szCs w:val="30"/>
          <w:cs/>
        </w:rPr>
        <w:t xml:space="preserve"> </w:t>
      </w:r>
      <w:r w:rsidRPr="00C848DD">
        <w:rPr>
          <w:rFonts w:ascii="Angsana New" w:hAnsi="Angsana New" w:hint="cs"/>
          <w:sz w:val="30"/>
          <w:szCs w:val="30"/>
          <w:cs/>
        </w:rPr>
        <w:t>ๆ</w:t>
      </w:r>
      <w:r w:rsidR="007A04E5" w:rsidRPr="00C848DD">
        <w:rPr>
          <w:rFonts w:ascii="Angsana New" w:hAnsi="Angsana New" w:hint="cs"/>
          <w:sz w:val="30"/>
          <w:szCs w:val="30"/>
          <w:cs/>
        </w:rPr>
        <w:t xml:space="preserve"> </w:t>
      </w:r>
      <w:r w:rsidRPr="00C848DD">
        <w:rPr>
          <w:rFonts w:ascii="Angsana New" w:hAnsi="Angsana New" w:hint="cs"/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4877AB" w:rsidRPr="00C848DD" w:rsidRDefault="004877AB" w:rsidP="00DF5FD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54F66" w:rsidRPr="00D30B2F" w:rsidRDefault="00A573A0" w:rsidP="00DF5FD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2A6440" w:rsidRPr="00D30B2F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</w:t>
      </w:r>
      <w:r w:rsidR="002A6440" w:rsidRPr="00D30B2F">
        <w:rPr>
          <w:rFonts w:ascii="Angsana New" w:hAnsi="Angsana New" w:hint="cs"/>
          <w:sz w:val="30"/>
          <w:szCs w:val="30"/>
          <w:cs/>
        </w:rPr>
        <w:t>การ</w:t>
      </w:r>
      <w:r w:rsidR="002A6440" w:rsidRPr="00D30B2F">
        <w:rPr>
          <w:rFonts w:ascii="Angsana New" w:hAnsi="Angsana New"/>
          <w:sz w:val="30"/>
          <w:szCs w:val="30"/>
          <w:cs/>
        </w:rPr>
        <w:t>ตัดบัญชีสามารถหักกลบได้เมื่อ</w:t>
      </w:r>
      <w:r w:rsidR="00E005B3" w:rsidRPr="00D30B2F">
        <w:rPr>
          <w:rFonts w:ascii="Angsana New" w:hAnsi="Angsana New" w:hint="cs"/>
          <w:sz w:val="30"/>
          <w:szCs w:val="30"/>
          <w:cs/>
        </w:rPr>
        <w:t>บริษัท</w:t>
      </w:r>
      <w:r w:rsidR="002A6440" w:rsidRPr="00D30B2F">
        <w:rPr>
          <w:rFonts w:ascii="Angsana New" w:hAnsi="Angsana New"/>
          <w:sz w:val="30"/>
          <w:szCs w:val="30"/>
          <w:cs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E16246">
        <w:rPr>
          <w:rFonts w:ascii="Angsana New" w:hAnsi="Angsana New" w:hint="cs"/>
          <w:sz w:val="30"/>
          <w:szCs w:val="30"/>
          <w:cs/>
        </w:rPr>
        <w:t xml:space="preserve">    </w:t>
      </w:r>
      <w:r w:rsidR="002A6440" w:rsidRPr="00D30B2F">
        <w:rPr>
          <w:rFonts w:ascii="Angsana New" w:hAnsi="Angsana New"/>
          <w:sz w:val="30"/>
          <w:szCs w:val="30"/>
          <w:cs/>
        </w:rPr>
        <w:t xml:space="preserve"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="004B6EB1" w:rsidRPr="00D30B2F">
        <w:rPr>
          <w:rFonts w:ascii="Angsana New" w:hAnsi="Angsana New"/>
          <w:sz w:val="30"/>
          <w:szCs w:val="30"/>
        </w:rPr>
        <w:t xml:space="preserve">   </w:t>
      </w:r>
      <w:r w:rsidR="002A6440" w:rsidRPr="00D30B2F">
        <w:rPr>
          <w:rFonts w:ascii="Angsana New" w:hAnsi="Angsana New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497933" w:rsidRPr="00676B72" w:rsidRDefault="00497933" w:rsidP="00DF5FD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A6440" w:rsidRPr="00D30B2F" w:rsidRDefault="00A573A0" w:rsidP="000F3160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</w:t>
      </w:r>
      <w:r w:rsidR="00837BB2">
        <w:rPr>
          <w:rFonts w:ascii="Angsana New" w:hAnsi="Angsana New" w:hint="cs"/>
          <w:sz w:val="30"/>
          <w:szCs w:val="30"/>
          <w:cs/>
        </w:rPr>
        <w:t>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2170F7" w:rsidRPr="00676B72" w:rsidRDefault="002170F7" w:rsidP="000F3160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851E8A" w:rsidRPr="00D30B2F" w:rsidRDefault="00851E8A" w:rsidP="007C50C8">
      <w:pPr>
        <w:pStyle w:val="Heading8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i/>
          <w:iCs/>
          <w:cs/>
        </w:rPr>
      </w:pPr>
      <w:r w:rsidRPr="00D30B2F">
        <w:rPr>
          <w:rFonts w:ascii="Angsana New" w:hAnsi="Angsana New" w:cs="Angsana New" w:hint="cs"/>
          <w:b/>
          <w:bCs/>
          <w:i/>
          <w:iCs/>
          <w:cs/>
        </w:rPr>
        <w:t>(</w:t>
      </w:r>
      <w:r w:rsidR="00212EB6" w:rsidRPr="00D30B2F">
        <w:rPr>
          <w:rFonts w:ascii="Angsana New" w:hAnsi="Angsana New" w:cs="Angsana New" w:hint="cs"/>
          <w:b/>
          <w:bCs/>
          <w:i/>
          <w:iCs/>
          <w:cs/>
        </w:rPr>
        <w:t>ท</w:t>
      </w:r>
      <w:r w:rsidRPr="00D30B2F">
        <w:rPr>
          <w:rFonts w:ascii="Angsana New" w:hAnsi="Angsana New" w:cs="Angsana New" w:hint="cs"/>
          <w:b/>
          <w:bCs/>
          <w:i/>
          <w:iCs/>
          <w:cs/>
        </w:rPr>
        <w:t>)</w:t>
      </w:r>
      <w:r w:rsidRPr="00D30B2F">
        <w:rPr>
          <w:rFonts w:ascii="Angsana New" w:hAnsi="Angsana New" w:cs="Angsana New" w:hint="cs"/>
          <w:b/>
          <w:bCs/>
          <w:i/>
          <w:iCs/>
          <w:cs/>
        </w:rPr>
        <w:tab/>
        <w:t xml:space="preserve">กำไรต่อหุ้น </w:t>
      </w:r>
    </w:p>
    <w:p w:rsidR="00851E8A" w:rsidRPr="00676B72" w:rsidRDefault="00851E8A" w:rsidP="007C50C8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851E8A" w:rsidRPr="00B93F07" w:rsidRDefault="00E101D2" w:rsidP="007C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30B2F">
        <w:rPr>
          <w:rFonts w:hint="cs"/>
          <w:b/>
          <w:sz w:val="30"/>
          <w:szCs w:val="30"/>
          <w:cs/>
        </w:rPr>
        <w:t>บริษัท</w:t>
      </w:r>
      <w:r w:rsidR="00A1377F" w:rsidRPr="00D30B2F">
        <w:rPr>
          <w:rFonts w:hint="cs"/>
          <w:b/>
          <w:sz w:val="30"/>
          <w:szCs w:val="30"/>
          <w:cs/>
        </w:rPr>
        <w:t>แสดงกำไรต่อหุ้นขั้นพื้นฐานสำหรับหุ้นสามัญ</w:t>
      </w:r>
      <w:r w:rsidR="00A1377F" w:rsidRPr="00D30B2F">
        <w:rPr>
          <w:b/>
          <w:sz w:val="30"/>
          <w:szCs w:val="30"/>
        </w:rPr>
        <w:t xml:space="preserve"> </w:t>
      </w:r>
      <w:r w:rsidR="00A1377F" w:rsidRPr="00D30B2F">
        <w:rPr>
          <w:rFonts w:hint="cs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</w:t>
      </w:r>
      <w:r w:rsidR="00A1377F" w:rsidRPr="00D30B2F">
        <w:rPr>
          <w:b/>
          <w:sz w:val="30"/>
          <w:szCs w:val="30"/>
          <w:cs/>
        </w:rPr>
        <w:t>บริษัท ด้วย</w:t>
      </w:r>
      <w:r w:rsidR="00A1377F" w:rsidRPr="00D30B2F">
        <w:rPr>
          <w:rFonts w:hint="cs"/>
          <w:b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A1377F" w:rsidRPr="00D30B2F">
        <w:rPr>
          <w:b/>
          <w:sz w:val="30"/>
          <w:szCs w:val="30"/>
        </w:rPr>
        <w:t xml:space="preserve"> </w:t>
      </w:r>
    </w:p>
    <w:p w:rsidR="00A526C7" w:rsidRPr="00B93F07" w:rsidRDefault="00A526C7" w:rsidP="00D920DC">
      <w:pPr>
        <w:pStyle w:val="Heading8"/>
        <w:tabs>
          <w:tab w:val="left" w:pos="540"/>
        </w:tabs>
        <w:spacing w:line="240" w:lineRule="auto"/>
        <w:jc w:val="left"/>
        <w:rPr>
          <w:rFonts w:ascii="Angsana New" w:hAnsi="Angsana New" w:cs="Angsana New"/>
          <w:lang w:val="en-US"/>
        </w:rPr>
      </w:pPr>
    </w:p>
    <w:p w:rsidR="00A526C7" w:rsidRPr="00D920DC" w:rsidRDefault="00A526C7" w:rsidP="00D920DC">
      <w:pPr>
        <w:pStyle w:val="Heading8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i/>
          <w:iCs/>
          <w:cs/>
        </w:rPr>
      </w:pPr>
      <w:r w:rsidRPr="00D920DC">
        <w:rPr>
          <w:rFonts w:ascii="Angsana New" w:hAnsi="Angsana New" w:cs="Angsana New" w:hint="cs"/>
          <w:b/>
          <w:bCs/>
          <w:i/>
          <w:iCs/>
          <w:lang w:val="en-US"/>
        </w:rPr>
        <w:t>(</w:t>
      </w:r>
      <w:r w:rsidRPr="00D920DC">
        <w:rPr>
          <w:rFonts w:ascii="Angsana New" w:hAnsi="Angsana New" w:cs="Angsana New" w:hint="cs"/>
          <w:b/>
          <w:bCs/>
          <w:i/>
          <w:iCs/>
          <w:cs/>
          <w:lang w:val="en-US"/>
        </w:rPr>
        <w:t>ธ)</w:t>
      </w:r>
      <w:r w:rsidRPr="00D920DC">
        <w:rPr>
          <w:rFonts w:ascii="Angsana New" w:hAnsi="Angsana New" w:cs="Angsana New" w:hint="cs"/>
          <w:b/>
          <w:bCs/>
          <w:i/>
          <w:iCs/>
          <w:cs/>
          <w:lang w:val="en-US"/>
        </w:rPr>
        <w:tab/>
      </w:r>
      <w:r w:rsidR="00D920DC" w:rsidRPr="00D920DC">
        <w:rPr>
          <w:rFonts w:ascii="Angsana New" w:hAnsi="Angsana New" w:cs="Angsana New" w:hint="cs"/>
          <w:b/>
          <w:bCs/>
          <w:i/>
          <w:iCs/>
          <w:cs/>
        </w:rPr>
        <w:t>บุคคลหรือกิจการที่เกี่ยวข้องกัน</w:t>
      </w:r>
    </w:p>
    <w:p w:rsidR="00D920DC" w:rsidRPr="00D920DC" w:rsidRDefault="00D920DC" w:rsidP="00D92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D920DC" w:rsidRPr="00D920DC" w:rsidRDefault="00D920DC" w:rsidP="00D920DC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D920DC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FA4397" w:rsidRPr="00D920DC" w:rsidRDefault="00FA4397" w:rsidP="00217C03">
      <w:pPr>
        <w:pStyle w:val="Heading8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i/>
          <w:iCs/>
          <w:sz w:val="20"/>
          <w:szCs w:val="20"/>
          <w:lang w:val="en-US"/>
        </w:rPr>
      </w:pPr>
    </w:p>
    <w:p w:rsidR="00217C03" w:rsidRPr="00D30B2F" w:rsidRDefault="00676B72" w:rsidP="00217C03">
      <w:pPr>
        <w:pStyle w:val="Heading8"/>
        <w:tabs>
          <w:tab w:val="left" w:pos="540"/>
        </w:tabs>
        <w:spacing w:line="240" w:lineRule="auto"/>
        <w:jc w:val="left"/>
        <w:rPr>
          <w:rFonts w:ascii="Angsana New" w:hAnsi="Angsana New" w:cs="Angsana New"/>
          <w:b/>
          <w:bCs/>
          <w:i/>
          <w:iCs/>
          <w:cs/>
        </w:rPr>
      </w:pPr>
      <w:r>
        <w:rPr>
          <w:rFonts w:ascii="Angsana New" w:hAnsi="Angsana New" w:cs="Angsana New"/>
          <w:b/>
          <w:bCs/>
          <w:i/>
          <w:iCs/>
          <w:lang w:val="en-US"/>
        </w:rPr>
        <w:br w:type="page"/>
      </w:r>
      <w:r w:rsidR="00217C03" w:rsidRPr="00D30B2F">
        <w:rPr>
          <w:rFonts w:ascii="Angsana New" w:hAnsi="Angsana New" w:cs="Angsana New"/>
          <w:b/>
          <w:bCs/>
          <w:i/>
          <w:iCs/>
          <w:lang w:val="en-US"/>
        </w:rPr>
        <w:lastRenderedPageBreak/>
        <w:t>(</w:t>
      </w:r>
      <w:r w:rsidR="00A526C7">
        <w:rPr>
          <w:rFonts w:ascii="Angsana New" w:hAnsi="Angsana New" w:cs="Angsana New" w:hint="cs"/>
          <w:b/>
          <w:bCs/>
          <w:i/>
          <w:iCs/>
          <w:cs/>
          <w:lang w:val="en-US"/>
        </w:rPr>
        <w:t>น</w:t>
      </w:r>
      <w:r w:rsidR="00217C03" w:rsidRPr="00D30B2F">
        <w:rPr>
          <w:rFonts w:ascii="Angsana New" w:hAnsi="Angsana New" w:cs="Angsana New" w:hint="cs"/>
          <w:b/>
          <w:bCs/>
          <w:i/>
          <w:iCs/>
          <w:cs/>
          <w:lang w:val="en-US"/>
        </w:rPr>
        <w:t>)</w:t>
      </w:r>
      <w:r w:rsidR="00217C03" w:rsidRPr="00D30B2F">
        <w:rPr>
          <w:rFonts w:ascii="Angsana New" w:hAnsi="Angsana New" w:cs="Angsana New" w:hint="cs"/>
          <w:b/>
          <w:bCs/>
          <w:i/>
          <w:iCs/>
          <w:cs/>
          <w:lang w:val="en-US"/>
        </w:rPr>
        <w:tab/>
      </w:r>
      <w:r w:rsidR="00217C03" w:rsidRPr="00D30B2F">
        <w:rPr>
          <w:rFonts w:ascii="Angsana New" w:hAnsi="Angsana New" w:cs="Angsana New" w:hint="cs"/>
          <w:b/>
          <w:bCs/>
          <w:i/>
          <w:iCs/>
          <w:cs/>
        </w:rPr>
        <w:t>รายงานทางการเงินจำแนกตามส่วนงาน</w:t>
      </w:r>
    </w:p>
    <w:p w:rsidR="00217C03" w:rsidRPr="00676B72" w:rsidRDefault="00217C03" w:rsidP="002170F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217C03" w:rsidRPr="00D30B2F" w:rsidRDefault="00217C03" w:rsidP="007744A5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sz w:val="30"/>
          <w:szCs w:val="30"/>
        </w:rPr>
      </w:pPr>
      <w:r w:rsidRPr="00D30B2F">
        <w:rPr>
          <w:sz w:val="30"/>
          <w:szCs w:val="30"/>
          <w:cs/>
        </w:rPr>
        <w:t>ผลการดำเนินงานของส่วนงานที่รายงานต่อ</w:t>
      </w:r>
      <w:r w:rsidR="001C2AD5" w:rsidRPr="00D30B2F">
        <w:rPr>
          <w:rFonts w:hint="cs"/>
          <w:sz w:val="30"/>
          <w:szCs w:val="30"/>
          <w:cs/>
        </w:rPr>
        <w:t>คณะกรรมการ</w:t>
      </w:r>
      <w:r w:rsidRPr="00D30B2F">
        <w:rPr>
          <w:sz w:val="30"/>
          <w:szCs w:val="30"/>
          <w:cs/>
        </w:rPr>
        <w:t>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C2AD5" w:rsidRPr="00D30B2F">
        <w:rPr>
          <w:rFonts w:hint="cs"/>
          <w:sz w:val="30"/>
          <w:szCs w:val="30"/>
          <w:cs/>
        </w:rPr>
        <w:t>รายได้จากกการขายสินทรัพย์ให้เช่าตามสัญญาเช่าดำเนินงาน ต้นทุนขายสินทรัพย์ให้เช่า</w:t>
      </w:r>
      <w:r w:rsidR="00B63E49" w:rsidRPr="00D30B2F">
        <w:rPr>
          <w:rFonts w:hint="cs"/>
          <w:sz w:val="30"/>
          <w:szCs w:val="30"/>
          <w:cs/>
        </w:rPr>
        <w:t>ตามสัญญาเช่า</w:t>
      </w:r>
      <w:r w:rsidR="001C2AD5" w:rsidRPr="00D30B2F">
        <w:rPr>
          <w:rFonts w:hint="cs"/>
          <w:sz w:val="30"/>
          <w:szCs w:val="30"/>
          <w:cs/>
        </w:rPr>
        <w:t>ดำเนินงาน ค่าใช้จ่ายในการบริหาร ต้นทุนทางการเงิน และสินทรัพย์ภาษีเงินได้รอการตัดบัญชี</w:t>
      </w:r>
    </w:p>
    <w:p w:rsidR="004B6EB1" w:rsidRPr="00D30B2F" w:rsidRDefault="004B6EB1" w:rsidP="007744A5">
      <w:pPr>
        <w:tabs>
          <w:tab w:val="clear" w:pos="454"/>
          <w:tab w:val="left" w:pos="630"/>
        </w:tabs>
        <w:spacing w:line="240" w:lineRule="auto"/>
        <w:ind w:left="576"/>
        <w:jc w:val="thaiDistribute"/>
        <w:rPr>
          <w:rFonts w:ascii="Angsana New" w:hAnsi="Angsana New"/>
          <w:sz w:val="28"/>
          <w:szCs w:val="28"/>
        </w:rPr>
      </w:pPr>
    </w:p>
    <w:p w:rsidR="00C3716F" w:rsidRPr="00D30B2F" w:rsidRDefault="006D3AC2" w:rsidP="007C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0B2F">
        <w:rPr>
          <w:rFonts w:ascii="Angsana New" w:hAnsi="Angsana New"/>
          <w:b/>
          <w:bCs/>
          <w:sz w:val="30"/>
          <w:szCs w:val="30"/>
        </w:rPr>
        <w:t>4</w:t>
      </w:r>
      <w:r w:rsidR="00C3716F" w:rsidRPr="00D30B2F">
        <w:rPr>
          <w:rFonts w:ascii="Angsana New" w:hAnsi="Angsana New"/>
          <w:b/>
          <w:bCs/>
          <w:sz w:val="30"/>
          <w:szCs w:val="30"/>
        </w:rPr>
        <w:tab/>
      </w:r>
      <w:r w:rsidR="00C3716F" w:rsidRPr="00D30B2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C3716F" w:rsidRPr="00D30B2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C3716F" w:rsidRPr="00D30B2F" w:rsidRDefault="00C3716F" w:rsidP="002170F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C3716F" w:rsidRPr="00D30B2F" w:rsidRDefault="00C3716F" w:rsidP="00254F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ความสัมพันธ์ที่บริษัทมีกับ</w:t>
      </w:r>
      <w:r w:rsidR="002C302B">
        <w:rPr>
          <w:rFonts w:ascii="Angsana New" w:hAnsi="Angsana New" w:hint="cs"/>
          <w:sz w:val="30"/>
          <w:szCs w:val="30"/>
          <w:cs/>
        </w:rPr>
        <w:t>ผู้บริหารสำคัญ</w:t>
      </w:r>
      <w:r w:rsidR="00D473D3" w:rsidRPr="00D30B2F">
        <w:rPr>
          <w:rFonts w:ascii="Angsana New" w:hAnsi="Angsana New" w:hint="cs"/>
          <w:sz w:val="30"/>
          <w:szCs w:val="30"/>
          <w:cs/>
        </w:rPr>
        <w:t>และ</w:t>
      </w:r>
      <w:r w:rsidRPr="00D30B2F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:rsidR="00C3716F" w:rsidRPr="00D30B2F" w:rsidRDefault="00C3716F" w:rsidP="007C50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2118"/>
        <w:gridCol w:w="3192"/>
      </w:tblGrid>
      <w:tr w:rsidR="00C3716F" w:rsidRPr="00D30B2F" w:rsidTr="00C55FC1">
        <w:trPr>
          <w:trHeight w:val="15"/>
        </w:trPr>
        <w:tc>
          <w:tcPr>
            <w:tcW w:w="3780" w:type="dxa"/>
            <w:shd w:val="clear" w:color="auto" w:fill="auto"/>
          </w:tcPr>
          <w:p w:rsidR="00C3716F" w:rsidRPr="00D30B2F" w:rsidRDefault="00C3716F" w:rsidP="007C50C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42"/>
                <w:tab w:val="left" w:pos="3942"/>
              </w:tabs>
              <w:spacing w:line="240" w:lineRule="auto"/>
              <w:ind w:righ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D473D3" w:rsidRPr="00D30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/บุคคล</w:t>
            </w:r>
          </w:p>
        </w:tc>
        <w:tc>
          <w:tcPr>
            <w:tcW w:w="2118" w:type="dxa"/>
            <w:shd w:val="clear" w:color="auto" w:fill="auto"/>
          </w:tcPr>
          <w:p w:rsidR="00C3716F" w:rsidRPr="00D30B2F" w:rsidRDefault="00C3716F" w:rsidP="007C50C8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D30B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192" w:type="dxa"/>
            <w:shd w:val="clear" w:color="auto" w:fill="auto"/>
          </w:tcPr>
          <w:p w:rsidR="00C3716F" w:rsidRPr="00D30B2F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left" w:pos="432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54F66" w:rsidRPr="00D30B2F" w:rsidTr="00C55FC1">
        <w:trPr>
          <w:trHeight w:val="15"/>
        </w:trPr>
        <w:tc>
          <w:tcPr>
            <w:tcW w:w="3780" w:type="dxa"/>
            <w:shd w:val="clear" w:color="auto" w:fill="auto"/>
          </w:tcPr>
          <w:p w:rsidR="00254F66" w:rsidRPr="00D30B2F" w:rsidRDefault="00254F66" w:rsidP="00601C8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</w:tcPr>
          <w:p w:rsidR="00254F66" w:rsidRPr="00D30B2F" w:rsidRDefault="00254F66" w:rsidP="00601C8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:rsidR="00254F66" w:rsidRPr="00C55FC1" w:rsidRDefault="00254F66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5FC1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 w:rsidR="002C30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55FC1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กรรมการผู้จัดการบริษัท ผู้บริหารบริษัท 4 รายแรก และผู้ดำรงตำแหน่งเทียบเท่าผู้บริหารรายที่ 4 ทุกราย  ต่อจากกรรมการผู้จัดการบริษัท (ไม่ว่าจะทำหน้าที่ในระดับบริหารหรือไม่)</w:t>
            </w:r>
          </w:p>
        </w:tc>
      </w:tr>
      <w:tr w:rsidR="00C3716F" w:rsidRPr="00D30B2F" w:rsidTr="00C55FC1">
        <w:trPr>
          <w:trHeight w:val="15"/>
        </w:trPr>
        <w:tc>
          <w:tcPr>
            <w:tcW w:w="3780" w:type="dxa"/>
            <w:shd w:val="clear" w:color="auto" w:fill="auto"/>
          </w:tcPr>
          <w:p w:rsidR="000F3160" w:rsidRPr="00D30B2F" w:rsidRDefault="00C3716F" w:rsidP="007C50C8">
            <w:pPr>
              <w:spacing w:line="240" w:lineRule="auto"/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เมืองไทยประกันชีวิต จำกัด</w:t>
            </w:r>
            <w:r w:rsidR="000F3160" w:rsidRPr="00D30B2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F3160" w:rsidRPr="00D30B2F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  <w:p w:rsidR="00C3716F" w:rsidRPr="00D30B2F" w:rsidRDefault="00C3716F" w:rsidP="007C50C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:rsidR="00C3716F" w:rsidRPr="00D30B2F" w:rsidRDefault="00C3716F" w:rsidP="007C50C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:rsidR="00C3716F" w:rsidRPr="00D30B2F" w:rsidRDefault="00C3716F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="002D5C8F" w:rsidRPr="00D30B2F">
              <w:rPr>
                <w:rFonts w:ascii="Angsana New" w:hAnsi="Angsana New"/>
                <w:sz w:val="30"/>
                <w:szCs w:val="30"/>
              </w:rPr>
              <w:t>10.00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ในบริษัท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BD7269" w:rsidRPr="00D30B2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3716F" w:rsidRPr="00D30B2F" w:rsidTr="00C55FC1">
        <w:trPr>
          <w:trHeight w:val="15"/>
        </w:trPr>
        <w:tc>
          <w:tcPr>
            <w:tcW w:w="3780" w:type="dxa"/>
            <w:shd w:val="clear" w:color="auto" w:fill="auto"/>
          </w:tcPr>
          <w:p w:rsidR="00C3716F" w:rsidRPr="00D30B2F" w:rsidRDefault="00C3716F" w:rsidP="007C50C8">
            <w:pPr>
              <w:spacing w:line="240" w:lineRule="auto"/>
              <w:ind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0B2F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เมืองไทยประกันภัย</w:t>
            </w:r>
            <w:r w:rsidRPr="00D30B2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D30B2F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  <w:p w:rsidR="00C3716F" w:rsidRPr="00D30B2F" w:rsidRDefault="00C3716F" w:rsidP="007C5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252" w:right="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118" w:type="dxa"/>
            <w:shd w:val="clear" w:color="auto" w:fill="auto"/>
          </w:tcPr>
          <w:p w:rsidR="00C3716F" w:rsidRPr="00D30B2F" w:rsidRDefault="00C3716F" w:rsidP="007C50C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:rsidR="00C3716F" w:rsidRPr="00D30B2F" w:rsidRDefault="00C3716F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="002D5C8F" w:rsidRPr="00D30B2F">
              <w:rPr>
                <w:rFonts w:ascii="Angsana New" w:hAnsi="Angsana New"/>
                <w:sz w:val="30"/>
                <w:szCs w:val="30"/>
              </w:rPr>
              <w:t>8.89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ในบริษัท และ</w:t>
            </w:r>
            <w:r w:rsidR="00BD7269" w:rsidRPr="00D30B2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</w:t>
            </w:r>
            <w:r w:rsidR="00BD7269" w:rsidRPr="00D30B2F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593028" w:rsidRPr="00D30B2F" w:rsidTr="00C55FC1">
        <w:trPr>
          <w:trHeight w:val="15"/>
        </w:trPr>
        <w:tc>
          <w:tcPr>
            <w:tcW w:w="3780" w:type="dxa"/>
            <w:shd w:val="clear" w:color="auto" w:fill="auto"/>
          </w:tcPr>
          <w:p w:rsidR="00593028" w:rsidRPr="00EA355C" w:rsidRDefault="00593028" w:rsidP="00EA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08" w:hanging="259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EA355C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บริษัท เมืองไทย เรียล เอสเตท จำกัด (มหาชน) </w:t>
            </w:r>
          </w:p>
        </w:tc>
        <w:tc>
          <w:tcPr>
            <w:tcW w:w="2118" w:type="dxa"/>
            <w:shd w:val="clear" w:color="auto" w:fill="auto"/>
          </w:tcPr>
          <w:p w:rsidR="00593028" w:rsidRPr="00D30B2F" w:rsidRDefault="00593028" w:rsidP="007C50C8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92" w:type="dxa"/>
            <w:shd w:val="clear" w:color="auto" w:fill="auto"/>
          </w:tcPr>
          <w:p w:rsidR="00593028" w:rsidRPr="00D30B2F" w:rsidRDefault="00593028" w:rsidP="00C5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5" w:right="162" w:hanging="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 xml:space="preserve">ถือหุ้นร้อยละ 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0.39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</w:tbl>
    <w:p w:rsidR="002170F7" w:rsidRPr="00D30B2F" w:rsidRDefault="002170F7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sz w:val="24"/>
          <w:szCs w:val="24"/>
          <w:lang w:eastAsia="x-none"/>
        </w:rPr>
      </w:pPr>
    </w:p>
    <w:p w:rsidR="00C3716F" w:rsidRPr="004F2C4C" w:rsidRDefault="00837BB2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sz w:val="30"/>
          <w:szCs w:val="30"/>
        </w:rPr>
      </w:pPr>
      <w:r>
        <w:rPr>
          <w:rFonts w:ascii="Angsana New" w:hAnsi="Angsana New"/>
          <w:b/>
          <w:sz w:val="22"/>
          <w:szCs w:val="22"/>
          <w:lang w:eastAsia="x-none"/>
        </w:rPr>
        <w:br w:type="page"/>
      </w:r>
      <w:r w:rsidR="00226C5E" w:rsidRPr="004F2C4C">
        <w:rPr>
          <w:rFonts w:asciiTheme="majorBidi" w:hAnsiTheme="majorBidi" w:cstheme="majorBidi"/>
          <w:b/>
          <w:sz w:val="30"/>
          <w:szCs w:val="30"/>
          <w:lang w:eastAsia="x-none"/>
        </w:rPr>
        <w:lastRenderedPageBreak/>
        <w:tab/>
      </w:r>
      <w:r w:rsidR="00C3716F" w:rsidRPr="004F2C4C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นโยบายการกำหนดราคาสำหรับรายการ</w:t>
      </w:r>
      <w:r w:rsidR="00170A42" w:rsidRPr="004F2C4C">
        <w:rPr>
          <w:rFonts w:asciiTheme="majorBidi" w:hAnsiTheme="majorBidi" w:cstheme="majorBidi"/>
          <w:b/>
          <w:sz w:val="30"/>
          <w:szCs w:val="30"/>
          <w:cs/>
        </w:rPr>
        <w:t>แต่ละประเภทมี</w:t>
      </w:r>
      <w:r w:rsidR="00C3716F" w:rsidRPr="004F2C4C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:rsidR="00C3716F" w:rsidRPr="004F2C4C" w:rsidRDefault="00C3716F" w:rsidP="00C3716F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3330"/>
        <w:gridCol w:w="5490"/>
      </w:tblGrid>
      <w:tr w:rsidR="00C3716F" w:rsidRPr="004F2C4C" w:rsidTr="008A70B1">
        <w:tc>
          <w:tcPr>
            <w:tcW w:w="3330" w:type="dxa"/>
          </w:tcPr>
          <w:p w:rsidR="00C3716F" w:rsidRPr="004F2C4C" w:rsidRDefault="00C3716F" w:rsidP="00D473D3">
            <w:pPr>
              <w:pStyle w:val="block"/>
              <w:spacing w:after="0" w:line="240" w:lineRule="atLeast"/>
              <w:ind w:left="0" w:right="9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490" w:type="dxa"/>
          </w:tcPr>
          <w:p w:rsidR="00C3716F" w:rsidRPr="004F2C4C" w:rsidRDefault="00C3716F" w:rsidP="000E0520">
            <w:pPr>
              <w:pStyle w:val="block"/>
              <w:spacing w:after="0" w:line="240" w:lineRule="atLeast"/>
              <w:ind w:left="61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 w:bidi="th-TH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C3716F" w:rsidRPr="004F2C4C" w:rsidTr="008A70B1">
        <w:tc>
          <w:tcPr>
            <w:tcW w:w="3330" w:type="dxa"/>
          </w:tcPr>
          <w:p w:rsidR="00C3716F" w:rsidRPr="004F2C4C" w:rsidRDefault="00C3716F" w:rsidP="008A7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ค่าเช่ารับจากสัญญาเช่าดำเนินงาน</w:t>
            </w:r>
          </w:p>
        </w:tc>
        <w:tc>
          <w:tcPr>
            <w:tcW w:w="5490" w:type="dxa"/>
          </w:tcPr>
          <w:p w:rsidR="00C3716F" w:rsidRPr="004F2C4C" w:rsidRDefault="00C3716F" w:rsidP="000E0520">
            <w:pPr>
              <w:pStyle w:val="block"/>
              <w:spacing w:after="0" w:line="240" w:lineRule="atLeast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3716F" w:rsidRPr="004F2C4C" w:rsidTr="008A70B1">
        <w:tc>
          <w:tcPr>
            <w:tcW w:w="3330" w:type="dxa"/>
          </w:tcPr>
          <w:p w:rsidR="00C3716F" w:rsidRPr="004F2C4C" w:rsidRDefault="00C3716F" w:rsidP="008A70B1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cs/>
                <w:lang w:val="en-US"/>
              </w:rPr>
            </w:pPr>
            <w:r w:rsidRPr="004F2C4C">
              <w:rPr>
                <w:rFonts w:asciiTheme="majorBidi" w:hAnsiTheme="majorBidi" w:cstheme="majorBidi"/>
                <w:cs/>
                <w:lang w:val="en-US"/>
              </w:rPr>
              <w:t>รายได้ส่วนลดค่าเบี้ยประกัน</w:t>
            </w:r>
          </w:p>
        </w:tc>
        <w:tc>
          <w:tcPr>
            <w:tcW w:w="5490" w:type="dxa"/>
          </w:tcPr>
          <w:p w:rsidR="00C3716F" w:rsidRPr="004F2C4C" w:rsidRDefault="00C3716F" w:rsidP="000E0520">
            <w:pPr>
              <w:pStyle w:val="block"/>
              <w:spacing w:after="0" w:line="240" w:lineRule="atLeast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  <w:tr w:rsidR="00C3716F" w:rsidRPr="004F2C4C" w:rsidTr="008A70B1">
        <w:tc>
          <w:tcPr>
            <w:tcW w:w="3330" w:type="dxa"/>
          </w:tcPr>
          <w:p w:rsidR="00C3716F" w:rsidRPr="004F2C4C" w:rsidRDefault="00C3716F" w:rsidP="008A7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</w:t>
            </w:r>
            <w:r w:rsidR="00274FE7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ภัย</w:t>
            </w:r>
            <w:r w:rsidRPr="004F2C4C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5490" w:type="dxa"/>
          </w:tcPr>
          <w:p w:rsidR="00C3716F" w:rsidRPr="004F2C4C" w:rsidRDefault="00C3716F" w:rsidP="000E0520">
            <w:pPr>
              <w:pStyle w:val="block"/>
              <w:spacing w:after="0" w:line="240" w:lineRule="atLeast"/>
              <w:ind w:left="612" w:right="-45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  <w:t>อัตราที่ตกลงกันตามสัญญา</w:t>
            </w:r>
          </w:p>
        </w:tc>
      </w:tr>
    </w:tbl>
    <w:p w:rsidR="004B6EB1" w:rsidRPr="004F2C4C" w:rsidRDefault="004B6EB1" w:rsidP="00073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p w:rsidR="00C3716F" w:rsidRPr="004F2C4C" w:rsidRDefault="00C3716F" w:rsidP="00073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4F2C4C">
        <w:rPr>
          <w:rFonts w:asciiTheme="majorBidi" w:hAnsiTheme="majorBidi" w:cstheme="majorBidi"/>
          <w:sz w:val="30"/>
          <w:szCs w:val="30"/>
          <w:cs/>
        </w:rPr>
        <w:t>รายการที่สำคัญกับ</w:t>
      </w:r>
      <w:r w:rsidR="00615146" w:rsidRPr="004F2C4C">
        <w:rPr>
          <w:rFonts w:asciiTheme="majorBidi" w:hAnsiTheme="majorBidi" w:cstheme="majorBidi"/>
          <w:sz w:val="30"/>
          <w:szCs w:val="30"/>
          <w:cs/>
        </w:rPr>
        <w:t>ผู้บริหารสำคัญและกิ</w:t>
      </w:r>
      <w:r w:rsidRPr="004F2C4C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จการที่เกี่ยวข้องกันสำหรับแต่</w:t>
      </w:r>
      <w:r w:rsidR="0083665D" w:rsidRPr="004F2C4C">
        <w:rPr>
          <w:rFonts w:asciiTheme="majorBidi" w:hAnsiTheme="majorBidi" w:cstheme="majorBidi"/>
          <w:sz w:val="30"/>
          <w:szCs w:val="30"/>
          <w:cs/>
        </w:rPr>
        <w:t>ละปี</w:t>
      </w:r>
      <w:r w:rsidRPr="004F2C4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9E1520" w:rsidRPr="004F2C4C">
        <w:rPr>
          <w:rFonts w:asciiTheme="majorBidi" w:hAnsiTheme="majorBidi" w:cstheme="majorBidi"/>
          <w:sz w:val="30"/>
          <w:szCs w:val="30"/>
        </w:rPr>
        <w:t>31</w:t>
      </w:r>
      <w:r w:rsidR="0083665D" w:rsidRPr="004F2C4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4F2C4C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  <w:r w:rsidR="00986D2B" w:rsidRPr="004F2C4C">
        <w:rPr>
          <w:rFonts w:asciiTheme="majorBidi" w:hAnsiTheme="majorBidi" w:cstheme="majorBidi"/>
          <w:sz w:val="30"/>
          <w:szCs w:val="30"/>
        </w:rPr>
        <w:t xml:space="preserve"> </w:t>
      </w:r>
    </w:p>
    <w:p w:rsidR="00C3716F" w:rsidRPr="004F2C4C" w:rsidRDefault="00C3716F" w:rsidP="00836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97"/>
        <w:gridCol w:w="1152"/>
        <w:gridCol w:w="270"/>
        <w:gridCol w:w="1125"/>
      </w:tblGrid>
      <w:tr w:rsidR="00345D98" w:rsidRPr="004F2C4C" w:rsidTr="00986D2B">
        <w:trPr>
          <w:trHeight w:val="85"/>
        </w:trPr>
        <w:tc>
          <w:tcPr>
            <w:tcW w:w="6597" w:type="dxa"/>
          </w:tcPr>
          <w:p w:rsidR="00345D98" w:rsidRPr="004F2C4C" w:rsidRDefault="00345D98" w:rsidP="00B76CD0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52" w:type="dxa"/>
          </w:tcPr>
          <w:p w:rsidR="00345D98" w:rsidRPr="004F2C4C" w:rsidRDefault="004D274C" w:rsidP="00B76CD0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F2C4C">
              <w:rPr>
                <w:rFonts w:asciiTheme="majorBidi" w:hAnsiTheme="majorBidi" w:cstheme="majorBidi"/>
                <w:lang w:val="en-US"/>
              </w:rPr>
              <w:t>256</w:t>
            </w:r>
            <w:r w:rsidR="00DD14DD" w:rsidRPr="004F2C4C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345D98" w:rsidRPr="004F2C4C" w:rsidRDefault="00345D98" w:rsidP="00B76CD0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25" w:type="dxa"/>
          </w:tcPr>
          <w:p w:rsidR="00345D98" w:rsidRPr="004F2C4C" w:rsidRDefault="004D274C" w:rsidP="00B76CD0">
            <w:pPr>
              <w:pStyle w:val="a1"/>
              <w:tabs>
                <w:tab w:val="clear" w:pos="1080"/>
              </w:tabs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F2C4C">
              <w:rPr>
                <w:rFonts w:asciiTheme="majorBidi" w:hAnsiTheme="majorBidi" w:cstheme="majorBidi"/>
                <w:lang w:val="en-US"/>
              </w:rPr>
              <w:t>25</w:t>
            </w:r>
            <w:r w:rsidR="00417273" w:rsidRPr="004F2C4C">
              <w:rPr>
                <w:rFonts w:asciiTheme="majorBidi" w:hAnsiTheme="majorBidi" w:cstheme="majorBidi"/>
                <w:lang w:val="en-US"/>
              </w:rPr>
              <w:t>6</w:t>
            </w:r>
            <w:r w:rsidR="00DD14DD" w:rsidRPr="004F2C4C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</w:tr>
      <w:tr w:rsidR="00345D98" w:rsidRPr="004F2C4C" w:rsidTr="00986D2B">
        <w:tc>
          <w:tcPr>
            <w:tcW w:w="6597" w:type="dxa"/>
          </w:tcPr>
          <w:p w:rsidR="00345D98" w:rsidRPr="004F2C4C" w:rsidRDefault="00345D98" w:rsidP="00B76CD0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547" w:type="dxa"/>
            <w:gridSpan w:val="3"/>
          </w:tcPr>
          <w:p w:rsidR="00345D98" w:rsidRPr="004F2C4C" w:rsidRDefault="00345D98" w:rsidP="00B7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5D98" w:rsidRPr="004F2C4C" w:rsidTr="00986D2B">
        <w:tc>
          <w:tcPr>
            <w:tcW w:w="6597" w:type="dxa"/>
          </w:tcPr>
          <w:p w:rsidR="00345D98" w:rsidRPr="004F2C4C" w:rsidRDefault="00345D98" w:rsidP="00B76CD0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F2C4C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345D98" w:rsidRPr="004F2C4C" w:rsidRDefault="00345D98" w:rsidP="00B7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345D98" w:rsidRPr="004F2C4C" w:rsidRDefault="00345D98" w:rsidP="00B7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345D98" w:rsidRPr="004F2C4C" w:rsidRDefault="00345D98" w:rsidP="00B7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D14DD" w:rsidRPr="004F2C4C" w:rsidTr="00986D2B">
        <w:tc>
          <w:tcPr>
            <w:tcW w:w="6597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:rsidR="00DD14DD" w:rsidRPr="004F2C4C" w:rsidRDefault="00231B2B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48,081</w:t>
            </w:r>
          </w:p>
        </w:tc>
        <w:tc>
          <w:tcPr>
            <w:tcW w:w="270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44,193</w:t>
            </w:r>
          </w:p>
        </w:tc>
      </w:tr>
      <w:tr w:rsidR="00DD14DD" w:rsidRPr="004F2C4C" w:rsidTr="00986D2B">
        <w:tc>
          <w:tcPr>
            <w:tcW w:w="6597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:rsidR="00DD14DD" w:rsidRPr="004F2C4C" w:rsidRDefault="00231B2B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9,265</w:t>
            </w:r>
          </w:p>
        </w:tc>
        <w:tc>
          <w:tcPr>
            <w:tcW w:w="270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10,003</w:t>
            </w:r>
          </w:p>
        </w:tc>
      </w:tr>
      <w:tr w:rsidR="00DD14DD" w:rsidRPr="004F2C4C" w:rsidTr="00986D2B">
        <w:tc>
          <w:tcPr>
            <w:tcW w:w="6597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ค่าเบี้ยประกัน</w:t>
            </w:r>
            <w:r w:rsidR="00274FE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ภัย</w:t>
            </w: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จ่าย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:rsidR="00DD14DD" w:rsidRPr="004F2C4C" w:rsidRDefault="00231B2B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81,211</w:t>
            </w:r>
          </w:p>
        </w:tc>
        <w:tc>
          <w:tcPr>
            <w:tcW w:w="270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86,691</w:t>
            </w:r>
          </w:p>
        </w:tc>
      </w:tr>
    </w:tbl>
    <w:p w:rsidR="00497933" w:rsidRPr="004F2C4C" w:rsidRDefault="00497933" w:rsidP="004569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4569A7" w:rsidRPr="004F2C4C" w:rsidRDefault="004569A7" w:rsidP="004569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F2C4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4F2C4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4569A7" w:rsidRPr="004F2C4C" w:rsidRDefault="004569A7" w:rsidP="0045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51E8A" w:rsidRPr="004F2C4C" w:rsidRDefault="004569A7" w:rsidP="0045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F2C4C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ค่าตอบแทนผู้บริหารสำคัญนี้เป็นผลประโยชน์ที่จ่ายให้แก่ก</w:t>
      </w:r>
      <w:r w:rsidR="00D473D3" w:rsidRPr="004F2C4C">
        <w:rPr>
          <w:rFonts w:asciiTheme="majorBidi" w:hAnsiTheme="majorBidi" w:cstheme="majorBidi"/>
          <w:sz w:val="30"/>
          <w:szCs w:val="30"/>
          <w:cs/>
        </w:rPr>
        <w:t>รรมการและผู้บริหารของบริษัท</w:t>
      </w:r>
      <w:r w:rsidRPr="004F2C4C">
        <w:rPr>
          <w:rFonts w:asciiTheme="majorBidi" w:hAnsiTheme="majorBidi" w:cstheme="majorBidi"/>
          <w:sz w:val="30"/>
          <w:szCs w:val="30"/>
          <w:cs/>
        </w:rPr>
        <w:t>ประกอบด้วยค่าตอบแทนผู้บริหารที่เป็นตัวเงินได้แก่เง</w:t>
      </w:r>
      <w:r w:rsidR="00D473D3" w:rsidRPr="004F2C4C">
        <w:rPr>
          <w:rFonts w:asciiTheme="majorBidi" w:hAnsiTheme="majorBidi" w:cstheme="majorBidi"/>
          <w:sz w:val="30"/>
          <w:szCs w:val="30"/>
          <w:cs/>
        </w:rPr>
        <w:t>ินเดือน ผลประโยชน์ที่เกี่ยวข้อง</w:t>
      </w:r>
      <w:r w:rsidR="00F72CCE" w:rsidRPr="004F2C4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F2C4C">
        <w:rPr>
          <w:rFonts w:asciiTheme="majorBidi" w:hAnsiTheme="majorBidi" w:cstheme="majorBidi"/>
          <w:sz w:val="30"/>
          <w:szCs w:val="30"/>
          <w:cs/>
        </w:rPr>
        <w:t>ซึ่งรวมถึงภาระผูกพันผลประโยชน์โครงการ</w:t>
      </w:r>
      <w:r w:rsidR="000F3160" w:rsidRPr="004F2C4C">
        <w:rPr>
          <w:rFonts w:asciiTheme="majorBidi" w:hAnsiTheme="majorBidi" w:cstheme="majorBidi"/>
          <w:sz w:val="30"/>
          <w:szCs w:val="30"/>
          <w:cs/>
        </w:rPr>
        <w:t>ผลประโยชน์หลังออกจากงาน</w:t>
      </w:r>
      <w:r w:rsidRPr="004F2C4C">
        <w:rPr>
          <w:rFonts w:asciiTheme="majorBidi" w:hAnsiTheme="majorBidi" w:cstheme="majorBidi"/>
          <w:sz w:val="30"/>
          <w:szCs w:val="30"/>
          <w:cs/>
        </w:rPr>
        <w:t xml:space="preserve"> และค่าตอบแทนกรรมการ </w:t>
      </w:r>
    </w:p>
    <w:p w:rsidR="00C668EB" w:rsidRPr="004F2C4C" w:rsidRDefault="00C668EB" w:rsidP="00C37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25"/>
        <w:gridCol w:w="1215"/>
        <w:gridCol w:w="243"/>
        <w:gridCol w:w="1152"/>
      </w:tblGrid>
      <w:tr w:rsidR="00417273" w:rsidRPr="004F2C4C" w:rsidTr="004D274C">
        <w:trPr>
          <w:trHeight w:val="70"/>
        </w:trPr>
        <w:tc>
          <w:tcPr>
            <w:tcW w:w="6525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15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F2C4C">
              <w:rPr>
                <w:rFonts w:asciiTheme="majorBidi" w:hAnsiTheme="majorBidi" w:cstheme="majorBidi"/>
                <w:lang w:val="en-US"/>
              </w:rPr>
              <w:t>256</w:t>
            </w:r>
            <w:r w:rsidR="00DD14DD" w:rsidRPr="004F2C4C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  <w:tc>
          <w:tcPr>
            <w:tcW w:w="243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F2C4C">
              <w:rPr>
                <w:rFonts w:asciiTheme="majorBidi" w:hAnsiTheme="majorBidi" w:cstheme="majorBidi"/>
                <w:lang w:val="en-US"/>
              </w:rPr>
              <w:t>256</w:t>
            </w:r>
            <w:r w:rsidR="00DD14DD" w:rsidRPr="004F2C4C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</w:tr>
      <w:tr w:rsidR="00417273" w:rsidRPr="004F2C4C" w:rsidTr="00986D2B">
        <w:tc>
          <w:tcPr>
            <w:tcW w:w="6525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610" w:type="dxa"/>
            <w:gridSpan w:val="3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4DD" w:rsidRPr="004F2C4C" w:rsidTr="00986D2B">
        <w:tc>
          <w:tcPr>
            <w:tcW w:w="6525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4F2C4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15" w:type="dxa"/>
          </w:tcPr>
          <w:p w:rsidR="00DD14DD" w:rsidRPr="004F2C4C" w:rsidRDefault="00E46DAA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38,126</w:t>
            </w:r>
          </w:p>
        </w:tc>
        <w:tc>
          <w:tcPr>
            <w:tcW w:w="243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46,617</w:t>
            </w:r>
          </w:p>
        </w:tc>
      </w:tr>
      <w:tr w:rsidR="00DD14DD" w:rsidRPr="004F2C4C" w:rsidTr="00986D2B">
        <w:tc>
          <w:tcPr>
            <w:tcW w:w="6525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 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DD14DD" w:rsidRPr="004F2C4C" w:rsidRDefault="007614CC" w:rsidP="00D9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9,386</w:t>
            </w:r>
          </w:p>
        </w:tc>
        <w:tc>
          <w:tcPr>
            <w:tcW w:w="243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D14DD" w:rsidRPr="004F2C4C" w:rsidRDefault="00DC1F7F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D14DD" w:rsidRPr="004F2C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</w:tr>
      <w:tr w:rsidR="00DD14DD" w:rsidRPr="004F2C4C" w:rsidTr="00986D2B">
        <w:tc>
          <w:tcPr>
            <w:tcW w:w="6525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DD14DD" w:rsidRPr="004F2C4C" w:rsidRDefault="007614CC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47,512</w:t>
            </w:r>
          </w:p>
        </w:tc>
        <w:tc>
          <w:tcPr>
            <w:tcW w:w="243" w:type="dxa"/>
          </w:tcPr>
          <w:p w:rsidR="00DD14DD" w:rsidRPr="004F2C4C" w:rsidRDefault="00DD14DD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DD14DD" w:rsidRPr="004F2C4C" w:rsidRDefault="00DC1F7F" w:rsidP="00DD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DD14DD" w:rsidRPr="004F2C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</w:p>
        </w:tc>
      </w:tr>
    </w:tbl>
    <w:p w:rsidR="00C668EB" w:rsidRPr="004F2C4C" w:rsidRDefault="00C668EB" w:rsidP="00C37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3716F" w:rsidRPr="00D30B2F" w:rsidRDefault="00837BB2" w:rsidP="00D03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3716F" w:rsidRPr="00D30B2F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D473D3" w:rsidRPr="00D30B2F">
        <w:rPr>
          <w:rFonts w:ascii="Angsana New" w:hAnsi="Angsana New" w:hint="cs"/>
          <w:sz w:val="30"/>
          <w:szCs w:val="30"/>
          <w:cs/>
        </w:rPr>
        <w:t>ที่สำคัญ</w:t>
      </w:r>
      <w:r w:rsidR="00C3716F" w:rsidRPr="00D30B2F">
        <w:rPr>
          <w:rFonts w:ascii="Angsana New" w:hAnsi="Angsana New"/>
          <w:sz w:val="30"/>
          <w:szCs w:val="30"/>
          <w:cs/>
        </w:rPr>
        <w:t xml:space="preserve">กับกิจการที่เกี่ยวข้องกัน ณ วันที่ </w:t>
      </w:r>
      <w:r w:rsidR="00737560" w:rsidRPr="00D30B2F">
        <w:rPr>
          <w:rFonts w:ascii="Angsana New" w:hAnsi="Angsana New"/>
          <w:sz w:val="30"/>
          <w:szCs w:val="30"/>
          <w:cs/>
        </w:rPr>
        <w:t>3</w:t>
      </w:r>
      <w:r w:rsidR="00737560" w:rsidRPr="00D30B2F">
        <w:rPr>
          <w:rFonts w:ascii="Angsana New" w:hAnsi="Angsana New" w:hint="cs"/>
          <w:sz w:val="30"/>
          <w:szCs w:val="30"/>
          <w:cs/>
        </w:rPr>
        <w:t>1</w:t>
      </w:r>
      <w:r w:rsidR="00CA770A" w:rsidRPr="00D30B2F">
        <w:rPr>
          <w:rFonts w:ascii="Angsana New" w:hAnsi="Angsana New"/>
          <w:sz w:val="30"/>
          <w:szCs w:val="30"/>
        </w:rPr>
        <w:t xml:space="preserve"> </w:t>
      </w:r>
      <w:r w:rsidR="00737560" w:rsidRPr="00D30B2F">
        <w:rPr>
          <w:rFonts w:ascii="Angsana New" w:hAnsi="Angsana New" w:hint="cs"/>
          <w:sz w:val="30"/>
          <w:szCs w:val="30"/>
          <w:cs/>
        </w:rPr>
        <w:t>ธันวาคม</w:t>
      </w:r>
      <w:r w:rsidR="00C3716F" w:rsidRPr="00D30B2F">
        <w:rPr>
          <w:rFonts w:ascii="Angsana New" w:hAnsi="Angsana New"/>
          <w:sz w:val="30"/>
          <w:szCs w:val="30"/>
        </w:rPr>
        <w:t xml:space="preserve"> </w:t>
      </w:r>
      <w:r w:rsidR="00C3716F" w:rsidRPr="00D30B2F">
        <w:rPr>
          <w:rFonts w:ascii="Angsana New" w:hAnsi="Angsana New"/>
          <w:sz w:val="30"/>
          <w:szCs w:val="30"/>
          <w:cs/>
        </w:rPr>
        <w:t>มีดังนี้</w:t>
      </w:r>
    </w:p>
    <w:p w:rsidR="00C3716F" w:rsidRPr="00D30B2F" w:rsidRDefault="00C3716F" w:rsidP="00C37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07"/>
        <w:gridCol w:w="1249"/>
        <w:gridCol w:w="236"/>
        <w:gridCol w:w="1143"/>
      </w:tblGrid>
      <w:tr w:rsidR="00417273" w:rsidRPr="00D30B2F" w:rsidTr="008533AA">
        <w:trPr>
          <w:tblHeader/>
        </w:trPr>
        <w:tc>
          <w:tcPr>
            <w:tcW w:w="6507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49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F2C4C">
              <w:rPr>
                <w:rFonts w:asciiTheme="majorBidi" w:hAnsiTheme="majorBidi" w:cstheme="majorBidi"/>
                <w:lang w:val="en-US"/>
              </w:rPr>
              <w:t>256</w:t>
            </w:r>
            <w:r w:rsidR="005F5678" w:rsidRPr="004F2C4C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3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Theme="majorBidi" w:hAnsiTheme="majorBidi" w:cstheme="majorBidi"/>
                <w:lang w:val="en-US"/>
              </w:rPr>
            </w:pPr>
            <w:r w:rsidRPr="004F2C4C">
              <w:rPr>
                <w:rFonts w:asciiTheme="majorBidi" w:hAnsiTheme="majorBidi" w:cstheme="majorBidi"/>
                <w:lang w:val="en-US"/>
              </w:rPr>
              <w:t>256</w:t>
            </w:r>
            <w:r w:rsidR="005F5678" w:rsidRPr="004F2C4C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</w:tr>
      <w:tr w:rsidR="00417273" w:rsidRPr="00D30B2F" w:rsidTr="008533AA">
        <w:trPr>
          <w:tblHeader/>
        </w:trPr>
        <w:tc>
          <w:tcPr>
            <w:tcW w:w="6507" w:type="dxa"/>
          </w:tcPr>
          <w:p w:rsidR="00417273" w:rsidRPr="004F2C4C" w:rsidRDefault="00417273" w:rsidP="00417273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28" w:type="dxa"/>
            <w:gridSpan w:val="3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273" w:rsidRPr="00D30B2F" w:rsidTr="00986D2B">
        <w:tc>
          <w:tcPr>
            <w:tcW w:w="6507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49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F5678" w:rsidRPr="00D30B2F" w:rsidTr="00986D2B"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F2C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F2C4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F2C4C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49" w:type="dxa"/>
          </w:tcPr>
          <w:p w:rsidR="005F5678" w:rsidRPr="004F2C4C" w:rsidRDefault="00231B2B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40,435</w:t>
            </w: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42,874</w:t>
            </w:r>
          </w:p>
        </w:tc>
      </w:tr>
      <w:tr w:rsidR="005F5678" w:rsidRPr="00D30B2F" w:rsidTr="00986D2B"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9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678" w:rsidRPr="00D30B2F" w:rsidTr="00986D2B"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F2C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249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678" w:rsidRPr="00D30B2F" w:rsidTr="00986D2B"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เมืองไทย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เรียล เอสเตท จำกัด </w:t>
            </w:r>
            <w:r w:rsidRPr="004F2C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F2C4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F2C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9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6DAA" w:rsidRPr="00D30B2F" w:rsidTr="00986D2B">
        <w:tc>
          <w:tcPr>
            <w:tcW w:w="6507" w:type="dxa"/>
          </w:tcPr>
          <w:p w:rsidR="00E46DAA" w:rsidRPr="004F2C4C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(สุทธิจากค่าเผื่อการด้อยค่าจำนวน 4.1 ล้านบาท)</w:t>
            </w:r>
          </w:p>
        </w:tc>
        <w:tc>
          <w:tcPr>
            <w:tcW w:w="1249" w:type="dxa"/>
          </w:tcPr>
          <w:p w:rsidR="00E46DAA" w:rsidRPr="004F2C4C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46DAA" w:rsidRPr="004F2C4C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46DAA" w:rsidRPr="004F2C4C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5678" w:rsidRPr="00D30B2F" w:rsidTr="00986D2B">
        <w:trPr>
          <w:trHeight w:val="209"/>
        </w:trPr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9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678" w:rsidRPr="00D30B2F" w:rsidTr="00986D2B"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F2C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49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678" w:rsidRPr="00D30B2F" w:rsidTr="00986D2B"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F2C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:rsidR="005F5678" w:rsidRPr="004F2C4C" w:rsidRDefault="0028599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122,042</w:t>
            </w: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129,399</w:t>
            </w:r>
          </w:p>
        </w:tc>
      </w:tr>
      <w:tr w:rsidR="005F5678" w:rsidRPr="00D30B2F" w:rsidTr="00986D2B"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4F2C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:rsidR="005F5678" w:rsidRPr="004F2C4C" w:rsidRDefault="0028599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66,210</w:t>
            </w: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41,809</w:t>
            </w:r>
          </w:p>
        </w:tc>
      </w:tr>
      <w:tr w:rsidR="005F5678" w:rsidRPr="00D30B2F" w:rsidTr="00986D2B"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49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678" w:rsidRPr="00D30B2F" w:rsidTr="00986D2B">
        <w:tc>
          <w:tcPr>
            <w:tcW w:w="6507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F2C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49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5F5678" w:rsidRPr="004F2C4C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6DAA" w:rsidRPr="00D30B2F" w:rsidTr="00986D2B">
        <w:tc>
          <w:tcPr>
            <w:tcW w:w="6507" w:type="dxa"/>
          </w:tcPr>
          <w:p w:rsidR="00E46DAA" w:rsidRPr="004F2C4C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4F2C4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4F2C4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1249" w:type="dxa"/>
          </w:tcPr>
          <w:p w:rsidR="00E46DAA" w:rsidRPr="004F2C4C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46DAA" w:rsidRPr="004F2C4C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E46DAA" w:rsidRPr="004F2C4C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C4C">
              <w:rPr>
                <w:rFonts w:asciiTheme="majorBidi" w:hAnsiTheme="majorBidi" w:cstheme="majorBidi"/>
                <w:sz w:val="30"/>
                <w:szCs w:val="30"/>
              </w:rPr>
              <w:t>4,517</w:t>
            </w:r>
          </w:p>
        </w:tc>
      </w:tr>
    </w:tbl>
    <w:p w:rsidR="00CA5742" w:rsidRPr="00D30B2F" w:rsidRDefault="00CA5742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:rsidR="005D1427" w:rsidRPr="00D30B2F" w:rsidRDefault="006D3AC2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0B2F">
        <w:rPr>
          <w:rFonts w:ascii="Angsana New" w:hAnsi="Angsana New"/>
          <w:b/>
          <w:bCs/>
          <w:sz w:val="30"/>
          <w:szCs w:val="30"/>
        </w:rPr>
        <w:t>5</w:t>
      </w:r>
      <w:r w:rsidR="005D1427" w:rsidRPr="00D30B2F">
        <w:rPr>
          <w:rFonts w:ascii="Angsana New" w:hAnsi="Angsana New"/>
          <w:b/>
          <w:bCs/>
          <w:sz w:val="30"/>
          <w:szCs w:val="30"/>
        </w:rPr>
        <w:tab/>
      </w:r>
      <w:r w:rsidR="005D1427" w:rsidRPr="00D30B2F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12421B" w:rsidRPr="00D30B2F" w:rsidRDefault="0012421B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97"/>
        <w:gridCol w:w="1188"/>
        <w:gridCol w:w="243"/>
        <w:gridCol w:w="1152"/>
      </w:tblGrid>
      <w:tr w:rsidR="005F5678" w:rsidRPr="00D30B2F" w:rsidTr="00986D2B">
        <w:tc>
          <w:tcPr>
            <w:tcW w:w="6597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88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</w:tr>
      <w:tr w:rsidR="00417273" w:rsidRPr="00D30B2F" w:rsidTr="00986D2B">
        <w:tc>
          <w:tcPr>
            <w:tcW w:w="6597" w:type="dxa"/>
          </w:tcPr>
          <w:p w:rsidR="00417273" w:rsidRPr="00D30B2F" w:rsidRDefault="00417273" w:rsidP="00417273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83" w:type="dxa"/>
            <w:gridSpan w:val="3"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5678" w:rsidRPr="00D30B2F" w:rsidTr="00986D2B">
        <w:tc>
          <w:tcPr>
            <w:tcW w:w="6597" w:type="dxa"/>
          </w:tcPr>
          <w:p w:rsidR="005F5678" w:rsidRPr="00FB32F9" w:rsidRDefault="005F5678" w:rsidP="005F5678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ในมือ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88" w:type="dxa"/>
          </w:tcPr>
          <w:p w:rsidR="005F5678" w:rsidRPr="00D30B2F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134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5F5678" w:rsidRPr="00D30B2F" w:rsidTr="00986D2B">
        <w:tc>
          <w:tcPr>
            <w:tcW w:w="6597" w:type="dxa"/>
          </w:tcPr>
          <w:p w:rsidR="005F5678" w:rsidRPr="00B1421B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:rsidR="005F5678" w:rsidRPr="00B1421B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F5678" w:rsidRPr="00B1421B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5,580</w:t>
            </w:r>
          </w:p>
        </w:tc>
      </w:tr>
      <w:tr w:rsidR="005F5678" w:rsidRPr="00D30B2F" w:rsidTr="00986D2B">
        <w:tc>
          <w:tcPr>
            <w:tcW w:w="6597" w:type="dxa"/>
          </w:tcPr>
          <w:p w:rsidR="005F5678" w:rsidRPr="00B1421B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12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:rsidR="005F5678" w:rsidRPr="00D30B2F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09</w:t>
            </w:r>
            <w:r w:rsidR="004F2C4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101,246</w:t>
            </w:r>
          </w:p>
        </w:tc>
      </w:tr>
      <w:tr w:rsidR="005F5678" w:rsidRPr="00D30B2F" w:rsidTr="00986D2B">
        <w:tc>
          <w:tcPr>
            <w:tcW w:w="6597" w:type="dxa"/>
          </w:tcPr>
          <w:p w:rsidR="005F5678" w:rsidRPr="00D30B2F" w:rsidRDefault="005F5678" w:rsidP="005F5678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5F5678" w:rsidRPr="00D30B2F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140,35</w:t>
            </w:r>
            <w:r w:rsidR="004F2C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106,960</w:t>
            </w:r>
          </w:p>
        </w:tc>
      </w:tr>
    </w:tbl>
    <w:p w:rsidR="00FB3EB7" w:rsidRPr="00D30B2F" w:rsidRDefault="00FB3EB7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D1427" w:rsidRPr="00D30B2F" w:rsidRDefault="005D1427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เงินสดและรายการเทียบเท่าเงินสดทั้งหมดของบริษัท ณ วันที่ 31 ธันวาคม </w:t>
      </w:r>
      <w:r w:rsidR="00FB64C3">
        <w:rPr>
          <w:rFonts w:ascii="Angsana New" w:hAnsi="Angsana New"/>
          <w:sz w:val="30"/>
          <w:szCs w:val="30"/>
          <w:cs/>
        </w:rPr>
        <w:t>25</w:t>
      </w:r>
      <w:r w:rsidR="00FB64C3">
        <w:rPr>
          <w:rFonts w:ascii="Angsana New" w:hAnsi="Angsana New"/>
          <w:sz w:val="30"/>
          <w:szCs w:val="30"/>
        </w:rPr>
        <w:t>6</w:t>
      </w:r>
      <w:r w:rsidR="005F5678">
        <w:rPr>
          <w:rFonts w:ascii="Angsana New" w:hAnsi="Angsana New" w:hint="cs"/>
          <w:sz w:val="30"/>
          <w:szCs w:val="30"/>
          <w:cs/>
        </w:rPr>
        <w:t>2</w:t>
      </w:r>
      <w:r w:rsidR="00986D2B" w:rsidRPr="00D30B2F">
        <w:rPr>
          <w:rFonts w:ascii="Angsana New" w:hAnsi="Angsana New" w:hint="cs"/>
          <w:sz w:val="30"/>
          <w:szCs w:val="30"/>
          <w:cs/>
        </w:rPr>
        <w:t xml:space="preserve"> </w:t>
      </w:r>
      <w:r w:rsidR="00730CDE" w:rsidRPr="00D30B2F">
        <w:rPr>
          <w:rFonts w:ascii="Angsana New" w:hAnsi="Angsana New"/>
          <w:sz w:val="30"/>
          <w:szCs w:val="30"/>
          <w:cs/>
        </w:rPr>
        <w:t>และ 25</w:t>
      </w:r>
      <w:r w:rsidR="00417273">
        <w:rPr>
          <w:rFonts w:ascii="Angsana New" w:hAnsi="Angsana New"/>
          <w:sz w:val="30"/>
          <w:szCs w:val="30"/>
        </w:rPr>
        <w:t>6</w:t>
      </w:r>
      <w:r w:rsidR="005F5678">
        <w:rPr>
          <w:rFonts w:ascii="Angsana New" w:hAnsi="Angsana New" w:hint="cs"/>
          <w:sz w:val="30"/>
          <w:szCs w:val="30"/>
          <w:cs/>
        </w:rPr>
        <w:t>1</w:t>
      </w:r>
      <w:r w:rsidR="00986D2B" w:rsidRPr="00D30B2F"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F81FFB" w:rsidRPr="00D30B2F" w:rsidRDefault="00F81FFB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D12DF8" w:rsidRPr="00D30B2F" w:rsidRDefault="00837BB2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6D3AC2" w:rsidRPr="00D30B2F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12DF8" w:rsidRPr="00D30B2F">
        <w:rPr>
          <w:rFonts w:ascii="Angsana New" w:hAnsi="Angsana New"/>
          <w:b/>
          <w:bCs/>
          <w:sz w:val="30"/>
          <w:szCs w:val="30"/>
        </w:rPr>
        <w:tab/>
      </w:r>
      <w:r w:rsidR="00D12DF8" w:rsidRPr="00D30B2F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597"/>
        <w:gridCol w:w="1143"/>
        <w:gridCol w:w="261"/>
        <w:gridCol w:w="1179"/>
      </w:tblGrid>
      <w:tr w:rsidR="005F5678" w:rsidRPr="00D30B2F" w:rsidTr="004F2C4C">
        <w:tc>
          <w:tcPr>
            <w:tcW w:w="6597" w:type="dxa"/>
          </w:tcPr>
          <w:p w:rsidR="005F5678" w:rsidRPr="00D30B2F" w:rsidRDefault="005F5678" w:rsidP="005F5678">
            <w:pPr>
              <w:pStyle w:val="a1"/>
              <w:tabs>
                <w:tab w:val="left" w:pos="72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43" w:type="dxa"/>
            <w:hideMark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61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9" w:type="dxa"/>
            <w:hideMark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</w:tr>
      <w:tr w:rsidR="00417273" w:rsidRPr="00D30B2F" w:rsidTr="004F2C4C">
        <w:tc>
          <w:tcPr>
            <w:tcW w:w="6597" w:type="dxa"/>
          </w:tcPr>
          <w:p w:rsidR="00417273" w:rsidRPr="00D30B2F" w:rsidRDefault="00417273" w:rsidP="00417273">
            <w:pPr>
              <w:pStyle w:val="a1"/>
              <w:tabs>
                <w:tab w:val="left" w:pos="72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83" w:type="dxa"/>
            <w:gridSpan w:val="3"/>
            <w:hideMark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5678" w:rsidRPr="00D30B2F" w:rsidTr="004F2C4C">
        <w:tc>
          <w:tcPr>
            <w:tcW w:w="6597" w:type="dxa"/>
            <w:hideMark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143" w:type="dxa"/>
          </w:tcPr>
          <w:p w:rsidR="005F5678" w:rsidRPr="00D30B2F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161,5</w:t>
            </w:r>
            <w:r w:rsidR="001D78B5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61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208,795</w:t>
            </w:r>
          </w:p>
        </w:tc>
      </w:tr>
      <w:tr w:rsidR="005F5678" w:rsidRPr="00D30B2F" w:rsidTr="004F2C4C">
        <w:tc>
          <w:tcPr>
            <w:tcW w:w="6597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143" w:type="dxa"/>
          </w:tcPr>
          <w:p w:rsidR="005F5678" w:rsidRPr="00D30B2F" w:rsidRDefault="007B1C25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61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5F5678" w:rsidRPr="00D30B2F" w:rsidTr="004F2C4C">
        <w:tc>
          <w:tcPr>
            <w:tcW w:w="6597" w:type="dxa"/>
            <w:hideMark/>
          </w:tcPr>
          <w:p w:rsidR="005F5678" w:rsidRPr="00D30B2F" w:rsidRDefault="005F5678" w:rsidP="005F5678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D30B2F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D30B2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D30B2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D30B2F">
              <w:rPr>
                <w:rFonts w:ascii="Angsana New" w:hAnsi="Angsana New" w:cs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5678" w:rsidRPr="00D30B2F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(80,415)</w:t>
            </w:r>
          </w:p>
        </w:tc>
        <w:tc>
          <w:tcPr>
            <w:tcW w:w="261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(79,330)</w:t>
            </w:r>
          </w:p>
        </w:tc>
      </w:tr>
      <w:tr w:rsidR="005F5678" w:rsidRPr="00D30B2F" w:rsidTr="00537C51">
        <w:tc>
          <w:tcPr>
            <w:tcW w:w="6597" w:type="dxa"/>
          </w:tcPr>
          <w:p w:rsidR="005F5678" w:rsidRPr="00D30B2F" w:rsidRDefault="005F5678" w:rsidP="005F5678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F5678" w:rsidRPr="00AE0A33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7B1C25">
              <w:rPr>
                <w:rFonts w:ascii="Angsana New" w:hAnsi="Angsana New"/>
                <w:b/>
                <w:bCs/>
                <w:sz w:val="30"/>
                <w:szCs w:val="30"/>
              </w:rPr>
              <w:t>153,57</w:t>
            </w:r>
            <w:r w:rsidR="001D78B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:rsidR="005F5678" w:rsidRPr="00AE0A33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5F5678" w:rsidRPr="00AE0A33" w:rsidRDefault="005F567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732C64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1,877</w:t>
            </w:r>
          </w:p>
        </w:tc>
      </w:tr>
      <w:tr w:rsidR="00537C51" w:rsidRPr="00D30B2F" w:rsidTr="00537C51">
        <w:tc>
          <w:tcPr>
            <w:tcW w:w="6597" w:type="dxa"/>
          </w:tcPr>
          <w:p w:rsidR="00537C51" w:rsidRDefault="00537C51" w:rsidP="00537C51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:rsidR="00537C51" w:rsidRDefault="00537C51" w:rsidP="00537C51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 w:cs="Angsana New" w:hint="cs"/>
                <w:cs/>
              </w:rPr>
              <w:t>หนี้สงสัยจะสูญสำหรับปี</w:t>
            </w:r>
          </w:p>
        </w:tc>
        <w:tc>
          <w:tcPr>
            <w:tcW w:w="114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37C51" w:rsidRDefault="00537C51" w:rsidP="00537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  <w:p w:rsidR="00537C51" w:rsidRPr="00AE0A33" w:rsidRDefault="00537C51" w:rsidP="00537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B1C25">
              <w:rPr>
                <w:rFonts w:ascii="Angsana New" w:hAnsi="Angsana New"/>
                <w:sz w:val="30"/>
                <w:szCs w:val="30"/>
              </w:rPr>
              <w:t>1,08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537C51" w:rsidRPr="00AE0A33" w:rsidRDefault="00537C51" w:rsidP="00537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537C51" w:rsidRDefault="00537C51" w:rsidP="00537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  <w:p w:rsidR="00537C51" w:rsidRPr="00AE0A33" w:rsidRDefault="00537C51" w:rsidP="00537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</w:tr>
    </w:tbl>
    <w:p w:rsidR="00497933" w:rsidRPr="00D30B2F" w:rsidRDefault="00497933" w:rsidP="00AF2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497933" w:rsidRPr="00D30B2F" w:rsidRDefault="00497933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D12DF8" w:rsidRPr="00D30B2F" w:rsidRDefault="00D12DF8" w:rsidP="00226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ลูกหนี้ค่าเช่</w:t>
      </w:r>
      <w:r w:rsidR="002B3F83" w:rsidRPr="00D30B2F">
        <w:rPr>
          <w:rFonts w:ascii="Angsana New" w:hAnsi="Angsana New"/>
          <w:sz w:val="30"/>
          <w:szCs w:val="30"/>
          <w:cs/>
        </w:rPr>
        <w:t>าตามสัญญาเช่าดำเนินงาน</w:t>
      </w:r>
      <w:r w:rsidR="00EC6C20" w:rsidRPr="00D30B2F">
        <w:rPr>
          <w:rFonts w:ascii="Angsana New" w:hAnsi="Angsana New"/>
          <w:sz w:val="30"/>
          <w:szCs w:val="30"/>
          <w:cs/>
        </w:rPr>
        <w:t xml:space="preserve"> </w:t>
      </w:r>
      <w:r w:rsidR="00D473D3" w:rsidRPr="00D30B2F">
        <w:rPr>
          <w:rFonts w:ascii="Angsana New" w:hAnsi="Angsana New" w:hint="cs"/>
          <w:sz w:val="30"/>
          <w:szCs w:val="30"/>
          <w:cs/>
        </w:rPr>
        <w:t>วิเคราะห์</w:t>
      </w:r>
      <w:r w:rsidRPr="00D30B2F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:rsidR="007C50C8" w:rsidRPr="00D30B2F" w:rsidRDefault="007C50C8" w:rsidP="00986D2B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9"/>
        <w:gridCol w:w="1161"/>
        <w:gridCol w:w="243"/>
        <w:gridCol w:w="1188"/>
      </w:tblGrid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61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88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</w:tr>
      <w:tr w:rsidR="00417273" w:rsidRPr="00D30B2F" w:rsidTr="00C83116">
        <w:tc>
          <w:tcPr>
            <w:tcW w:w="6579" w:type="dxa"/>
          </w:tcPr>
          <w:p w:rsidR="00417273" w:rsidRPr="00D30B2F" w:rsidRDefault="00417273" w:rsidP="00417273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92" w:type="dxa"/>
            <w:gridSpan w:val="3"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273" w:rsidRPr="00D30B2F" w:rsidTr="00C83116">
        <w:tc>
          <w:tcPr>
            <w:tcW w:w="6579" w:type="dxa"/>
          </w:tcPr>
          <w:p w:rsidR="00417273" w:rsidRPr="00D30B2F" w:rsidRDefault="00417273" w:rsidP="00417273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>ลูกหนี้ปกติ</w:t>
            </w:r>
          </w:p>
        </w:tc>
        <w:tc>
          <w:tcPr>
            <w:tcW w:w="1161" w:type="dxa"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161" w:type="dxa"/>
          </w:tcPr>
          <w:p w:rsidR="005F5678" w:rsidRPr="00D30B2F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110,936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161,665</w:t>
            </w: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</w:tabs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>เกินวันครบกำหนดชำระ</w:t>
            </w:r>
            <w:r w:rsidRPr="00D30B2F">
              <w:rPr>
                <w:rFonts w:ascii="Angsana New" w:hAnsi="Angsana New"/>
                <w:lang w:val="en-US"/>
              </w:rPr>
              <w:t>:</w:t>
            </w:r>
          </w:p>
        </w:tc>
        <w:tc>
          <w:tcPr>
            <w:tcW w:w="1161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</w:t>
            </w:r>
            <w:r w:rsidRPr="00D30B2F">
              <w:rPr>
                <w:rFonts w:ascii="Angsana New" w:hAnsi="Angsana New"/>
                <w:cs/>
                <w:lang w:val="en-US"/>
              </w:rPr>
              <w:tab/>
            </w: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น้อยกว่า </w:t>
            </w:r>
            <w:r w:rsidRPr="00D30B2F">
              <w:rPr>
                <w:rFonts w:ascii="Angsana New" w:hAnsi="Angsana New"/>
                <w:lang w:val="en-US"/>
              </w:rPr>
              <w:t>3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เดือน</w:t>
            </w:r>
          </w:p>
          <w:p w:rsidR="005F5678" w:rsidRPr="00D30B2F" w:rsidRDefault="005F5678" w:rsidP="005F5678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       3 </w:t>
            </w:r>
            <w:r>
              <w:rPr>
                <w:rFonts w:ascii="Angsana New" w:hAnsi="Angsana New"/>
                <w:lang w:val="en-US"/>
              </w:rPr>
              <w:t>-</w:t>
            </w:r>
            <w:r w:rsidRPr="00D30B2F">
              <w:rPr>
                <w:rFonts w:ascii="Angsana New" w:hAnsi="Angsana New"/>
                <w:lang w:val="en-US"/>
              </w:rPr>
              <w:t xml:space="preserve"> 6 </w:t>
            </w:r>
            <w:r w:rsidRPr="00D30B2F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161" w:type="dxa"/>
          </w:tcPr>
          <w:p w:rsidR="005F5678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35,678</w:t>
            </w:r>
          </w:p>
          <w:p w:rsidR="007B1C25" w:rsidRPr="00D30B2F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2,415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F5678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34,549</w:t>
            </w:r>
          </w:p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           6 -</w:t>
            </w:r>
            <w:r w:rsidRPr="00D30B2F">
              <w:rPr>
                <w:rFonts w:ascii="Angsana New" w:hAnsi="Angsana New"/>
                <w:lang w:val="en-US"/>
              </w:rPr>
              <w:t xml:space="preserve"> 12 </w:t>
            </w:r>
            <w:r w:rsidRPr="00D30B2F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161" w:type="dxa"/>
          </w:tcPr>
          <w:p w:rsidR="005F5678" w:rsidRPr="00D30B2F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2,844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2,044</w:t>
            </w: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  <w:tab w:val="left" w:pos="342"/>
              </w:tabs>
              <w:ind w:firstLine="612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 xml:space="preserve">เกินกว่า </w:t>
            </w:r>
            <w:r w:rsidRPr="00D30B2F">
              <w:rPr>
                <w:rFonts w:ascii="Angsana New" w:hAnsi="Angsana New"/>
                <w:lang w:val="en-US"/>
              </w:rPr>
              <w:t xml:space="preserve">12 </w:t>
            </w:r>
            <w:r w:rsidRPr="00D30B2F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5F5678" w:rsidRPr="00610DB4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9,70</w:t>
            </w:r>
            <w:r w:rsidR="001D78B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5F5678" w:rsidRPr="00610DB4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6,835</w:t>
            </w: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>รวมลูกหนี้ปกติ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5F5678" w:rsidRPr="00610DB4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161,5</w:t>
            </w:r>
            <w:r w:rsidR="001D78B5">
              <w:rPr>
                <w:rFonts w:ascii="Angsana New" w:hAnsi="Angsana New"/>
                <w:sz w:val="30"/>
                <w:szCs w:val="30"/>
                <w:lang w:val="en-GB"/>
              </w:rPr>
              <w:t>80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5F5678" w:rsidRPr="00610DB4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208,795</w:t>
            </w: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</w:rPr>
            </w:pPr>
            <w:r w:rsidRPr="00D30B2F">
              <w:rPr>
                <w:rFonts w:ascii="Angsana New" w:hAnsi="Angsana New" w:hint="cs"/>
                <w:cs/>
              </w:rPr>
              <w:t>ลูกหนี้ผิดนัดชำระหนี้</w:t>
            </w:r>
          </w:p>
        </w:tc>
        <w:tc>
          <w:tcPr>
            <w:tcW w:w="1161" w:type="dxa"/>
          </w:tcPr>
          <w:p w:rsidR="005F5678" w:rsidRPr="00610DB4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F5678" w:rsidRPr="00610DB4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  <w:tab w:val="left" w:pos="897"/>
              </w:tabs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  <w:r w:rsidRPr="00D30B2F">
              <w:rPr>
                <w:rFonts w:ascii="Angsana New" w:hAnsi="Angsana New" w:hint="cs"/>
                <w:b/>
                <w:bCs/>
                <w:cs/>
                <w:lang w:val="en-US"/>
              </w:rPr>
              <w:t>ลูกหนี้ตามสัญญาเช่าดำเนินงาน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5F5678" w:rsidRPr="00610DB4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233,99</w:t>
            </w:r>
            <w:r w:rsidR="001D78B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5F5678" w:rsidRPr="00610DB4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281,207</w:t>
            </w: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30B2F">
              <w:rPr>
                <w:rFonts w:ascii="Angsana New" w:hAnsi="Angsana New"/>
                <w:lang w:val="en-US"/>
              </w:rPr>
              <w:tab/>
            </w:r>
            <w:r w:rsidRPr="00D30B2F">
              <w:rPr>
                <w:rFonts w:ascii="Angsana New" w:hAnsi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5F5678" w:rsidRPr="00610DB4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(80,415)</w:t>
            </w:r>
          </w:p>
        </w:tc>
        <w:tc>
          <w:tcPr>
            <w:tcW w:w="243" w:type="dxa"/>
          </w:tcPr>
          <w:p w:rsidR="005F5678" w:rsidRPr="00D30B2F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5F5678" w:rsidRPr="00610DB4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(79,330)</w:t>
            </w:r>
          </w:p>
        </w:tc>
      </w:tr>
      <w:tr w:rsidR="005F5678" w:rsidRPr="00D30B2F" w:rsidTr="00C83116">
        <w:tc>
          <w:tcPr>
            <w:tcW w:w="6579" w:type="dxa"/>
          </w:tcPr>
          <w:p w:rsidR="005F5678" w:rsidRPr="00D30B2F" w:rsidRDefault="005F5678" w:rsidP="005F567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5F5678" w:rsidRPr="00610DB4" w:rsidRDefault="007B1C25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153,57</w:t>
            </w:r>
            <w:r w:rsidR="001D78B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43" w:type="dxa"/>
          </w:tcPr>
          <w:p w:rsidR="005F5678" w:rsidRPr="00AE0A33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5F5678" w:rsidRPr="00610DB4" w:rsidRDefault="005F5678" w:rsidP="005F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201,877</w:t>
            </w:r>
          </w:p>
        </w:tc>
      </w:tr>
    </w:tbl>
    <w:p w:rsidR="00AF2CE9" w:rsidRPr="00D30B2F" w:rsidRDefault="00AF2CE9" w:rsidP="00986D2B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20"/>
          <w:szCs w:val="20"/>
        </w:rPr>
      </w:pPr>
    </w:p>
    <w:p w:rsidR="00181679" w:rsidRPr="00D30B2F" w:rsidRDefault="00181679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โดยปกติระยะเวลาในการให้สินเชื่อแก่ลูกค้าของบริษัทคือ 30 วัน</w:t>
      </w:r>
    </w:p>
    <w:p w:rsidR="00B96B62" w:rsidRPr="00D30B2F" w:rsidRDefault="00B96B62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4289B" w:rsidRPr="00D30B2F" w:rsidRDefault="00B4289B" w:rsidP="00B4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ลูกหนี้ค่าเช่าตามสัญญาเช่าดำเนินงานทั้งหมดของบริษัท ณ วันที่</w:t>
      </w:r>
      <w:r w:rsidRPr="00D30B2F">
        <w:rPr>
          <w:rFonts w:ascii="Angsana New" w:hAnsi="Angsana New"/>
          <w:sz w:val="30"/>
          <w:szCs w:val="30"/>
        </w:rPr>
        <w:t xml:space="preserve"> 31 </w:t>
      </w:r>
      <w:r w:rsidRPr="00D30B2F">
        <w:rPr>
          <w:rFonts w:ascii="Angsana New" w:hAnsi="Angsana New"/>
          <w:sz w:val="30"/>
          <w:szCs w:val="30"/>
          <w:cs/>
        </w:rPr>
        <w:t>ธันวาคม 25</w:t>
      </w:r>
      <w:r w:rsidR="00C83116">
        <w:rPr>
          <w:rFonts w:ascii="Angsana New" w:hAnsi="Angsana New"/>
          <w:sz w:val="30"/>
          <w:szCs w:val="30"/>
        </w:rPr>
        <w:t>6</w:t>
      </w:r>
      <w:r w:rsidR="005F5678">
        <w:rPr>
          <w:rFonts w:ascii="Angsana New" w:hAnsi="Angsana New" w:hint="cs"/>
          <w:sz w:val="30"/>
          <w:szCs w:val="30"/>
          <w:cs/>
        </w:rPr>
        <w:t>2</w:t>
      </w:r>
      <w:r w:rsidRPr="00D30B2F"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และ 25</w:t>
      </w:r>
      <w:r w:rsidR="00417273">
        <w:rPr>
          <w:rFonts w:ascii="Angsana New" w:hAnsi="Angsana New"/>
          <w:sz w:val="30"/>
          <w:szCs w:val="30"/>
        </w:rPr>
        <w:t>6</w:t>
      </w:r>
      <w:r w:rsidR="005F5678">
        <w:rPr>
          <w:rFonts w:ascii="Angsana New" w:hAnsi="Angsana New" w:hint="cs"/>
          <w:sz w:val="30"/>
          <w:szCs w:val="30"/>
          <w:cs/>
        </w:rPr>
        <w:t>1</w:t>
      </w:r>
      <w:r w:rsidRPr="00D30B2F"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D12DF8" w:rsidRPr="00D30B2F" w:rsidRDefault="00497933" w:rsidP="00497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0B2F">
        <w:rPr>
          <w:rFonts w:ascii="Angsana New" w:hAnsi="Angsana New"/>
          <w:sz w:val="30"/>
          <w:szCs w:val="30"/>
        </w:rPr>
        <w:br w:type="page"/>
      </w:r>
      <w:r w:rsidR="00B96B62" w:rsidRPr="00D30B2F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668EB" w:rsidRPr="00D30B2F">
        <w:rPr>
          <w:rFonts w:ascii="Angsana New" w:hAnsi="Angsana New"/>
          <w:b/>
          <w:bCs/>
          <w:sz w:val="30"/>
          <w:szCs w:val="30"/>
        </w:rPr>
        <w:tab/>
      </w:r>
      <w:r w:rsidR="00560F84" w:rsidRPr="00D30B2F">
        <w:rPr>
          <w:rFonts w:ascii="Angsana New" w:hAnsi="Angsana New"/>
          <w:b/>
          <w:bCs/>
          <w:sz w:val="30"/>
          <w:szCs w:val="30"/>
          <w:cs/>
        </w:rPr>
        <w:t>ลูกหนี้ตามสัญญาเช่าการเงิน</w:t>
      </w:r>
      <w:r w:rsidR="00181679" w:rsidRPr="00D30B2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B96B62" w:rsidRPr="00D30B2F" w:rsidRDefault="00B96B62" w:rsidP="0023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7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637"/>
        <w:gridCol w:w="900"/>
        <w:gridCol w:w="243"/>
        <w:gridCol w:w="954"/>
        <w:gridCol w:w="236"/>
        <w:gridCol w:w="952"/>
        <w:gridCol w:w="241"/>
        <w:gridCol w:w="974"/>
        <w:gridCol w:w="236"/>
        <w:gridCol w:w="925"/>
        <w:gridCol w:w="252"/>
        <w:gridCol w:w="925"/>
      </w:tblGrid>
      <w:tr w:rsidR="00B96B62" w:rsidRPr="00D30B2F" w:rsidTr="00811C5D">
        <w:tc>
          <w:tcPr>
            <w:tcW w:w="2637" w:type="dxa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7" w:type="dxa"/>
            <w:gridSpan w:val="3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7" w:type="dxa"/>
            <w:gridSpan w:val="3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2" w:type="dxa"/>
            <w:gridSpan w:val="3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6B62" w:rsidRPr="00D30B2F" w:rsidTr="00811C5D">
        <w:tc>
          <w:tcPr>
            <w:tcW w:w="2637" w:type="dxa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97" w:type="dxa"/>
            <w:gridSpan w:val="3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6" w:type="dxa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7" w:type="dxa"/>
            <w:gridSpan w:val="3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02" w:type="dxa"/>
            <w:gridSpan w:val="3"/>
          </w:tcPr>
          <w:p w:rsidR="00B96B62" w:rsidRPr="004F2C4C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7273" w:rsidRPr="00D30B2F" w:rsidTr="00811C5D">
        <w:tc>
          <w:tcPr>
            <w:tcW w:w="2637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5D7C9A" w:rsidRPr="004F2C4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243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7C9A"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5D7C9A" w:rsidRPr="004F2C4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241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7C9A"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5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5D7C9A" w:rsidRPr="004F2C4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2</w:t>
            </w:r>
          </w:p>
        </w:tc>
        <w:tc>
          <w:tcPr>
            <w:tcW w:w="252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7C9A"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417273" w:rsidRPr="00D30B2F" w:rsidTr="00811C5D">
        <w:tc>
          <w:tcPr>
            <w:tcW w:w="2637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8" w:type="dxa"/>
            <w:gridSpan w:val="11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2C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7273" w:rsidRPr="00D30B2F" w:rsidTr="00811C5D">
        <w:tc>
          <w:tcPr>
            <w:tcW w:w="2637" w:type="dxa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6838" w:type="dxa"/>
            <w:gridSpan w:val="11"/>
          </w:tcPr>
          <w:p w:rsidR="00417273" w:rsidRPr="004F2C4C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D7C9A" w:rsidRPr="00D30B2F" w:rsidTr="00811C5D">
        <w:tc>
          <w:tcPr>
            <w:tcW w:w="2637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</w:t>
            </w:r>
            <w:r w:rsidRPr="004F2C4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ช่าการเงิน</w:t>
            </w:r>
          </w:p>
        </w:tc>
        <w:tc>
          <w:tcPr>
            <w:tcW w:w="900" w:type="dxa"/>
          </w:tcPr>
          <w:p w:rsidR="005D7C9A" w:rsidRPr="004F2C4C" w:rsidRDefault="001D78B5" w:rsidP="005D7C9A">
            <w:pPr>
              <w:pStyle w:val="a0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958,228</w:t>
            </w:r>
          </w:p>
        </w:tc>
        <w:tc>
          <w:tcPr>
            <w:tcW w:w="243" w:type="dxa"/>
          </w:tcPr>
          <w:p w:rsidR="005D7C9A" w:rsidRPr="004F2C4C" w:rsidRDefault="005D7C9A" w:rsidP="005D7C9A">
            <w:pPr>
              <w:pStyle w:val="a0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:rsidR="005D7C9A" w:rsidRPr="004F2C4C" w:rsidRDefault="005D7C9A" w:rsidP="005D7C9A">
            <w:pPr>
              <w:pStyle w:val="a0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963,852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pStyle w:val="a0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:rsidR="005D7C9A" w:rsidRPr="004F2C4C" w:rsidRDefault="001D78B5" w:rsidP="004F2C4C">
            <w:pPr>
              <w:pStyle w:val="a0"/>
              <w:tabs>
                <w:tab w:val="decimal" w:pos="746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1,164,931</w:t>
            </w:r>
          </w:p>
        </w:tc>
        <w:tc>
          <w:tcPr>
            <w:tcW w:w="241" w:type="dxa"/>
          </w:tcPr>
          <w:p w:rsidR="005D7C9A" w:rsidRPr="004F2C4C" w:rsidRDefault="005D7C9A" w:rsidP="004F2C4C">
            <w:pPr>
              <w:pStyle w:val="a0"/>
              <w:tabs>
                <w:tab w:val="decimal" w:pos="746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4" w:type="dxa"/>
          </w:tcPr>
          <w:p w:rsidR="005D7C9A" w:rsidRPr="004F2C4C" w:rsidRDefault="005D7C9A" w:rsidP="004F2C4C">
            <w:pPr>
              <w:pStyle w:val="a0"/>
              <w:tabs>
                <w:tab w:val="decimal" w:pos="746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1,384,199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pStyle w:val="a0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5" w:type="dxa"/>
          </w:tcPr>
          <w:p w:rsidR="005D7C9A" w:rsidRPr="004F2C4C" w:rsidRDefault="001B1301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2,123,159</w:t>
            </w:r>
          </w:p>
        </w:tc>
        <w:tc>
          <w:tcPr>
            <w:tcW w:w="252" w:type="dxa"/>
          </w:tcPr>
          <w:p w:rsidR="005D7C9A" w:rsidRPr="004F2C4C" w:rsidRDefault="005D7C9A" w:rsidP="005D7C9A">
            <w:pPr>
              <w:pStyle w:val="a0"/>
              <w:tabs>
                <w:tab w:val="decimal" w:pos="702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5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2,348,051</w:t>
            </w:r>
          </w:p>
        </w:tc>
      </w:tr>
      <w:tr w:rsidR="005D7C9A" w:rsidRPr="00D30B2F" w:rsidTr="00811C5D">
        <w:tc>
          <w:tcPr>
            <w:tcW w:w="2637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D7C9A" w:rsidRPr="004F2C4C" w:rsidRDefault="001D78B5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(91,809)</w:t>
            </w:r>
          </w:p>
        </w:tc>
        <w:tc>
          <w:tcPr>
            <w:tcW w:w="243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(89,898)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5D7C9A" w:rsidRPr="004F2C4C" w:rsidRDefault="001D78B5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(85,756)</w:t>
            </w:r>
          </w:p>
        </w:tc>
        <w:tc>
          <w:tcPr>
            <w:tcW w:w="241" w:type="dxa"/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(116,784)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5D7C9A" w:rsidRPr="004F2C4C" w:rsidRDefault="001B1301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(177,565)</w:t>
            </w:r>
          </w:p>
        </w:tc>
        <w:tc>
          <w:tcPr>
            <w:tcW w:w="252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(206,682)</w:t>
            </w:r>
          </w:p>
        </w:tc>
      </w:tr>
      <w:tr w:rsidR="005D7C9A" w:rsidRPr="00D30B2F" w:rsidTr="00811C5D">
        <w:tc>
          <w:tcPr>
            <w:tcW w:w="2637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D7C9A" w:rsidRPr="004F2C4C" w:rsidRDefault="001D78B5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866,419</w:t>
            </w:r>
          </w:p>
        </w:tc>
        <w:tc>
          <w:tcPr>
            <w:tcW w:w="243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873,954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:rsidR="005D7C9A" w:rsidRPr="004F2C4C" w:rsidRDefault="001D78B5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1,079,175</w:t>
            </w:r>
          </w:p>
        </w:tc>
        <w:tc>
          <w:tcPr>
            <w:tcW w:w="241" w:type="dxa"/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1,267,415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5D7C9A" w:rsidRPr="004F2C4C" w:rsidRDefault="001B1301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1,945,594</w:t>
            </w:r>
          </w:p>
        </w:tc>
        <w:tc>
          <w:tcPr>
            <w:tcW w:w="252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2,141,369</w:t>
            </w:r>
          </w:p>
        </w:tc>
      </w:tr>
      <w:tr w:rsidR="005D7C9A" w:rsidRPr="00D30B2F" w:rsidTr="00D26DDD">
        <w:trPr>
          <w:trHeight w:val="74"/>
        </w:trPr>
        <w:tc>
          <w:tcPr>
            <w:tcW w:w="2637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D7C9A" w:rsidRPr="004F2C4C" w:rsidRDefault="001D78B5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62,325</w:t>
            </w:r>
          </w:p>
        </w:tc>
        <w:tc>
          <w:tcPr>
            <w:tcW w:w="243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65,459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</w:tcPr>
          <w:p w:rsidR="005D7C9A" w:rsidRPr="004F2C4C" w:rsidRDefault="001D78B5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:rsidR="005D7C9A" w:rsidRPr="004F2C4C" w:rsidRDefault="001B1301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62,325</w:t>
            </w:r>
          </w:p>
        </w:tc>
        <w:tc>
          <w:tcPr>
            <w:tcW w:w="252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65,459</w:t>
            </w:r>
          </w:p>
        </w:tc>
      </w:tr>
      <w:tr w:rsidR="005D7C9A" w:rsidRPr="00D30B2F" w:rsidTr="003135FC">
        <w:trPr>
          <w:trHeight w:val="352"/>
        </w:trPr>
        <w:tc>
          <w:tcPr>
            <w:tcW w:w="2637" w:type="dxa"/>
          </w:tcPr>
          <w:p w:rsidR="005D7C9A" w:rsidRPr="004F2C4C" w:rsidRDefault="005D7C9A" w:rsidP="005D7C9A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รวมลูกหนี้ตามสัญญาเช่าการเงิน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/>
          </w:tcPr>
          <w:p w:rsidR="005D7C9A" w:rsidRPr="004F2C4C" w:rsidRDefault="001D78B5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928,744</w:t>
            </w:r>
          </w:p>
        </w:tc>
        <w:tc>
          <w:tcPr>
            <w:tcW w:w="243" w:type="dxa"/>
            <w:shd w:val="clear" w:color="auto" w:fill="FFFFFF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FFFFF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939,413</w:t>
            </w:r>
          </w:p>
        </w:tc>
        <w:tc>
          <w:tcPr>
            <w:tcW w:w="236" w:type="dxa"/>
            <w:shd w:val="clear" w:color="auto" w:fill="FFFFFF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FFFFFF"/>
          </w:tcPr>
          <w:p w:rsidR="005D7C9A" w:rsidRPr="004F2C4C" w:rsidRDefault="001D78B5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1,079,175</w:t>
            </w:r>
          </w:p>
        </w:tc>
        <w:tc>
          <w:tcPr>
            <w:tcW w:w="241" w:type="dxa"/>
            <w:shd w:val="clear" w:color="auto" w:fill="FFFFFF"/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1,267,415</w:t>
            </w:r>
          </w:p>
        </w:tc>
        <w:tc>
          <w:tcPr>
            <w:tcW w:w="236" w:type="dxa"/>
            <w:shd w:val="clear" w:color="auto" w:fill="FFFFFF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FFFFFF"/>
          </w:tcPr>
          <w:p w:rsidR="005D7C9A" w:rsidRPr="004F2C4C" w:rsidRDefault="001B1301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2,007,919</w:t>
            </w:r>
          </w:p>
        </w:tc>
        <w:tc>
          <w:tcPr>
            <w:tcW w:w="252" w:type="dxa"/>
            <w:shd w:val="clear" w:color="auto" w:fill="FFFFFF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FFFFFF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2,206,828</w:t>
            </w:r>
          </w:p>
        </w:tc>
      </w:tr>
      <w:tr w:rsidR="005D7C9A" w:rsidRPr="00D30B2F" w:rsidTr="00837BB2">
        <w:trPr>
          <w:trHeight w:val="352"/>
        </w:trPr>
        <w:tc>
          <w:tcPr>
            <w:tcW w:w="2637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2C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 </w:t>
            </w:r>
            <w:r w:rsidRPr="004F2C4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D7C9A" w:rsidRPr="004F2C4C" w:rsidRDefault="001D78B5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(46,009)</w:t>
            </w:r>
          </w:p>
        </w:tc>
        <w:tc>
          <w:tcPr>
            <w:tcW w:w="243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(42,883)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5D7C9A" w:rsidRPr="004F2C4C" w:rsidRDefault="001D78B5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(3,149)</w:t>
            </w:r>
          </w:p>
        </w:tc>
        <w:tc>
          <w:tcPr>
            <w:tcW w:w="241" w:type="dxa"/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(3,783)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5D7C9A" w:rsidRPr="004F2C4C" w:rsidRDefault="001B1301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(49,158)</w:t>
            </w:r>
          </w:p>
        </w:tc>
        <w:tc>
          <w:tcPr>
            <w:tcW w:w="252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sz w:val="28"/>
                <w:szCs w:val="28"/>
              </w:rPr>
              <w:t>(46,666)</w:t>
            </w:r>
          </w:p>
        </w:tc>
      </w:tr>
      <w:tr w:rsidR="005D7C9A" w:rsidRPr="00D30B2F" w:rsidTr="00837BB2">
        <w:trPr>
          <w:trHeight w:val="352"/>
        </w:trPr>
        <w:tc>
          <w:tcPr>
            <w:tcW w:w="2637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D7C9A" w:rsidRPr="004F2C4C" w:rsidRDefault="001D78B5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882,735</w:t>
            </w:r>
          </w:p>
        </w:tc>
        <w:tc>
          <w:tcPr>
            <w:tcW w:w="243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896,530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5D7C9A" w:rsidRPr="004F2C4C" w:rsidRDefault="001D78B5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1,076,026</w:t>
            </w:r>
          </w:p>
        </w:tc>
        <w:tc>
          <w:tcPr>
            <w:tcW w:w="241" w:type="dxa"/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:rsidR="005D7C9A" w:rsidRPr="004F2C4C" w:rsidRDefault="005D7C9A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1,263,632</w:t>
            </w:r>
          </w:p>
        </w:tc>
        <w:tc>
          <w:tcPr>
            <w:tcW w:w="236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:rsidR="005D7C9A" w:rsidRPr="004F2C4C" w:rsidRDefault="001B1301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1,958,761</w:t>
            </w:r>
          </w:p>
        </w:tc>
        <w:tc>
          <w:tcPr>
            <w:tcW w:w="252" w:type="dxa"/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</w:tcPr>
          <w:p w:rsidR="005D7C9A" w:rsidRPr="004F2C4C" w:rsidRDefault="005D7C9A" w:rsidP="005D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2C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2,160,162</w:t>
            </w:r>
          </w:p>
        </w:tc>
      </w:tr>
    </w:tbl>
    <w:p w:rsidR="00CC0F01" w:rsidRPr="00D30B2F" w:rsidRDefault="00CC0F01" w:rsidP="00B96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42"/>
        <w:gridCol w:w="1188"/>
        <w:gridCol w:w="236"/>
        <w:gridCol w:w="1096"/>
      </w:tblGrid>
      <w:tr w:rsidR="00C83116" w:rsidRPr="00D30B2F" w:rsidTr="00986D2B">
        <w:tc>
          <w:tcPr>
            <w:tcW w:w="6642" w:type="dxa"/>
          </w:tcPr>
          <w:p w:rsidR="00C83116" w:rsidRPr="00C83116" w:rsidRDefault="00C83116" w:rsidP="00C83116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88" w:type="dxa"/>
          </w:tcPr>
          <w:p w:rsidR="00C83116" w:rsidRPr="00C83116" w:rsidRDefault="00C83116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83116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5D7C9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C83116" w:rsidRPr="00C83116" w:rsidRDefault="00C83116" w:rsidP="00C8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:rsidR="00C83116" w:rsidRPr="00C83116" w:rsidRDefault="00C83116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16">
              <w:rPr>
                <w:rFonts w:ascii="Angsana New" w:hAnsi="Angsana New"/>
                <w:sz w:val="30"/>
                <w:szCs w:val="30"/>
              </w:rPr>
              <w:t>25</w:t>
            </w:r>
            <w:r w:rsidR="00417273">
              <w:rPr>
                <w:rFonts w:ascii="Angsana New" w:hAnsi="Angsana New"/>
                <w:sz w:val="30"/>
                <w:szCs w:val="30"/>
              </w:rPr>
              <w:t>6</w:t>
            </w:r>
            <w:r w:rsidR="005D7C9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83116" w:rsidRPr="00D30B2F" w:rsidTr="00986D2B">
        <w:tc>
          <w:tcPr>
            <w:tcW w:w="6642" w:type="dxa"/>
          </w:tcPr>
          <w:p w:rsidR="00C83116" w:rsidRPr="00C83116" w:rsidRDefault="00C83116" w:rsidP="00C83116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:rsidR="00C83116" w:rsidRPr="00C83116" w:rsidRDefault="00C83116" w:rsidP="00C8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31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0003" w:rsidRPr="00D30B2F" w:rsidTr="00986D2B">
        <w:tc>
          <w:tcPr>
            <w:tcW w:w="6642" w:type="dxa"/>
          </w:tcPr>
          <w:p w:rsidR="00370003" w:rsidRPr="00C83116" w:rsidRDefault="00370003" w:rsidP="0037000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83116">
              <w:rPr>
                <w:rFonts w:ascii="Angsana New" w:hAnsi="Angsana New" w:cs="Angsana New" w:hint="cs"/>
                <w:cs/>
              </w:rPr>
              <w:t>หนี้สงสัยจะสูญสำหรับปี</w:t>
            </w:r>
            <w:r w:rsidR="00170A42">
              <w:rPr>
                <w:rFonts w:ascii="Angsana New" w:hAnsi="Angsana New" w:cs="Angsana New" w:hint="cs"/>
                <w:cs/>
              </w:rPr>
              <w:t xml:space="preserve"> </w:t>
            </w:r>
            <w:r w:rsidR="00DE54D0">
              <w:rPr>
                <w:rFonts w:ascii="Angsana New" w:hAnsi="Angsana New" w:cs="Angsana New" w:hint="cs"/>
                <w:cs/>
              </w:rPr>
              <w:t>(กลับรายการ)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370003" w:rsidRPr="00C83116" w:rsidRDefault="001B1301" w:rsidP="00370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236" w:type="dxa"/>
          </w:tcPr>
          <w:p w:rsidR="00370003" w:rsidRPr="00C83116" w:rsidRDefault="00370003" w:rsidP="00370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:rsidR="00370003" w:rsidRPr="00C83116" w:rsidRDefault="00370003" w:rsidP="00370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(8,114)</w:t>
            </w:r>
          </w:p>
        </w:tc>
      </w:tr>
    </w:tbl>
    <w:p w:rsidR="008533AA" w:rsidRPr="00D30B2F" w:rsidRDefault="008533AA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D12DF8" w:rsidRPr="00D30B2F" w:rsidRDefault="00FA4397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20"/>
          <w:szCs w:val="20"/>
        </w:rPr>
        <w:br w:type="page"/>
      </w:r>
      <w:r w:rsidR="00D12DF8" w:rsidRPr="00D30B2F">
        <w:rPr>
          <w:rFonts w:ascii="Angsana New" w:hAnsi="Angsana New"/>
          <w:sz w:val="30"/>
          <w:szCs w:val="30"/>
          <w:cs/>
        </w:rPr>
        <w:lastRenderedPageBreak/>
        <w:t>ลูกหนี้ตามสัญญา</w:t>
      </w:r>
      <w:r w:rsidR="0073109F" w:rsidRPr="00D30B2F">
        <w:rPr>
          <w:rFonts w:ascii="Angsana New" w:hAnsi="Angsana New"/>
          <w:sz w:val="30"/>
          <w:szCs w:val="30"/>
          <w:cs/>
        </w:rPr>
        <w:t>เช่า</w:t>
      </w:r>
      <w:r w:rsidR="002B3F83" w:rsidRPr="00D30B2F">
        <w:rPr>
          <w:rFonts w:ascii="Angsana New" w:hAnsi="Angsana New"/>
          <w:sz w:val="30"/>
          <w:szCs w:val="30"/>
          <w:cs/>
        </w:rPr>
        <w:t>การเงิน</w:t>
      </w:r>
      <w:r w:rsidR="00EC6C20" w:rsidRPr="00D30B2F">
        <w:rPr>
          <w:rFonts w:ascii="Angsana New" w:hAnsi="Angsana New"/>
          <w:sz w:val="30"/>
          <w:szCs w:val="30"/>
          <w:cs/>
        </w:rPr>
        <w:t xml:space="preserve"> </w:t>
      </w:r>
      <w:r w:rsidR="00D473D3" w:rsidRPr="00D30B2F">
        <w:rPr>
          <w:rFonts w:ascii="Angsana New" w:hAnsi="Angsana New" w:hint="cs"/>
          <w:sz w:val="30"/>
          <w:szCs w:val="30"/>
          <w:cs/>
        </w:rPr>
        <w:t>วิเคราะห์</w:t>
      </w:r>
      <w:r w:rsidR="00D12DF8" w:rsidRPr="00D30B2F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:rsidR="00B96B62" w:rsidRPr="00D30B2F" w:rsidRDefault="00B96B62" w:rsidP="0086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:rsidR="00370003" w:rsidRPr="00C83116" w:rsidRDefault="00370003" w:rsidP="00370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83116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243" w:type="dxa"/>
          </w:tcPr>
          <w:p w:rsidR="00370003" w:rsidRPr="00C83116" w:rsidRDefault="00370003" w:rsidP="00370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70003" w:rsidRPr="00C83116" w:rsidRDefault="00370003" w:rsidP="00370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116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17273" w:rsidRPr="00D30B2F" w:rsidTr="00811C5D">
        <w:tc>
          <w:tcPr>
            <w:tcW w:w="6480" w:type="dxa"/>
          </w:tcPr>
          <w:p w:rsidR="00417273" w:rsidRPr="00D30B2F" w:rsidRDefault="00417273" w:rsidP="00417273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273" w:rsidRPr="00D30B2F" w:rsidTr="00811C5D">
        <w:tc>
          <w:tcPr>
            <w:tcW w:w="6480" w:type="dxa"/>
          </w:tcPr>
          <w:p w:rsidR="00417273" w:rsidRPr="00D30B2F" w:rsidRDefault="00417273" w:rsidP="00417273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>ลูกหนี้ปกติ</w:t>
            </w:r>
          </w:p>
        </w:tc>
        <w:tc>
          <w:tcPr>
            <w:tcW w:w="1260" w:type="dxa"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17273" w:rsidRPr="00D30B2F" w:rsidRDefault="00417273" w:rsidP="00417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60" w:type="dxa"/>
          </w:tcPr>
          <w:p w:rsidR="00370003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2,071,820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2,306,382</w:t>
            </w:r>
          </w:p>
        </w:tc>
      </w:tr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</w:tabs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>เกินวันครบกำหนดชำระ</w:t>
            </w:r>
            <w:r w:rsidRPr="00D30B2F">
              <w:rPr>
                <w:rFonts w:ascii="Angsana New" w:hAnsi="Angsana New"/>
                <w:lang w:val="en-US"/>
              </w:rPr>
              <w:t>:</w:t>
            </w:r>
          </w:p>
        </w:tc>
        <w:tc>
          <w:tcPr>
            <w:tcW w:w="1260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cs/>
                <w:lang w:val="en-US"/>
              </w:rPr>
              <w:tab/>
            </w:r>
            <w:r w:rsidRPr="00D30B2F">
              <w:rPr>
                <w:rFonts w:ascii="Angsana New" w:hAnsi="Angsana New"/>
                <w:lang w:val="en-US"/>
              </w:rPr>
              <w:t xml:space="preserve">     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น้อยกว่า </w:t>
            </w:r>
            <w:r w:rsidRPr="00D30B2F">
              <w:rPr>
                <w:rFonts w:ascii="Angsana New" w:hAnsi="Angsana New"/>
                <w:lang w:val="en-US"/>
              </w:rPr>
              <w:t>3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เดือน</w:t>
            </w:r>
          </w:p>
          <w:p w:rsidR="00370003" w:rsidRPr="00D30B2F" w:rsidRDefault="00370003" w:rsidP="00370003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       3 </w:t>
            </w:r>
            <w:r>
              <w:rPr>
                <w:rFonts w:ascii="Angsana New" w:hAnsi="Angsana New"/>
                <w:lang w:val="en-US"/>
              </w:rPr>
              <w:t>-</w:t>
            </w:r>
            <w:r w:rsidRPr="00D30B2F">
              <w:rPr>
                <w:rFonts w:ascii="Angsana New" w:hAnsi="Angsana New"/>
                <w:lang w:val="en-US"/>
              </w:rPr>
              <w:t xml:space="preserve"> 6 </w:t>
            </w:r>
            <w:r w:rsidRPr="00D30B2F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370003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17,529</w:t>
            </w:r>
          </w:p>
          <w:p w:rsidR="001B1301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6,864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70003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17,278</w:t>
            </w:r>
          </w:p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2,186</w:t>
            </w:r>
          </w:p>
        </w:tc>
      </w:tr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         6 </w:t>
            </w:r>
            <w:r>
              <w:rPr>
                <w:rFonts w:ascii="Angsana New" w:hAnsi="Angsana New"/>
                <w:lang w:val="en-US"/>
              </w:rPr>
              <w:t>-</w:t>
            </w:r>
            <w:r w:rsidRPr="00D30B2F">
              <w:rPr>
                <w:rFonts w:ascii="Angsana New" w:hAnsi="Angsana New"/>
                <w:lang w:val="en-US"/>
              </w:rPr>
              <w:t xml:space="preserve"> 12 </w:t>
            </w:r>
            <w:r w:rsidRPr="00D30B2F">
              <w:rPr>
                <w:rFonts w:ascii="Angsana New" w:hAnsi="Angsana New"/>
                <w:cs/>
                <w:lang w:val="en-US"/>
              </w:rPr>
              <w:t>เดือน</w:t>
            </w:r>
          </w:p>
        </w:tc>
        <w:tc>
          <w:tcPr>
            <w:tcW w:w="1260" w:type="dxa"/>
          </w:tcPr>
          <w:p w:rsidR="00370003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  <w:tab w:val="left" w:pos="342"/>
              </w:tabs>
              <w:ind w:firstLine="612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 xml:space="preserve">เกินกว่า </w:t>
            </w:r>
            <w:r w:rsidRPr="00D30B2F">
              <w:rPr>
                <w:rFonts w:ascii="Angsana New" w:hAnsi="Angsana New"/>
                <w:lang w:val="en-US"/>
              </w:rPr>
              <w:t xml:space="preserve">12 </w:t>
            </w:r>
            <w:r w:rsidRPr="00D30B2F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70003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18,629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20,700</w:t>
            </w:r>
          </w:p>
        </w:tc>
      </w:tr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>รวมลูกหนี้ปกติ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70003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2,123,159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2,348,051</w:t>
            </w:r>
          </w:p>
        </w:tc>
      </w:tr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</w:rPr>
            </w:pPr>
            <w:r w:rsidRPr="00D30B2F">
              <w:rPr>
                <w:rFonts w:ascii="Angsana New" w:hAnsi="Angsana New" w:hint="cs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:rsidR="00370003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62,325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65,459</w:t>
            </w:r>
          </w:p>
        </w:tc>
      </w:tr>
      <w:tr w:rsidR="00370003" w:rsidRPr="00D30B2F" w:rsidTr="0029622E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  <w:tab w:val="left" w:pos="897"/>
              </w:tabs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  <w:r w:rsidRPr="00D30B2F">
              <w:rPr>
                <w:rFonts w:ascii="Angsana New" w:hAnsi="Angsana New" w:hint="cs"/>
                <w:b/>
                <w:bCs/>
                <w:cs/>
                <w:lang w:val="en-US"/>
              </w:rPr>
              <w:t>ลูกหนี้ตามสัญญาเช่าการเงิน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70003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2,185,484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2,413,510</w:t>
            </w:r>
          </w:p>
        </w:tc>
      </w:tr>
      <w:tr w:rsidR="00370003" w:rsidRPr="00D30B2F" w:rsidTr="0029622E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  <w:tab w:val="left" w:pos="897"/>
              </w:tabs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30B2F">
              <w:rPr>
                <w:rFonts w:ascii="Angsana New" w:hAnsi="Angsana New"/>
                <w:lang w:val="en-US"/>
              </w:rPr>
              <w:t xml:space="preserve"> </w:t>
            </w:r>
            <w:r w:rsidRPr="00D30B2F">
              <w:rPr>
                <w:rFonts w:ascii="Angsana New" w:hAnsi="Angsana New" w:hint="cs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1260" w:type="dxa"/>
          </w:tcPr>
          <w:p w:rsidR="00370003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(177,565)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(206,682)</w:t>
            </w:r>
          </w:p>
        </w:tc>
      </w:tr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1"/>
              <w:tabs>
                <w:tab w:val="clear" w:pos="1080"/>
                <w:tab w:val="left" w:pos="34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D30B2F">
              <w:rPr>
                <w:rFonts w:ascii="Angsana New" w:hAnsi="Angsana New"/>
                <w:lang w:val="en-US"/>
              </w:rPr>
              <w:tab/>
            </w:r>
            <w:r w:rsidRPr="00D30B2F">
              <w:rPr>
                <w:rFonts w:ascii="Angsana New" w:hAnsi="Angsana New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70003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(49,158)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(46,666)</w:t>
            </w:r>
          </w:p>
        </w:tc>
      </w:tr>
      <w:tr w:rsidR="00370003" w:rsidRPr="00D30B2F" w:rsidTr="00811C5D">
        <w:tc>
          <w:tcPr>
            <w:tcW w:w="6480" w:type="dxa"/>
          </w:tcPr>
          <w:p w:rsidR="00370003" w:rsidRPr="00D30B2F" w:rsidRDefault="00370003" w:rsidP="0037000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30B2F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70003" w:rsidRPr="00D30B2F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1,958,761</w:t>
            </w:r>
          </w:p>
        </w:tc>
        <w:tc>
          <w:tcPr>
            <w:tcW w:w="243" w:type="dxa"/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370003" w:rsidRPr="00D30B2F" w:rsidRDefault="00370003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left="-108" w:right="-9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2,160,162</w:t>
            </w:r>
          </w:p>
        </w:tc>
      </w:tr>
    </w:tbl>
    <w:p w:rsidR="00986D2B" w:rsidRPr="00D30B2F" w:rsidRDefault="00986D2B" w:rsidP="00B96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569A7" w:rsidRPr="00D30B2F" w:rsidRDefault="004569A7" w:rsidP="0045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30B2F">
        <w:rPr>
          <w:rFonts w:ascii="Angsana New" w:hAnsi="Angsana New"/>
          <w:sz w:val="30"/>
          <w:szCs w:val="30"/>
          <w:cs/>
        </w:rPr>
        <w:t>โดยปกติระยะเวลาในการให้สินเชื่อแก่ลูกค้าของบริษัทคือ 30 วัน</w:t>
      </w:r>
    </w:p>
    <w:p w:rsidR="00986D2B" w:rsidRPr="00D30B2F" w:rsidRDefault="00986D2B" w:rsidP="0064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4289B" w:rsidRPr="00D30B2F" w:rsidRDefault="00B4289B" w:rsidP="00B4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ลูกหนี้ค่าเช่าตามสัญญาเช่าการเงินทั้งหมดของบริษัท ณ วันที่</w:t>
      </w:r>
      <w:r w:rsidRPr="00D30B2F">
        <w:rPr>
          <w:rFonts w:ascii="Angsana New" w:hAnsi="Angsana New"/>
          <w:sz w:val="30"/>
          <w:szCs w:val="30"/>
        </w:rPr>
        <w:t xml:space="preserve"> 31 </w:t>
      </w:r>
      <w:r w:rsidRPr="00D30B2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30B2F">
        <w:rPr>
          <w:rFonts w:ascii="Angsana New" w:hAnsi="Angsana New"/>
          <w:sz w:val="30"/>
          <w:szCs w:val="30"/>
        </w:rPr>
        <w:t>25</w:t>
      </w:r>
      <w:r w:rsidR="00C83116">
        <w:rPr>
          <w:rFonts w:ascii="Angsana New" w:hAnsi="Angsana New"/>
          <w:sz w:val="30"/>
          <w:szCs w:val="30"/>
        </w:rPr>
        <w:t>6</w:t>
      </w:r>
      <w:r w:rsidR="003A7D04">
        <w:rPr>
          <w:rFonts w:ascii="Angsana New" w:hAnsi="Angsana New" w:hint="cs"/>
          <w:sz w:val="30"/>
          <w:szCs w:val="30"/>
          <w:cs/>
        </w:rPr>
        <w:t>2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และ</w:t>
      </w:r>
      <w:r w:rsidRPr="00D30B2F">
        <w:rPr>
          <w:rFonts w:ascii="Angsana New" w:hAnsi="Angsana New"/>
          <w:sz w:val="30"/>
          <w:szCs w:val="30"/>
        </w:rPr>
        <w:t xml:space="preserve"> 25</w:t>
      </w:r>
      <w:r w:rsidR="00417273">
        <w:rPr>
          <w:rFonts w:ascii="Angsana New" w:hAnsi="Angsana New"/>
          <w:sz w:val="30"/>
          <w:szCs w:val="30"/>
        </w:rPr>
        <w:t>6</w:t>
      </w:r>
      <w:r w:rsidR="003A7D04">
        <w:rPr>
          <w:rFonts w:ascii="Angsana New" w:hAnsi="Angsana New" w:hint="cs"/>
          <w:sz w:val="30"/>
          <w:szCs w:val="30"/>
          <w:cs/>
        </w:rPr>
        <w:t>1</w:t>
      </w:r>
      <w:r w:rsidRPr="00D30B2F"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8533AA" w:rsidRPr="00D30B2F" w:rsidRDefault="008533AA" w:rsidP="0085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96B62" w:rsidRPr="00D30B2F" w:rsidRDefault="00B96B62" w:rsidP="0085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96B62" w:rsidRPr="00D30B2F" w:rsidRDefault="00B96B62" w:rsidP="0085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96B62" w:rsidRPr="00D30B2F" w:rsidRDefault="00B96B62" w:rsidP="0085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96B62" w:rsidRPr="00D30B2F" w:rsidRDefault="00B96B62" w:rsidP="0085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96B62" w:rsidRPr="00D30B2F" w:rsidRDefault="00B96B62" w:rsidP="0085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96B62" w:rsidRPr="00D30B2F" w:rsidRDefault="00B96B62" w:rsidP="0085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96B62" w:rsidRPr="00D30B2F" w:rsidRDefault="00B96B62" w:rsidP="00853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541F8" w:rsidRDefault="00FA4397" w:rsidP="004F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</w:rPr>
        <w:br w:type="page"/>
      </w:r>
      <w:r w:rsidR="00E541F8" w:rsidRPr="00D30B2F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="00531F15" w:rsidRPr="00D30B2F">
        <w:rPr>
          <w:rFonts w:ascii="Angsana New" w:hAnsi="Angsana New"/>
          <w:sz w:val="30"/>
          <w:szCs w:val="30"/>
          <w:cs/>
        </w:rPr>
        <w:t xml:space="preserve"> 31 ธันวาคม </w:t>
      </w:r>
      <w:r w:rsidR="00E541F8" w:rsidRPr="00D30B2F">
        <w:rPr>
          <w:rFonts w:ascii="Angsana New" w:hAnsi="Angsana New"/>
          <w:sz w:val="30"/>
          <w:szCs w:val="30"/>
          <w:cs/>
        </w:rPr>
        <w:t>ผลรวมของเงินลงทุนขั้นต้นตามสัญญาเช่าการเงินและมูลค่าปัจจุบันของจำนวนเงินขั้นต่ำที่ลูกหนี้ต้องจ่ายตามสัญญาเช่าการเงิน</w:t>
      </w:r>
      <w:r w:rsidR="00B031EF" w:rsidRPr="00D30B2F">
        <w:rPr>
          <w:rFonts w:ascii="Angsana New" w:hAnsi="Angsana New" w:hint="cs"/>
          <w:sz w:val="30"/>
          <w:szCs w:val="30"/>
          <w:cs/>
        </w:rPr>
        <w:t xml:space="preserve"> </w:t>
      </w:r>
      <w:r w:rsidR="00AB19EA" w:rsidRPr="00D30B2F">
        <w:rPr>
          <w:rFonts w:ascii="Angsana New" w:hAnsi="Angsana New" w:hint="cs"/>
          <w:sz w:val="30"/>
          <w:szCs w:val="30"/>
          <w:cs/>
        </w:rPr>
        <w:t>มี</w:t>
      </w:r>
      <w:r w:rsidR="00E541F8" w:rsidRPr="00D30B2F">
        <w:rPr>
          <w:rFonts w:ascii="Angsana New" w:hAnsi="Angsana New"/>
          <w:sz w:val="30"/>
          <w:szCs w:val="30"/>
          <w:cs/>
        </w:rPr>
        <w:t>ดังนี้</w:t>
      </w:r>
    </w:p>
    <w:p w:rsidR="00487A85" w:rsidRPr="00C64761" w:rsidRDefault="00487A85" w:rsidP="0023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3"/>
        <w:gridCol w:w="1260"/>
        <w:gridCol w:w="270"/>
        <w:gridCol w:w="1440"/>
        <w:gridCol w:w="270"/>
        <w:gridCol w:w="1170"/>
        <w:gridCol w:w="270"/>
        <w:gridCol w:w="1440"/>
      </w:tblGrid>
      <w:tr w:rsidR="00C668EB" w:rsidRPr="00C64761" w:rsidTr="00986D2B">
        <w:trPr>
          <w:cantSplit/>
        </w:trPr>
        <w:tc>
          <w:tcPr>
            <w:tcW w:w="3123" w:type="dxa"/>
          </w:tcPr>
          <w:p w:rsidR="00C668EB" w:rsidRPr="00C64761" w:rsidRDefault="00C668EB" w:rsidP="009F7C9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C668EB" w:rsidRPr="00C64761" w:rsidRDefault="00C033A4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</w:rPr>
              <w:t>256</w:t>
            </w:r>
            <w:r w:rsidR="00073DB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C668EB" w:rsidRPr="00C64761" w:rsidRDefault="00C668EB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C668EB" w:rsidRPr="00C64761" w:rsidRDefault="00CC055C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</w:rPr>
              <w:t>256</w:t>
            </w:r>
            <w:r w:rsidR="00073DB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22CAF" w:rsidRPr="00C64761" w:rsidTr="00986D2B">
        <w:trPr>
          <w:cantSplit/>
        </w:trPr>
        <w:tc>
          <w:tcPr>
            <w:tcW w:w="3123" w:type="dxa"/>
          </w:tcPr>
          <w:p w:rsidR="00F22CAF" w:rsidRPr="00C64761" w:rsidRDefault="00F22CAF" w:rsidP="009F7C9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C668EB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ขั้นต้น</w:t>
            </w:r>
          </w:p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</w:tcPr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ที่ลูกหนี้ต้องจ่าย</w:t>
            </w:r>
          </w:p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</w:tcPr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:rsidR="00F22CAF" w:rsidRPr="00C64761" w:rsidRDefault="00F22CAF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  <w:tc>
          <w:tcPr>
            <w:tcW w:w="270" w:type="dxa"/>
          </w:tcPr>
          <w:p w:rsidR="00F22CAF" w:rsidRPr="00C64761" w:rsidRDefault="00F22CAF" w:rsidP="0015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22CAF" w:rsidRPr="00C64761" w:rsidRDefault="00F22CAF" w:rsidP="0015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:rsidR="00F22CAF" w:rsidRPr="00C64761" w:rsidRDefault="00F22CAF" w:rsidP="0015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</w:t>
            </w:r>
          </w:p>
          <w:p w:rsidR="00F22CAF" w:rsidRPr="00C64761" w:rsidRDefault="00F22CAF" w:rsidP="0015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ที่ลูกหนี้ต้องจ่าย</w:t>
            </w:r>
          </w:p>
          <w:p w:rsidR="00F22CAF" w:rsidRPr="00C64761" w:rsidRDefault="00F22CAF" w:rsidP="00152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ตามสัญญาเช่าการเงิน</w:t>
            </w:r>
          </w:p>
        </w:tc>
      </w:tr>
      <w:tr w:rsidR="00AB19EA" w:rsidRPr="00C64761" w:rsidTr="00986D2B">
        <w:trPr>
          <w:cantSplit/>
        </w:trPr>
        <w:tc>
          <w:tcPr>
            <w:tcW w:w="3123" w:type="dxa"/>
          </w:tcPr>
          <w:p w:rsidR="00AB19EA" w:rsidRPr="00C64761" w:rsidRDefault="00AB19EA" w:rsidP="009F7C9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:rsidR="00AB19EA" w:rsidRPr="002544D8" w:rsidRDefault="00AB19EA" w:rsidP="009F7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left" w:pos="2412"/>
              </w:tabs>
              <w:spacing w:line="380" w:lineRule="exact"/>
              <w:ind w:left="-108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544D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44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544D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73DB8" w:rsidRPr="00C64761" w:rsidTr="00986D2B">
        <w:trPr>
          <w:cantSplit/>
        </w:trPr>
        <w:tc>
          <w:tcPr>
            <w:tcW w:w="3123" w:type="dxa"/>
          </w:tcPr>
          <w:p w:rsidR="00073DB8" w:rsidRPr="00C64761" w:rsidRDefault="00073DB8" w:rsidP="00073DB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:rsidR="00073DB8" w:rsidRPr="00C64761" w:rsidRDefault="001B1301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1,020,553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073DB8" w:rsidRPr="00C64761" w:rsidRDefault="001B1301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928,744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1,029,311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939,413</w:t>
            </w:r>
          </w:p>
        </w:tc>
      </w:tr>
      <w:tr w:rsidR="00073DB8" w:rsidRPr="00C64761" w:rsidTr="00986D2B">
        <w:trPr>
          <w:cantSplit/>
        </w:trPr>
        <w:tc>
          <w:tcPr>
            <w:tcW w:w="3123" w:type="dxa"/>
          </w:tcPr>
          <w:p w:rsidR="00073DB8" w:rsidRPr="00C64761" w:rsidRDefault="00073DB8" w:rsidP="00073DB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ที่ถึงกำหนดชำระเกินหนึ่งปี</w:t>
            </w:r>
          </w:p>
        </w:tc>
        <w:tc>
          <w:tcPr>
            <w:tcW w:w="126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DB8" w:rsidRPr="00C64761" w:rsidTr="00986D2B">
        <w:tc>
          <w:tcPr>
            <w:tcW w:w="3123" w:type="dxa"/>
          </w:tcPr>
          <w:p w:rsidR="00073DB8" w:rsidRPr="00C64761" w:rsidRDefault="00073DB8" w:rsidP="00073DB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 xml:space="preserve">     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73DB8" w:rsidRPr="00C64761" w:rsidRDefault="001B1301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1,164,931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73DB8" w:rsidRPr="00C64761" w:rsidRDefault="001B1301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1,079,17</w:t>
            </w:r>
            <w:r w:rsidR="00EB44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1,384,199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1,267,415</w:t>
            </w:r>
          </w:p>
        </w:tc>
      </w:tr>
      <w:tr w:rsidR="00073DB8" w:rsidRPr="00C64761" w:rsidTr="00986D2B">
        <w:tc>
          <w:tcPr>
            <w:tcW w:w="3123" w:type="dxa"/>
          </w:tcPr>
          <w:p w:rsidR="00073DB8" w:rsidRPr="00C64761" w:rsidRDefault="00073DB8" w:rsidP="00073DB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73DB8" w:rsidRPr="00C64761" w:rsidRDefault="001B1301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2,185,484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73DB8" w:rsidRPr="00C64761" w:rsidRDefault="001B1301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</w:t>
            </w:r>
            <w:r w:rsidR="00EB445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2,413,510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2,206,828</w:t>
            </w:r>
          </w:p>
        </w:tc>
      </w:tr>
      <w:tr w:rsidR="00073DB8" w:rsidRPr="00C64761" w:rsidTr="00986D2B">
        <w:tc>
          <w:tcPr>
            <w:tcW w:w="3123" w:type="dxa"/>
          </w:tcPr>
          <w:p w:rsidR="00073DB8" w:rsidRPr="00C64761" w:rsidRDefault="00073DB8" w:rsidP="00073DB8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4761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73DB8" w:rsidRPr="00C64761" w:rsidRDefault="001B1301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(177,565)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(206,682)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3DB8" w:rsidRPr="00C64761" w:rsidTr="00986D2B">
        <w:tc>
          <w:tcPr>
            <w:tcW w:w="3123" w:type="dxa"/>
          </w:tcPr>
          <w:p w:rsidR="00073DB8" w:rsidRPr="00C64761" w:rsidRDefault="00073DB8" w:rsidP="00073DB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47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ผลรวมของเงินลงทุนขั้นต้น</w:t>
            </w:r>
          </w:p>
          <w:p w:rsidR="00073DB8" w:rsidRPr="00C64761" w:rsidRDefault="00073DB8" w:rsidP="00073DB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647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ตามสัญญาเช่าการเงินสุทธิ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73DB8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1B1301" w:rsidRPr="00C64761" w:rsidRDefault="001B1301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2,007,919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73DB8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2,206,828</w:t>
            </w:r>
          </w:p>
        </w:tc>
        <w:tc>
          <w:tcPr>
            <w:tcW w:w="27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CA5742" w:rsidRPr="00C64761" w:rsidRDefault="00CA5742" w:rsidP="00293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B91A0D" w:rsidRPr="00C64761" w:rsidRDefault="00B96B62" w:rsidP="004F2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64761">
        <w:rPr>
          <w:rFonts w:ascii="Angsana New" w:hAnsi="Angsana New"/>
          <w:b/>
          <w:bCs/>
          <w:sz w:val="30"/>
          <w:szCs w:val="30"/>
        </w:rPr>
        <w:t>8</w:t>
      </w:r>
      <w:r w:rsidR="00B91A0D" w:rsidRPr="00C64761">
        <w:rPr>
          <w:rFonts w:ascii="Angsana New" w:hAnsi="Angsana New"/>
          <w:b/>
          <w:bCs/>
          <w:sz w:val="30"/>
          <w:szCs w:val="30"/>
          <w:cs/>
        </w:rPr>
        <w:tab/>
      </w:r>
      <w:r w:rsidR="00952999" w:rsidRPr="00C64761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B91A0D" w:rsidRPr="00C64761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B91A0D" w:rsidRPr="00C64761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B96B62" w:rsidRPr="00C64761" w:rsidRDefault="00B96B62" w:rsidP="00293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87"/>
        <w:gridCol w:w="810"/>
        <w:gridCol w:w="1233"/>
        <w:gridCol w:w="270"/>
        <w:gridCol w:w="1206"/>
      </w:tblGrid>
      <w:tr w:rsidR="00B96B62" w:rsidRPr="00C64761" w:rsidTr="004F2C4C">
        <w:tc>
          <w:tcPr>
            <w:tcW w:w="5787" w:type="dxa"/>
          </w:tcPr>
          <w:p w:rsidR="00B96B62" w:rsidRPr="00C64761" w:rsidRDefault="00B96B62" w:rsidP="00811C5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10" w:type="dxa"/>
          </w:tcPr>
          <w:p w:rsidR="00B96B62" w:rsidRPr="00C64761" w:rsidRDefault="00B96B62" w:rsidP="00811C5D">
            <w:pPr>
              <w:pStyle w:val="a1"/>
              <w:tabs>
                <w:tab w:val="clear" w:pos="1080"/>
              </w:tabs>
              <w:spacing w:line="380" w:lineRule="exact"/>
              <w:ind w:left="-108" w:right="-90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C64761">
              <w:rPr>
                <w:rFonts w:ascii="Angsana New" w:hAnsi="Angsana New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33" w:type="dxa"/>
          </w:tcPr>
          <w:p w:rsidR="00B96B62" w:rsidRPr="00C64761" w:rsidRDefault="00B96B62" w:rsidP="00C033A4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C64761">
              <w:rPr>
                <w:rFonts w:ascii="Angsana New" w:hAnsi="Angsana New"/>
                <w:lang w:val="en-US"/>
              </w:rPr>
              <w:t>25</w:t>
            </w:r>
            <w:r w:rsidR="00C033A4" w:rsidRPr="00C64761">
              <w:rPr>
                <w:rFonts w:ascii="Angsana New" w:hAnsi="Angsana New"/>
                <w:lang w:val="en-US"/>
              </w:rPr>
              <w:t>6</w:t>
            </w:r>
            <w:r w:rsidR="00073DB8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:rsidR="00B96B62" w:rsidRPr="00C64761" w:rsidRDefault="00B96B62" w:rsidP="00811C5D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06" w:type="dxa"/>
          </w:tcPr>
          <w:p w:rsidR="00B96B62" w:rsidRPr="00C64761" w:rsidRDefault="00206353" w:rsidP="00811C5D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073DB8"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</w:tr>
      <w:tr w:rsidR="00B96B62" w:rsidRPr="00C64761" w:rsidTr="004F2C4C">
        <w:trPr>
          <w:trHeight w:val="353"/>
        </w:trPr>
        <w:tc>
          <w:tcPr>
            <w:tcW w:w="5787" w:type="dxa"/>
          </w:tcPr>
          <w:p w:rsidR="00B96B62" w:rsidRPr="00C64761" w:rsidRDefault="00B96B62" w:rsidP="00811C5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:rsidR="00B96B62" w:rsidRPr="00C64761" w:rsidRDefault="00B96B62" w:rsidP="00811C5D">
            <w:pPr>
              <w:pStyle w:val="a1"/>
              <w:tabs>
                <w:tab w:val="clear" w:pos="1080"/>
              </w:tabs>
              <w:spacing w:line="380" w:lineRule="exact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9" w:type="dxa"/>
            <w:gridSpan w:val="3"/>
          </w:tcPr>
          <w:p w:rsidR="00B96B62" w:rsidRPr="00C64761" w:rsidRDefault="00B96B62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47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08AE" w:rsidRPr="00C64761" w:rsidTr="004F2C4C">
        <w:tc>
          <w:tcPr>
            <w:tcW w:w="5787" w:type="dxa"/>
          </w:tcPr>
          <w:p w:rsidR="006908AE" w:rsidRPr="00C64761" w:rsidRDefault="006908AE" w:rsidP="00065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ค่าเบี้ยประกันจ่ายล่วงหน้า</w:t>
            </w:r>
            <w:r w:rsidR="00602391" w:rsidRPr="00C6476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6908AE" w:rsidRPr="00C64761" w:rsidRDefault="006908AE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6908AE" w:rsidRPr="00C64761" w:rsidRDefault="006908AE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08AE" w:rsidRPr="00C64761" w:rsidRDefault="006908AE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6908AE" w:rsidRPr="00C64761" w:rsidRDefault="006908AE" w:rsidP="00811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DB8" w:rsidRPr="00C64761" w:rsidTr="004F2C4C">
        <w:tc>
          <w:tcPr>
            <w:tcW w:w="5787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64761">
              <w:rPr>
                <w:rFonts w:ascii="Angsana New" w:hAnsi="Angsana New"/>
                <w:sz w:val="30"/>
                <w:szCs w:val="30"/>
              </w:rPr>
              <w:t>-</w:t>
            </w:r>
            <w:r w:rsidRPr="00C64761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 </w:t>
            </w:r>
          </w:p>
        </w:tc>
        <w:tc>
          <w:tcPr>
            <w:tcW w:w="81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64761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33" w:type="dxa"/>
          </w:tcPr>
          <w:p w:rsidR="00073DB8" w:rsidRPr="00C64761" w:rsidRDefault="004201E2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40,435</w:t>
            </w:r>
          </w:p>
        </w:tc>
        <w:tc>
          <w:tcPr>
            <w:tcW w:w="270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42,874</w:t>
            </w:r>
          </w:p>
        </w:tc>
      </w:tr>
      <w:tr w:rsidR="00073DB8" w:rsidRPr="00C64761" w:rsidTr="004F2C4C">
        <w:tc>
          <w:tcPr>
            <w:tcW w:w="5787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64761">
              <w:rPr>
                <w:rFonts w:ascii="Angsana New" w:hAnsi="Angsana New"/>
                <w:sz w:val="30"/>
                <w:szCs w:val="30"/>
                <w:cs/>
              </w:rPr>
              <w:t>- กิจการอื่น</w:t>
            </w:r>
            <w:r w:rsidRPr="00C6476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073DB8" w:rsidRPr="00C64761" w:rsidRDefault="004201E2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67,060</w:t>
            </w:r>
          </w:p>
        </w:tc>
        <w:tc>
          <w:tcPr>
            <w:tcW w:w="270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70,863</w:t>
            </w:r>
          </w:p>
        </w:tc>
      </w:tr>
      <w:tr w:rsidR="00073DB8" w:rsidRPr="00C64761" w:rsidTr="004F2C4C">
        <w:tc>
          <w:tcPr>
            <w:tcW w:w="5787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81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073DB8" w:rsidRPr="00C64761" w:rsidRDefault="004201E2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39,042</w:t>
            </w:r>
          </w:p>
        </w:tc>
        <w:tc>
          <w:tcPr>
            <w:tcW w:w="270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40,844</w:t>
            </w:r>
          </w:p>
        </w:tc>
      </w:tr>
      <w:tr w:rsidR="00073DB8" w:rsidRPr="00C64761" w:rsidTr="004F2C4C">
        <w:tc>
          <w:tcPr>
            <w:tcW w:w="5787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  <w:r w:rsidRPr="00C6476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:rsidR="00073DB8" w:rsidRPr="00C64761" w:rsidRDefault="00B125AF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</w:t>
            </w:r>
            <w:r w:rsidR="00105315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326,921</w:t>
            </w:r>
          </w:p>
        </w:tc>
      </w:tr>
      <w:tr w:rsidR="00073DB8" w:rsidRPr="00C64761" w:rsidTr="004F2C4C">
        <w:trPr>
          <w:trHeight w:val="452"/>
        </w:trPr>
        <w:tc>
          <w:tcPr>
            <w:tcW w:w="5787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6476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C647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4761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:rsidR="00073DB8" w:rsidRPr="00C64761" w:rsidRDefault="004201E2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127,395</w:t>
            </w:r>
          </w:p>
        </w:tc>
        <w:tc>
          <w:tcPr>
            <w:tcW w:w="270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110,995</w:t>
            </w:r>
          </w:p>
        </w:tc>
      </w:tr>
      <w:tr w:rsidR="00073DB8" w:rsidRPr="00C64761" w:rsidTr="004F2C4C">
        <w:tc>
          <w:tcPr>
            <w:tcW w:w="5787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647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073DB8" w:rsidRPr="00C64761" w:rsidRDefault="00B125AF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560,</w:t>
            </w:r>
            <w:r w:rsidR="00105315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</w:tcBorders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592,497</w:t>
            </w:r>
          </w:p>
        </w:tc>
      </w:tr>
      <w:tr w:rsidR="00073DB8" w:rsidRPr="00C64761" w:rsidTr="004F2C4C">
        <w:tc>
          <w:tcPr>
            <w:tcW w:w="5787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6476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073DB8" w:rsidRPr="00C64761" w:rsidRDefault="001B1301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(76,077)</w:t>
            </w:r>
          </w:p>
        </w:tc>
        <w:tc>
          <w:tcPr>
            <w:tcW w:w="270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</w:tcBorders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(76,077)</w:t>
            </w:r>
          </w:p>
        </w:tc>
      </w:tr>
      <w:tr w:rsidR="00073DB8" w:rsidRPr="00C64761" w:rsidTr="004F2C4C">
        <w:tc>
          <w:tcPr>
            <w:tcW w:w="5787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073DB8" w:rsidRPr="00C64761" w:rsidRDefault="00073DB8" w:rsidP="00073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073DB8" w:rsidRPr="00C64761" w:rsidRDefault="00B125AF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484,</w:t>
            </w:r>
            <w:r w:rsidR="00105315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73DB8" w:rsidRPr="00C64761" w:rsidRDefault="00073DB8" w:rsidP="004F2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516,420</w:t>
            </w:r>
          </w:p>
        </w:tc>
      </w:tr>
      <w:tr w:rsidR="004F2C4C" w:rsidRPr="00C64761" w:rsidTr="004F2C4C">
        <w:tc>
          <w:tcPr>
            <w:tcW w:w="5787" w:type="dxa"/>
          </w:tcPr>
          <w:p w:rsidR="004F2C4C" w:rsidRPr="00C83116" w:rsidRDefault="004F2C4C" w:rsidP="001D2432">
            <w:pPr>
              <w:pStyle w:val="a"/>
              <w:tabs>
                <w:tab w:val="clear" w:pos="1080"/>
              </w:tabs>
              <w:spacing w:before="24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83116">
              <w:rPr>
                <w:rFonts w:ascii="Angsana New" w:hAnsi="Angsana New" w:cs="Angsana New" w:hint="cs"/>
                <w:cs/>
              </w:rPr>
              <w:t>หนี้สงสัยจะสูญสำหรับปี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DE54D0">
              <w:rPr>
                <w:rFonts w:ascii="Angsana New" w:hAnsi="Angsana New" w:cs="Angsana New" w:hint="cs"/>
                <w:cs/>
              </w:rPr>
              <w:t>(กลับรายการ)</w:t>
            </w:r>
          </w:p>
        </w:tc>
        <w:tc>
          <w:tcPr>
            <w:tcW w:w="810" w:type="dxa"/>
          </w:tcPr>
          <w:p w:rsidR="004F2C4C" w:rsidRPr="00C64761" w:rsidRDefault="004F2C4C" w:rsidP="001D2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4F2C4C" w:rsidRPr="00C83116" w:rsidRDefault="004F2C4C" w:rsidP="001D2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before="24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2C4C" w:rsidRPr="00C64761" w:rsidRDefault="004F2C4C" w:rsidP="001D2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before="24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4F2C4C" w:rsidRPr="00C83116" w:rsidRDefault="004F2C4C" w:rsidP="001D2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before="24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(23,561)</w:t>
            </w:r>
          </w:p>
        </w:tc>
      </w:tr>
    </w:tbl>
    <w:p w:rsidR="005F02F7" w:rsidRPr="00244D87" w:rsidRDefault="005F02F7" w:rsidP="0023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:rsidR="00401029" w:rsidRPr="00F01871" w:rsidRDefault="00B96B62" w:rsidP="0023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01871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401029" w:rsidRPr="00F0187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01029" w:rsidRPr="00F01871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สินค้าคงเหลือ</w:t>
      </w:r>
    </w:p>
    <w:p w:rsidR="007C50C8" w:rsidRPr="00F01871" w:rsidRDefault="007C50C8" w:rsidP="0023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85"/>
        <w:gridCol w:w="810"/>
        <w:gridCol w:w="1098"/>
        <w:gridCol w:w="270"/>
        <w:gridCol w:w="1035"/>
      </w:tblGrid>
      <w:tr w:rsidR="00C34001" w:rsidRPr="00F01871" w:rsidTr="00986D2B">
        <w:tc>
          <w:tcPr>
            <w:tcW w:w="5985" w:type="dxa"/>
          </w:tcPr>
          <w:p w:rsidR="00C34001" w:rsidRPr="00F01871" w:rsidRDefault="00C34001" w:rsidP="00C3400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:rsidR="00C34001" w:rsidRPr="00F01871" w:rsidRDefault="00C34001" w:rsidP="00C34001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098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Pr="00F0187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C033A4" w:rsidRPr="00F01871" w:rsidTr="00986D2B">
        <w:tc>
          <w:tcPr>
            <w:tcW w:w="5985" w:type="dxa"/>
          </w:tcPr>
          <w:p w:rsidR="00C033A4" w:rsidRPr="00F01871" w:rsidRDefault="00C033A4" w:rsidP="00C033A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</w:tcPr>
          <w:p w:rsidR="00C033A4" w:rsidRPr="00F01871" w:rsidRDefault="00C033A4" w:rsidP="00C033A4">
            <w:pPr>
              <w:pStyle w:val="a1"/>
              <w:tabs>
                <w:tab w:val="clear" w:pos="1080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03" w:type="dxa"/>
            <w:gridSpan w:val="3"/>
          </w:tcPr>
          <w:p w:rsidR="00C033A4" w:rsidRPr="00F01871" w:rsidRDefault="00C033A4" w:rsidP="00C0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4001" w:rsidRPr="00F01871" w:rsidTr="0003619B">
        <w:tc>
          <w:tcPr>
            <w:tcW w:w="5985" w:type="dxa"/>
          </w:tcPr>
          <w:p w:rsidR="00C34001" w:rsidRPr="00F01871" w:rsidRDefault="00C34001" w:rsidP="00C34001">
            <w:pPr>
              <w:pStyle w:val="Heading9"/>
              <w:rPr>
                <w:rFonts w:asciiTheme="majorBidi" w:hAnsiTheme="majorBidi" w:cstheme="majorBidi"/>
              </w:rPr>
            </w:pPr>
            <w:r w:rsidRPr="00F0187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810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C34001" w:rsidRPr="00F01871" w:rsidRDefault="00DC21BC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</w:rPr>
              <w:t>169,966</w:t>
            </w:r>
          </w:p>
        </w:tc>
        <w:tc>
          <w:tcPr>
            <w:tcW w:w="270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</w:rPr>
              <w:t>157,361</w:t>
            </w:r>
          </w:p>
        </w:tc>
      </w:tr>
      <w:tr w:rsidR="00C34001" w:rsidRPr="00F01871" w:rsidTr="0003619B">
        <w:tc>
          <w:tcPr>
            <w:tcW w:w="5985" w:type="dxa"/>
          </w:tcPr>
          <w:p w:rsidR="00C34001" w:rsidRPr="00F01871" w:rsidRDefault="00C34001" w:rsidP="00C34001">
            <w:pPr>
              <w:pStyle w:val="Heading9"/>
              <w:rPr>
                <w:rFonts w:asciiTheme="majorBidi" w:hAnsiTheme="majorBidi" w:cstheme="majorBidi"/>
                <w:cs/>
              </w:rPr>
            </w:pPr>
            <w:r w:rsidRPr="00F0187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F01871">
              <w:rPr>
                <w:rFonts w:asciiTheme="majorBidi" w:hAnsiTheme="majorBidi" w:cstheme="majorBidi"/>
                <w:cs/>
              </w:rPr>
              <w:t>ค่าเผื่อการปรับมูลค่าสินค้าลดลงให้เท่ากับมูลค่าสุทธิที่จะได้รับ</w:t>
            </w:r>
          </w:p>
        </w:tc>
        <w:tc>
          <w:tcPr>
            <w:tcW w:w="810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34001" w:rsidRPr="00F01871" w:rsidRDefault="00DC21BC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</w:rPr>
              <w:t>(10,432)</w:t>
            </w:r>
          </w:p>
        </w:tc>
        <w:tc>
          <w:tcPr>
            <w:tcW w:w="270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</w:rPr>
              <w:t>(10,257)</w:t>
            </w:r>
          </w:p>
        </w:tc>
      </w:tr>
      <w:tr w:rsidR="00C34001" w:rsidRPr="00F01871" w:rsidTr="0003619B">
        <w:tc>
          <w:tcPr>
            <w:tcW w:w="5985" w:type="dxa"/>
          </w:tcPr>
          <w:p w:rsidR="00C34001" w:rsidRPr="00F01871" w:rsidRDefault="00C34001" w:rsidP="00C34001">
            <w:pPr>
              <w:pStyle w:val="Heading9"/>
              <w:rPr>
                <w:rFonts w:asciiTheme="majorBidi" w:hAnsiTheme="majorBidi" w:cstheme="majorBidi"/>
                <w:b/>
                <w:bCs/>
              </w:rPr>
            </w:pPr>
            <w:r w:rsidRPr="00F0187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  <w:r w:rsidRPr="00F01871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10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C34001" w:rsidRPr="00F01871" w:rsidRDefault="00DC21BC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159,534</w:t>
            </w:r>
          </w:p>
        </w:tc>
        <w:tc>
          <w:tcPr>
            <w:tcW w:w="270" w:type="dxa"/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C34001" w:rsidRPr="00F01871" w:rsidRDefault="00C34001" w:rsidP="00C3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147,104</w:t>
            </w:r>
          </w:p>
        </w:tc>
      </w:tr>
    </w:tbl>
    <w:p w:rsidR="00B91A0D" w:rsidRPr="00F01871" w:rsidRDefault="00B91A0D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99695A" w:rsidRPr="00F01871" w:rsidRDefault="0083665D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30"/>
          <w:szCs w:val="30"/>
          <w:cs/>
        </w:rPr>
      </w:pPr>
      <w:r w:rsidRPr="00F01871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96B62" w:rsidRPr="00F01871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99695A" w:rsidRPr="00F0187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4569A7" w:rsidRPr="00F01871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สินทรัพย์</w:t>
      </w:r>
      <w:r w:rsidR="00C668EB" w:rsidRPr="00F01871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ที่ถือไว้เพื่อขาย</w:t>
      </w:r>
      <w:r w:rsidR="009575B2" w:rsidRPr="00F01871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:rsidR="0079236E" w:rsidRPr="00F01871" w:rsidRDefault="0079236E" w:rsidP="00792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07"/>
        <w:gridCol w:w="1061"/>
        <w:gridCol w:w="237"/>
        <w:gridCol w:w="1042"/>
        <w:gridCol w:w="270"/>
        <w:gridCol w:w="1081"/>
        <w:gridCol w:w="29"/>
        <w:gridCol w:w="241"/>
        <w:gridCol w:w="29"/>
        <w:gridCol w:w="968"/>
        <w:gridCol w:w="50"/>
        <w:gridCol w:w="219"/>
        <w:gridCol w:w="50"/>
        <w:gridCol w:w="1014"/>
      </w:tblGrid>
      <w:tr w:rsidR="0079236E" w:rsidRPr="00F01871" w:rsidTr="00F01871">
        <w:tc>
          <w:tcPr>
            <w:tcW w:w="2907" w:type="dxa"/>
          </w:tcPr>
          <w:p w:rsidR="0079236E" w:rsidRPr="00F01871" w:rsidRDefault="0079236E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:rsidR="0079236E" w:rsidRPr="00F01871" w:rsidRDefault="0079236E" w:rsidP="00C0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0187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F01871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="00C033A4" w:rsidRPr="00F0187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B3BAB"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170A42" w:rsidRPr="00F01871" w:rsidTr="00F01871">
        <w:tc>
          <w:tcPr>
            <w:tcW w:w="2907" w:type="dxa"/>
            <w:shd w:val="clear" w:color="auto" w:fill="auto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79236E" w:rsidRPr="00F01871" w:rsidTr="00F01871">
        <w:tc>
          <w:tcPr>
            <w:tcW w:w="2907" w:type="dxa"/>
          </w:tcPr>
          <w:p w:rsidR="0079236E" w:rsidRPr="00F01871" w:rsidRDefault="0079236E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1" w:type="dxa"/>
            <w:gridSpan w:val="13"/>
          </w:tcPr>
          <w:p w:rsidR="0079236E" w:rsidRPr="00F01871" w:rsidRDefault="0079236E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A42" w:rsidRPr="00F01871" w:rsidTr="00F01871">
        <w:tc>
          <w:tcPr>
            <w:tcW w:w="2907" w:type="dxa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gridSpan w:val="2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70A42" w:rsidRPr="00F01871" w:rsidTr="00F01871">
        <w:tc>
          <w:tcPr>
            <w:tcW w:w="2907" w:type="dxa"/>
          </w:tcPr>
          <w:p w:rsidR="00170A42" w:rsidRPr="00F01871" w:rsidRDefault="00170A42" w:rsidP="001A1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5,624</w:t>
            </w:r>
          </w:p>
        </w:tc>
        <w:tc>
          <w:tcPr>
            <w:tcW w:w="237" w:type="dxa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:rsidR="00170A42" w:rsidRPr="00F01871" w:rsidRDefault="001B3448" w:rsidP="001A180C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63</w:t>
            </w: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20</w:t>
            </w:r>
            <w:r w:rsidR="00E46DAA"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170A42" w:rsidRPr="00F01871" w:rsidRDefault="001B3448" w:rsidP="001A180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(13,134)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70A42" w:rsidRPr="00F01871" w:rsidRDefault="001B3448" w:rsidP="001A180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(30,537)</w:t>
            </w:r>
          </w:p>
        </w:tc>
        <w:tc>
          <w:tcPr>
            <w:tcW w:w="269" w:type="dxa"/>
            <w:gridSpan w:val="2"/>
            <w:shd w:val="clear" w:color="auto" w:fill="auto"/>
          </w:tcPr>
          <w:p w:rsidR="00170A42" w:rsidRPr="00F01871" w:rsidRDefault="00170A42" w:rsidP="001A180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</w:tcPr>
          <w:p w:rsidR="00170A42" w:rsidRPr="00F01871" w:rsidRDefault="001B3448" w:rsidP="00F018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25,</w:t>
            </w:r>
            <w:r w:rsidR="00E46DAA"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160</w:t>
            </w:r>
          </w:p>
        </w:tc>
      </w:tr>
    </w:tbl>
    <w:p w:rsidR="009A42FD" w:rsidRPr="00F01871" w:rsidRDefault="009A42FD" w:rsidP="009A4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07"/>
        <w:gridCol w:w="1061"/>
        <w:gridCol w:w="237"/>
        <w:gridCol w:w="1042"/>
        <w:gridCol w:w="270"/>
        <w:gridCol w:w="1081"/>
        <w:gridCol w:w="29"/>
        <w:gridCol w:w="241"/>
        <w:gridCol w:w="29"/>
        <w:gridCol w:w="968"/>
        <w:gridCol w:w="50"/>
        <w:gridCol w:w="219"/>
        <w:gridCol w:w="50"/>
        <w:gridCol w:w="1023"/>
      </w:tblGrid>
      <w:tr w:rsidR="00986D2B" w:rsidRPr="00F01871" w:rsidTr="00F01871">
        <w:tc>
          <w:tcPr>
            <w:tcW w:w="2907" w:type="dxa"/>
          </w:tcPr>
          <w:p w:rsidR="00986D2B" w:rsidRPr="00F01871" w:rsidRDefault="00986D2B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13"/>
          </w:tcPr>
          <w:p w:rsidR="00986D2B" w:rsidRPr="00F01871" w:rsidRDefault="00986D2B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สำหร</w:t>
            </w:r>
            <w:r w:rsidR="00644A7A"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ับปีสิ้นสุดวันที่ </w:t>
            </w:r>
            <w:r w:rsidR="00644A7A" w:rsidRPr="00F0187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4A7A"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487A85" w:rsidRPr="00F01871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B3BAB"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170A42" w:rsidRPr="00F01871" w:rsidTr="00F01871">
        <w:tc>
          <w:tcPr>
            <w:tcW w:w="2907" w:type="dxa"/>
            <w:shd w:val="clear" w:color="auto" w:fill="auto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986D2B" w:rsidRPr="00F01871" w:rsidTr="00F01871">
        <w:tc>
          <w:tcPr>
            <w:tcW w:w="2907" w:type="dxa"/>
          </w:tcPr>
          <w:p w:rsidR="00986D2B" w:rsidRPr="00F01871" w:rsidRDefault="00986D2B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13"/>
          </w:tcPr>
          <w:p w:rsidR="00986D2B" w:rsidRPr="00F01871" w:rsidRDefault="00986D2B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A42" w:rsidRPr="00F01871" w:rsidTr="00F01871">
        <w:tc>
          <w:tcPr>
            <w:tcW w:w="2907" w:type="dxa"/>
          </w:tcPr>
          <w:p w:rsidR="00170A42" w:rsidRPr="00F01871" w:rsidRDefault="00170A42" w:rsidP="00986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1" w:type="dxa"/>
            <w:shd w:val="clear" w:color="auto" w:fill="auto"/>
          </w:tcPr>
          <w:p w:rsidR="00170A42" w:rsidRPr="00F01871" w:rsidRDefault="00170A42" w:rsidP="00986D2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:rsidR="00170A42" w:rsidRPr="00F01871" w:rsidRDefault="00170A42" w:rsidP="00986D2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170A42" w:rsidRPr="00F01871" w:rsidRDefault="00170A42" w:rsidP="00986D2B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70A42" w:rsidRPr="00F01871" w:rsidRDefault="00170A42" w:rsidP="00986D2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:rsidR="00170A42" w:rsidRPr="00F01871" w:rsidRDefault="00170A42" w:rsidP="00986D2B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01871" w:rsidRDefault="00170A42" w:rsidP="00986D2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170A42" w:rsidRPr="00F01871" w:rsidRDefault="00170A42" w:rsidP="00986D2B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:rsidR="00170A42" w:rsidRPr="00F01871" w:rsidRDefault="00170A42" w:rsidP="00986D2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3" w:type="dxa"/>
            <w:gridSpan w:val="2"/>
          </w:tcPr>
          <w:p w:rsidR="00170A42" w:rsidRPr="00F01871" w:rsidRDefault="00170A42" w:rsidP="00986D2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70A42" w:rsidRPr="00F01871" w:rsidTr="00F01871">
        <w:tc>
          <w:tcPr>
            <w:tcW w:w="2907" w:type="dxa"/>
          </w:tcPr>
          <w:p w:rsidR="00170A42" w:rsidRPr="00F01871" w:rsidRDefault="00170A42" w:rsidP="006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187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shd w:val="clear" w:color="auto" w:fill="auto"/>
          </w:tcPr>
          <w:p w:rsidR="00170A42" w:rsidRPr="00F01871" w:rsidRDefault="00170A42" w:rsidP="006B3BA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742</w:t>
            </w:r>
          </w:p>
        </w:tc>
        <w:tc>
          <w:tcPr>
            <w:tcW w:w="237" w:type="dxa"/>
            <w:shd w:val="clear" w:color="auto" w:fill="auto"/>
          </w:tcPr>
          <w:p w:rsidR="00170A42" w:rsidRPr="00F01871" w:rsidRDefault="00170A42" w:rsidP="006B3B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:rsidR="00170A42" w:rsidRPr="00F01871" w:rsidRDefault="00170A42" w:rsidP="006B3BAB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8,419</w:t>
            </w:r>
          </w:p>
        </w:tc>
        <w:tc>
          <w:tcPr>
            <w:tcW w:w="270" w:type="dxa"/>
            <w:shd w:val="clear" w:color="auto" w:fill="auto"/>
          </w:tcPr>
          <w:p w:rsidR="00170A42" w:rsidRPr="00F01871" w:rsidRDefault="00170A42" w:rsidP="006B3B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170A42" w:rsidRPr="00F01871" w:rsidRDefault="00170A42" w:rsidP="006B3BAB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(621)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01871" w:rsidRDefault="00170A42" w:rsidP="006B3B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70A42" w:rsidRPr="00F01871" w:rsidRDefault="00170A42" w:rsidP="006B3BA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38" w:right="-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(2,916)</w:t>
            </w:r>
          </w:p>
        </w:tc>
        <w:tc>
          <w:tcPr>
            <w:tcW w:w="269" w:type="dxa"/>
            <w:gridSpan w:val="2"/>
            <w:shd w:val="clear" w:color="auto" w:fill="auto"/>
          </w:tcPr>
          <w:p w:rsidR="00170A42" w:rsidRPr="00F01871" w:rsidRDefault="00170A42" w:rsidP="006B3B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3" w:type="dxa"/>
            <w:gridSpan w:val="2"/>
            <w:tcBorders>
              <w:bottom w:val="double" w:sz="4" w:space="0" w:color="auto"/>
            </w:tcBorders>
          </w:tcPr>
          <w:p w:rsidR="00170A42" w:rsidRPr="00F01871" w:rsidRDefault="00170A42" w:rsidP="00F01871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018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5,624</w:t>
            </w:r>
          </w:p>
        </w:tc>
      </w:tr>
    </w:tbl>
    <w:p w:rsidR="00B91A0D" w:rsidRPr="00D30B2F" w:rsidRDefault="00B91A0D" w:rsidP="00680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B91A0D" w:rsidRPr="00D30B2F" w:rsidSect="00920134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/>
          <w:pgNumType w:start="15"/>
          <w:cols w:space="720"/>
          <w:titlePg/>
        </w:sectPr>
      </w:pPr>
    </w:p>
    <w:p w:rsidR="000A7ADE" w:rsidRPr="00EF2E59" w:rsidRDefault="0083665D" w:rsidP="00245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0B2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FC0D35" w:rsidRPr="00D30B2F">
        <w:rPr>
          <w:rFonts w:ascii="Angsana New" w:hAnsi="Angsana New"/>
          <w:b/>
          <w:bCs/>
          <w:sz w:val="30"/>
          <w:szCs w:val="30"/>
        </w:rPr>
        <w:t>1</w:t>
      </w:r>
      <w:r w:rsidR="000A7ADE" w:rsidRPr="00D30B2F">
        <w:rPr>
          <w:rFonts w:ascii="Angsana New" w:hAnsi="Angsana New"/>
          <w:b/>
          <w:bCs/>
          <w:sz w:val="30"/>
          <w:szCs w:val="30"/>
        </w:rPr>
        <w:tab/>
      </w:r>
      <w:r w:rsidR="000A7ADE" w:rsidRPr="00D30B2F">
        <w:rPr>
          <w:rFonts w:ascii="Angsana New" w:eastAsia="Angsana New" w:hAnsi="Angsana New"/>
          <w:b/>
          <w:bCs/>
          <w:sz w:val="30"/>
          <w:szCs w:val="30"/>
          <w:cs/>
        </w:rPr>
        <w:t>อาคารและอุปกรณ์</w:t>
      </w:r>
      <w:r w:rsidR="000B6F7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:rsidR="00680D8A" w:rsidRPr="00D30B2F" w:rsidRDefault="00680D8A" w:rsidP="00680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067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725"/>
        <w:gridCol w:w="1440"/>
        <w:gridCol w:w="270"/>
        <w:gridCol w:w="1440"/>
        <w:gridCol w:w="236"/>
        <w:gridCol w:w="34"/>
        <w:gridCol w:w="1350"/>
        <w:gridCol w:w="270"/>
        <w:gridCol w:w="1170"/>
        <w:gridCol w:w="270"/>
        <w:gridCol w:w="1260"/>
        <w:gridCol w:w="270"/>
        <w:gridCol w:w="1332"/>
      </w:tblGrid>
      <w:tr w:rsidR="00DE54D0" w:rsidRPr="00D30B2F" w:rsidTr="00DE54D0">
        <w:tc>
          <w:tcPr>
            <w:tcW w:w="4725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32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ให้เช่า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342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E54D0" w:rsidRPr="00D30B2F" w:rsidRDefault="00DE54D0" w:rsidP="00342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5058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DE54D0" w:rsidRPr="00D30B2F" w:rsidRDefault="00DE54D0" w:rsidP="00AC273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rPr>
          <w:trHeight w:val="80"/>
        </w:trPr>
        <w:tc>
          <w:tcPr>
            <w:tcW w:w="4725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5058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รอให้เช่า</w:t>
            </w: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F3DF7" w:rsidRPr="00D30B2F" w:rsidTr="00DE54D0">
        <w:tc>
          <w:tcPr>
            <w:tcW w:w="4725" w:type="dxa"/>
            <w:vAlign w:val="bottom"/>
          </w:tcPr>
          <w:p w:rsidR="003F3DF7" w:rsidRPr="00D30B2F" w:rsidRDefault="003F3DF7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342" w:type="dxa"/>
            <w:gridSpan w:val="12"/>
          </w:tcPr>
          <w:p w:rsidR="003F3DF7" w:rsidRPr="00D30B2F" w:rsidRDefault="003F3DF7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774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440" w:type="dxa"/>
          </w:tcPr>
          <w:p w:rsidR="00DE54D0" w:rsidRPr="00D30B2F" w:rsidRDefault="00DE54D0" w:rsidP="007744A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378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7744A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7744A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98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E54D0" w:rsidRPr="00D30B2F" w:rsidRDefault="00DE54D0" w:rsidP="007744A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7744A5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7744A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7744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88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DE54D0" w:rsidRPr="00D30B2F" w:rsidRDefault="00DE54D0" w:rsidP="007744A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7744A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7744A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E54D0" w:rsidRPr="00D30B2F" w:rsidRDefault="00DE54D0" w:rsidP="007744A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254" w:right="-39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30B2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D30B2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440" w:type="dxa"/>
          </w:tcPr>
          <w:p w:rsidR="00DE54D0" w:rsidRPr="00873D95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 w:rsidRPr="00873D95">
              <w:rPr>
                <w:rFonts w:ascii="Angsana New" w:hAnsi="Angsana New" w:cs="Angsana New"/>
                <w:sz w:val="30"/>
                <w:szCs w:val="30"/>
              </w:rPr>
              <w:t>14,171,950</w:t>
            </w:r>
          </w:p>
        </w:tc>
        <w:tc>
          <w:tcPr>
            <w:tcW w:w="270" w:type="dxa"/>
          </w:tcPr>
          <w:p w:rsidR="00DE54D0" w:rsidRPr="00873D95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873D95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73D95">
              <w:rPr>
                <w:rFonts w:ascii="Angsana New" w:hAnsi="Angsana New" w:cs="Angsana New"/>
                <w:sz w:val="30"/>
                <w:szCs w:val="30"/>
              </w:rPr>
              <w:t>121,995</w:t>
            </w:r>
          </w:p>
        </w:tc>
        <w:tc>
          <w:tcPr>
            <w:tcW w:w="236" w:type="dxa"/>
          </w:tcPr>
          <w:p w:rsidR="00DE54D0" w:rsidRPr="00873D95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873D95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2" w:right="-99"/>
              <w:rPr>
                <w:rFonts w:ascii="Angsana New" w:hAnsi="Angsana New" w:cs="Angsana New"/>
                <w:sz w:val="30"/>
                <w:szCs w:val="30"/>
              </w:rPr>
            </w:pPr>
            <w:r w:rsidRPr="00873D95">
              <w:rPr>
                <w:rFonts w:ascii="Angsana New" w:hAnsi="Angsana New" w:cs="Angsana New"/>
                <w:sz w:val="30"/>
                <w:szCs w:val="30"/>
              </w:rPr>
              <w:t>64,822</w:t>
            </w:r>
          </w:p>
        </w:tc>
        <w:tc>
          <w:tcPr>
            <w:tcW w:w="270" w:type="dxa"/>
          </w:tcPr>
          <w:p w:rsidR="00DE54D0" w:rsidRPr="00873D95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873D95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873D95">
              <w:rPr>
                <w:rFonts w:ascii="Angsana New" w:hAnsi="Angsana New" w:cs="Angsana New"/>
                <w:sz w:val="30"/>
                <w:szCs w:val="30"/>
              </w:rPr>
              <w:t>9,951</w:t>
            </w:r>
          </w:p>
        </w:tc>
        <w:tc>
          <w:tcPr>
            <w:tcW w:w="270" w:type="dxa"/>
          </w:tcPr>
          <w:p w:rsidR="00DE54D0" w:rsidRPr="00873D95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873D95" w:rsidRDefault="00DE54D0" w:rsidP="00873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873D95">
              <w:rPr>
                <w:rFonts w:ascii="Angsana New" w:hAnsi="Angsana New" w:cs="Angsana New"/>
                <w:sz w:val="30"/>
                <w:szCs w:val="30"/>
              </w:rPr>
              <w:t>16,817</w:t>
            </w:r>
          </w:p>
        </w:tc>
        <w:tc>
          <w:tcPr>
            <w:tcW w:w="270" w:type="dxa"/>
          </w:tcPr>
          <w:p w:rsidR="00DE54D0" w:rsidRPr="00873D95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E54D0" w:rsidRPr="00873D95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2" w:right="-108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73D95">
              <w:rPr>
                <w:rFonts w:ascii="Angsana New" w:hAnsi="Angsana New" w:cs="Angsana New"/>
                <w:sz w:val="30"/>
                <w:szCs w:val="30"/>
                <w:lang w:val="en-US"/>
              </w:rPr>
              <w:t>14,385,535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3,465,579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2" w:righ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1,298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1,006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3,467,883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(2,899,972)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92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285062" w:rsidRDefault="00DE54D0" w:rsidP="00873D95">
            <w:pPr>
              <w:widowControl w:val="0"/>
              <w:tabs>
                <w:tab w:val="clear" w:pos="907"/>
                <w:tab w:val="decimal" w:pos="612"/>
                <w:tab w:val="decimal" w:pos="918"/>
              </w:tabs>
              <w:spacing w:line="240" w:lineRule="auto"/>
              <w:ind w:left="-11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(16,817)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  <w:tab w:val="decimal" w:pos="70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(2,916,789)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2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(1,055)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(1,006)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(2,061)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 31 ธันวาคม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</w:t>
            </w:r>
            <w:r w:rsidRPr="00D30B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1 มกราคม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7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14,737,557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121,995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2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65,065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9,951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E54D0" w:rsidRPr="00B76CD0" w:rsidRDefault="00DE54D0" w:rsidP="00873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7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6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2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14,934,568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E43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2,351,354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2" w:righ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4,457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2,356,770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(2,912,656)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:rsidR="00DE54D0" w:rsidRPr="00D30B2F" w:rsidRDefault="00DE54D0" w:rsidP="008D2D2D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92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DE54D0" w:rsidRPr="00D30B2F" w:rsidRDefault="00DE54D0" w:rsidP="008D2D2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285062" w:rsidRDefault="00DE54D0" w:rsidP="00CA0BE5">
            <w:pPr>
              <w:widowControl w:val="0"/>
              <w:tabs>
                <w:tab w:val="clear" w:pos="907"/>
                <w:tab w:val="decimal" w:pos="612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:rsidR="00DE54D0" w:rsidRPr="00D30B2F" w:rsidRDefault="00DE54D0" w:rsidP="00CA0B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  <w:tab w:val="decimal" w:pos="70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(2,912,656)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2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(1,955)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CA0BE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92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(1,561)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(3,516)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 31 ธันวาคม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7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14,176,255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121,995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2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67,567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9,349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B76CD0" w:rsidRDefault="00DE54D0" w:rsidP="00873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17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2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14,375,166</w:t>
            </w:r>
          </w:p>
        </w:tc>
      </w:tr>
    </w:tbl>
    <w:p w:rsidR="00505804" w:rsidRPr="00D30B2F" w:rsidRDefault="00505804" w:rsidP="00986D2B">
      <w:pPr>
        <w:spacing w:line="240" w:lineRule="auto"/>
        <w:rPr>
          <w:sz w:val="2"/>
          <w:szCs w:val="2"/>
        </w:rPr>
      </w:pPr>
      <w:r w:rsidRPr="00D30B2F">
        <w:br w:type="page"/>
      </w:r>
    </w:p>
    <w:tbl>
      <w:tblPr>
        <w:tblW w:w="13977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4725"/>
        <w:gridCol w:w="1440"/>
        <w:gridCol w:w="270"/>
        <w:gridCol w:w="1440"/>
        <w:gridCol w:w="236"/>
        <w:gridCol w:w="34"/>
        <w:gridCol w:w="1350"/>
        <w:gridCol w:w="270"/>
        <w:gridCol w:w="1170"/>
        <w:gridCol w:w="270"/>
        <w:gridCol w:w="1260"/>
        <w:gridCol w:w="270"/>
        <w:gridCol w:w="1242"/>
      </w:tblGrid>
      <w:tr w:rsidR="00DE54D0" w:rsidRPr="00D30B2F" w:rsidTr="00DE54D0">
        <w:trPr>
          <w:tblHeader/>
        </w:trPr>
        <w:tc>
          <w:tcPr>
            <w:tcW w:w="4725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  <w:gridSpan w:val="2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2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rPr>
          <w:tblHeader/>
        </w:trPr>
        <w:tc>
          <w:tcPr>
            <w:tcW w:w="4725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ให้เช่า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rPr>
          <w:tblHeader/>
        </w:trPr>
        <w:tc>
          <w:tcPr>
            <w:tcW w:w="4725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สัญญาเช่า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และระบบ</w:t>
            </w:r>
          </w:p>
        </w:tc>
        <w:tc>
          <w:tcPr>
            <w:tcW w:w="270" w:type="dxa"/>
            <w:gridSpan w:val="2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rPr>
          <w:trHeight w:val="80"/>
          <w:tblHeader/>
        </w:trPr>
        <w:tc>
          <w:tcPr>
            <w:tcW w:w="4725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ดำเนินงาน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70" w:type="dxa"/>
            <w:gridSpan w:val="2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รอให้เช่า</w:t>
            </w:r>
          </w:p>
        </w:tc>
        <w:tc>
          <w:tcPr>
            <w:tcW w:w="270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DE54D0" w:rsidRPr="00D30B2F" w:rsidRDefault="00DE54D0" w:rsidP="006D435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505804" w:rsidRPr="00D30B2F" w:rsidTr="00DE54D0">
        <w:trPr>
          <w:tblHeader/>
        </w:trPr>
        <w:tc>
          <w:tcPr>
            <w:tcW w:w="4725" w:type="dxa"/>
            <w:vAlign w:val="bottom"/>
          </w:tcPr>
          <w:p w:rsidR="00505804" w:rsidRPr="00D30B2F" w:rsidRDefault="00505804" w:rsidP="005515A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52" w:type="dxa"/>
            <w:gridSpan w:val="12"/>
          </w:tcPr>
          <w:p w:rsidR="00505804" w:rsidRPr="00D30B2F" w:rsidRDefault="00505804" w:rsidP="003F3D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DE54D0" w:rsidRPr="00D30B2F" w:rsidTr="00DE54D0">
        <w:tc>
          <w:tcPr>
            <w:tcW w:w="4725" w:type="dxa"/>
            <w:vAlign w:val="bottom"/>
          </w:tcPr>
          <w:p w:rsidR="00DE54D0" w:rsidRPr="00D30B2F" w:rsidRDefault="00DE54D0" w:rsidP="00A0247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DE54D0" w:rsidRPr="00D30B2F" w:rsidRDefault="00DE54D0" w:rsidP="003C274A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3C274A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3C274A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:rsidR="00DE54D0" w:rsidRPr="00D30B2F" w:rsidRDefault="00DE54D0" w:rsidP="003C27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30B2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วันที่ 1 </w:t>
            </w:r>
            <w:r w:rsidRPr="00D30B2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มกราคม</w:t>
            </w: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440" w:type="dxa"/>
          </w:tcPr>
          <w:p w:rsidR="00DE54D0" w:rsidRPr="001F0B04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sz w:val="30"/>
                <w:szCs w:val="30"/>
              </w:rPr>
            </w:pPr>
            <w:r w:rsidRPr="001F0B04">
              <w:rPr>
                <w:rFonts w:ascii="Angsana New" w:hAnsi="Angsana New" w:cs="Angsana New"/>
                <w:sz w:val="30"/>
                <w:szCs w:val="30"/>
              </w:rPr>
              <w:t>4,604,023</w:t>
            </w:r>
          </w:p>
        </w:tc>
        <w:tc>
          <w:tcPr>
            <w:tcW w:w="270" w:type="dxa"/>
          </w:tcPr>
          <w:p w:rsidR="00DE54D0" w:rsidRPr="001F0B04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1F0B04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sz w:val="30"/>
                <w:szCs w:val="30"/>
              </w:rPr>
            </w:pPr>
            <w:r w:rsidRPr="001F0B04">
              <w:rPr>
                <w:rFonts w:ascii="Angsana New" w:hAnsi="Angsana New" w:cs="Angsana New"/>
                <w:sz w:val="30"/>
                <w:szCs w:val="30"/>
              </w:rPr>
              <w:t>36,014</w:t>
            </w:r>
          </w:p>
        </w:tc>
        <w:tc>
          <w:tcPr>
            <w:tcW w:w="236" w:type="dxa"/>
          </w:tcPr>
          <w:p w:rsidR="00DE54D0" w:rsidRPr="001F0B04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1F0B04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1" w:right="-99"/>
              <w:rPr>
                <w:rFonts w:ascii="Angsana New" w:hAnsi="Angsana New" w:cs="Angsana New"/>
                <w:sz w:val="30"/>
                <w:szCs w:val="30"/>
              </w:rPr>
            </w:pPr>
            <w:r w:rsidRPr="001F0B04">
              <w:rPr>
                <w:rFonts w:ascii="Angsana New" w:hAnsi="Angsana New" w:cs="Angsana New"/>
                <w:sz w:val="30"/>
                <w:szCs w:val="30"/>
              </w:rPr>
              <w:t>52,326</w:t>
            </w:r>
          </w:p>
        </w:tc>
        <w:tc>
          <w:tcPr>
            <w:tcW w:w="270" w:type="dxa"/>
          </w:tcPr>
          <w:p w:rsidR="00DE54D0" w:rsidRPr="001F0B04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1F0B04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1F0B04">
              <w:rPr>
                <w:rFonts w:ascii="Angsana New" w:hAnsi="Angsana New" w:cs="Angsana New"/>
                <w:sz w:val="30"/>
                <w:szCs w:val="30"/>
              </w:rPr>
              <w:t>6,106</w:t>
            </w:r>
          </w:p>
        </w:tc>
        <w:tc>
          <w:tcPr>
            <w:tcW w:w="270" w:type="dxa"/>
          </w:tcPr>
          <w:p w:rsidR="00DE54D0" w:rsidRPr="001F0B04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54D0" w:rsidRPr="001F0B04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F0B0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1F0B04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DE54D0" w:rsidRPr="001F0B04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F0B04">
              <w:rPr>
                <w:rFonts w:ascii="Angsana New" w:hAnsi="Angsana New" w:cs="Angsana New"/>
                <w:sz w:val="30"/>
                <w:szCs w:val="30"/>
              </w:rPr>
              <w:t>4,698,469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 w:rsidRPr="00D30B2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1,682,118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1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4,215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F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1,686,722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(1,726,487)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F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F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(1,726,487)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3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1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(1,051)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F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3F9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(1,051)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 31 ธันวาคม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</w:t>
            </w:r>
            <w:r w:rsidRPr="00D30B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1 มกราคม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4,559,654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36,014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1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55,490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6,495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4,657,653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 w:rsidRPr="00D30B2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1,755,287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A5013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1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4,315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967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1,760,569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โอน</w:t>
            </w: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(1,752,042)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E4396">
              <w:rPr>
                <w:rFonts w:ascii="Angsana New" w:hAnsi="Angsana New" w:cs="Angsana New"/>
                <w:sz w:val="30"/>
                <w:szCs w:val="30"/>
              </w:rPr>
              <w:t>(1,752,042)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จำหน่าย</w:t>
            </w: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8" w:right="-13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1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(1,945)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53F97" w:rsidRDefault="00DE54D0" w:rsidP="00C9254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(400)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53F97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(2,345)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4,562,899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36,014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1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57,860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7,062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4,663,835</w:t>
            </w:r>
          </w:p>
        </w:tc>
      </w:tr>
      <w:tr w:rsidR="00DE54D0" w:rsidRPr="00D30B2F" w:rsidTr="00DE54D0">
        <w:tc>
          <w:tcPr>
            <w:tcW w:w="4725" w:type="dxa"/>
            <w:vAlign w:val="bottom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c>
          <w:tcPr>
            <w:tcW w:w="4725" w:type="dxa"/>
            <w:vAlign w:val="bottom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c>
          <w:tcPr>
            <w:tcW w:w="4725" w:type="dxa"/>
            <w:vAlign w:val="bottom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c>
          <w:tcPr>
            <w:tcW w:w="4725" w:type="dxa"/>
            <w:vAlign w:val="bottom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c>
          <w:tcPr>
            <w:tcW w:w="4725" w:type="dxa"/>
            <w:vAlign w:val="bottom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c>
          <w:tcPr>
            <w:tcW w:w="4725" w:type="dxa"/>
            <w:vAlign w:val="bottom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lastRenderedPageBreak/>
              <w:t>ค่า</w:t>
            </w:r>
            <w:r w:rsidRPr="00D30B2F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เผื่อผลขาดทุนจากการด้อยค่า</w:t>
            </w: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378"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88"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454"/>
                <w:tab w:val="decimal" w:pos="47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254" w:right="-396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30B2F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วันที่ 1 </w:t>
            </w:r>
            <w:r w:rsidRPr="00D30B2F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มกราคม</w:t>
            </w:r>
            <w:r w:rsidRPr="00D30B2F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79"/>
              <w:rPr>
                <w:rFonts w:ascii="Angsana New" w:hAnsi="Angsana New" w:cs="Angsana New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 31 ธันวาคม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D30B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</w:t>
            </w:r>
            <w:r w:rsidRPr="00D30B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1 มกราคม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3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7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560</w:t>
            </w:r>
          </w:p>
        </w:tc>
      </w:tr>
      <w:tr w:rsidR="00DE54D0" w:rsidRPr="00D30B2F" w:rsidTr="00DE54D0">
        <w:tc>
          <w:tcPr>
            <w:tcW w:w="4725" w:type="dxa"/>
            <w:vAlign w:val="bottom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28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  <w:tab w:val="decimal" w:pos="61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54D0" w:rsidRPr="00D30B2F" w:rsidTr="00DE54D0">
        <w:tc>
          <w:tcPr>
            <w:tcW w:w="4725" w:type="dxa"/>
            <w:vAlign w:val="bottom"/>
          </w:tcPr>
          <w:p w:rsidR="00DE54D0" w:rsidRPr="00D30B2F" w:rsidRDefault="00DE54D0" w:rsidP="00873D9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4" w:type="dxa"/>
            <w:gridSpan w:val="2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28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  <w:tab w:val="decimal" w:pos="61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DE54D0" w:rsidRPr="00D30B2F" w:rsidRDefault="00DE54D0" w:rsidP="00873D9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296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1</w:t>
            </w:r>
            <w:r w:rsidRPr="00D30B2F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10,177,343</w:t>
            </w:r>
          </w:p>
        </w:tc>
        <w:tc>
          <w:tcPr>
            <w:tcW w:w="270" w:type="dxa"/>
          </w:tcPr>
          <w:p w:rsidR="00DE54D0" w:rsidRPr="00D30B2F" w:rsidRDefault="00DE54D0" w:rsidP="00296A34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:rsidR="00DE54D0" w:rsidRPr="00D30B2F" w:rsidRDefault="00DE54D0" w:rsidP="00296A34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9,575</w:t>
            </w:r>
          </w:p>
        </w:tc>
        <w:tc>
          <w:tcPr>
            <w:tcW w:w="270" w:type="dxa"/>
          </w:tcPr>
          <w:p w:rsidR="00DE54D0" w:rsidRPr="00D30B2F" w:rsidRDefault="00DE54D0" w:rsidP="00296A34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3,456</w:t>
            </w:r>
          </w:p>
        </w:tc>
        <w:tc>
          <w:tcPr>
            <w:tcW w:w="270" w:type="dxa"/>
          </w:tcPr>
          <w:p w:rsidR="00DE54D0" w:rsidRPr="00D30B2F" w:rsidRDefault="00DE54D0" w:rsidP="00296A34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DE54D0" w:rsidRPr="00B76CD0" w:rsidRDefault="00DE54D0" w:rsidP="00296A3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6C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10,276,355</w:t>
            </w:r>
          </w:p>
        </w:tc>
      </w:tr>
      <w:tr w:rsidR="00DE54D0" w:rsidRPr="00D30B2F" w:rsidTr="00DE54D0">
        <w:tc>
          <w:tcPr>
            <w:tcW w:w="4725" w:type="dxa"/>
          </w:tcPr>
          <w:p w:rsidR="00DE54D0" w:rsidRPr="00D30B2F" w:rsidRDefault="00DE54D0" w:rsidP="00296A3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30B2F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9,612,796</w:t>
            </w:r>
          </w:p>
        </w:tc>
        <w:tc>
          <w:tcPr>
            <w:tcW w:w="270" w:type="dxa"/>
          </w:tcPr>
          <w:p w:rsidR="00DE54D0" w:rsidRPr="00D30B2F" w:rsidRDefault="00DE54D0" w:rsidP="00296A34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85,981</w:t>
            </w:r>
          </w:p>
        </w:tc>
        <w:tc>
          <w:tcPr>
            <w:tcW w:w="236" w:type="dxa"/>
          </w:tcPr>
          <w:p w:rsidR="00DE54D0" w:rsidRPr="00D30B2F" w:rsidRDefault="00DE54D0" w:rsidP="00296A34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9,707</w:t>
            </w:r>
          </w:p>
        </w:tc>
        <w:tc>
          <w:tcPr>
            <w:tcW w:w="270" w:type="dxa"/>
          </w:tcPr>
          <w:p w:rsidR="00DE54D0" w:rsidRPr="00D30B2F" w:rsidRDefault="00DE54D0" w:rsidP="00296A34">
            <w:pPr>
              <w:widowControl w:val="0"/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88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2,287</w:t>
            </w:r>
          </w:p>
        </w:tc>
        <w:tc>
          <w:tcPr>
            <w:tcW w:w="270" w:type="dxa"/>
          </w:tcPr>
          <w:p w:rsidR="00DE54D0" w:rsidRPr="00D30B2F" w:rsidRDefault="00DE54D0" w:rsidP="00296A34">
            <w:pPr>
              <w:widowControl w:val="0"/>
              <w:tabs>
                <w:tab w:val="clear" w:pos="907"/>
                <w:tab w:val="decimal" w:pos="918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DE54D0" w:rsidRPr="00B76CD0" w:rsidRDefault="00DE54D0" w:rsidP="00296A3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486"/>
                <w:tab w:val="decimal" w:pos="522"/>
              </w:tabs>
              <w:spacing w:line="240" w:lineRule="auto"/>
              <w:ind w:left="-108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</w:tcPr>
          <w:p w:rsidR="00DE54D0" w:rsidRPr="00D30B2F" w:rsidRDefault="00DE54D0" w:rsidP="00296A34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9,710,771</w:t>
            </w:r>
          </w:p>
        </w:tc>
      </w:tr>
    </w:tbl>
    <w:p w:rsidR="00222083" w:rsidRPr="00D30B2F" w:rsidRDefault="00222083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802470" w:rsidRPr="006F1D33" w:rsidRDefault="00802470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3"/>
        <w:jc w:val="thaiDistribute"/>
        <w:rPr>
          <w:rFonts w:ascii="Angsana New" w:hAnsi="Angsana New"/>
          <w:i/>
          <w:iCs/>
          <w:sz w:val="30"/>
          <w:szCs w:val="30"/>
        </w:rPr>
      </w:pPr>
      <w:r w:rsidRPr="00D30B2F">
        <w:rPr>
          <w:rFonts w:ascii="Angsana New" w:hAnsi="Angsana New"/>
          <w:spacing w:val="-4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105D0B" w:rsidRPr="00D30B2F">
        <w:rPr>
          <w:rFonts w:ascii="Angsana New" w:hAnsi="Angsana New"/>
          <w:spacing w:val="-4"/>
          <w:sz w:val="30"/>
          <w:szCs w:val="30"/>
        </w:rPr>
        <w:t xml:space="preserve">31 </w:t>
      </w:r>
      <w:r w:rsidR="00105D0B" w:rsidRPr="00D30B2F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D30B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pacing w:val="-4"/>
          <w:sz w:val="30"/>
          <w:szCs w:val="30"/>
        </w:rPr>
        <w:t>25</w:t>
      </w:r>
      <w:r w:rsidR="00B836A1">
        <w:rPr>
          <w:rFonts w:ascii="Angsana New" w:hAnsi="Angsana New"/>
          <w:spacing w:val="-4"/>
          <w:sz w:val="30"/>
          <w:szCs w:val="30"/>
        </w:rPr>
        <w:t>6</w:t>
      </w:r>
      <w:r w:rsidR="00D3694D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B836A1">
        <w:rPr>
          <w:rFonts w:ascii="Angsana New" w:hAnsi="Angsana New"/>
          <w:spacing w:val="-4"/>
          <w:sz w:val="30"/>
          <w:szCs w:val="30"/>
        </w:rPr>
        <w:t xml:space="preserve"> </w:t>
      </w:r>
      <w:r w:rsidR="00EF0130" w:rsidRPr="00D30B2F">
        <w:rPr>
          <w:rFonts w:ascii="Angsana New" w:hAnsi="Angsana New"/>
          <w:spacing w:val="-4"/>
          <w:sz w:val="30"/>
          <w:szCs w:val="30"/>
          <w:cs/>
        </w:rPr>
        <w:t>มี</w:t>
      </w:r>
      <w:r w:rsidR="00EF0130" w:rsidRPr="0085570A">
        <w:rPr>
          <w:rFonts w:ascii="Angsana New" w:hAnsi="Angsana New"/>
          <w:spacing w:val="-4"/>
          <w:sz w:val="30"/>
          <w:szCs w:val="30"/>
          <w:cs/>
        </w:rPr>
        <w:t>จำนว</w:t>
      </w:r>
      <w:r w:rsidR="008B72CB" w:rsidRPr="0085570A">
        <w:rPr>
          <w:rFonts w:ascii="Angsana New" w:hAnsi="Angsana New" w:hint="cs"/>
          <w:spacing w:val="-4"/>
          <w:sz w:val="30"/>
          <w:szCs w:val="30"/>
          <w:cs/>
        </w:rPr>
        <w:t xml:space="preserve">น </w:t>
      </w:r>
      <w:r w:rsidR="001933A3">
        <w:rPr>
          <w:rFonts w:ascii="Angsana New" w:hAnsi="Angsana New"/>
          <w:spacing w:val="-4"/>
          <w:sz w:val="30"/>
          <w:szCs w:val="30"/>
        </w:rPr>
        <w:t xml:space="preserve"> </w:t>
      </w:r>
      <w:r w:rsidR="004D0029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524FA4">
        <w:rPr>
          <w:rFonts w:ascii="Angsana New" w:hAnsi="Angsana New"/>
          <w:spacing w:val="-4"/>
          <w:sz w:val="30"/>
          <w:szCs w:val="30"/>
        </w:rPr>
        <w:t>69</w:t>
      </w:r>
      <w:r w:rsidR="001933A3">
        <w:rPr>
          <w:rFonts w:ascii="Angsana New" w:hAnsi="Angsana New"/>
          <w:spacing w:val="-4"/>
          <w:sz w:val="30"/>
          <w:szCs w:val="30"/>
        </w:rPr>
        <w:t xml:space="preserve"> </w:t>
      </w:r>
      <w:r w:rsidRPr="0085570A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D30B2F">
        <w:rPr>
          <w:rFonts w:ascii="Angsana New" w:hAnsi="Angsana New"/>
          <w:sz w:val="30"/>
          <w:szCs w:val="30"/>
          <w:cs/>
        </w:rPr>
        <w:t xml:space="preserve"> </w:t>
      </w:r>
      <w:r w:rsidR="00FC0D35" w:rsidRPr="00D30B2F">
        <w:rPr>
          <w:rFonts w:ascii="Angsana New" w:hAnsi="Angsana New"/>
          <w:sz w:val="30"/>
          <w:szCs w:val="30"/>
        </w:rPr>
        <w:t xml:space="preserve">    </w:t>
      </w:r>
      <w:r w:rsidR="00644A7A" w:rsidRPr="00D30B2F">
        <w:rPr>
          <w:rFonts w:ascii="Angsana New" w:hAnsi="Angsana New"/>
          <w:sz w:val="30"/>
          <w:szCs w:val="30"/>
        </w:rPr>
        <w:t xml:space="preserve">  </w:t>
      </w:r>
      <w:r w:rsidR="00C80448" w:rsidRPr="00D30B2F">
        <w:rPr>
          <w:rFonts w:ascii="Angsana New" w:hAnsi="Angsana New"/>
          <w:i/>
          <w:iCs/>
          <w:sz w:val="30"/>
          <w:szCs w:val="30"/>
        </w:rPr>
        <w:t>(25</w:t>
      </w:r>
      <w:r w:rsidR="00487A85">
        <w:rPr>
          <w:rFonts w:ascii="Angsana New" w:hAnsi="Angsana New"/>
          <w:i/>
          <w:iCs/>
          <w:sz w:val="30"/>
          <w:szCs w:val="30"/>
        </w:rPr>
        <w:t>6</w:t>
      </w:r>
      <w:r w:rsidR="00D3694D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CC2A4B" w:rsidRPr="00D30B2F">
        <w:rPr>
          <w:rFonts w:ascii="Angsana New" w:hAnsi="Angsana New"/>
          <w:i/>
          <w:iCs/>
          <w:sz w:val="30"/>
          <w:szCs w:val="30"/>
        </w:rPr>
        <w:t xml:space="preserve">: </w:t>
      </w:r>
      <w:r w:rsidR="00487A85">
        <w:rPr>
          <w:rFonts w:ascii="Angsana New" w:hAnsi="Angsana New"/>
          <w:i/>
          <w:iCs/>
          <w:sz w:val="30"/>
          <w:szCs w:val="30"/>
        </w:rPr>
        <w:t>3</w:t>
      </w:r>
      <w:r w:rsidR="00D3694D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487A85">
        <w:rPr>
          <w:rFonts w:ascii="Angsana New" w:hAnsi="Angsana New"/>
          <w:i/>
          <w:iCs/>
          <w:sz w:val="30"/>
          <w:szCs w:val="30"/>
        </w:rPr>
        <w:t>0</w:t>
      </w:r>
      <w:r w:rsidR="00986D2B" w:rsidRPr="00D30B2F">
        <w:rPr>
          <w:rFonts w:ascii="Angsana New" w:hAnsi="Angsana New"/>
          <w:i/>
          <w:iCs/>
          <w:sz w:val="30"/>
          <w:szCs w:val="30"/>
        </w:rPr>
        <w:t xml:space="preserve"> </w:t>
      </w:r>
      <w:r w:rsidRPr="00D30B2F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F1D33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851E8A" w:rsidRPr="00D30B2F" w:rsidRDefault="00851E8A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9F7C9D" w:rsidRPr="00D30B2F" w:rsidRDefault="009F7C9D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  <w:sectPr w:rsidR="009F7C9D" w:rsidRPr="00D30B2F" w:rsidSect="00920134">
          <w:pgSz w:w="16834" w:h="11909" w:orient="landscape" w:code="9"/>
          <w:pgMar w:top="691" w:right="1152" w:bottom="576" w:left="1152" w:header="720" w:footer="720" w:gutter="0"/>
          <w:paperSrc w:first="7"/>
          <w:cols w:space="720"/>
          <w:titlePg/>
          <w:docGrid w:linePitch="245"/>
        </w:sectPr>
      </w:pPr>
    </w:p>
    <w:p w:rsidR="00C80448" w:rsidRPr="00F907A4" w:rsidRDefault="001612CA" w:rsidP="00D17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F907A4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C0D35" w:rsidRPr="00F907A4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F907A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F907A4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ทรัพย์สินรอการขาย</w:t>
      </w:r>
      <w:r w:rsidR="001567F7" w:rsidRPr="00F907A4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:rsidR="00D171E3" w:rsidRPr="00F907A4" w:rsidRDefault="00D171E3" w:rsidP="00D17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eastAsia="Angsana New" w:hAnsiTheme="majorBidi" w:cstheme="majorBidi"/>
          <w:sz w:val="24"/>
          <w:szCs w:val="24"/>
        </w:rPr>
      </w:pPr>
    </w:p>
    <w:tbl>
      <w:tblPr>
        <w:tblW w:w="92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008"/>
        <w:gridCol w:w="237"/>
        <w:gridCol w:w="942"/>
        <w:gridCol w:w="270"/>
        <w:gridCol w:w="1081"/>
        <w:gridCol w:w="29"/>
        <w:gridCol w:w="241"/>
        <w:gridCol w:w="29"/>
        <w:gridCol w:w="960"/>
        <w:gridCol w:w="58"/>
        <w:gridCol w:w="219"/>
        <w:gridCol w:w="50"/>
        <w:gridCol w:w="1042"/>
      </w:tblGrid>
      <w:tr w:rsidR="00C80448" w:rsidRPr="00F907A4" w:rsidTr="00170A42">
        <w:tc>
          <w:tcPr>
            <w:tcW w:w="3060" w:type="dxa"/>
          </w:tcPr>
          <w:p w:rsidR="00C80448" w:rsidRPr="00F907A4" w:rsidRDefault="00C80448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6" w:type="dxa"/>
            <w:gridSpan w:val="13"/>
          </w:tcPr>
          <w:p w:rsidR="00C80448" w:rsidRPr="00F907A4" w:rsidRDefault="00C80448" w:rsidP="0048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07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</w:t>
            </w:r>
            <w:r w:rsidR="00CB08E7"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Pr="00F907A4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="00B836A1" w:rsidRPr="00F907A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74E0F"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170A42" w:rsidRPr="00F907A4" w:rsidTr="00170A42">
        <w:tc>
          <w:tcPr>
            <w:tcW w:w="3060" w:type="dxa"/>
            <w:shd w:val="clear" w:color="auto" w:fill="auto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C80448" w:rsidRPr="00F907A4" w:rsidTr="00170A42">
        <w:tc>
          <w:tcPr>
            <w:tcW w:w="3060" w:type="dxa"/>
          </w:tcPr>
          <w:p w:rsidR="00C80448" w:rsidRPr="00F907A4" w:rsidRDefault="00C80448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6" w:type="dxa"/>
            <w:gridSpan w:val="13"/>
          </w:tcPr>
          <w:p w:rsidR="00C80448" w:rsidRPr="00F907A4" w:rsidRDefault="00C80448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A42" w:rsidRPr="00F907A4" w:rsidTr="00170A42">
        <w:tc>
          <w:tcPr>
            <w:tcW w:w="3060" w:type="dxa"/>
          </w:tcPr>
          <w:p w:rsidR="00170A42" w:rsidRPr="00F907A4" w:rsidRDefault="00170A42" w:rsidP="0017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ที่ดินและอาคารชุด</w:t>
            </w:r>
          </w:p>
        </w:tc>
        <w:tc>
          <w:tcPr>
            <w:tcW w:w="1008" w:type="dxa"/>
            <w:shd w:val="clear" w:color="auto" w:fill="auto"/>
          </w:tcPr>
          <w:p w:rsidR="00170A42" w:rsidRPr="00F907A4" w:rsidRDefault="00170A42" w:rsidP="00EC4AA9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65,774</w:t>
            </w:r>
          </w:p>
        </w:tc>
        <w:tc>
          <w:tcPr>
            <w:tcW w:w="237" w:type="dxa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170A42" w:rsidRPr="00F907A4" w:rsidRDefault="003B5147" w:rsidP="003B5147">
            <w:pPr>
              <w:pStyle w:val="acctfourfigures"/>
              <w:tabs>
                <w:tab w:val="clear" w:pos="765"/>
                <w:tab w:val="decimal" w:pos="40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:rsidR="00170A42" w:rsidRPr="00F907A4" w:rsidRDefault="003B5147" w:rsidP="00170A42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170A42" w:rsidRPr="00F907A4" w:rsidRDefault="003B5147" w:rsidP="00170A42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2" w:type="dxa"/>
            <w:gridSpan w:val="2"/>
          </w:tcPr>
          <w:p w:rsidR="00170A42" w:rsidRPr="00F907A4" w:rsidRDefault="003B5147" w:rsidP="00EC4AA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65</w:t>
            </w:r>
            <w:r w:rsidRPr="00F90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,774</w:t>
            </w:r>
          </w:p>
        </w:tc>
      </w:tr>
      <w:tr w:rsidR="00170A42" w:rsidRPr="00F907A4" w:rsidTr="00170A42">
        <w:tc>
          <w:tcPr>
            <w:tcW w:w="3060" w:type="dxa"/>
          </w:tcPr>
          <w:p w:rsidR="00170A42" w:rsidRPr="00F907A4" w:rsidRDefault="00170A42" w:rsidP="0017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170A42" w:rsidRPr="00F907A4" w:rsidRDefault="00170A42" w:rsidP="00EC4AA9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(15,495)</w:t>
            </w:r>
          </w:p>
        </w:tc>
        <w:tc>
          <w:tcPr>
            <w:tcW w:w="237" w:type="dxa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:rsidR="00170A42" w:rsidRPr="00F907A4" w:rsidRDefault="003B5147" w:rsidP="00170A42">
            <w:pPr>
              <w:pStyle w:val="acctfourfigures"/>
              <w:tabs>
                <w:tab w:val="clear" w:pos="765"/>
                <w:tab w:val="decimal" w:pos="40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70A42" w:rsidRPr="00F907A4" w:rsidRDefault="003B5147" w:rsidP="00170A42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0A42" w:rsidRPr="00F907A4" w:rsidRDefault="003B5147" w:rsidP="00170A42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</w:tcPr>
          <w:p w:rsidR="00170A42" w:rsidRPr="00F907A4" w:rsidRDefault="003B5147" w:rsidP="00EC4AA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(15,495)</w:t>
            </w:r>
          </w:p>
        </w:tc>
      </w:tr>
      <w:tr w:rsidR="00170A42" w:rsidRPr="00F907A4" w:rsidTr="00170A42">
        <w:tc>
          <w:tcPr>
            <w:tcW w:w="3060" w:type="dxa"/>
          </w:tcPr>
          <w:p w:rsidR="00170A42" w:rsidRPr="00F907A4" w:rsidRDefault="00170A42" w:rsidP="00170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A42" w:rsidRPr="00F907A4" w:rsidRDefault="00170A42" w:rsidP="00EC4AA9">
            <w:pPr>
              <w:pStyle w:val="acctfourfigures"/>
              <w:tabs>
                <w:tab w:val="clear" w:pos="765"/>
                <w:tab w:val="decimal" w:pos="763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50,279</w:t>
            </w:r>
          </w:p>
        </w:tc>
        <w:tc>
          <w:tcPr>
            <w:tcW w:w="237" w:type="dxa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A42" w:rsidRPr="00F907A4" w:rsidRDefault="003B5147" w:rsidP="003B5147">
            <w:pPr>
              <w:pStyle w:val="acctfourfigures"/>
              <w:tabs>
                <w:tab w:val="clear" w:pos="765"/>
                <w:tab w:val="decimal" w:pos="402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70A42" w:rsidRPr="00F907A4" w:rsidRDefault="00170A42" w:rsidP="003B5147">
            <w:pPr>
              <w:pStyle w:val="acctfourfigures"/>
              <w:tabs>
                <w:tab w:val="clear" w:pos="765"/>
                <w:tab w:val="decimal" w:pos="402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A42" w:rsidRPr="00F907A4" w:rsidRDefault="003B5147" w:rsidP="00170A42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A42" w:rsidRPr="00F907A4" w:rsidRDefault="003B5147" w:rsidP="00170A42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70A42" w:rsidRPr="00F907A4" w:rsidRDefault="00170A42" w:rsidP="00170A42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70A42" w:rsidRPr="00F907A4" w:rsidRDefault="003B5147" w:rsidP="00EC4AA9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50,279</w:t>
            </w:r>
          </w:p>
        </w:tc>
      </w:tr>
    </w:tbl>
    <w:p w:rsidR="00BF65DB" w:rsidRPr="00F907A4" w:rsidRDefault="00BF65DB" w:rsidP="00986D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008"/>
        <w:gridCol w:w="237"/>
        <w:gridCol w:w="942"/>
        <w:gridCol w:w="270"/>
        <w:gridCol w:w="1081"/>
        <w:gridCol w:w="29"/>
        <w:gridCol w:w="241"/>
        <w:gridCol w:w="29"/>
        <w:gridCol w:w="960"/>
        <w:gridCol w:w="58"/>
        <w:gridCol w:w="219"/>
        <w:gridCol w:w="50"/>
        <w:gridCol w:w="1041"/>
      </w:tblGrid>
      <w:tr w:rsidR="00986D2B" w:rsidRPr="00F907A4" w:rsidTr="00170A42">
        <w:tc>
          <w:tcPr>
            <w:tcW w:w="3060" w:type="dxa"/>
          </w:tcPr>
          <w:p w:rsidR="00986D2B" w:rsidRPr="00F907A4" w:rsidRDefault="00986D2B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5" w:type="dxa"/>
            <w:gridSpan w:val="13"/>
          </w:tcPr>
          <w:p w:rsidR="00986D2B" w:rsidRPr="00F907A4" w:rsidRDefault="00986D2B" w:rsidP="0048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สำหร</w:t>
            </w:r>
            <w:r w:rsidR="00644A7A"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ับปีสิ้นสุดวันที่ </w:t>
            </w:r>
            <w:r w:rsidR="00644A7A" w:rsidRPr="00F907A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4A7A"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</w:t>
            </w:r>
            <w:r w:rsidR="00CB08E7"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ม</w:t>
            </w:r>
            <w:r w:rsidR="00644A7A" w:rsidRPr="00F907A4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="00487A85" w:rsidRPr="00F907A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74E0F"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170A42" w:rsidRPr="00F907A4" w:rsidTr="00170A42">
        <w:tc>
          <w:tcPr>
            <w:tcW w:w="3060" w:type="dxa"/>
            <w:shd w:val="clear" w:color="auto" w:fill="auto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:rsidR="00170A42" w:rsidRPr="00F907A4" w:rsidRDefault="00170A42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วันสิ้นปี</w:t>
            </w:r>
          </w:p>
        </w:tc>
      </w:tr>
      <w:tr w:rsidR="00986D2B" w:rsidRPr="00F907A4" w:rsidTr="00170A42">
        <w:tc>
          <w:tcPr>
            <w:tcW w:w="3060" w:type="dxa"/>
          </w:tcPr>
          <w:p w:rsidR="00986D2B" w:rsidRPr="00F907A4" w:rsidRDefault="00986D2B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5" w:type="dxa"/>
            <w:gridSpan w:val="13"/>
          </w:tcPr>
          <w:p w:rsidR="00986D2B" w:rsidRPr="00F907A4" w:rsidRDefault="00986D2B" w:rsidP="00C8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A42" w:rsidRPr="00F907A4" w:rsidTr="00170A42">
        <w:tc>
          <w:tcPr>
            <w:tcW w:w="3060" w:type="dxa"/>
          </w:tcPr>
          <w:p w:rsidR="00170A42" w:rsidRPr="00F907A4" w:rsidRDefault="00170A42" w:rsidP="0017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ที่ดินและอาคารชุด</w:t>
            </w:r>
          </w:p>
        </w:tc>
        <w:tc>
          <w:tcPr>
            <w:tcW w:w="1008" w:type="dxa"/>
            <w:shd w:val="clear" w:color="auto" w:fill="auto"/>
          </w:tcPr>
          <w:p w:rsidR="00170A42" w:rsidRPr="00F907A4" w:rsidRDefault="00170A42" w:rsidP="00EC4AA9">
            <w:pPr>
              <w:pStyle w:val="acctfourfigures"/>
              <w:tabs>
                <w:tab w:val="clear" w:pos="765"/>
                <w:tab w:val="decimal" w:pos="77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39,487</w:t>
            </w:r>
          </w:p>
        </w:tc>
        <w:tc>
          <w:tcPr>
            <w:tcW w:w="237" w:type="dxa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67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26,287</w:t>
            </w:r>
          </w:p>
        </w:tc>
        <w:tc>
          <w:tcPr>
            <w:tcW w:w="270" w:type="dxa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gridSpan w:val="2"/>
          </w:tcPr>
          <w:p w:rsidR="00170A42" w:rsidRPr="00F907A4" w:rsidRDefault="00170A42" w:rsidP="00EC4AA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65,774</w:t>
            </w:r>
          </w:p>
        </w:tc>
      </w:tr>
      <w:tr w:rsidR="00170A42" w:rsidRPr="00F907A4" w:rsidTr="00170A42">
        <w:tc>
          <w:tcPr>
            <w:tcW w:w="3060" w:type="dxa"/>
          </w:tcPr>
          <w:p w:rsidR="00170A42" w:rsidRPr="00F907A4" w:rsidRDefault="00170A42" w:rsidP="0017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170A42" w:rsidRPr="00F907A4" w:rsidRDefault="00170A42" w:rsidP="00EC4AA9">
            <w:pPr>
              <w:pStyle w:val="acctfourfigures"/>
              <w:tabs>
                <w:tab w:val="clear" w:pos="765"/>
                <w:tab w:val="decimal" w:pos="772"/>
              </w:tabs>
              <w:spacing w:line="36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(15,495)</w:t>
            </w:r>
          </w:p>
        </w:tc>
        <w:tc>
          <w:tcPr>
            <w:tcW w:w="237" w:type="dxa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402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170A42" w:rsidRPr="00F907A4" w:rsidRDefault="00170A42" w:rsidP="00EC4AA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left="-108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(15,495)</w:t>
            </w:r>
          </w:p>
        </w:tc>
      </w:tr>
      <w:tr w:rsidR="00170A42" w:rsidRPr="00F907A4" w:rsidTr="00170A42">
        <w:tc>
          <w:tcPr>
            <w:tcW w:w="3060" w:type="dxa"/>
          </w:tcPr>
          <w:p w:rsidR="00170A42" w:rsidRPr="00F907A4" w:rsidRDefault="00170A42" w:rsidP="00174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A42" w:rsidRPr="00F907A4" w:rsidRDefault="00170A42" w:rsidP="00EC4AA9">
            <w:pPr>
              <w:pStyle w:val="acctfourfigures"/>
              <w:tabs>
                <w:tab w:val="clear" w:pos="765"/>
                <w:tab w:val="decimal" w:pos="772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23,992</w:t>
            </w:r>
          </w:p>
        </w:tc>
        <w:tc>
          <w:tcPr>
            <w:tcW w:w="237" w:type="dxa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672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26,287</w:t>
            </w:r>
          </w:p>
        </w:tc>
        <w:tc>
          <w:tcPr>
            <w:tcW w:w="270" w:type="dxa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4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:rsidR="00170A42" w:rsidRPr="00F907A4" w:rsidRDefault="00170A42" w:rsidP="00174E0F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70A42" w:rsidRPr="00F907A4" w:rsidRDefault="00170A42" w:rsidP="00EC4AA9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50,279</w:t>
            </w:r>
          </w:p>
        </w:tc>
      </w:tr>
    </w:tbl>
    <w:p w:rsidR="001612CA" w:rsidRPr="00F907A4" w:rsidRDefault="001612CA" w:rsidP="00B31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FC47EA" w:rsidRPr="00F907A4" w:rsidRDefault="00F907A4" w:rsidP="00851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07A4">
        <w:rPr>
          <w:rFonts w:asciiTheme="majorBidi" w:hAnsiTheme="majorBidi" w:cstheme="majorBidi"/>
          <w:b/>
          <w:bCs/>
          <w:sz w:val="30"/>
          <w:szCs w:val="30"/>
          <w:cs/>
        </w:rPr>
        <w:t>13</w:t>
      </w:r>
      <w:r w:rsidR="00346F82" w:rsidRPr="00F907A4">
        <w:rPr>
          <w:rFonts w:asciiTheme="majorBidi" w:hAnsiTheme="majorBidi" w:cstheme="majorBidi"/>
          <w:b/>
          <w:bCs/>
          <w:sz w:val="30"/>
          <w:szCs w:val="30"/>
        </w:rPr>
        <w:tab/>
      </w:r>
      <w:r w:rsidR="001A3DCD" w:rsidRPr="00F907A4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:rsidR="00023222" w:rsidRPr="00F907A4" w:rsidRDefault="00023222" w:rsidP="00DA3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A63320" w:rsidRPr="00F907A4" w:rsidRDefault="0083665D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07A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F907A4" w:rsidRPr="00F907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3</w:t>
      </w:r>
      <w:r w:rsidR="00A63320" w:rsidRPr="00F907A4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A63320" w:rsidRPr="00F907A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:rsidR="00023222" w:rsidRPr="00F907A4" w:rsidRDefault="00023222" w:rsidP="00DA3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9"/>
        <w:gridCol w:w="1224"/>
        <w:gridCol w:w="236"/>
        <w:gridCol w:w="1213"/>
      </w:tblGrid>
      <w:tr w:rsidR="00023222" w:rsidRPr="00F907A4" w:rsidTr="002C6986">
        <w:tc>
          <w:tcPr>
            <w:tcW w:w="6489" w:type="dxa"/>
          </w:tcPr>
          <w:p w:rsidR="00023222" w:rsidRPr="00F907A4" w:rsidRDefault="00023222" w:rsidP="0015279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</w:tcPr>
          <w:p w:rsidR="00023222" w:rsidRPr="00F907A4" w:rsidRDefault="002C6986" w:rsidP="0034273C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907A4">
              <w:rPr>
                <w:rFonts w:asciiTheme="majorBidi" w:hAnsiTheme="majorBidi" w:cstheme="majorBidi"/>
                <w:lang w:val="en-US"/>
              </w:rPr>
              <w:t>256</w:t>
            </w:r>
            <w:r w:rsidR="004A448F" w:rsidRPr="00F907A4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023222" w:rsidRPr="00F907A4" w:rsidRDefault="00023222" w:rsidP="0034273C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</w:tcPr>
          <w:p w:rsidR="00023222" w:rsidRPr="00F907A4" w:rsidRDefault="00647A52" w:rsidP="0034273C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907A4">
              <w:rPr>
                <w:rFonts w:asciiTheme="majorBidi" w:hAnsiTheme="majorBidi" w:cstheme="majorBidi"/>
                <w:lang w:val="en-US"/>
              </w:rPr>
              <w:t>256</w:t>
            </w:r>
            <w:r w:rsidR="004A448F" w:rsidRPr="00F907A4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</w:tr>
      <w:tr w:rsidR="00023222" w:rsidRPr="00F907A4" w:rsidTr="002C6986">
        <w:tc>
          <w:tcPr>
            <w:tcW w:w="6489" w:type="dxa"/>
          </w:tcPr>
          <w:p w:rsidR="00023222" w:rsidRPr="00F907A4" w:rsidRDefault="00023222" w:rsidP="0015279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73" w:type="dxa"/>
            <w:gridSpan w:val="3"/>
          </w:tcPr>
          <w:p w:rsidR="00023222" w:rsidRPr="00F907A4" w:rsidRDefault="00023222" w:rsidP="0034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222" w:rsidRPr="00F907A4" w:rsidTr="002C6986">
        <w:tc>
          <w:tcPr>
            <w:tcW w:w="6489" w:type="dxa"/>
          </w:tcPr>
          <w:p w:rsidR="00023222" w:rsidRPr="00F907A4" w:rsidRDefault="00023222" w:rsidP="0015279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F90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F90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24" w:type="dxa"/>
          </w:tcPr>
          <w:p w:rsidR="00023222" w:rsidRPr="00F907A4" w:rsidRDefault="00023222" w:rsidP="0034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023222" w:rsidRPr="00F907A4" w:rsidRDefault="00023222" w:rsidP="0034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:rsidR="00023222" w:rsidRPr="00F907A4" w:rsidRDefault="00023222" w:rsidP="0034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48F" w:rsidRPr="00F907A4" w:rsidTr="002C6986">
        <w:tc>
          <w:tcPr>
            <w:tcW w:w="6489" w:type="dxa"/>
          </w:tcPr>
          <w:p w:rsidR="004A448F" w:rsidRPr="00F907A4" w:rsidRDefault="004A448F" w:rsidP="004A44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24" w:type="dxa"/>
          </w:tcPr>
          <w:p w:rsidR="004A448F" w:rsidRPr="00F907A4" w:rsidRDefault="00993DA1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</w:rPr>
              <w:t>170,000</w:t>
            </w:r>
          </w:p>
        </w:tc>
        <w:tc>
          <w:tcPr>
            <w:tcW w:w="236" w:type="dxa"/>
          </w:tcPr>
          <w:p w:rsidR="004A448F" w:rsidRPr="00F907A4" w:rsidRDefault="004A448F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:rsidR="004A448F" w:rsidRPr="00F907A4" w:rsidRDefault="004A448F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</w:rPr>
              <w:t>830,000</w:t>
            </w:r>
          </w:p>
        </w:tc>
      </w:tr>
      <w:tr w:rsidR="004A448F" w:rsidRPr="00F907A4" w:rsidTr="002C6986">
        <w:tc>
          <w:tcPr>
            <w:tcW w:w="6489" w:type="dxa"/>
          </w:tcPr>
          <w:p w:rsidR="004A448F" w:rsidRPr="00F907A4" w:rsidRDefault="004A448F" w:rsidP="004A44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24" w:type="dxa"/>
          </w:tcPr>
          <w:p w:rsidR="004A448F" w:rsidRPr="00F907A4" w:rsidRDefault="00993DA1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</w:rPr>
              <w:t>550,000</w:t>
            </w:r>
          </w:p>
        </w:tc>
        <w:tc>
          <w:tcPr>
            <w:tcW w:w="236" w:type="dxa"/>
          </w:tcPr>
          <w:p w:rsidR="004A448F" w:rsidRPr="00F907A4" w:rsidRDefault="004A448F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:rsidR="004A448F" w:rsidRPr="00F907A4" w:rsidRDefault="004A448F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</w:tr>
      <w:tr w:rsidR="004A448F" w:rsidRPr="00F907A4" w:rsidTr="002C6986">
        <w:tc>
          <w:tcPr>
            <w:tcW w:w="6489" w:type="dxa"/>
          </w:tcPr>
          <w:p w:rsidR="004A448F" w:rsidRPr="00F907A4" w:rsidRDefault="004A448F" w:rsidP="004A44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07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A448F" w:rsidRPr="00F907A4" w:rsidRDefault="00993DA1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</w:rPr>
              <w:t>(1,132)</w:t>
            </w:r>
          </w:p>
        </w:tc>
        <w:tc>
          <w:tcPr>
            <w:tcW w:w="236" w:type="dxa"/>
          </w:tcPr>
          <w:p w:rsidR="004A448F" w:rsidRPr="00F907A4" w:rsidRDefault="004A448F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4A448F" w:rsidRPr="00F907A4" w:rsidRDefault="004A448F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sz w:val="30"/>
                <w:szCs w:val="30"/>
              </w:rPr>
              <w:t>(1,81</w:t>
            </w:r>
            <w:r w:rsidR="00E46DAA" w:rsidRPr="00F907A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907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A448F" w:rsidRPr="00F907A4" w:rsidTr="002C6986">
        <w:tc>
          <w:tcPr>
            <w:tcW w:w="6489" w:type="dxa"/>
          </w:tcPr>
          <w:p w:rsidR="004A448F" w:rsidRPr="00F907A4" w:rsidRDefault="004A448F" w:rsidP="004A44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4A448F" w:rsidRPr="00F907A4" w:rsidRDefault="00993DA1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718,868</w:t>
            </w:r>
          </w:p>
        </w:tc>
        <w:tc>
          <w:tcPr>
            <w:tcW w:w="236" w:type="dxa"/>
          </w:tcPr>
          <w:p w:rsidR="004A448F" w:rsidRPr="00F907A4" w:rsidRDefault="004A448F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4A448F" w:rsidRPr="00F907A4" w:rsidRDefault="004A448F" w:rsidP="004A4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1,628,18</w:t>
            </w:r>
            <w:r w:rsidR="00E46DAA" w:rsidRPr="00F907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:rsidR="006B3C09" w:rsidRPr="00F907A4" w:rsidRDefault="006B3C09" w:rsidP="00066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B6178B" w:rsidRPr="00F907A4" w:rsidRDefault="00B6178B" w:rsidP="00066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07A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56280" w:rsidRPr="00F907A4">
        <w:rPr>
          <w:rFonts w:asciiTheme="majorBidi" w:hAnsiTheme="majorBidi" w:cstheme="majorBidi"/>
          <w:sz w:val="30"/>
          <w:szCs w:val="30"/>
        </w:rPr>
        <w:t xml:space="preserve">31 </w:t>
      </w:r>
      <w:r w:rsidR="00A56280" w:rsidRPr="00F907A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907A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07A4">
        <w:rPr>
          <w:rFonts w:asciiTheme="majorBidi" w:hAnsiTheme="majorBidi" w:cstheme="majorBidi"/>
          <w:sz w:val="30"/>
          <w:szCs w:val="30"/>
        </w:rPr>
        <w:t>25</w:t>
      </w:r>
      <w:r w:rsidR="00505D7E" w:rsidRPr="00F907A4">
        <w:rPr>
          <w:rFonts w:asciiTheme="majorBidi" w:hAnsiTheme="majorBidi" w:cstheme="majorBidi"/>
          <w:sz w:val="30"/>
          <w:szCs w:val="30"/>
        </w:rPr>
        <w:t>6</w:t>
      </w:r>
      <w:r w:rsidR="004A448F" w:rsidRPr="00F907A4">
        <w:rPr>
          <w:rFonts w:asciiTheme="majorBidi" w:hAnsiTheme="majorBidi" w:cstheme="majorBidi"/>
          <w:sz w:val="30"/>
          <w:szCs w:val="30"/>
          <w:cs/>
        </w:rPr>
        <w:t>2</w:t>
      </w:r>
      <w:r w:rsidR="00986D2B" w:rsidRPr="00F907A4">
        <w:rPr>
          <w:rFonts w:asciiTheme="majorBidi" w:hAnsiTheme="majorBidi" w:cstheme="majorBidi"/>
          <w:sz w:val="30"/>
          <w:szCs w:val="30"/>
        </w:rPr>
        <w:t xml:space="preserve"> </w:t>
      </w:r>
      <w:r w:rsidRPr="00F907A4">
        <w:rPr>
          <w:rFonts w:asciiTheme="majorBidi" w:hAnsiTheme="majorBidi" w:cstheme="majorBidi"/>
          <w:sz w:val="30"/>
          <w:szCs w:val="30"/>
          <w:cs/>
        </w:rPr>
        <w:t>บริษัทมีวงเงิน</w:t>
      </w:r>
      <w:r w:rsidR="00E92F9C" w:rsidRPr="00F907A4">
        <w:rPr>
          <w:rFonts w:asciiTheme="majorBidi" w:hAnsiTheme="majorBidi" w:cstheme="majorBidi"/>
          <w:sz w:val="30"/>
          <w:szCs w:val="30"/>
          <w:cs/>
        </w:rPr>
        <w:t>เบิกเกินบัญชี</w:t>
      </w:r>
      <w:r w:rsidRPr="00F907A4">
        <w:rPr>
          <w:rFonts w:asciiTheme="majorBidi" w:hAnsiTheme="majorBidi" w:cstheme="majorBidi"/>
          <w:sz w:val="30"/>
          <w:szCs w:val="30"/>
        </w:rPr>
        <w:t xml:space="preserve"> </w:t>
      </w:r>
      <w:r w:rsidRPr="00F907A4">
        <w:rPr>
          <w:rFonts w:asciiTheme="majorBidi" w:hAnsiTheme="majorBidi" w:cstheme="majorBidi"/>
          <w:sz w:val="30"/>
          <w:szCs w:val="30"/>
          <w:cs/>
        </w:rPr>
        <w:t xml:space="preserve">สินเชื่ออื่น ๆ </w:t>
      </w:r>
      <w:r w:rsidR="009F54E7" w:rsidRPr="00F907A4">
        <w:rPr>
          <w:rFonts w:asciiTheme="majorBidi" w:hAnsiTheme="majorBidi" w:cstheme="majorBidi"/>
          <w:sz w:val="30"/>
          <w:szCs w:val="30"/>
          <w:cs/>
        </w:rPr>
        <w:t>(ไม่รวมเงินกู้ยืมระยะสั้น</w:t>
      </w:r>
      <w:r w:rsidR="009F54E7" w:rsidRPr="00F907A4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ประเภทตั๋วแลกเงิน) </w:t>
      </w:r>
      <w:r w:rsidRPr="00F907A4">
        <w:rPr>
          <w:rFonts w:asciiTheme="majorBidi" w:hAnsiTheme="majorBidi" w:cstheme="majorBidi"/>
          <w:spacing w:val="-4"/>
          <w:sz w:val="30"/>
          <w:szCs w:val="30"/>
          <w:cs/>
        </w:rPr>
        <w:t>กับธนาคารใน</w:t>
      </w:r>
      <w:r w:rsidR="005F2BF6" w:rsidRPr="00F907A4">
        <w:rPr>
          <w:rFonts w:asciiTheme="majorBidi" w:hAnsiTheme="majorBidi" w:cstheme="majorBidi"/>
          <w:spacing w:val="-4"/>
          <w:sz w:val="30"/>
          <w:szCs w:val="30"/>
          <w:cs/>
        </w:rPr>
        <w:t>ประเทศหลายแห่งในวงเงินรวมประมาณ</w:t>
      </w:r>
      <w:r w:rsidR="008517CE" w:rsidRPr="00F907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933A3" w:rsidRPr="00F907A4">
        <w:rPr>
          <w:rFonts w:asciiTheme="majorBidi" w:hAnsiTheme="majorBidi" w:cstheme="majorBidi"/>
          <w:spacing w:val="-4"/>
          <w:sz w:val="30"/>
          <w:szCs w:val="30"/>
        </w:rPr>
        <w:t xml:space="preserve"> 2</w:t>
      </w:r>
      <w:r w:rsidR="00B6590F" w:rsidRPr="00F907A4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6590F" w:rsidRPr="00F907A4">
        <w:rPr>
          <w:rFonts w:asciiTheme="majorBidi" w:hAnsiTheme="majorBidi" w:cstheme="majorBidi"/>
          <w:spacing w:val="-4"/>
          <w:sz w:val="30"/>
          <w:szCs w:val="30"/>
          <w:cs/>
        </w:rPr>
        <w:t>390</w:t>
      </w:r>
      <w:r w:rsidR="001933A3" w:rsidRPr="00F907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808C9" w:rsidRPr="00F907A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907A4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F907A4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426890" w:rsidRPr="00F907A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25</w:t>
      </w:r>
      <w:r w:rsidR="00647A52" w:rsidRPr="00F907A4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4A448F" w:rsidRPr="00F907A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1</w:t>
      </w:r>
      <w:r w:rsidR="00A56280" w:rsidRPr="00F907A4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A56280" w:rsidRPr="00F907A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426890" w:rsidRPr="00F907A4">
        <w:rPr>
          <w:rFonts w:asciiTheme="majorBidi" w:hAnsiTheme="majorBidi" w:cstheme="majorBidi"/>
          <w:i/>
          <w:iCs/>
          <w:spacing w:val="-4"/>
          <w:sz w:val="30"/>
          <w:szCs w:val="30"/>
        </w:rPr>
        <w:t>2,</w:t>
      </w:r>
      <w:r w:rsidR="004A448F" w:rsidRPr="00F907A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670</w:t>
      </w:r>
      <w:r w:rsidR="00023222" w:rsidRPr="00F907A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F907A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F907A4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F907A4">
        <w:rPr>
          <w:rFonts w:asciiTheme="majorBidi" w:hAnsiTheme="majorBidi" w:cstheme="majorBidi"/>
          <w:sz w:val="30"/>
          <w:szCs w:val="30"/>
          <w:cs/>
        </w:rPr>
        <w:t xml:space="preserve"> โดยเสียดอกเบี้ย</w:t>
      </w:r>
      <w:r w:rsidR="00634FEA" w:rsidRPr="00F907A4">
        <w:rPr>
          <w:rFonts w:asciiTheme="majorBidi" w:hAnsiTheme="majorBidi" w:cstheme="majorBidi"/>
          <w:sz w:val="30"/>
          <w:szCs w:val="30"/>
          <w:cs/>
        </w:rPr>
        <w:br/>
      </w:r>
      <w:r w:rsidRPr="00F907A4">
        <w:rPr>
          <w:rFonts w:asciiTheme="majorBidi" w:hAnsiTheme="majorBidi" w:cstheme="majorBidi"/>
          <w:sz w:val="30"/>
          <w:szCs w:val="30"/>
          <w:cs/>
        </w:rPr>
        <w:t>ในอัตราดอกเบี้ย</w:t>
      </w:r>
      <w:r w:rsidR="00D1370C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907A4">
        <w:rPr>
          <w:rFonts w:asciiTheme="majorBidi" w:hAnsiTheme="majorBidi" w:cstheme="majorBidi"/>
          <w:sz w:val="30"/>
          <w:szCs w:val="30"/>
          <w:cs/>
        </w:rPr>
        <w:t>ตลาดเงิน</w:t>
      </w:r>
      <w:r w:rsidR="001E2B14" w:rsidRPr="00F907A4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="001E2B14" w:rsidRPr="00F907A4">
        <w:rPr>
          <w:rFonts w:asciiTheme="majorBidi" w:hAnsiTheme="majorBidi" w:cstheme="majorBidi"/>
          <w:sz w:val="30"/>
          <w:szCs w:val="30"/>
        </w:rPr>
        <w:t>MMR</w:t>
      </w:r>
      <w:r w:rsidR="00023222" w:rsidRPr="00F907A4">
        <w:rPr>
          <w:rFonts w:asciiTheme="majorBidi" w:hAnsiTheme="majorBidi" w:cstheme="majorBidi"/>
          <w:sz w:val="30"/>
          <w:szCs w:val="30"/>
          <w:cs/>
          <w:lang w:val="th-TH"/>
        </w:rPr>
        <w:t>) ณ วันที่เกิดรายการ ณ วันที่</w:t>
      </w:r>
      <w:r w:rsidR="00023222" w:rsidRPr="00F907A4">
        <w:rPr>
          <w:rFonts w:asciiTheme="majorBidi" w:hAnsiTheme="majorBidi" w:cstheme="majorBidi"/>
          <w:sz w:val="30"/>
          <w:szCs w:val="30"/>
        </w:rPr>
        <w:t xml:space="preserve"> </w:t>
      </w:r>
      <w:r w:rsidR="00A56280" w:rsidRPr="00F907A4">
        <w:rPr>
          <w:rFonts w:asciiTheme="majorBidi" w:hAnsiTheme="majorBidi" w:cstheme="majorBidi"/>
          <w:sz w:val="30"/>
          <w:szCs w:val="30"/>
          <w:cs/>
        </w:rPr>
        <w:t>31 ธันวาคม</w:t>
      </w:r>
      <w:r w:rsidRPr="00F907A4">
        <w:rPr>
          <w:rFonts w:asciiTheme="majorBidi" w:hAnsiTheme="majorBidi" w:cstheme="majorBidi"/>
          <w:sz w:val="30"/>
          <w:szCs w:val="30"/>
        </w:rPr>
        <w:t xml:space="preserve"> 25</w:t>
      </w:r>
      <w:r w:rsidR="00505D7E" w:rsidRPr="00F907A4">
        <w:rPr>
          <w:rFonts w:asciiTheme="majorBidi" w:hAnsiTheme="majorBidi" w:cstheme="majorBidi"/>
          <w:sz w:val="30"/>
          <w:szCs w:val="30"/>
        </w:rPr>
        <w:t>6</w:t>
      </w:r>
      <w:r w:rsidR="004A448F" w:rsidRPr="00F907A4">
        <w:rPr>
          <w:rFonts w:asciiTheme="majorBidi" w:hAnsiTheme="majorBidi" w:cstheme="majorBidi"/>
          <w:sz w:val="30"/>
          <w:szCs w:val="30"/>
          <w:cs/>
        </w:rPr>
        <w:t>2</w:t>
      </w:r>
      <w:r w:rsidR="00986D2B" w:rsidRPr="00F907A4">
        <w:rPr>
          <w:rFonts w:asciiTheme="majorBidi" w:hAnsiTheme="majorBidi" w:cstheme="majorBidi"/>
          <w:sz w:val="30"/>
          <w:szCs w:val="30"/>
        </w:rPr>
        <w:t xml:space="preserve"> </w:t>
      </w:r>
      <w:r w:rsidRPr="00F907A4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="005F2BF6" w:rsidRPr="00F907A4">
        <w:rPr>
          <w:rFonts w:asciiTheme="majorBidi" w:hAnsiTheme="majorBidi" w:cstheme="majorBidi"/>
          <w:sz w:val="30"/>
          <w:szCs w:val="30"/>
          <w:cs/>
        </w:rPr>
        <w:t>รวม</w:t>
      </w:r>
      <w:r w:rsidR="00D53F97" w:rsidRPr="00F907A4">
        <w:rPr>
          <w:rFonts w:asciiTheme="majorBidi" w:hAnsiTheme="majorBidi" w:cstheme="majorBidi"/>
          <w:sz w:val="30"/>
          <w:szCs w:val="30"/>
        </w:rPr>
        <w:t xml:space="preserve"> </w:t>
      </w:r>
      <w:r w:rsidR="00220A8D" w:rsidRPr="00F907A4">
        <w:rPr>
          <w:rFonts w:asciiTheme="majorBidi" w:hAnsiTheme="majorBidi" w:cstheme="majorBidi"/>
          <w:sz w:val="30"/>
          <w:szCs w:val="30"/>
        </w:rPr>
        <w:t>2,065</w:t>
      </w:r>
      <w:r w:rsidR="008517CE" w:rsidRPr="00F907A4">
        <w:rPr>
          <w:rFonts w:asciiTheme="majorBidi" w:hAnsiTheme="majorBidi" w:cstheme="majorBidi"/>
          <w:sz w:val="30"/>
          <w:szCs w:val="30"/>
        </w:rPr>
        <w:t xml:space="preserve"> </w:t>
      </w:r>
      <w:r w:rsidRPr="00F907A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907A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56280" w:rsidRPr="00F907A4">
        <w:rPr>
          <w:rFonts w:asciiTheme="majorBidi" w:hAnsiTheme="majorBidi" w:cstheme="majorBidi"/>
          <w:i/>
          <w:iCs/>
          <w:sz w:val="30"/>
          <w:szCs w:val="30"/>
          <w:cs/>
        </w:rPr>
        <w:t>25</w:t>
      </w:r>
      <w:r w:rsidR="00647A52" w:rsidRPr="00F907A4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A448F" w:rsidRPr="00F907A4">
        <w:rPr>
          <w:rFonts w:asciiTheme="majorBidi" w:hAnsiTheme="majorBidi" w:cstheme="majorBidi"/>
          <w:i/>
          <w:iCs/>
          <w:sz w:val="30"/>
          <w:szCs w:val="30"/>
          <w:cs/>
        </w:rPr>
        <w:t>1</w:t>
      </w:r>
      <w:r w:rsidRPr="00F907A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47A52" w:rsidRPr="00F907A4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4A448F" w:rsidRPr="00F907A4">
        <w:rPr>
          <w:rFonts w:asciiTheme="majorBidi" w:hAnsiTheme="majorBidi" w:cstheme="majorBidi"/>
          <w:i/>
          <w:iCs/>
          <w:sz w:val="30"/>
          <w:szCs w:val="30"/>
          <w:cs/>
        </w:rPr>
        <w:t>677</w:t>
      </w:r>
      <w:r w:rsidR="00986D2B" w:rsidRPr="00F907A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07A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907A4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DA3BA5" w:rsidRPr="00D30B2F" w:rsidRDefault="00DA3BA5" w:rsidP="00DA3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907A4" w:rsidRDefault="00F90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63320" w:rsidRPr="00D30B2F" w:rsidRDefault="00A21298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1</w:t>
      </w:r>
      <w:r w:rsidR="00F907A4">
        <w:rPr>
          <w:rFonts w:ascii="Angsana New" w:hAnsi="Angsana New" w:hint="cs"/>
          <w:b/>
          <w:bCs/>
          <w:i/>
          <w:iCs/>
          <w:sz w:val="30"/>
          <w:szCs w:val="30"/>
          <w:cs/>
        </w:rPr>
        <w:t>3</w:t>
      </w:r>
      <w:r w:rsidR="00A56280"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.2 </w:t>
      </w:r>
      <w:r w:rsidR="00A56280"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A63320"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:rsidR="00023222" w:rsidRPr="00F45D12" w:rsidRDefault="00023222" w:rsidP="00DA3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6435"/>
        <w:gridCol w:w="1276"/>
        <w:gridCol w:w="236"/>
        <w:gridCol w:w="1233"/>
      </w:tblGrid>
      <w:tr w:rsidR="004A448F" w:rsidRPr="00D30B2F" w:rsidTr="00F45D12">
        <w:tc>
          <w:tcPr>
            <w:tcW w:w="6435" w:type="dxa"/>
          </w:tcPr>
          <w:p w:rsidR="004A448F" w:rsidRPr="00D30B2F" w:rsidRDefault="004A448F" w:rsidP="00F45D1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6" w:type="dxa"/>
          </w:tcPr>
          <w:p w:rsidR="004A448F" w:rsidRPr="00D30B2F" w:rsidRDefault="004A448F" w:rsidP="00F45D12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4A448F" w:rsidRPr="00D30B2F" w:rsidRDefault="004A448F" w:rsidP="00F45D12">
            <w:pPr>
              <w:pStyle w:val="a1"/>
              <w:tabs>
                <w:tab w:val="clear" w:pos="1080"/>
                <w:tab w:val="left" w:pos="1422"/>
              </w:tabs>
              <w:ind w:lef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33" w:type="dxa"/>
          </w:tcPr>
          <w:p w:rsidR="004A448F" w:rsidRPr="00D30B2F" w:rsidRDefault="004A448F" w:rsidP="00F45D12">
            <w:pPr>
              <w:pStyle w:val="a1"/>
              <w:tabs>
                <w:tab w:val="clear" w:pos="1080"/>
                <w:tab w:val="left" w:pos="1422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</w:tr>
      <w:tr w:rsidR="00023222" w:rsidRPr="00D30B2F" w:rsidTr="00F45D12">
        <w:tc>
          <w:tcPr>
            <w:tcW w:w="6435" w:type="dxa"/>
          </w:tcPr>
          <w:p w:rsidR="00023222" w:rsidRPr="00D30B2F" w:rsidRDefault="00023222" w:rsidP="00F45D1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45" w:type="dxa"/>
            <w:gridSpan w:val="3"/>
          </w:tcPr>
          <w:p w:rsidR="00023222" w:rsidRPr="00D30B2F" w:rsidRDefault="0002322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448F" w:rsidRPr="00D30B2F" w:rsidTr="00F45D12">
        <w:tc>
          <w:tcPr>
            <w:tcW w:w="6435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76" w:type="dxa"/>
          </w:tcPr>
          <w:p w:rsidR="004A448F" w:rsidRPr="00D53F97" w:rsidRDefault="00993DA1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7,350,000</w:t>
            </w:r>
          </w:p>
        </w:tc>
        <w:tc>
          <w:tcPr>
            <w:tcW w:w="236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4A448F" w:rsidRPr="00D53F97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F97">
              <w:rPr>
                <w:rFonts w:ascii="Angsana New" w:hAnsi="Angsana New"/>
                <w:sz w:val="30"/>
                <w:szCs w:val="30"/>
              </w:rPr>
              <w:t>6,900,000</w:t>
            </w:r>
          </w:p>
        </w:tc>
      </w:tr>
      <w:tr w:rsidR="004A448F" w:rsidRPr="00D30B2F" w:rsidTr="00F45D12">
        <w:tc>
          <w:tcPr>
            <w:tcW w:w="6435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448F" w:rsidRPr="00D53F97" w:rsidRDefault="00CA1D18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(3,885</w:t>
            </w:r>
            <w:r w:rsidR="00993D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4A448F" w:rsidRPr="00D53F97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F97">
              <w:rPr>
                <w:rFonts w:ascii="Angsana New" w:hAnsi="Angsana New"/>
                <w:sz w:val="30"/>
                <w:szCs w:val="30"/>
              </w:rPr>
              <w:t>(3,317)</w:t>
            </w:r>
          </w:p>
        </w:tc>
      </w:tr>
      <w:tr w:rsidR="004A448F" w:rsidRPr="00D30B2F" w:rsidTr="00F45D12">
        <w:tc>
          <w:tcPr>
            <w:tcW w:w="6435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A448F" w:rsidRPr="00D53F97" w:rsidRDefault="00993DA1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</w:t>
            </w:r>
            <w:r w:rsidR="00CA1D18">
              <w:rPr>
                <w:rFonts w:ascii="Angsana New" w:hAnsi="Angsana New"/>
                <w:b/>
                <w:bCs/>
                <w:sz w:val="30"/>
                <w:szCs w:val="30"/>
              </w:rPr>
              <w:t>6,115</w:t>
            </w:r>
          </w:p>
        </w:tc>
        <w:tc>
          <w:tcPr>
            <w:tcW w:w="236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4A448F" w:rsidRPr="00D53F97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F97">
              <w:rPr>
                <w:rFonts w:ascii="Angsana New" w:hAnsi="Angsana New"/>
                <w:b/>
                <w:bCs/>
                <w:sz w:val="30"/>
                <w:szCs w:val="30"/>
              </w:rPr>
              <w:t>6,896,683</w:t>
            </w:r>
          </w:p>
        </w:tc>
      </w:tr>
      <w:tr w:rsidR="004A448F" w:rsidRPr="00D30B2F" w:rsidTr="00F45D12">
        <w:tc>
          <w:tcPr>
            <w:tcW w:w="6435" w:type="dxa"/>
          </w:tcPr>
          <w:p w:rsidR="004A448F" w:rsidRPr="00D30B2F" w:rsidRDefault="004A448F" w:rsidP="00F45D12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76" w:type="dxa"/>
          </w:tcPr>
          <w:p w:rsidR="004A448F" w:rsidRPr="00D53F97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4A448F" w:rsidRPr="00D53F97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48F" w:rsidRPr="00D30B2F" w:rsidTr="00F45D12">
        <w:tc>
          <w:tcPr>
            <w:tcW w:w="6435" w:type="dxa"/>
          </w:tcPr>
          <w:p w:rsidR="004A448F" w:rsidRPr="00D30B2F" w:rsidRDefault="004A448F" w:rsidP="00F45D12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 xml:space="preserve">   </w:t>
            </w:r>
            <w:r w:rsidRPr="00D30B2F">
              <w:rPr>
                <w:rFonts w:ascii="Angsana New" w:hAnsi="Angsana New"/>
                <w:lang w:val="en-US"/>
              </w:rPr>
              <w:tab/>
            </w:r>
            <w:r w:rsidRPr="00D30B2F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448F" w:rsidRPr="00D53F97" w:rsidRDefault="00CA1D18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(1,999,550</w:t>
            </w:r>
            <w:r w:rsidR="00993D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4A448F" w:rsidRPr="00D53F97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F97">
              <w:rPr>
                <w:rFonts w:ascii="Angsana New" w:hAnsi="Angsana New"/>
                <w:sz w:val="30"/>
                <w:szCs w:val="30"/>
              </w:rPr>
              <w:t>(2,199,666)</w:t>
            </w:r>
          </w:p>
        </w:tc>
      </w:tr>
      <w:tr w:rsidR="004A448F" w:rsidRPr="00D30B2F" w:rsidTr="00F45D12">
        <w:tc>
          <w:tcPr>
            <w:tcW w:w="6435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D30B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A448F" w:rsidRPr="00D53F97" w:rsidRDefault="00993DA1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5,346,56</w:t>
            </w:r>
            <w:r w:rsidR="00CA1D1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4A448F" w:rsidRPr="00D30B2F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4A448F" w:rsidRPr="00D53F97" w:rsidRDefault="004A448F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3F97">
              <w:rPr>
                <w:rFonts w:ascii="Angsana New" w:hAnsi="Angsana New"/>
                <w:b/>
                <w:bCs/>
                <w:sz w:val="30"/>
                <w:szCs w:val="30"/>
              </w:rPr>
              <w:t>4,697,017</w:t>
            </w:r>
          </w:p>
        </w:tc>
      </w:tr>
    </w:tbl>
    <w:p w:rsidR="004E3CF7" w:rsidRPr="00F45D12" w:rsidRDefault="004E3CF7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B3C09" w:rsidRDefault="008E6E62" w:rsidP="00F4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30B2F">
        <w:rPr>
          <w:rFonts w:ascii="Angsana New" w:hAnsi="Angsana New"/>
          <w:sz w:val="30"/>
          <w:szCs w:val="30"/>
        </w:rPr>
        <w:t>31</w:t>
      </w:r>
      <w:r w:rsidR="003309BA" w:rsidRPr="00D30B2F">
        <w:rPr>
          <w:rFonts w:ascii="Angsana New" w:hAnsi="Angsana New"/>
          <w:sz w:val="30"/>
          <w:szCs w:val="30"/>
        </w:rPr>
        <w:t xml:space="preserve"> </w:t>
      </w:r>
      <w:r w:rsidR="003309BA" w:rsidRPr="00D30B2F">
        <w:rPr>
          <w:rFonts w:ascii="Angsana New" w:hAnsi="Angsana New"/>
          <w:sz w:val="30"/>
          <w:szCs w:val="30"/>
          <w:cs/>
        </w:rPr>
        <w:t>ธันวาคม</w:t>
      </w:r>
      <w:r w:rsidR="00557A9B" w:rsidRPr="00D30B2F">
        <w:rPr>
          <w:rFonts w:ascii="Angsana New" w:hAnsi="Angsana New"/>
          <w:sz w:val="30"/>
          <w:szCs w:val="30"/>
          <w:cs/>
        </w:rPr>
        <w:t xml:space="preserve"> </w:t>
      </w:r>
      <w:r w:rsidR="00557A9B" w:rsidRPr="00D30B2F">
        <w:rPr>
          <w:rFonts w:ascii="Angsana New" w:hAnsi="Angsana New"/>
          <w:sz w:val="30"/>
          <w:szCs w:val="30"/>
        </w:rPr>
        <w:t>25</w:t>
      </w:r>
      <w:r w:rsidR="00505D7E">
        <w:rPr>
          <w:rFonts w:ascii="Angsana New" w:hAnsi="Angsana New"/>
          <w:sz w:val="30"/>
          <w:szCs w:val="30"/>
        </w:rPr>
        <w:t>6</w:t>
      </w:r>
      <w:r w:rsidR="004A448F">
        <w:rPr>
          <w:rFonts w:ascii="Angsana New" w:hAnsi="Angsana New" w:hint="cs"/>
          <w:sz w:val="30"/>
          <w:szCs w:val="30"/>
          <w:cs/>
        </w:rPr>
        <w:t>2</w:t>
      </w:r>
      <w:r w:rsidR="00EA68E6" w:rsidRPr="00D30B2F">
        <w:rPr>
          <w:rFonts w:ascii="Angsana New" w:hAnsi="Angsana New"/>
          <w:sz w:val="30"/>
          <w:szCs w:val="30"/>
        </w:rPr>
        <w:t xml:space="preserve"> </w:t>
      </w:r>
      <w:r w:rsidR="00557A9B" w:rsidRPr="00D30B2F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="00557A9B" w:rsidRPr="00D30B2F">
        <w:rPr>
          <w:rFonts w:ascii="Angsana New" w:hAnsi="Angsana New"/>
          <w:sz w:val="30"/>
          <w:szCs w:val="30"/>
        </w:rPr>
        <w:t xml:space="preserve"> </w:t>
      </w:r>
      <w:r w:rsidR="00557A9B" w:rsidRPr="00D30B2F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และจำหน่ายแก่นักลงทุนสถาบันตามประกาศคณะกรรมการกำกับหลักทรัพย์และตลาดหลักทรัพย์ โดยมีรายละเอียดดังนี้</w:t>
      </w:r>
    </w:p>
    <w:p w:rsidR="00530C16" w:rsidRPr="00F45D12" w:rsidRDefault="00530C16" w:rsidP="00F4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25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มกราคม 2559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500,000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หน่วย มูลค่าหน่วยละ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1,000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500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4 ปี ครบกำหนดไถ่ถอนในวันที่ 25 มกราคม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256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2.49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25 มกราคม และ 25 กรกฎาคม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 24 กุมภาพันธ์ 2559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 ปี ครบกำหนดไถ่ถอนในวันที่ 24 กุมภาพันธ์ 2564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2.63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24 กุมภาพันธ์ และ 24 สิงหาคม ของทุกปี</w:t>
            </w:r>
          </w:p>
        </w:tc>
      </w:tr>
    </w:tbl>
    <w:p w:rsidR="00F45D12" w:rsidRPr="00F45D12" w:rsidRDefault="00F45D12" w:rsidP="00F4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</w:p>
    <w:p w:rsidR="00F45D12" w:rsidRPr="00F45D12" w:rsidRDefault="00F45D12" w:rsidP="00F4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:rsidR="00F45D12" w:rsidRDefault="00F45D12">
      <w:r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 24 กุมภาพันธ์ 2559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200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200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7 ปี ครบกำหนดไถ่ถอนในวันที่ 24 กุมภาพันธ์ 2566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3.05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24 กุมภาพันธ์ และ 24 สิงหาคม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28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2559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500,000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หน่วย มูลค่าหน่วยละ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1,000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ปี ครบกำหนดไถ่ถอนในวันที่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28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2563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อัตราดอกเบี้ยคงที่ ร้อยละ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2.60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ทุกวันที่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28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และ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28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กันยายน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3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สิงหาคม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2560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500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4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ปี ครบกำหนดไถ่ถอนในวันที่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3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สิงหาคม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2564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7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6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3 กุมภาพันธ์ และ 3 สิงหาคม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18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ตุลาคม 2560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2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ปี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 11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เดือน 18 วัน ครบกำหนดไถ่ถอนในวันที่ 6 ตุลาคม 2563 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2.43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6 เมษายน และ 6 ตุลาคม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23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กุมภาพันธ์ 2561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4 ปี ครบกำหนดไถ่ถอนในวันที่ 23 กุมภาพันธ์ 2565 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2.43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23 กุมภาพันธ์ และ 23 สิงหาคม ของทุกปี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lastRenderedPageBreak/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24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พฤษภาคม 2561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,000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4 ปี ครบกำหนดไถ่ถอนในวันที่ 24 พฤษภาคม 2565 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2.52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24 พฤษภาคม และ 24 พฤศจิกายน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 9 สิงหาคม 2561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 ปี 3 เดือน ครบกำหนดไถ่ถอนในวันที่ 9 พฤศจิกายน 2564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2.70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9 กุมภาพันธ์ และ 9 สิงหาคม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 27 พฤศจิกายน 2561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2 ปี ครบกำหนดไถ่ถอนในวันที่ 27 พฤศจิกายน 2563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2.91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27 พฤศจิกายน และ 27 พฤษภาคม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วันที่ 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4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มีนาคม 256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2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 ปี ครบกำหนดไถ่ถอนในวันที่ 4 มีนาคม 2565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2.95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4 มีนาคม และ 4 กันยายน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16"/>
                <w:szCs w:val="16"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 27 มีนาคม 2562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 ปี ครบกำหนดไถ่ถอนในวันที่ 27 มีนาคม 2567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3.52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27 มีนาคม และ 27 กันยายน ของทุกปี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lastRenderedPageBreak/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 2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0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 2562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700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700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 ปี 6 เดือน ครบกำหนดไถ่ถอนในวันที่ 20 ธันวาคม 2565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2.83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20 มิถุนายน และ 20 ธันวาคม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 2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 xml:space="preserve">7 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กันยายน 2562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600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600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4 ปี ครบกำหนดไถ่ถอนในวันที่ 27 กันยายน 2566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2.72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27 กันยายน และ 27 มีนาคม ของทุกปี</w:t>
            </w:r>
          </w:p>
        </w:tc>
      </w:tr>
      <w:tr w:rsidR="00F45D12" w:rsidRPr="00F45D12" w:rsidTr="00F45D12">
        <w:tc>
          <w:tcPr>
            <w:tcW w:w="351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F45D12" w:rsidRPr="00F45D12" w:rsidTr="00F45D12">
        <w:trPr>
          <w:trHeight w:val="144"/>
        </w:trPr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br w:type="page"/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วันที่ 17 ธันวาคม 2562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350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หน่วย มูลค่าหน่วยละ 1</w:t>
            </w:r>
            <w:r w:rsidRPr="00F45D12">
              <w:rPr>
                <w:rFonts w:ascii="Angsana New" w:eastAsia="Calibri" w:hAnsi="Angsana New" w:hint="cs"/>
                <w:sz w:val="30"/>
                <w:szCs w:val="30"/>
              </w:rPr>
              <w:t>,</w:t>
            </w: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000 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มูลค่าหุ้นกู้รวม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350 ล้านบาท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5 ปี ครบกำหนดไถ่ถอนในวันที่ 17 ธันวาคม 2567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อัตราดอกเบี้ยคงที่ ร้อยละ 3.10 ต่อปี</w:t>
            </w:r>
          </w:p>
        </w:tc>
      </w:tr>
      <w:tr w:rsidR="00F45D12" w:rsidRPr="00F45D12" w:rsidTr="00F45D12">
        <w:tc>
          <w:tcPr>
            <w:tcW w:w="351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5580" w:type="dxa"/>
            <w:hideMark/>
          </w:tcPr>
          <w:p w:rsidR="00F45D12" w:rsidRPr="00F45D12" w:rsidRDefault="00F45D12" w:rsidP="00F45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45D12">
              <w:rPr>
                <w:rFonts w:ascii="Angsana New" w:eastAsia="Calibri" w:hAnsi="Angsana New" w:hint="cs"/>
                <w:sz w:val="30"/>
                <w:szCs w:val="30"/>
                <w:cs/>
              </w:rPr>
              <w:t>ทุกวันที่ 17 ธันวาคม และ 17 มิถุนายน ของทุกปี</w:t>
            </w:r>
          </w:p>
        </w:tc>
      </w:tr>
    </w:tbl>
    <w:p w:rsidR="00F45D12" w:rsidRPr="002D4E28" w:rsidRDefault="00F45D12" w:rsidP="00152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9A4464" w:rsidRPr="00D30B2F" w:rsidRDefault="0003105F" w:rsidP="00B66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2D4E28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</w:t>
      </w:r>
      <w:r w:rsidRPr="00D30B2F">
        <w:rPr>
          <w:rFonts w:ascii="Angsana New" w:hAnsi="Angsana New"/>
          <w:sz w:val="30"/>
          <w:szCs w:val="30"/>
          <w:cs/>
        </w:rPr>
        <w:t>เงื่อนไขตามที่ระบุไว้ เช่น การดำรงอัตราส่วนทางการเงิน เป็นต้น</w:t>
      </w:r>
    </w:p>
    <w:p w:rsidR="00DA3BA5" w:rsidRPr="002D4E28" w:rsidRDefault="00DA3BA5" w:rsidP="00DA3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114C4F" w:rsidRPr="00D30B2F" w:rsidRDefault="0083665D" w:rsidP="00023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30B2F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F907A4">
        <w:rPr>
          <w:rFonts w:ascii="Angsana New" w:hAnsi="Angsana New" w:hint="cs"/>
          <w:b/>
          <w:bCs/>
          <w:i/>
          <w:iCs/>
          <w:sz w:val="30"/>
          <w:szCs w:val="30"/>
          <w:cs/>
        </w:rPr>
        <w:t>3</w:t>
      </w:r>
      <w:r w:rsidR="00023222" w:rsidRPr="00D30B2F">
        <w:rPr>
          <w:rFonts w:ascii="Angsana New" w:hAnsi="Angsana New"/>
          <w:b/>
          <w:bCs/>
          <w:i/>
          <w:iCs/>
          <w:sz w:val="30"/>
          <w:szCs w:val="30"/>
        </w:rPr>
        <w:t>.3</w:t>
      </w:r>
      <w:r w:rsidR="00023222" w:rsidRPr="00D30B2F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14C4F"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</w:t>
      </w:r>
      <w:r w:rsidR="003F55D5"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จากสถาบันการเงิน</w:t>
      </w:r>
    </w:p>
    <w:p w:rsidR="00023222" w:rsidRPr="002D4E28" w:rsidRDefault="00023222" w:rsidP="00DA3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23"/>
        <w:gridCol w:w="243"/>
        <w:gridCol w:w="1359"/>
      </w:tblGrid>
      <w:tr w:rsidR="00023222" w:rsidRPr="00D30B2F" w:rsidTr="008E0044">
        <w:tc>
          <w:tcPr>
            <w:tcW w:w="6210" w:type="dxa"/>
          </w:tcPr>
          <w:p w:rsidR="00023222" w:rsidRPr="00D30B2F" w:rsidRDefault="00023222" w:rsidP="0015279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23" w:type="dxa"/>
          </w:tcPr>
          <w:p w:rsidR="00023222" w:rsidRPr="00D30B2F" w:rsidRDefault="00505D7E" w:rsidP="0034273C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0F349C"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243" w:type="dxa"/>
          </w:tcPr>
          <w:p w:rsidR="00023222" w:rsidRPr="00D30B2F" w:rsidRDefault="00023222" w:rsidP="0034273C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:rsidR="00023222" w:rsidRPr="00D30B2F" w:rsidRDefault="00647A52" w:rsidP="0034273C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0F349C"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</w:tr>
      <w:tr w:rsidR="00023222" w:rsidRPr="00D30B2F" w:rsidTr="008E0044">
        <w:tc>
          <w:tcPr>
            <w:tcW w:w="6210" w:type="dxa"/>
          </w:tcPr>
          <w:p w:rsidR="00023222" w:rsidRPr="00D30B2F" w:rsidRDefault="00023222" w:rsidP="0015279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25" w:type="dxa"/>
            <w:gridSpan w:val="3"/>
          </w:tcPr>
          <w:p w:rsidR="00023222" w:rsidRPr="00D30B2F" w:rsidRDefault="00023222" w:rsidP="0034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816" w:rsidRPr="00D30B2F" w:rsidTr="008E0044">
        <w:tc>
          <w:tcPr>
            <w:tcW w:w="6210" w:type="dxa"/>
          </w:tcPr>
          <w:p w:rsidR="00C90816" w:rsidRPr="00D30B2F" w:rsidRDefault="00C90816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323" w:type="dxa"/>
          </w:tcPr>
          <w:p w:rsidR="00C90816" w:rsidRPr="00D53F97" w:rsidRDefault="00721986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1,479,150</w:t>
            </w:r>
          </w:p>
        </w:tc>
        <w:tc>
          <w:tcPr>
            <w:tcW w:w="243" w:type="dxa"/>
          </w:tcPr>
          <w:p w:rsidR="00C90816" w:rsidRPr="00F37FF9" w:rsidRDefault="00C90816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</w:tcPr>
          <w:p w:rsidR="00C90816" w:rsidRPr="00D53F97" w:rsidRDefault="00C90816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53F97">
              <w:rPr>
                <w:rFonts w:ascii="Angsana New" w:hAnsi="Angsana New"/>
                <w:sz w:val="30"/>
                <w:szCs w:val="30"/>
              </w:rPr>
              <w:t>1,698,262</w:t>
            </w:r>
          </w:p>
        </w:tc>
      </w:tr>
      <w:tr w:rsidR="00C90816" w:rsidRPr="00D30B2F" w:rsidTr="008E0044">
        <w:tc>
          <w:tcPr>
            <w:tcW w:w="6210" w:type="dxa"/>
          </w:tcPr>
          <w:p w:rsidR="00C90816" w:rsidRPr="00D30B2F" w:rsidRDefault="00C90816" w:rsidP="00C90816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D30B2F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C90816" w:rsidRPr="00D53F97" w:rsidRDefault="00797F41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661</w:t>
            </w:r>
            <w:r>
              <w:rPr>
                <w:rFonts w:ascii="Angsana New" w:hAnsi="Angsana New"/>
                <w:sz w:val="30"/>
                <w:szCs w:val="30"/>
              </w:rPr>
              <w:t>,644</w:t>
            </w:r>
            <w:r w:rsidR="007219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:rsidR="00C90816" w:rsidRPr="00F37FF9" w:rsidRDefault="00C90816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C90816" w:rsidRPr="00D53F97" w:rsidRDefault="00C90816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(719</w:t>
            </w:r>
            <w:r w:rsidRPr="00D53F97">
              <w:rPr>
                <w:rFonts w:ascii="Angsana New" w:hAnsi="Angsana New"/>
                <w:sz w:val="30"/>
                <w:szCs w:val="30"/>
              </w:rPr>
              <w:t>,112)</w:t>
            </w:r>
          </w:p>
        </w:tc>
      </w:tr>
      <w:tr w:rsidR="00C90816" w:rsidRPr="00D30B2F" w:rsidTr="008E0044">
        <w:tc>
          <w:tcPr>
            <w:tcW w:w="6210" w:type="dxa"/>
          </w:tcPr>
          <w:p w:rsidR="00C90816" w:rsidRPr="00D30B2F" w:rsidRDefault="00C90816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</w:t>
            </w:r>
            <w:r w:rsidRPr="00D30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จากสถาบันการเงิน </w:t>
            </w:r>
            <w:r w:rsidRPr="00D30B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C90816" w:rsidRPr="00D53F97" w:rsidRDefault="00797F41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81</w:t>
            </w:r>
            <w:r w:rsidR="00220A8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,506</w:t>
            </w:r>
          </w:p>
        </w:tc>
        <w:tc>
          <w:tcPr>
            <w:tcW w:w="243" w:type="dxa"/>
          </w:tcPr>
          <w:p w:rsidR="00C90816" w:rsidRPr="00F37FF9" w:rsidRDefault="00C90816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1F497D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:rsidR="00C90816" w:rsidRPr="00D53F97" w:rsidRDefault="00C90816" w:rsidP="00C90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979</w:t>
            </w:r>
            <w:r w:rsidRPr="00D53F9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,150</w:t>
            </w:r>
          </w:p>
        </w:tc>
      </w:tr>
    </w:tbl>
    <w:p w:rsidR="00F54F62" w:rsidRDefault="00F54F62" w:rsidP="00F54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00001" w:rsidRPr="002D4E28" w:rsidRDefault="00100001" w:rsidP="0066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926">
        <w:rPr>
          <w:rFonts w:ascii="Angsana New" w:eastAsia="Calibri" w:hAnsi="Angsana New"/>
          <w:sz w:val="30"/>
          <w:szCs w:val="30"/>
          <w:cs/>
        </w:rPr>
        <w:lastRenderedPageBreak/>
        <w:t xml:space="preserve">ในเดือนมกราคม </w:t>
      </w:r>
      <w:r w:rsidRPr="00FC3926">
        <w:rPr>
          <w:rFonts w:ascii="Angsana New" w:eastAsia="Calibri" w:hAnsi="Angsana New"/>
          <w:sz w:val="30"/>
          <w:szCs w:val="30"/>
        </w:rPr>
        <w:t>2560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 ในวงเงิน </w:t>
      </w:r>
      <w:r w:rsidRPr="00FC3926">
        <w:rPr>
          <w:rFonts w:ascii="Angsana New" w:eastAsia="Calibri" w:hAnsi="Angsana New"/>
          <w:sz w:val="30"/>
          <w:szCs w:val="30"/>
        </w:rPr>
        <w:t>500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ล้านบาท โดยเมื่อวันที่ </w:t>
      </w:r>
      <w:r w:rsidRPr="00FC3926">
        <w:rPr>
          <w:rFonts w:ascii="Angsana New" w:eastAsia="Calibri" w:hAnsi="Angsana New"/>
          <w:sz w:val="30"/>
          <w:szCs w:val="30"/>
        </w:rPr>
        <w:t>27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FC3926">
        <w:rPr>
          <w:rFonts w:ascii="Angsana New" w:eastAsia="Calibri" w:hAnsi="Angsana New"/>
          <w:sz w:val="30"/>
          <w:szCs w:val="30"/>
        </w:rPr>
        <w:t>2560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</w:t>
      </w:r>
      <w:r>
        <w:rPr>
          <w:rFonts w:ascii="Angsana New" w:eastAsia="Calibri" w:hAnsi="Angsana New"/>
          <w:sz w:val="30"/>
          <w:szCs w:val="30"/>
        </w:rPr>
        <w:br/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ทยอยครบกำหนดชำระคืนเป็นรายไตรมาส ทั้งนี้ จะครบกำหนดชำระคืนงวดสุดท้ายในเดือนมกราคม </w:t>
      </w:r>
      <w:r w:rsidRPr="00FC3926">
        <w:rPr>
          <w:rFonts w:ascii="Angsana New" w:eastAsia="Calibri" w:hAnsi="Angsana New"/>
          <w:sz w:val="30"/>
          <w:szCs w:val="30"/>
        </w:rPr>
        <w:t>2563</w:t>
      </w: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926">
        <w:rPr>
          <w:rFonts w:ascii="Angsana New" w:eastAsia="Calibri" w:hAnsi="Angsana New"/>
          <w:sz w:val="30"/>
          <w:szCs w:val="30"/>
          <w:cs/>
        </w:rPr>
        <w:t xml:space="preserve">ในเดือนมีนาคม </w:t>
      </w:r>
      <w:r w:rsidRPr="00FC3926">
        <w:rPr>
          <w:rFonts w:ascii="Angsana New" w:eastAsia="Calibri" w:hAnsi="Angsana New"/>
          <w:sz w:val="30"/>
          <w:szCs w:val="30"/>
        </w:rPr>
        <w:t>2560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 ในวงเงิน </w:t>
      </w:r>
      <w:r w:rsidRPr="00FC3926">
        <w:rPr>
          <w:rFonts w:ascii="Angsana New" w:eastAsia="Calibri" w:hAnsi="Angsana New"/>
          <w:sz w:val="30"/>
          <w:szCs w:val="30"/>
        </w:rPr>
        <w:t>150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ล้านบาท โดยเมื่อวันที่ </w:t>
      </w:r>
      <w:r w:rsidRPr="00FC3926">
        <w:rPr>
          <w:rFonts w:ascii="Angsana New" w:eastAsia="Calibri" w:hAnsi="Angsana New"/>
          <w:sz w:val="30"/>
          <w:szCs w:val="30"/>
        </w:rPr>
        <w:t>30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FC3926">
        <w:rPr>
          <w:rFonts w:ascii="Angsana New" w:eastAsia="Calibri" w:hAnsi="Angsana New"/>
          <w:sz w:val="30"/>
          <w:szCs w:val="30"/>
        </w:rPr>
        <w:t>2560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</w:t>
      </w:r>
      <w:r>
        <w:rPr>
          <w:rFonts w:ascii="Angsana New" w:eastAsia="Calibri" w:hAnsi="Angsana New"/>
          <w:sz w:val="30"/>
          <w:szCs w:val="30"/>
        </w:rPr>
        <w:br/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ทยอยครบกำหนดชำระคืนเป็นรายไตรมาส ทั้งนี้ จะครบกำหนดชำระคืนงวดสุดท้ายในเดือนมีนาคม </w:t>
      </w:r>
      <w:r w:rsidRPr="00FC3926">
        <w:rPr>
          <w:rFonts w:ascii="Angsana New" w:eastAsia="Calibri" w:hAnsi="Angsana New"/>
          <w:sz w:val="30"/>
          <w:szCs w:val="30"/>
        </w:rPr>
        <w:t>2563</w:t>
      </w: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926">
        <w:rPr>
          <w:rFonts w:ascii="Angsana New" w:eastAsia="Calibri" w:hAnsi="Angsana New"/>
          <w:sz w:val="30"/>
          <w:szCs w:val="30"/>
          <w:cs/>
        </w:rPr>
        <w:t xml:space="preserve">ในเดือนเมษายน </w:t>
      </w:r>
      <w:r w:rsidRPr="00FC3926">
        <w:rPr>
          <w:rFonts w:ascii="Angsana New" w:eastAsia="Calibri" w:hAnsi="Angsana New"/>
          <w:sz w:val="30"/>
          <w:szCs w:val="30"/>
        </w:rPr>
        <w:t>2560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 ในวงเงิน </w:t>
      </w:r>
      <w:r w:rsidRPr="00FC3926">
        <w:rPr>
          <w:rFonts w:ascii="Angsana New" w:eastAsia="Calibri" w:hAnsi="Angsana New"/>
          <w:sz w:val="30"/>
          <w:szCs w:val="30"/>
        </w:rPr>
        <w:t>350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ล้านบาท โดยเมื่อวันที่ </w:t>
      </w:r>
      <w:r w:rsidRPr="00FC3926">
        <w:rPr>
          <w:rFonts w:ascii="Angsana New" w:eastAsia="Calibri" w:hAnsi="Angsana New"/>
          <w:sz w:val="30"/>
          <w:szCs w:val="30"/>
        </w:rPr>
        <w:t>27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FC3926">
        <w:rPr>
          <w:rFonts w:ascii="Angsana New" w:eastAsia="Calibri" w:hAnsi="Angsana New"/>
          <w:sz w:val="30"/>
          <w:szCs w:val="30"/>
        </w:rPr>
        <w:t>2560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</w:t>
      </w:r>
      <w:r>
        <w:rPr>
          <w:rFonts w:ascii="Angsana New" w:eastAsia="Calibri" w:hAnsi="Angsana New"/>
          <w:sz w:val="30"/>
          <w:szCs w:val="30"/>
        </w:rPr>
        <w:br/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ทยอยครบกำหนดชำระคืนเป็นรายไตรมาส ทั้งนี้ จะครบกำหนดชำระคืนงวดสุดท้ายในเดือนเมษายน </w:t>
      </w:r>
      <w:r w:rsidRPr="00FC3926">
        <w:rPr>
          <w:rFonts w:ascii="Angsana New" w:eastAsia="Calibri" w:hAnsi="Angsana New"/>
          <w:sz w:val="30"/>
          <w:szCs w:val="30"/>
        </w:rPr>
        <w:t>2563</w:t>
      </w: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926">
        <w:rPr>
          <w:rFonts w:ascii="Angsana New" w:eastAsia="Calibri" w:hAnsi="Angsana New"/>
          <w:sz w:val="30"/>
          <w:szCs w:val="30"/>
          <w:cs/>
        </w:rPr>
        <w:t xml:space="preserve">ในเดือนพฤษภาคม </w:t>
      </w:r>
      <w:r w:rsidRPr="00FC3926">
        <w:rPr>
          <w:rFonts w:ascii="Angsana New" w:eastAsia="Calibri" w:hAnsi="Angsana New"/>
          <w:sz w:val="30"/>
          <w:szCs w:val="30"/>
        </w:rPr>
        <w:t>2560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 ในวงเงิน </w:t>
      </w:r>
      <w:r w:rsidRPr="00FC3926">
        <w:rPr>
          <w:rFonts w:ascii="Angsana New" w:eastAsia="Calibri" w:hAnsi="Angsana New"/>
          <w:sz w:val="30"/>
          <w:szCs w:val="30"/>
        </w:rPr>
        <w:t>500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ล้านบาท โดยเมื่อวันที่ </w:t>
      </w:r>
      <w:r w:rsidRPr="00FC3926">
        <w:rPr>
          <w:rFonts w:ascii="Angsana New" w:eastAsia="Calibri" w:hAnsi="Angsana New"/>
          <w:sz w:val="30"/>
          <w:szCs w:val="30"/>
        </w:rPr>
        <w:t>31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FC3926">
        <w:rPr>
          <w:rFonts w:ascii="Angsana New" w:eastAsia="Calibri" w:hAnsi="Angsana New"/>
          <w:sz w:val="30"/>
          <w:szCs w:val="30"/>
        </w:rPr>
        <w:t>2560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ทยอยครบกำหนดชำระคืนเป็นรายไตรมาส ทั้งนี้ จะครบกำหนดชำระคืนงวดสุดท้ายในเดือนพฤษภาคม </w:t>
      </w:r>
      <w:r w:rsidRPr="00FC3926">
        <w:rPr>
          <w:rFonts w:ascii="Angsana New" w:eastAsia="Calibri" w:hAnsi="Angsana New"/>
          <w:sz w:val="30"/>
          <w:szCs w:val="30"/>
        </w:rPr>
        <w:t>2564</w:t>
      </w: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926">
        <w:rPr>
          <w:rFonts w:ascii="Angsana New" w:eastAsia="Calibri" w:hAnsi="Angsana New"/>
          <w:sz w:val="30"/>
          <w:szCs w:val="30"/>
          <w:cs/>
        </w:rPr>
        <w:t xml:space="preserve">ในเดือนตุลาคม </w:t>
      </w:r>
      <w:r w:rsidRPr="00FC3926">
        <w:rPr>
          <w:rFonts w:ascii="Angsana New" w:eastAsia="Calibri" w:hAnsi="Angsana New"/>
          <w:sz w:val="30"/>
          <w:szCs w:val="30"/>
        </w:rPr>
        <w:t>2561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 ในวงเงิน </w:t>
      </w:r>
      <w:r w:rsidRPr="00FC3926">
        <w:rPr>
          <w:rFonts w:ascii="Angsana New" w:eastAsia="Calibri" w:hAnsi="Angsana New"/>
          <w:sz w:val="30"/>
          <w:szCs w:val="30"/>
        </w:rPr>
        <w:t>300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ล้านบาท โดยเมื่อวันที่ </w:t>
      </w:r>
      <w:r w:rsidRPr="00FC3926">
        <w:rPr>
          <w:rFonts w:ascii="Angsana New" w:eastAsia="Calibri" w:hAnsi="Angsana New"/>
          <w:sz w:val="30"/>
          <w:szCs w:val="30"/>
        </w:rPr>
        <w:t>5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FC3926">
        <w:rPr>
          <w:rFonts w:ascii="Angsana New" w:eastAsia="Calibri" w:hAnsi="Angsana New"/>
          <w:sz w:val="30"/>
          <w:szCs w:val="30"/>
        </w:rPr>
        <w:t>2561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</w:t>
      </w:r>
      <w:r>
        <w:rPr>
          <w:rFonts w:ascii="Angsana New" w:eastAsia="Calibri" w:hAnsi="Angsana New"/>
          <w:sz w:val="30"/>
          <w:szCs w:val="30"/>
        </w:rPr>
        <w:br/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ทยอยครบกำหนดชำระคืนเป็นรายงวดหกเดือน ทั้งนี้ จะครบกำหนดชำระคืนงวดสุดท้ายในเดือนตุลาคม </w:t>
      </w:r>
      <w:r w:rsidRPr="00FC3926">
        <w:rPr>
          <w:rFonts w:ascii="Angsana New" w:eastAsia="Calibri" w:hAnsi="Angsana New"/>
          <w:sz w:val="30"/>
          <w:szCs w:val="30"/>
        </w:rPr>
        <w:t>2564</w:t>
      </w: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926">
        <w:rPr>
          <w:rFonts w:ascii="Angsana New" w:eastAsia="Calibri" w:hAnsi="Angsana New"/>
          <w:sz w:val="30"/>
          <w:szCs w:val="30"/>
          <w:cs/>
        </w:rPr>
        <w:t xml:space="preserve">ในเดือนตุลาคม </w:t>
      </w:r>
      <w:r w:rsidRPr="00FC3926">
        <w:rPr>
          <w:rFonts w:ascii="Angsana New" w:eastAsia="Calibri" w:hAnsi="Angsana New"/>
          <w:sz w:val="30"/>
          <w:szCs w:val="30"/>
        </w:rPr>
        <w:t>2561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 ในวงเงิน </w:t>
      </w:r>
      <w:r w:rsidRPr="00FC3926">
        <w:rPr>
          <w:rFonts w:ascii="Angsana New" w:eastAsia="Calibri" w:hAnsi="Angsana New"/>
          <w:sz w:val="30"/>
          <w:szCs w:val="30"/>
        </w:rPr>
        <w:t>200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ล้านบาท โดยเมื่อวันที่ </w:t>
      </w:r>
      <w:r w:rsidRPr="00FC3926">
        <w:rPr>
          <w:rFonts w:ascii="Angsana New" w:eastAsia="Calibri" w:hAnsi="Angsana New"/>
          <w:sz w:val="30"/>
          <w:szCs w:val="30"/>
        </w:rPr>
        <w:t>16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FC3926">
        <w:rPr>
          <w:rFonts w:ascii="Angsana New" w:eastAsia="Calibri" w:hAnsi="Angsana New"/>
          <w:sz w:val="30"/>
          <w:szCs w:val="30"/>
        </w:rPr>
        <w:t>2561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 </w:t>
      </w:r>
      <w:r>
        <w:rPr>
          <w:rFonts w:ascii="Angsana New" w:eastAsia="Calibri" w:hAnsi="Angsana New"/>
          <w:sz w:val="30"/>
          <w:szCs w:val="30"/>
        </w:rPr>
        <w:br/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ทยอยครบกำหนดชำระคืนเป็นรายงวดหกเดือน ทั้งนี้ จะครบกำหนดชำระคืนงวดสุดท้ายในเดือนตุลาคม </w:t>
      </w:r>
      <w:r w:rsidRPr="00FC3926">
        <w:rPr>
          <w:rFonts w:ascii="Angsana New" w:eastAsia="Calibri" w:hAnsi="Angsana New"/>
          <w:sz w:val="30"/>
          <w:szCs w:val="30"/>
        </w:rPr>
        <w:t>2564</w:t>
      </w: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FC3926" w:rsidRPr="00FC3926" w:rsidRDefault="00FC3926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C3926">
        <w:rPr>
          <w:rFonts w:ascii="Angsana New" w:eastAsia="Calibri" w:hAnsi="Angsana New"/>
          <w:sz w:val="30"/>
          <w:szCs w:val="30"/>
          <w:cs/>
        </w:rPr>
        <w:t xml:space="preserve">ในเดือนธันวาคม </w:t>
      </w:r>
      <w:r w:rsidRPr="00FC3926">
        <w:rPr>
          <w:rFonts w:ascii="Angsana New" w:eastAsia="Calibri" w:hAnsi="Angsana New"/>
          <w:sz w:val="30"/>
          <w:szCs w:val="30"/>
        </w:rPr>
        <w:t xml:space="preserve">2562 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บริษัทได้ทำสัญญากู้ยืมเงินระยะยาวกับธนาคารแห่งหนึ่ง ในวงเงิน </w:t>
      </w:r>
      <w:r w:rsidRPr="00FC3926">
        <w:rPr>
          <w:rFonts w:ascii="Angsana New" w:eastAsia="Calibri" w:hAnsi="Angsana New"/>
          <w:sz w:val="30"/>
          <w:szCs w:val="30"/>
        </w:rPr>
        <w:t xml:space="preserve">500 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ล้านบาท โดยเมื่อวันที่ </w:t>
      </w:r>
      <w:r w:rsidRPr="00FC3926">
        <w:rPr>
          <w:rFonts w:ascii="Angsana New" w:eastAsia="Calibri" w:hAnsi="Angsana New"/>
          <w:sz w:val="30"/>
          <w:szCs w:val="30"/>
        </w:rPr>
        <w:t xml:space="preserve">25 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FC3926">
        <w:rPr>
          <w:rFonts w:ascii="Angsana New" w:eastAsia="Calibri" w:hAnsi="Angsana New"/>
          <w:sz w:val="30"/>
          <w:szCs w:val="30"/>
        </w:rPr>
        <w:t xml:space="preserve">2562 </w:t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บริษัทได้รับเงินกู้ยืมดังกล่าวเต็มวงเงิน เงินกู้ยืมระยะยาวดังกล่าวมีอัตราดอกเบี้ยคงที่ </w:t>
      </w:r>
      <w:r>
        <w:rPr>
          <w:rFonts w:ascii="Angsana New" w:eastAsia="Calibri" w:hAnsi="Angsana New"/>
          <w:sz w:val="30"/>
          <w:szCs w:val="30"/>
        </w:rPr>
        <w:br/>
      </w:r>
      <w:r w:rsidRPr="00FC3926">
        <w:rPr>
          <w:rFonts w:ascii="Angsana New" w:eastAsia="Calibri" w:hAnsi="Angsana New"/>
          <w:sz w:val="30"/>
          <w:szCs w:val="30"/>
          <w:cs/>
        </w:rPr>
        <w:t xml:space="preserve">ทยอยครบกำหนดชำระคืนเป็นรายไตรมาส ทั้งนี้ จะครบกำหนดชำระคืนงวดสุดท้ายในเดือนธันวาคม </w:t>
      </w:r>
      <w:r w:rsidRPr="00FC3926">
        <w:rPr>
          <w:rFonts w:ascii="Angsana New" w:eastAsia="Calibri" w:hAnsi="Angsana New"/>
          <w:sz w:val="30"/>
          <w:szCs w:val="30"/>
        </w:rPr>
        <w:t>2566</w:t>
      </w:r>
    </w:p>
    <w:p w:rsidR="008E0044" w:rsidRDefault="008E0044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:rsidR="008E0044" w:rsidRDefault="008E0044" w:rsidP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p w:rsidR="00FC3926" w:rsidRDefault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1360F" w:rsidRPr="002D4E28" w:rsidRDefault="0051360F" w:rsidP="00C55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2D4E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หนี้สินที่มีภาระดอกเบี้ยแสดงตามระยะเวลาครบกำหนดการจ่ายชำระ ณ วันที่ </w:t>
      </w:r>
      <w:r w:rsidR="00FA7C28" w:rsidRPr="002D4E28">
        <w:rPr>
          <w:rFonts w:asciiTheme="majorBidi" w:hAnsiTheme="majorBidi" w:cstheme="majorBidi"/>
          <w:sz w:val="30"/>
          <w:szCs w:val="30"/>
        </w:rPr>
        <w:t xml:space="preserve">31 </w:t>
      </w:r>
      <w:r w:rsidR="00023222" w:rsidRPr="002D4E2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7BA8" w:rsidRPr="002D4E28">
        <w:rPr>
          <w:rFonts w:asciiTheme="majorBidi" w:hAnsiTheme="majorBidi" w:cstheme="majorBidi"/>
          <w:sz w:val="30"/>
          <w:szCs w:val="30"/>
          <w:cs/>
        </w:rPr>
        <w:t>มี</w:t>
      </w:r>
      <w:r w:rsidRPr="002D4E2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:rsidR="00A56280" w:rsidRPr="002D4E28" w:rsidRDefault="00A56280" w:rsidP="00E101D2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68"/>
        <w:gridCol w:w="243"/>
        <w:gridCol w:w="1377"/>
      </w:tblGrid>
      <w:tr w:rsidR="00A56280" w:rsidRPr="002D4E28" w:rsidTr="008E0044">
        <w:tc>
          <w:tcPr>
            <w:tcW w:w="6390" w:type="dxa"/>
          </w:tcPr>
          <w:p w:rsidR="00A56280" w:rsidRPr="002D4E28" w:rsidRDefault="00A56280" w:rsidP="0015279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68" w:type="dxa"/>
          </w:tcPr>
          <w:p w:rsidR="00A56280" w:rsidRPr="002D4E28" w:rsidRDefault="00EA68E6" w:rsidP="00505D7E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E28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="00505D7E" w:rsidRPr="002D4E28">
              <w:rPr>
                <w:rFonts w:asciiTheme="majorBidi" w:hAnsiTheme="majorBidi" w:cstheme="majorBidi"/>
                <w:lang w:val="en-US"/>
              </w:rPr>
              <w:t>56</w:t>
            </w:r>
            <w:r w:rsidR="00565212" w:rsidRPr="002D4E28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  <w:tc>
          <w:tcPr>
            <w:tcW w:w="243" w:type="dxa"/>
          </w:tcPr>
          <w:p w:rsidR="00A56280" w:rsidRPr="002D4E28" w:rsidRDefault="00A56280" w:rsidP="0034273C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77" w:type="dxa"/>
          </w:tcPr>
          <w:p w:rsidR="00A56280" w:rsidRPr="002D4E28" w:rsidRDefault="00647A52" w:rsidP="0034273C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E28">
              <w:rPr>
                <w:rFonts w:asciiTheme="majorBidi" w:hAnsiTheme="majorBidi" w:cstheme="majorBidi"/>
                <w:lang w:val="en-US"/>
              </w:rPr>
              <w:t>256</w:t>
            </w:r>
            <w:r w:rsidR="00565212" w:rsidRPr="002D4E28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</w:tr>
      <w:tr w:rsidR="00A56280" w:rsidRPr="002D4E28" w:rsidTr="008E0044">
        <w:trPr>
          <w:trHeight w:val="362"/>
        </w:trPr>
        <w:tc>
          <w:tcPr>
            <w:tcW w:w="6390" w:type="dxa"/>
          </w:tcPr>
          <w:p w:rsidR="00A56280" w:rsidRPr="002D4E28" w:rsidRDefault="00A56280" w:rsidP="0015279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988" w:type="dxa"/>
            <w:gridSpan w:val="3"/>
          </w:tcPr>
          <w:p w:rsidR="00A56280" w:rsidRPr="002D4E28" w:rsidRDefault="00A56280" w:rsidP="00342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5212" w:rsidRPr="002D4E28" w:rsidTr="008E0044">
        <w:trPr>
          <w:trHeight w:val="74"/>
        </w:trPr>
        <w:tc>
          <w:tcPr>
            <w:tcW w:w="6390" w:type="dxa"/>
          </w:tcPr>
          <w:p w:rsidR="00565212" w:rsidRPr="002D4E28" w:rsidRDefault="00565212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2D4E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</w:tcPr>
          <w:p w:rsidR="00565212" w:rsidRPr="002D4E28" w:rsidRDefault="00CA1D18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797F41" w:rsidRPr="002D4E28">
              <w:rPr>
                <w:rFonts w:asciiTheme="majorBidi" w:hAnsiTheme="majorBidi" w:cstheme="majorBidi"/>
                <w:sz w:val="30"/>
                <w:szCs w:val="30"/>
              </w:rPr>
              <w:t>380,062</w:t>
            </w:r>
          </w:p>
        </w:tc>
        <w:tc>
          <w:tcPr>
            <w:tcW w:w="243" w:type="dxa"/>
          </w:tcPr>
          <w:p w:rsidR="00565212" w:rsidRPr="002D4E28" w:rsidRDefault="00565212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565212" w:rsidRPr="002D4E28" w:rsidRDefault="00565212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2D4E28">
              <w:rPr>
                <w:rFonts w:asciiTheme="majorBidi" w:hAnsiTheme="majorBidi" w:cstheme="majorBidi"/>
                <w:sz w:val="30"/>
                <w:szCs w:val="30"/>
              </w:rPr>
              <w:t>,546,96</w:t>
            </w:r>
            <w:r w:rsidR="00220A8D" w:rsidRPr="002D4E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65212" w:rsidRPr="002D4E28" w:rsidTr="008E0044">
        <w:trPr>
          <w:trHeight w:val="74"/>
        </w:trPr>
        <w:tc>
          <w:tcPr>
            <w:tcW w:w="6390" w:type="dxa"/>
          </w:tcPr>
          <w:p w:rsidR="00565212" w:rsidRPr="002D4E28" w:rsidRDefault="00565212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368" w:type="dxa"/>
          </w:tcPr>
          <w:p w:rsidR="00565212" w:rsidRPr="002D4E28" w:rsidRDefault="00797F41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6,164,071</w:t>
            </w:r>
          </w:p>
        </w:tc>
        <w:tc>
          <w:tcPr>
            <w:tcW w:w="243" w:type="dxa"/>
          </w:tcPr>
          <w:p w:rsidR="00565212" w:rsidRPr="002D4E28" w:rsidRDefault="00565212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565212" w:rsidRPr="002D4E28" w:rsidRDefault="00565212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5,676,167</w:t>
            </w:r>
          </w:p>
        </w:tc>
      </w:tr>
      <w:tr w:rsidR="00565212" w:rsidRPr="002D4E28" w:rsidTr="008E0044">
        <w:tc>
          <w:tcPr>
            <w:tcW w:w="6390" w:type="dxa"/>
          </w:tcPr>
          <w:p w:rsidR="00565212" w:rsidRPr="002D4E28" w:rsidRDefault="00565212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565212" w:rsidRPr="002D4E28" w:rsidRDefault="00721986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9,54</w:t>
            </w:r>
            <w:r w:rsidR="00CA1D18"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4,133</w:t>
            </w:r>
          </w:p>
        </w:tc>
        <w:tc>
          <w:tcPr>
            <w:tcW w:w="243" w:type="dxa"/>
          </w:tcPr>
          <w:p w:rsidR="00565212" w:rsidRPr="002D4E28" w:rsidRDefault="00565212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565212" w:rsidRPr="002D4E28" w:rsidRDefault="00565212" w:rsidP="00565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10,223,12</w:t>
            </w:r>
            <w:r w:rsidR="00220A8D"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:rsidR="0051360F" w:rsidRPr="002D4E28" w:rsidRDefault="0051360F" w:rsidP="0015279A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5E1975" w:rsidRPr="002D4E28" w:rsidRDefault="0051360F" w:rsidP="0015279A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D4E2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หนี้สินที่มีภาระดอกเบี้ยทั้งหมดของบริษัท</w:t>
      </w:r>
      <w:r w:rsidRPr="002D4E2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D4E28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2D4E2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D4E28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="00A56280" w:rsidRPr="002D4E28">
        <w:rPr>
          <w:rFonts w:asciiTheme="majorBidi" w:hAnsiTheme="majorBidi" w:cstheme="majorBidi"/>
          <w:sz w:val="30"/>
          <w:szCs w:val="30"/>
        </w:rPr>
        <w:t xml:space="preserve"> 31 </w:t>
      </w:r>
      <w:r w:rsidR="00A56280" w:rsidRPr="002D4E28">
        <w:rPr>
          <w:rFonts w:asciiTheme="majorBidi" w:hAnsiTheme="majorBidi" w:cstheme="majorBidi"/>
          <w:sz w:val="30"/>
          <w:szCs w:val="30"/>
          <w:cs/>
          <w:lang w:bidi="th-TH"/>
        </w:rPr>
        <w:t>ธั</w:t>
      </w:r>
      <w:r w:rsidR="00023222" w:rsidRPr="002D4E28">
        <w:rPr>
          <w:rFonts w:asciiTheme="majorBidi" w:hAnsiTheme="majorBidi" w:cstheme="majorBidi"/>
          <w:sz w:val="30"/>
          <w:szCs w:val="30"/>
          <w:cs/>
          <w:lang w:bidi="th-TH"/>
        </w:rPr>
        <w:t>นวาคม 25</w:t>
      </w:r>
      <w:r w:rsidR="00505D7E" w:rsidRPr="002D4E28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565212" w:rsidRPr="002D4E28">
        <w:rPr>
          <w:rFonts w:asciiTheme="majorBidi" w:hAnsiTheme="majorBidi" w:cstheme="majorBidi"/>
          <w:sz w:val="30"/>
          <w:szCs w:val="30"/>
          <w:cs/>
          <w:lang w:bidi="th-TH"/>
        </w:rPr>
        <w:t>2</w:t>
      </w:r>
      <w:r w:rsidR="00EA68E6" w:rsidRPr="002D4E2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23222" w:rsidRPr="002D4E28">
        <w:rPr>
          <w:rFonts w:asciiTheme="majorBidi" w:hAnsiTheme="majorBidi" w:cstheme="majorBidi"/>
          <w:sz w:val="30"/>
          <w:szCs w:val="30"/>
          <w:cs/>
          <w:lang w:bidi="th-TH"/>
        </w:rPr>
        <w:t>และ 25</w:t>
      </w:r>
      <w:r w:rsidR="00860E85" w:rsidRPr="002D4E28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565212" w:rsidRPr="002D4E28">
        <w:rPr>
          <w:rFonts w:asciiTheme="majorBidi" w:hAnsiTheme="majorBidi" w:cstheme="majorBidi"/>
          <w:sz w:val="30"/>
          <w:szCs w:val="30"/>
          <w:cs/>
          <w:lang w:bidi="th-TH"/>
        </w:rPr>
        <w:t>1</w:t>
      </w:r>
      <w:r w:rsidR="00EA68E6" w:rsidRPr="002D4E2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D4E28">
        <w:rPr>
          <w:rFonts w:asciiTheme="majorBidi" w:hAnsiTheme="majorBidi" w:cstheme="majorBidi"/>
          <w:sz w:val="30"/>
          <w:szCs w:val="30"/>
          <w:cs/>
          <w:lang w:bidi="th-TH"/>
        </w:rPr>
        <w:t>เป็นสกุลเงินบาท</w:t>
      </w:r>
    </w:p>
    <w:p w:rsidR="002D4E28" w:rsidRDefault="002D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B03C2B" w:rsidRPr="002D4E28" w:rsidRDefault="00A21298" w:rsidP="00023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D4E28">
        <w:rPr>
          <w:rFonts w:asciiTheme="majorBidi" w:hAnsiTheme="majorBidi" w:cstheme="majorBidi"/>
          <w:b/>
          <w:bCs/>
          <w:sz w:val="30"/>
          <w:szCs w:val="30"/>
          <w:cs/>
        </w:rPr>
        <w:t>1</w:t>
      </w:r>
      <w:r w:rsidR="00F907A4" w:rsidRPr="002D4E28">
        <w:rPr>
          <w:rFonts w:asciiTheme="majorBidi" w:hAnsiTheme="majorBidi" w:cstheme="majorBidi"/>
          <w:b/>
          <w:bCs/>
          <w:sz w:val="30"/>
          <w:szCs w:val="30"/>
          <w:cs/>
        </w:rPr>
        <w:t>4</w:t>
      </w:r>
      <w:r w:rsidR="00B03C2B" w:rsidRPr="002D4E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3D0C24" w:rsidRPr="002D4E28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เจ้า</w:t>
      </w:r>
      <w:r w:rsidR="0019425B" w:rsidRPr="002D4E28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หนี้</w:t>
      </w:r>
      <w:r w:rsidR="003D0C24" w:rsidRPr="002D4E28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การค้า</w:t>
      </w:r>
      <w:r w:rsidR="00112BC0" w:rsidRPr="002D4E28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:rsidR="008D4F13" w:rsidRPr="002D4E28" w:rsidRDefault="008D4F13" w:rsidP="00DA3BA5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152"/>
        <w:gridCol w:w="1278"/>
        <w:gridCol w:w="243"/>
        <w:gridCol w:w="1287"/>
      </w:tblGrid>
      <w:tr w:rsidR="0095756C" w:rsidRPr="002D4E28" w:rsidTr="00FC3926">
        <w:tc>
          <w:tcPr>
            <w:tcW w:w="5310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D4E2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78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E28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2D4E28">
              <w:rPr>
                <w:rFonts w:asciiTheme="majorBidi" w:hAnsiTheme="majorBidi" w:cstheme="majorBidi"/>
                <w:lang w:val="en-US"/>
              </w:rPr>
              <w:t>56</w:t>
            </w:r>
            <w:r w:rsidRPr="002D4E28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  <w:tc>
          <w:tcPr>
            <w:tcW w:w="243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7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E28">
              <w:rPr>
                <w:rFonts w:asciiTheme="majorBidi" w:hAnsiTheme="majorBidi" w:cstheme="majorBidi"/>
                <w:lang w:val="en-US"/>
              </w:rPr>
              <w:t>256</w:t>
            </w:r>
            <w:r w:rsidRPr="002D4E28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</w:tr>
      <w:tr w:rsidR="00EA68E6" w:rsidRPr="002D4E28" w:rsidTr="00FC3926">
        <w:trPr>
          <w:trHeight w:val="362"/>
        </w:trPr>
        <w:tc>
          <w:tcPr>
            <w:tcW w:w="5310" w:type="dxa"/>
          </w:tcPr>
          <w:p w:rsidR="00EA68E6" w:rsidRPr="002D4E28" w:rsidRDefault="00EA68E6" w:rsidP="00EA68E6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:rsidR="00EA68E6" w:rsidRPr="002D4E28" w:rsidRDefault="00EA68E6" w:rsidP="00EA68E6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08" w:type="dxa"/>
            <w:gridSpan w:val="3"/>
          </w:tcPr>
          <w:p w:rsidR="00EA68E6" w:rsidRPr="002D4E28" w:rsidRDefault="00EA68E6" w:rsidP="00EA6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756C" w:rsidRPr="002D4E28" w:rsidTr="00FC3926">
        <w:tc>
          <w:tcPr>
            <w:tcW w:w="5310" w:type="dxa"/>
          </w:tcPr>
          <w:p w:rsidR="0095756C" w:rsidRPr="002D4E28" w:rsidRDefault="0095756C" w:rsidP="009575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52" w:type="dxa"/>
          </w:tcPr>
          <w:p w:rsidR="0095756C" w:rsidRPr="002D4E28" w:rsidRDefault="0095756C" w:rsidP="009575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78" w:type="dxa"/>
          </w:tcPr>
          <w:p w:rsidR="0095756C" w:rsidRPr="002D4E28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5756C" w:rsidRPr="002D4E28" w:rsidRDefault="0095756C" w:rsidP="0095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95756C" w:rsidRPr="002D4E28" w:rsidRDefault="0095756C" w:rsidP="0095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4,517</w:t>
            </w:r>
          </w:p>
        </w:tc>
      </w:tr>
      <w:tr w:rsidR="0095756C" w:rsidRPr="002D4E28" w:rsidTr="00FC3926">
        <w:tc>
          <w:tcPr>
            <w:tcW w:w="5310" w:type="dxa"/>
          </w:tcPr>
          <w:p w:rsidR="0095756C" w:rsidRPr="002D4E28" w:rsidRDefault="0095756C" w:rsidP="009575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52" w:type="dxa"/>
          </w:tcPr>
          <w:p w:rsidR="0095756C" w:rsidRPr="002D4E28" w:rsidRDefault="0095756C" w:rsidP="009575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5756C" w:rsidRPr="002D4E28" w:rsidRDefault="00220A8D" w:rsidP="0095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123,496</w:t>
            </w:r>
          </w:p>
        </w:tc>
        <w:tc>
          <w:tcPr>
            <w:tcW w:w="243" w:type="dxa"/>
          </w:tcPr>
          <w:p w:rsidR="0095756C" w:rsidRPr="002D4E28" w:rsidRDefault="0095756C" w:rsidP="0095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95756C" w:rsidRPr="002D4E28" w:rsidRDefault="0095756C" w:rsidP="0095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225,728</w:t>
            </w:r>
          </w:p>
        </w:tc>
      </w:tr>
      <w:tr w:rsidR="0095756C" w:rsidRPr="002D4E28" w:rsidTr="00FC3926">
        <w:tc>
          <w:tcPr>
            <w:tcW w:w="5310" w:type="dxa"/>
          </w:tcPr>
          <w:p w:rsidR="0095756C" w:rsidRPr="002D4E28" w:rsidRDefault="0095756C" w:rsidP="009575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:rsidR="0095756C" w:rsidRPr="002D4E28" w:rsidRDefault="0095756C" w:rsidP="0095756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95756C" w:rsidRPr="002D4E28" w:rsidRDefault="00E31A9B" w:rsidP="0095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957310"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3,496</w:t>
            </w:r>
          </w:p>
        </w:tc>
        <w:tc>
          <w:tcPr>
            <w:tcW w:w="243" w:type="dxa"/>
          </w:tcPr>
          <w:p w:rsidR="0095756C" w:rsidRPr="002D4E28" w:rsidRDefault="0095756C" w:rsidP="0095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95756C" w:rsidRPr="002D4E28" w:rsidRDefault="0095756C" w:rsidP="0095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230,245</w:t>
            </w:r>
          </w:p>
        </w:tc>
      </w:tr>
    </w:tbl>
    <w:p w:rsidR="00C55FC1" w:rsidRPr="002D4E28" w:rsidRDefault="00C55FC1" w:rsidP="009B4CB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7F103A" w:rsidRDefault="005057AD" w:rsidP="00BD522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D4E28">
        <w:rPr>
          <w:rFonts w:asciiTheme="majorBidi" w:hAnsiTheme="majorBidi" w:cstheme="majorBidi"/>
          <w:b/>
          <w:sz w:val="30"/>
          <w:szCs w:val="30"/>
          <w:cs/>
          <w:lang w:bidi="th-TH"/>
        </w:rPr>
        <w:t>เจ้าหนี้การค้</w:t>
      </w:r>
      <w:r w:rsidR="009B4CB6" w:rsidRPr="002D4E28">
        <w:rPr>
          <w:rFonts w:asciiTheme="majorBidi" w:hAnsiTheme="majorBidi" w:cstheme="majorBidi"/>
          <w:b/>
          <w:sz w:val="30"/>
          <w:szCs w:val="30"/>
          <w:cs/>
          <w:lang w:bidi="th-TH"/>
        </w:rPr>
        <w:t>า</w:t>
      </w:r>
      <w:r w:rsidR="00A054C4" w:rsidRPr="002D4E28">
        <w:rPr>
          <w:rFonts w:asciiTheme="majorBidi" w:hAnsiTheme="majorBidi" w:cstheme="majorBidi"/>
          <w:b/>
          <w:sz w:val="30"/>
          <w:szCs w:val="30"/>
          <w:cs/>
          <w:lang w:bidi="th-TH"/>
        </w:rPr>
        <w:t>ทั้งหมด</w:t>
      </w:r>
      <w:r w:rsidR="009B4CB6" w:rsidRPr="002D4E28">
        <w:rPr>
          <w:rFonts w:asciiTheme="majorBidi" w:hAnsiTheme="majorBidi" w:cstheme="majorBidi"/>
          <w:sz w:val="30"/>
          <w:szCs w:val="30"/>
          <w:cs/>
          <w:lang w:bidi="th-TH"/>
        </w:rPr>
        <w:t>ของบริษัท</w:t>
      </w:r>
      <w:r w:rsidR="009B4CB6" w:rsidRPr="002D4E2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D4E28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ณ วันที่ </w:t>
      </w:r>
      <w:r w:rsidRPr="002D4E28">
        <w:rPr>
          <w:rFonts w:asciiTheme="majorBidi" w:hAnsiTheme="majorBidi" w:cstheme="majorBidi"/>
          <w:bCs/>
          <w:sz w:val="30"/>
          <w:szCs w:val="30"/>
        </w:rPr>
        <w:t>31</w:t>
      </w:r>
      <w:r w:rsidRPr="002D4E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2D4E28">
        <w:rPr>
          <w:rFonts w:asciiTheme="majorBidi" w:hAnsiTheme="majorBidi" w:cstheme="majorBidi"/>
          <w:b/>
          <w:sz w:val="30"/>
          <w:szCs w:val="30"/>
          <w:cs/>
          <w:lang w:bidi="th-TH"/>
        </w:rPr>
        <w:t xml:space="preserve">ธันวาคม </w:t>
      </w:r>
      <w:r w:rsidR="00770EDA" w:rsidRPr="002D4E28">
        <w:rPr>
          <w:rFonts w:asciiTheme="majorBidi" w:hAnsiTheme="majorBidi" w:cstheme="majorBidi"/>
          <w:sz w:val="30"/>
          <w:szCs w:val="30"/>
          <w:cs/>
          <w:lang w:bidi="th-TH"/>
        </w:rPr>
        <w:t>25</w:t>
      </w:r>
      <w:r w:rsidR="00770EDA" w:rsidRPr="002D4E28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95756C" w:rsidRPr="002D4E28">
        <w:rPr>
          <w:rFonts w:asciiTheme="majorBidi" w:hAnsiTheme="majorBidi" w:cstheme="majorBidi"/>
          <w:sz w:val="30"/>
          <w:szCs w:val="30"/>
          <w:cs/>
          <w:lang w:bidi="th-TH"/>
        </w:rPr>
        <w:t>2</w:t>
      </w:r>
      <w:r w:rsidR="00EA68E6" w:rsidRPr="002D4E2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9B4CB6" w:rsidRPr="002D4E28">
        <w:rPr>
          <w:rFonts w:asciiTheme="majorBidi" w:hAnsiTheme="majorBidi" w:cstheme="majorBidi"/>
          <w:sz w:val="30"/>
          <w:szCs w:val="30"/>
          <w:cs/>
          <w:lang w:bidi="th-TH"/>
        </w:rPr>
        <w:t>และ 25</w:t>
      </w:r>
      <w:r w:rsidR="00860E85" w:rsidRPr="002D4E28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95756C" w:rsidRPr="002D4E28">
        <w:rPr>
          <w:rFonts w:asciiTheme="majorBidi" w:hAnsiTheme="majorBidi" w:cstheme="majorBidi"/>
          <w:sz w:val="30"/>
          <w:szCs w:val="30"/>
          <w:cs/>
          <w:lang w:bidi="th-TH"/>
        </w:rPr>
        <w:t>1</w:t>
      </w:r>
      <w:r w:rsidR="00EA68E6" w:rsidRPr="002D4E2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9B4CB6" w:rsidRPr="002D4E28">
        <w:rPr>
          <w:rFonts w:asciiTheme="majorBidi" w:hAnsiTheme="majorBidi" w:cstheme="majorBidi"/>
          <w:sz w:val="30"/>
          <w:szCs w:val="30"/>
          <w:cs/>
          <w:lang w:bidi="th-TH"/>
        </w:rPr>
        <w:t>เป็นสกุลเงินบาท</w:t>
      </w:r>
    </w:p>
    <w:p w:rsidR="00BD5226" w:rsidRDefault="00BD5226" w:rsidP="00BD522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3819E2" w:rsidRPr="002D4E28" w:rsidRDefault="00E37C3D" w:rsidP="00FA25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D4E2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1</w:t>
      </w:r>
      <w:r w:rsidR="00F907A4" w:rsidRPr="002D4E2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5</w:t>
      </w:r>
      <w:r w:rsidR="003819E2" w:rsidRPr="002D4E2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6D5C21" w:rsidRPr="002D4E2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เจ้าหนี้</w:t>
      </w:r>
      <w:r w:rsidR="003819E2" w:rsidRPr="002D4E2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อื่น</w:t>
      </w:r>
      <w:r w:rsidR="00112BC0" w:rsidRPr="002D4E2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</w:p>
    <w:p w:rsidR="00EA68E6" w:rsidRPr="002D4E28" w:rsidRDefault="00EA68E6" w:rsidP="00026E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170"/>
        <w:gridCol w:w="1260"/>
        <w:gridCol w:w="236"/>
        <w:gridCol w:w="1294"/>
      </w:tblGrid>
      <w:tr w:rsidR="0095756C" w:rsidRPr="002D4E28" w:rsidTr="00FC3926">
        <w:tc>
          <w:tcPr>
            <w:tcW w:w="5310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  <w:tc>
          <w:tcPr>
            <w:tcW w:w="1260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E28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2D4E28">
              <w:rPr>
                <w:rFonts w:asciiTheme="majorBidi" w:hAnsiTheme="majorBidi" w:cstheme="majorBidi"/>
                <w:lang w:val="en-US"/>
              </w:rPr>
              <w:t>56</w:t>
            </w:r>
            <w:r w:rsidRPr="002D4E28">
              <w:rPr>
                <w:rFonts w:asciiTheme="majorBidi" w:hAnsiTheme="majorBidi" w:cstheme="majorBidi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</w:tcPr>
          <w:p w:rsidR="0095756C" w:rsidRPr="002D4E28" w:rsidRDefault="0095756C" w:rsidP="0095756C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E28">
              <w:rPr>
                <w:rFonts w:asciiTheme="majorBidi" w:hAnsiTheme="majorBidi" w:cstheme="majorBidi"/>
                <w:lang w:val="en-US"/>
              </w:rPr>
              <w:t>256</w:t>
            </w:r>
            <w:r w:rsidRPr="002D4E28">
              <w:rPr>
                <w:rFonts w:asciiTheme="majorBidi" w:hAnsiTheme="majorBidi" w:cstheme="majorBidi"/>
                <w:cs/>
                <w:lang w:val="en-US"/>
              </w:rPr>
              <w:t>1</w:t>
            </w:r>
          </w:p>
        </w:tc>
      </w:tr>
      <w:tr w:rsidR="00860E85" w:rsidRPr="002D4E28" w:rsidTr="00FC3926">
        <w:trPr>
          <w:trHeight w:val="362"/>
        </w:trPr>
        <w:tc>
          <w:tcPr>
            <w:tcW w:w="5310" w:type="dxa"/>
          </w:tcPr>
          <w:p w:rsidR="00860E85" w:rsidRPr="002D4E28" w:rsidRDefault="00860E85" w:rsidP="00860E85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:rsidR="00860E85" w:rsidRPr="002D4E28" w:rsidRDefault="00860E85" w:rsidP="0086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860E85" w:rsidRPr="002D4E28" w:rsidRDefault="00860E85" w:rsidP="0086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6DAA" w:rsidRPr="002D4E28" w:rsidTr="00FC3926">
        <w:tc>
          <w:tcPr>
            <w:tcW w:w="5310" w:type="dxa"/>
          </w:tcPr>
          <w:p w:rsidR="00E46DAA" w:rsidRPr="002D4E28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ค่าเช่ารับล่วงหน้า</w:t>
            </w:r>
          </w:p>
        </w:tc>
        <w:tc>
          <w:tcPr>
            <w:tcW w:w="1170" w:type="dxa"/>
          </w:tcPr>
          <w:p w:rsidR="00E46DAA" w:rsidRPr="002D4E28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46DAA" w:rsidRPr="002D4E28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128,075</w:t>
            </w:r>
          </w:p>
        </w:tc>
        <w:tc>
          <w:tcPr>
            <w:tcW w:w="236" w:type="dxa"/>
          </w:tcPr>
          <w:p w:rsidR="00E46DAA" w:rsidRPr="002D4E28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E46DAA" w:rsidRPr="002D4E28" w:rsidRDefault="00E46DAA" w:rsidP="00E4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105,450</w:t>
            </w:r>
          </w:p>
        </w:tc>
      </w:tr>
      <w:tr w:rsidR="00307663" w:rsidRPr="002D4E28" w:rsidTr="00FC3926">
        <w:tc>
          <w:tcPr>
            <w:tcW w:w="531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ต้นทุนทางการเงินค้างจ่าย</w:t>
            </w:r>
          </w:p>
        </w:tc>
        <w:tc>
          <w:tcPr>
            <w:tcW w:w="117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07663" w:rsidRPr="002D4E28" w:rsidRDefault="00151772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53,908</w:t>
            </w:r>
          </w:p>
        </w:tc>
        <w:tc>
          <w:tcPr>
            <w:tcW w:w="236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61,409</w:t>
            </w:r>
          </w:p>
        </w:tc>
      </w:tr>
      <w:tr w:rsidR="00307663" w:rsidRPr="002D4E28" w:rsidTr="00FC3926">
        <w:tc>
          <w:tcPr>
            <w:tcW w:w="531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7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07663" w:rsidRPr="002D4E28" w:rsidRDefault="00151772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38,4</w:t>
            </w:r>
            <w:r w:rsidR="008B0000" w:rsidRPr="002D4E2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37,474</w:t>
            </w:r>
          </w:p>
        </w:tc>
      </w:tr>
      <w:tr w:rsidR="00307663" w:rsidRPr="002D4E28" w:rsidTr="00FC3926">
        <w:tc>
          <w:tcPr>
            <w:tcW w:w="531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07663" w:rsidRPr="002D4E28" w:rsidRDefault="00151772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10,440</w:t>
            </w:r>
          </w:p>
        </w:tc>
        <w:tc>
          <w:tcPr>
            <w:tcW w:w="236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8,574</w:t>
            </w:r>
          </w:p>
        </w:tc>
      </w:tr>
      <w:tr w:rsidR="00307663" w:rsidRPr="002D4E28" w:rsidTr="00FC3926">
        <w:tc>
          <w:tcPr>
            <w:tcW w:w="531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07663" w:rsidRPr="002D4E28" w:rsidRDefault="00151772" w:rsidP="008B0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2,15</w:t>
            </w:r>
            <w:r w:rsidR="008B0000" w:rsidRPr="002D4E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3,176</w:t>
            </w:r>
          </w:p>
        </w:tc>
      </w:tr>
      <w:tr w:rsidR="00307663" w:rsidRPr="002D4E28" w:rsidTr="00FC3926">
        <w:tc>
          <w:tcPr>
            <w:tcW w:w="531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07663" w:rsidRPr="002D4E28" w:rsidRDefault="00151772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232,99</w:t>
            </w:r>
            <w:r w:rsidR="008B0000"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307663" w:rsidRPr="002D4E28" w:rsidRDefault="00307663" w:rsidP="00307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216,083</w:t>
            </w:r>
          </w:p>
        </w:tc>
      </w:tr>
    </w:tbl>
    <w:p w:rsidR="00B76CD0" w:rsidRPr="002D4E28" w:rsidRDefault="00B76CD0" w:rsidP="00E73D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E73DD3" w:rsidRPr="002D4E28" w:rsidRDefault="00F907A4" w:rsidP="00E73D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D4E2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lastRenderedPageBreak/>
        <w:t>16</w:t>
      </w:r>
      <w:r w:rsidR="00E73DD3" w:rsidRPr="002D4E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3434" w:rsidRPr="002D4E28">
        <w:rPr>
          <w:rFonts w:asciiTheme="majorBidi" w:eastAsia="Angsana New" w:hAnsiTheme="majorBidi" w:cstheme="majorBidi"/>
          <w:b/>
          <w:bCs/>
          <w:sz w:val="30"/>
          <w:szCs w:val="30"/>
          <w:cs/>
          <w:lang w:val="en-US" w:eastAsia="en-US"/>
        </w:rPr>
        <w:t>ประมาณการหนี้สินไม่หมุนเวียนสำหรับผลประโยชน์พนักงาน</w:t>
      </w:r>
    </w:p>
    <w:p w:rsidR="00E73DD3" w:rsidRPr="00920334" w:rsidRDefault="00E73DD3" w:rsidP="00E73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4744" w:type="pct"/>
        <w:tblInd w:w="450" w:type="dxa"/>
        <w:tblLook w:val="00A0" w:firstRow="1" w:lastRow="0" w:firstColumn="1" w:lastColumn="0" w:noHBand="0" w:noVBand="0"/>
      </w:tblPr>
      <w:tblGrid>
        <w:gridCol w:w="6389"/>
        <w:gridCol w:w="1264"/>
        <w:gridCol w:w="248"/>
        <w:gridCol w:w="1212"/>
      </w:tblGrid>
      <w:tr w:rsidR="002544D8" w:rsidRPr="002D4E28" w:rsidTr="00FC3926">
        <w:trPr>
          <w:trHeight w:val="420"/>
        </w:trPr>
        <w:tc>
          <w:tcPr>
            <w:tcW w:w="3506" w:type="pct"/>
          </w:tcPr>
          <w:p w:rsidR="00C17A7C" w:rsidRPr="002D4E28" w:rsidRDefault="00C17A7C" w:rsidP="000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</w:tcPr>
          <w:p w:rsidR="00C17A7C" w:rsidRPr="002D4E28" w:rsidRDefault="00505D7E" w:rsidP="000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D3968" w:rsidRPr="002D4E2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136" w:type="pct"/>
          </w:tcPr>
          <w:p w:rsidR="00C17A7C" w:rsidRPr="002D4E28" w:rsidRDefault="00C17A7C" w:rsidP="000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5" w:type="pct"/>
          </w:tcPr>
          <w:p w:rsidR="00C17A7C" w:rsidRPr="002D4E28" w:rsidRDefault="00860E85" w:rsidP="00095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D3968" w:rsidRPr="002D4E2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1</w:t>
            </w:r>
          </w:p>
        </w:tc>
      </w:tr>
      <w:tr w:rsidR="00C17A7C" w:rsidRPr="002D4E28" w:rsidTr="00FC3926">
        <w:tblPrEx>
          <w:tblBorders>
            <w:bottom w:val="double" w:sz="4" w:space="0" w:color="auto"/>
          </w:tblBorders>
        </w:tblPrEx>
        <w:trPr>
          <w:trHeight w:val="420"/>
        </w:trPr>
        <w:tc>
          <w:tcPr>
            <w:tcW w:w="3506" w:type="pct"/>
            <w:tcBorders>
              <w:bottom w:val="nil"/>
            </w:tcBorders>
          </w:tcPr>
          <w:p w:rsidR="00C17A7C" w:rsidRPr="002D4E28" w:rsidRDefault="00C17A7C" w:rsidP="00DD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4" w:type="pct"/>
            <w:gridSpan w:val="3"/>
            <w:tcBorders>
              <w:bottom w:val="nil"/>
            </w:tcBorders>
          </w:tcPr>
          <w:p w:rsidR="00C17A7C" w:rsidRPr="002D4E28" w:rsidRDefault="00C17A7C" w:rsidP="00DD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2D4E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7A4" w:rsidRPr="002D4E28" w:rsidTr="00FC3926">
        <w:trPr>
          <w:trHeight w:val="420"/>
        </w:trPr>
        <w:tc>
          <w:tcPr>
            <w:tcW w:w="3506" w:type="pct"/>
          </w:tcPr>
          <w:p w:rsidR="00F907A4" w:rsidRPr="002D4E28" w:rsidRDefault="00F907A4" w:rsidP="00F9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:rsidR="00F907A4" w:rsidRPr="002D4E28" w:rsidRDefault="00F907A4" w:rsidP="00F9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64,384</w:t>
            </w:r>
          </w:p>
        </w:tc>
        <w:tc>
          <w:tcPr>
            <w:tcW w:w="136" w:type="pct"/>
          </w:tcPr>
          <w:p w:rsidR="00F907A4" w:rsidRPr="002D4E28" w:rsidRDefault="00F907A4" w:rsidP="00F9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F907A4" w:rsidRPr="002D4E28" w:rsidRDefault="00F907A4" w:rsidP="00F9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48,632</w:t>
            </w:r>
          </w:p>
        </w:tc>
      </w:tr>
      <w:tr w:rsidR="00F907A4" w:rsidRPr="002D4E28" w:rsidTr="00FC3926">
        <w:tc>
          <w:tcPr>
            <w:tcW w:w="3506" w:type="pct"/>
          </w:tcPr>
          <w:p w:rsidR="00F907A4" w:rsidRPr="002D4E28" w:rsidRDefault="00F907A4" w:rsidP="00F9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:rsidR="00F907A4" w:rsidRPr="002D4E28" w:rsidRDefault="00F907A4" w:rsidP="00F9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64,384</w:t>
            </w:r>
          </w:p>
        </w:tc>
        <w:tc>
          <w:tcPr>
            <w:tcW w:w="136" w:type="pct"/>
          </w:tcPr>
          <w:p w:rsidR="00F907A4" w:rsidRPr="002D4E28" w:rsidRDefault="00F907A4" w:rsidP="00F9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:rsidR="00F907A4" w:rsidRPr="002D4E28" w:rsidRDefault="00F907A4" w:rsidP="00F9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48,632</w:t>
            </w:r>
          </w:p>
        </w:tc>
      </w:tr>
    </w:tbl>
    <w:p w:rsidR="002D4E28" w:rsidRPr="00920334" w:rsidRDefault="002D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:rsidR="00965729" w:rsidRPr="002D4E28" w:rsidRDefault="00965729" w:rsidP="00965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4E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</w:t>
      </w:r>
    </w:p>
    <w:p w:rsidR="00965729" w:rsidRPr="00920334" w:rsidRDefault="00965729" w:rsidP="00965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:rsidR="00965729" w:rsidRDefault="00965729" w:rsidP="0096572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4E28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2D4E28">
        <w:rPr>
          <w:rFonts w:asciiTheme="majorBidi" w:hAnsiTheme="majorBidi" w:cstheme="majorBidi"/>
          <w:sz w:val="30"/>
          <w:szCs w:val="30"/>
        </w:rPr>
        <w:t xml:space="preserve">2541 </w:t>
      </w:r>
      <w:r w:rsidRPr="002D4E28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</w:t>
      </w:r>
      <w:r w:rsidRPr="00965729">
        <w:rPr>
          <w:rFonts w:asciiTheme="majorBidi" w:hAnsiTheme="majorBidi" w:cstheme="majorBidi"/>
          <w:sz w:val="30"/>
          <w:szCs w:val="30"/>
          <w:cs/>
        </w:rPr>
        <w:t xml:space="preserve">จากการประมาณการตามหลักคณิตศาสตร์ประกันภัย ได้แก่ ความเสี่ยงของช่วงชีวิต </w:t>
      </w:r>
      <w:r w:rsidR="00DE54D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65729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:rsidR="00920334" w:rsidRDefault="00920334" w:rsidP="0096572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10649" w:rsidRPr="00965729" w:rsidRDefault="00F10649" w:rsidP="00DA3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 w:eastAsia="x-none"/>
        </w:rPr>
      </w:pPr>
      <w:r w:rsidRPr="009657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มูลค่าปัจจุบันของภาระผูกพันของโครงการผลประโยชน์</w:t>
      </w:r>
    </w:p>
    <w:p w:rsidR="00F10649" w:rsidRPr="00920334" w:rsidRDefault="00F10649" w:rsidP="00DA3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tbl>
      <w:tblPr>
        <w:tblW w:w="4739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211"/>
        <w:gridCol w:w="1322"/>
        <w:gridCol w:w="249"/>
        <w:gridCol w:w="1322"/>
      </w:tblGrid>
      <w:tr w:rsidR="001D3968" w:rsidRPr="00D30B2F" w:rsidTr="00FC3926">
        <w:trPr>
          <w:trHeight w:val="420"/>
        </w:trPr>
        <w:tc>
          <w:tcPr>
            <w:tcW w:w="3411" w:type="pct"/>
          </w:tcPr>
          <w:p w:rsidR="001D3968" w:rsidRPr="00674B56" w:rsidRDefault="001D3968" w:rsidP="001D3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</w:tcPr>
          <w:p w:rsidR="001D3968" w:rsidRPr="00D30B2F" w:rsidRDefault="001D3968" w:rsidP="001D396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 w:hint="cs"/>
                <w:cs/>
                <w:lang w:val="en-US"/>
              </w:rPr>
              <w:t>2</w:t>
            </w:r>
            <w:r>
              <w:rPr>
                <w:rFonts w:ascii="Angsana New" w:hAnsi="Angsana New"/>
                <w:lang w:val="en-US"/>
              </w:rPr>
              <w:t>56</w:t>
            </w:r>
            <w:r>
              <w:rPr>
                <w:rFonts w:ascii="Angsana New" w:hAnsi="Angsana New" w:hint="cs"/>
                <w:cs/>
                <w:lang w:val="en-US"/>
              </w:rPr>
              <w:t>2</w:t>
            </w:r>
          </w:p>
        </w:tc>
        <w:tc>
          <w:tcPr>
            <w:tcW w:w="137" w:type="pct"/>
          </w:tcPr>
          <w:p w:rsidR="001D3968" w:rsidRPr="00D30B2F" w:rsidRDefault="001D3968" w:rsidP="001D396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726" w:type="pct"/>
          </w:tcPr>
          <w:p w:rsidR="001D3968" w:rsidRPr="00D30B2F" w:rsidRDefault="001D3968" w:rsidP="001D3968">
            <w:pPr>
              <w:pStyle w:val="a1"/>
              <w:tabs>
                <w:tab w:val="clear" w:pos="1080"/>
              </w:tabs>
              <w:ind w:left="-108" w:right="-135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 w:hint="cs"/>
                <w:cs/>
                <w:lang w:val="en-US"/>
              </w:rPr>
              <w:t>1</w:t>
            </w:r>
          </w:p>
        </w:tc>
      </w:tr>
      <w:tr w:rsidR="00860E85" w:rsidRPr="00D30B2F" w:rsidTr="00FC3926">
        <w:trPr>
          <w:trHeight w:val="420"/>
        </w:trPr>
        <w:tc>
          <w:tcPr>
            <w:tcW w:w="3411" w:type="pct"/>
            <w:tcBorders>
              <w:bottom w:val="nil"/>
            </w:tcBorders>
          </w:tcPr>
          <w:p w:rsidR="00860E85" w:rsidRPr="00D30B2F" w:rsidRDefault="00860E85" w:rsidP="0086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9" w:type="pct"/>
            <w:gridSpan w:val="3"/>
            <w:tcBorders>
              <w:bottom w:val="nil"/>
            </w:tcBorders>
          </w:tcPr>
          <w:p w:rsidR="00860E85" w:rsidRPr="00D30B2F" w:rsidRDefault="00860E85" w:rsidP="0086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3968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1D3968" w:rsidRPr="002C302B" w:rsidRDefault="001D3968" w:rsidP="001D3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30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C302B">
              <w:rPr>
                <w:rFonts w:ascii="Angsana New" w:hAnsi="Angsana New"/>
                <w:sz w:val="30"/>
                <w:szCs w:val="30"/>
              </w:rPr>
              <w:t>1</w:t>
            </w:r>
            <w:r w:rsidRPr="002C302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C302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1D3968" w:rsidRPr="002323DE" w:rsidRDefault="002323DE" w:rsidP="0096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23DE">
              <w:rPr>
                <w:rFonts w:ascii="Angsana New" w:hAnsi="Angsana New"/>
                <w:color w:val="000000"/>
                <w:sz w:val="30"/>
                <w:szCs w:val="30"/>
              </w:rPr>
              <w:t>48,632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1D3968" w:rsidRPr="002C302B" w:rsidRDefault="001D3968" w:rsidP="0096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1D3968" w:rsidRPr="002C302B" w:rsidRDefault="001D3968" w:rsidP="0096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02B">
              <w:rPr>
                <w:rFonts w:ascii="Angsana New" w:hAnsi="Angsana New"/>
                <w:color w:val="000000"/>
                <w:sz w:val="30"/>
                <w:szCs w:val="30"/>
              </w:rPr>
              <w:t>53,365</w:t>
            </w:r>
          </w:p>
        </w:tc>
      </w:tr>
      <w:tr w:rsidR="008A0111" w:rsidRPr="008A0111" w:rsidTr="00FC3926">
        <w:trPr>
          <w:trHeight w:val="60"/>
        </w:trPr>
        <w:tc>
          <w:tcPr>
            <w:tcW w:w="3411" w:type="pct"/>
            <w:tcBorders>
              <w:top w:val="nil"/>
              <w:bottom w:val="nil"/>
            </w:tcBorders>
          </w:tcPr>
          <w:p w:rsidR="008A0111" w:rsidRPr="008A0111" w:rsidRDefault="008A0111" w:rsidP="001D3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8A0111" w:rsidRPr="008A0111" w:rsidRDefault="008A0111" w:rsidP="0096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8A0111" w:rsidRPr="008A0111" w:rsidRDefault="008A0111" w:rsidP="0096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8A0111" w:rsidRPr="008A0111" w:rsidRDefault="008A0111" w:rsidP="0096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1D3968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1D3968" w:rsidRPr="00D30B2F" w:rsidRDefault="001D3968" w:rsidP="001D3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9657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D30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1D3968" w:rsidRPr="00D30B2F" w:rsidRDefault="001D3968" w:rsidP="0096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1D3968" w:rsidRPr="00D30B2F" w:rsidRDefault="001D3968" w:rsidP="0096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1D3968" w:rsidRPr="00D30B2F" w:rsidRDefault="001D3968" w:rsidP="00965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E54D0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และดอกเบี้ย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5,162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5,156</w:t>
            </w:r>
          </w:p>
        </w:tc>
      </w:tr>
      <w:tr w:rsidR="00DE54D0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ต้นทุนในอดีต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9,543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E54D0" w:rsidRPr="00D30B2F" w:rsidTr="00FC3926">
        <w:tc>
          <w:tcPr>
            <w:tcW w:w="3411" w:type="pct"/>
            <w:tcBorders>
              <w:top w:val="nil"/>
              <w:bottom w:val="nil"/>
            </w:tcBorders>
          </w:tcPr>
          <w:p w:rsidR="00DE54D0" w:rsidRPr="00D04C79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04C79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DE54D0" w:rsidRPr="00D04C79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04C79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DE54D0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54D0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ขาดทุน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จากการประมาณตามหลักการคณิตศาสตร์ประกันภัย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E54D0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(3,414)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(4,375)</w:t>
            </w:r>
          </w:p>
        </w:tc>
      </w:tr>
      <w:tr w:rsidR="00DE54D0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ข้อสมมติทางการเงิน </w:t>
            </w: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6,346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(6,948)</w:t>
            </w:r>
          </w:p>
        </w:tc>
      </w:tr>
      <w:tr w:rsidR="00DE54D0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726" w:type="pct"/>
            <w:tcBorders>
              <w:top w:val="nil"/>
              <w:bottom w:val="single" w:sz="4" w:space="0" w:color="auto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(1,885)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nil"/>
              <w:bottom w:val="single" w:sz="4" w:space="0" w:color="auto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1,434</w:t>
            </w:r>
          </w:p>
        </w:tc>
      </w:tr>
      <w:tr w:rsidR="00DE54D0" w:rsidRPr="00D30B2F" w:rsidTr="00FC3926">
        <w:trPr>
          <w:trHeight w:val="420"/>
        </w:trPr>
        <w:tc>
          <w:tcPr>
            <w:tcW w:w="3411" w:type="pct"/>
            <w:tcBorders>
              <w:top w:val="nil"/>
              <w:bottom w:val="nil"/>
            </w:tcBorders>
          </w:tcPr>
          <w:p w:rsidR="00DE54D0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1,047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9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(9,889)</w:t>
            </w:r>
          </w:p>
        </w:tc>
      </w:tr>
      <w:tr w:rsidR="00DE54D0" w:rsidRPr="00D30B2F" w:rsidTr="00FC3926">
        <w:tc>
          <w:tcPr>
            <w:tcW w:w="3411" w:type="pct"/>
            <w:tcBorders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30B2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D30B2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240"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64,384</w:t>
            </w:r>
          </w:p>
        </w:tc>
        <w:tc>
          <w:tcPr>
            <w:tcW w:w="137" w:type="pct"/>
            <w:tcBorders>
              <w:bottom w:val="nil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240" w:line="240" w:lineRule="auto"/>
              <w:ind w:left="-109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:rsidR="00DE54D0" w:rsidRPr="00D30B2F" w:rsidRDefault="00DE54D0" w:rsidP="00DE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before="240"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48,632</w:t>
            </w:r>
          </w:p>
        </w:tc>
      </w:tr>
    </w:tbl>
    <w:p w:rsidR="006B3C09" w:rsidRPr="00920334" w:rsidRDefault="006B3C09" w:rsidP="005D4C6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:rsidR="002D4E28" w:rsidRDefault="00F10649" w:rsidP="00B41AF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 w:hint="cs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>
        <w:rPr>
          <w:rFonts w:ascii="Angsana New" w:hAnsi="Angsana New" w:hint="cs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>
        <w:rPr>
          <w:rFonts w:ascii="Angsana New" w:hAnsi="Angsana New" w:hint="cs"/>
          <w:sz w:val="30"/>
          <w:szCs w:val="30"/>
        </w:rPr>
        <w:t xml:space="preserve">400 </w:t>
      </w:r>
      <w:r>
        <w:rPr>
          <w:rFonts w:ascii="Angsana New" w:hAnsi="Angsana New" w:hint="cs"/>
          <w:sz w:val="30"/>
          <w:szCs w:val="30"/>
          <w:cs/>
        </w:rPr>
        <w:t>วัน บริษัทจึงแก้ไขโครงการผลประโยชน์เมื่อเกษียณแก่พนักงานในปี 2562 เพื่อให้สอดคล้องกับพระราชบัญญัติคุ้มครองแรงงานฉบับปรับปรุง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  <w:r w:rsidR="00291DA4">
        <w:rPr>
          <w:rFonts w:ascii="Angsana New" w:hAnsi="Angsana New"/>
          <w:sz w:val="30"/>
          <w:szCs w:val="30"/>
        </w:rPr>
        <w:t xml:space="preserve"> </w:t>
      </w:r>
    </w:p>
    <w:p w:rsidR="00B41AFB" w:rsidRPr="003C2930" w:rsidRDefault="00B41AFB" w:rsidP="00B41AF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67" w:type="dxa"/>
        <w:tblInd w:w="522" w:type="dxa"/>
        <w:tblLook w:val="01E0" w:firstRow="1" w:lastRow="1" w:firstColumn="1" w:lastColumn="1" w:noHBand="0" w:noVBand="0"/>
      </w:tblPr>
      <w:tblGrid>
        <w:gridCol w:w="4403"/>
        <w:gridCol w:w="1022"/>
        <w:gridCol w:w="236"/>
        <w:gridCol w:w="909"/>
        <w:gridCol w:w="270"/>
        <w:gridCol w:w="964"/>
        <w:gridCol w:w="270"/>
        <w:gridCol w:w="993"/>
      </w:tblGrid>
      <w:tr w:rsidR="009E232F" w:rsidRPr="002D4E28" w:rsidTr="009E232F">
        <w:trPr>
          <w:trHeight w:val="20"/>
          <w:tblHeader/>
        </w:trPr>
        <w:tc>
          <w:tcPr>
            <w:tcW w:w="4403" w:type="dxa"/>
            <w:vMerge w:val="restart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4E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2D4E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2D4E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="00BD522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BD5226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5226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D4E28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7" w:type="dxa"/>
            <w:gridSpan w:val="3"/>
            <w:vAlign w:val="bottom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27" w:type="dxa"/>
            <w:gridSpan w:val="3"/>
            <w:vAlign w:val="bottom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E232F" w:rsidRPr="002D4E28" w:rsidTr="009E232F">
        <w:trPr>
          <w:trHeight w:val="20"/>
          <w:tblHeader/>
        </w:trPr>
        <w:tc>
          <w:tcPr>
            <w:tcW w:w="4403" w:type="dxa"/>
            <w:vMerge/>
          </w:tcPr>
          <w:p w:rsidR="009E232F" w:rsidRPr="002D4E28" w:rsidRDefault="009E232F" w:rsidP="00431DC4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center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4" w:type="dxa"/>
            <w:vAlign w:val="center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72D31" w:rsidRPr="002D4E28" w:rsidTr="00872D31">
        <w:trPr>
          <w:trHeight w:val="144"/>
        </w:trPr>
        <w:tc>
          <w:tcPr>
            <w:tcW w:w="4403" w:type="dxa"/>
          </w:tcPr>
          <w:p w:rsidR="00872D31" w:rsidRPr="00872D31" w:rsidRDefault="00872D31" w:rsidP="00431DC4">
            <w:pPr>
              <w:ind w:hanging="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2" w:type="dxa"/>
          </w:tcPr>
          <w:p w:rsidR="00872D31" w:rsidRPr="002D4E28" w:rsidRDefault="00872D31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872D31" w:rsidRPr="002D4E28" w:rsidRDefault="00872D31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:rsidR="00872D31" w:rsidRPr="002D4E28" w:rsidRDefault="00872D31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72D31" w:rsidRPr="002D4E28" w:rsidRDefault="00872D31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:rsidR="00872D31" w:rsidRPr="002D4E28" w:rsidRDefault="00872D31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72D31" w:rsidRPr="002D4E28" w:rsidRDefault="00872D31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:rsidR="00872D31" w:rsidRPr="002D4E28" w:rsidRDefault="00872D31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232F" w:rsidRPr="002D4E28" w:rsidTr="009E232F">
        <w:trPr>
          <w:trHeight w:val="20"/>
        </w:trPr>
        <w:tc>
          <w:tcPr>
            <w:tcW w:w="4403" w:type="dxa"/>
          </w:tcPr>
          <w:p w:rsidR="009E232F" w:rsidRPr="002D4E28" w:rsidRDefault="009E232F" w:rsidP="00431DC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="00BD5226" w:rsidRPr="002D4E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22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1.88</w:t>
            </w:r>
          </w:p>
        </w:tc>
        <w:tc>
          <w:tcPr>
            <w:tcW w:w="270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3.12</w:t>
            </w:r>
          </w:p>
        </w:tc>
      </w:tr>
      <w:tr w:rsidR="009E232F" w:rsidRPr="002D4E28" w:rsidTr="009E232F">
        <w:trPr>
          <w:trHeight w:val="20"/>
        </w:trPr>
        <w:tc>
          <w:tcPr>
            <w:tcW w:w="4403" w:type="dxa"/>
          </w:tcPr>
          <w:p w:rsidR="009E232F" w:rsidRPr="002D4E28" w:rsidRDefault="009E232F" w:rsidP="00431DC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 w:rsidR="00BD5226" w:rsidRPr="002D4E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22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4.0 </w:t>
            </w:r>
            <w:r w:rsidR="002D4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2D4E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6.0</w:t>
            </w:r>
          </w:p>
        </w:tc>
        <w:tc>
          <w:tcPr>
            <w:tcW w:w="270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4.0 </w:t>
            </w:r>
            <w:r w:rsidR="002D4E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2D4E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6.0</w:t>
            </w:r>
          </w:p>
        </w:tc>
      </w:tr>
      <w:tr w:rsidR="009E232F" w:rsidRPr="002D4E28" w:rsidTr="009E232F">
        <w:trPr>
          <w:trHeight w:val="20"/>
        </w:trPr>
        <w:tc>
          <w:tcPr>
            <w:tcW w:w="4403" w:type="dxa"/>
          </w:tcPr>
          <w:p w:rsidR="009E232F" w:rsidRPr="002D4E28" w:rsidRDefault="009E232F" w:rsidP="00431DC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="00BD52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D5226" w:rsidRPr="002D4E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22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1.1 </w:t>
            </w:r>
            <w:r w:rsidR="002D4E2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2D4E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28.0</w:t>
            </w:r>
          </w:p>
        </w:tc>
        <w:tc>
          <w:tcPr>
            <w:tcW w:w="270" w:type="dxa"/>
          </w:tcPr>
          <w:p w:rsidR="009E232F" w:rsidRPr="002D4E28" w:rsidRDefault="009E232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:rsidR="009E232F" w:rsidRPr="002D4E28" w:rsidRDefault="009E232F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1.0 </w:t>
            </w:r>
            <w:r w:rsidR="002D4E2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  <w:r w:rsidRPr="002D4E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24.2</w:t>
            </w:r>
          </w:p>
        </w:tc>
      </w:tr>
      <w:tr w:rsidR="00BD5226" w:rsidRPr="002D4E28" w:rsidTr="009E232F">
        <w:trPr>
          <w:trHeight w:val="20"/>
        </w:trPr>
        <w:tc>
          <w:tcPr>
            <w:tcW w:w="4403" w:type="dxa"/>
          </w:tcPr>
          <w:p w:rsidR="00BD5226" w:rsidRPr="002D4E28" w:rsidRDefault="00BD5226" w:rsidP="00431DC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อายุครบเกษียณของพนักงาน </w:t>
            </w:r>
            <w:r w:rsidRPr="00BD52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022" w:type="dxa"/>
          </w:tcPr>
          <w:p w:rsidR="00BD5226" w:rsidRPr="002D4E28" w:rsidRDefault="00BD5226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D5226" w:rsidRPr="002D4E28" w:rsidRDefault="00BD5226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:rsidR="00BD5226" w:rsidRPr="002D4E28" w:rsidRDefault="00BD5226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D5226" w:rsidRPr="002D4E28" w:rsidRDefault="00BD5226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:rsidR="00BD5226" w:rsidRPr="002D4E28" w:rsidRDefault="009A1AD7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55 - 60</w:t>
            </w:r>
          </w:p>
        </w:tc>
        <w:tc>
          <w:tcPr>
            <w:tcW w:w="270" w:type="dxa"/>
          </w:tcPr>
          <w:p w:rsidR="00BD5226" w:rsidRPr="002D4E28" w:rsidRDefault="00BD5226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3" w:type="dxa"/>
          </w:tcPr>
          <w:p w:rsidR="00BD5226" w:rsidRPr="002D4E28" w:rsidRDefault="009A1AD7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274FE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- 60</w:t>
            </w:r>
          </w:p>
        </w:tc>
      </w:tr>
    </w:tbl>
    <w:p w:rsidR="009E232F" w:rsidRPr="003C2930" w:rsidRDefault="009E232F" w:rsidP="005E1E6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:rsidR="00626A13" w:rsidRDefault="00165C32" w:rsidP="00872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D4E28">
        <w:rPr>
          <w:rFonts w:asciiTheme="majorBidi" w:hAnsiTheme="majorBidi" w:cstheme="majorBidi"/>
          <w:spacing w:val="2"/>
          <w:sz w:val="30"/>
          <w:szCs w:val="30"/>
          <w:cs/>
        </w:rPr>
        <w:t>ข้อสมมติเกี่ยวกับอัตรามรณะในอนาคตถือตามข้อมูลทางสถิติ</w:t>
      </w:r>
      <w:r w:rsidR="00D823DF" w:rsidRPr="002D4E28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ที่เผยแพร่ทั่วไปและตารางมรณะ </w:t>
      </w:r>
    </w:p>
    <w:p w:rsidR="003C2930" w:rsidRPr="003C2930" w:rsidRDefault="003C2930" w:rsidP="00872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FF0000"/>
          <w:spacing w:val="2"/>
          <w:sz w:val="24"/>
          <w:szCs w:val="24"/>
        </w:rPr>
      </w:pPr>
    </w:p>
    <w:p w:rsidR="000F085A" w:rsidRPr="002D4E28" w:rsidRDefault="000F085A" w:rsidP="00EC4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D4E2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2D4E28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:rsidR="00BE1E42" w:rsidRPr="003C2930" w:rsidRDefault="00BE1E42" w:rsidP="00EC4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:rsidR="000F085A" w:rsidRPr="002D4E28" w:rsidRDefault="00165C32" w:rsidP="00EC4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D4E28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F085A" w:rsidRPr="002D4E28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2D4E28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0F085A" w:rsidRPr="002D4E28">
        <w:rPr>
          <w:rFonts w:asciiTheme="majorBidi" w:hAnsiTheme="majorBidi" w:cstheme="majorBidi"/>
          <w:sz w:val="30"/>
          <w:szCs w:val="30"/>
          <w:cs/>
        </w:rPr>
        <w:t>อื่น</w:t>
      </w:r>
      <w:r w:rsidR="00DF4626" w:rsidRPr="002D4E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85A" w:rsidRPr="002D4E28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  <w:r w:rsidR="00BE3316" w:rsidRPr="002D4E2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83814" w:rsidRPr="00920334" w:rsidRDefault="00483814" w:rsidP="00217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48" w:type="dxa"/>
        <w:tblInd w:w="450" w:type="dxa"/>
        <w:tblLook w:val="01E0" w:firstRow="1" w:lastRow="1" w:firstColumn="1" w:lastColumn="1" w:noHBand="0" w:noVBand="0"/>
      </w:tblPr>
      <w:tblGrid>
        <w:gridCol w:w="4291"/>
        <w:gridCol w:w="1060"/>
        <w:gridCol w:w="239"/>
        <w:gridCol w:w="1060"/>
        <w:gridCol w:w="236"/>
        <w:gridCol w:w="1060"/>
        <w:gridCol w:w="242"/>
        <w:gridCol w:w="1060"/>
      </w:tblGrid>
      <w:tr w:rsidR="004B0588" w:rsidRPr="002D4E28" w:rsidTr="00920334">
        <w:trPr>
          <w:tblHeader/>
        </w:trPr>
        <w:tc>
          <w:tcPr>
            <w:tcW w:w="4291" w:type="dxa"/>
          </w:tcPr>
          <w:p w:rsidR="004B0588" w:rsidRPr="00F32A6C" w:rsidRDefault="00624DC0" w:rsidP="00920334">
            <w:pPr>
              <w:spacing w:line="380" w:lineRule="exact"/>
              <w:ind w:left="234" w:right="-410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2A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</w:t>
            </w:r>
            <w:r w:rsidR="009203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าร</w:t>
            </w:r>
            <w:r w:rsidRPr="00F32A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59" w:type="dxa"/>
            <w:gridSpan w:val="3"/>
          </w:tcPr>
          <w:p w:rsidR="004B0588" w:rsidRPr="002D4E28" w:rsidRDefault="004B0588" w:rsidP="00217DD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ข้อสมมติเพิ่มขึ้นร้อยละ</w:t>
            </w:r>
            <w:r w:rsidR="00F32A6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F32A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:rsidR="004B0588" w:rsidRPr="002D4E28" w:rsidRDefault="004B0588" w:rsidP="00217DD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2" w:type="dxa"/>
            <w:gridSpan w:val="3"/>
          </w:tcPr>
          <w:p w:rsidR="004B0588" w:rsidRPr="002D4E28" w:rsidRDefault="004B0588" w:rsidP="00217DD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ข้อสมมติลดลงร้อยละ 1</w:t>
            </w:r>
          </w:p>
        </w:tc>
      </w:tr>
      <w:tr w:rsidR="00BE3316" w:rsidRPr="002D4E28" w:rsidTr="00920334">
        <w:trPr>
          <w:tblHeader/>
        </w:trPr>
        <w:tc>
          <w:tcPr>
            <w:tcW w:w="4291" w:type="dxa"/>
          </w:tcPr>
          <w:p w:rsidR="00BE3316" w:rsidRPr="00F32A6C" w:rsidRDefault="00624DC0" w:rsidP="00217DD3">
            <w:pPr>
              <w:spacing w:line="380" w:lineRule="exact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32A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</w:t>
            </w:r>
          </w:p>
        </w:tc>
        <w:tc>
          <w:tcPr>
            <w:tcW w:w="1060" w:type="dxa"/>
          </w:tcPr>
          <w:p w:rsidR="00BE3316" w:rsidRPr="002D4E28" w:rsidRDefault="004B0588" w:rsidP="00217DD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39" w:type="dxa"/>
          </w:tcPr>
          <w:p w:rsidR="00BE3316" w:rsidRPr="002D4E28" w:rsidRDefault="00BE3316" w:rsidP="00217DD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0" w:type="dxa"/>
          </w:tcPr>
          <w:p w:rsidR="00BE3316" w:rsidRPr="002D4E28" w:rsidRDefault="004B0588" w:rsidP="00217DD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36" w:type="dxa"/>
          </w:tcPr>
          <w:p w:rsidR="00BE3316" w:rsidRPr="002D4E28" w:rsidRDefault="00BE3316" w:rsidP="00217DD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0" w:type="dxa"/>
          </w:tcPr>
          <w:p w:rsidR="00BE3316" w:rsidRPr="002D4E28" w:rsidRDefault="004B0588" w:rsidP="00217DD3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42" w:type="dxa"/>
          </w:tcPr>
          <w:p w:rsidR="00BE3316" w:rsidRPr="002D4E28" w:rsidRDefault="00BE3316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0" w:type="dxa"/>
          </w:tcPr>
          <w:p w:rsidR="00BE3316" w:rsidRPr="002D4E28" w:rsidRDefault="004B0588" w:rsidP="00217DD3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4B0588" w:rsidRPr="002D4E28" w:rsidTr="00920334">
        <w:tc>
          <w:tcPr>
            <w:tcW w:w="4291" w:type="dxa"/>
          </w:tcPr>
          <w:p w:rsidR="004B0588" w:rsidRPr="00624DC0" w:rsidRDefault="004B0588" w:rsidP="00217DD3">
            <w:pPr>
              <w:spacing w:line="38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7" w:type="dxa"/>
            <w:gridSpan w:val="7"/>
          </w:tcPr>
          <w:p w:rsidR="004B0588" w:rsidRPr="002D4E28" w:rsidRDefault="004B0588" w:rsidP="00217DD3">
            <w:pPr>
              <w:spacing w:line="380" w:lineRule="exact"/>
              <w:ind w:left="234" w:hanging="2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D4E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4DC0" w:rsidRPr="002D4E28" w:rsidTr="00920334">
        <w:tc>
          <w:tcPr>
            <w:tcW w:w="4291" w:type="dxa"/>
          </w:tcPr>
          <w:p w:rsidR="00624DC0" w:rsidRPr="002D4E28" w:rsidRDefault="00624DC0" w:rsidP="00624DC0">
            <w:pPr>
              <w:spacing w:line="38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</w:t>
            </w:r>
          </w:p>
        </w:tc>
        <w:tc>
          <w:tcPr>
            <w:tcW w:w="1060" w:type="dxa"/>
            <w:vAlign w:val="center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(5,183)</w:t>
            </w:r>
          </w:p>
        </w:tc>
        <w:tc>
          <w:tcPr>
            <w:tcW w:w="239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(4,135)</w:t>
            </w:r>
          </w:p>
        </w:tc>
        <w:tc>
          <w:tcPr>
            <w:tcW w:w="236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5,951</w:t>
            </w:r>
          </w:p>
        </w:tc>
        <w:tc>
          <w:tcPr>
            <w:tcW w:w="242" w:type="dxa"/>
            <w:vAlign w:val="center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4,726</w:t>
            </w:r>
          </w:p>
        </w:tc>
      </w:tr>
      <w:tr w:rsidR="00624DC0" w:rsidRPr="002D4E28" w:rsidTr="00920334">
        <w:tc>
          <w:tcPr>
            <w:tcW w:w="4291" w:type="dxa"/>
          </w:tcPr>
          <w:p w:rsidR="00624DC0" w:rsidRPr="002D4E28" w:rsidRDefault="00624DC0" w:rsidP="00624DC0">
            <w:pPr>
              <w:spacing w:line="38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60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239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4,069</w:t>
            </w:r>
          </w:p>
        </w:tc>
        <w:tc>
          <w:tcPr>
            <w:tcW w:w="236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(4,444)</w:t>
            </w:r>
          </w:p>
        </w:tc>
        <w:tc>
          <w:tcPr>
            <w:tcW w:w="242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(3,659)</w:t>
            </w:r>
          </w:p>
        </w:tc>
      </w:tr>
      <w:tr w:rsidR="00624DC0" w:rsidRPr="002D4E28" w:rsidTr="00920334">
        <w:tc>
          <w:tcPr>
            <w:tcW w:w="4291" w:type="dxa"/>
          </w:tcPr>
          <w:p w:rsidR="00624DC0" w:rsidRPr="002D4E28" w:rsidRDefault="00624DC0" w:rsidP="00624DC0">
            <w:pPr>
              <w:spacing w:line="380" w:lineRule="exact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</w:t>
            </w:r>
          </w:p>
        </w:tc>
        <w:tc>
          <w:tcPr>
            <w:tcW w:w="1060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(5,476)</w:t>
            </w:r>
          </w:p>
        </w:tc>
        <w:tc>
          <w:tcPr>
            <w:tcW w:w="239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(4,343)</w:t>
            </w:r>
          </w:p>
        </w:tc>
        <w:tc>
          <w:tcPr>
            <w:tcW w:w="236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6,204</w:t>
            </w:r>
          </w:p>
        </w:tc>
        <w:tc>
          <w:tcPr>
            <w:tcW w:w="242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:rsidR="00624DC0" w:rsidRPr="002D4E28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80" w:lineRule="exact"/>
              <w:ind w:left="-73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2D4E28">
              <w:rPr>
                <w:rFonts w:asciiTheme="majorBidi" w:hAnsiTheme="majorBidi" w:cstheme="majorBidi"/>
                <w:sz w:val="30"/>
                <w:szCs w:val="30"/>
              </w:rPr>
              <w:t>4,898</w:t>
            </w:r>
          </w:p>
        </w:tc>
      </w:tr>
    </w:tbl>
    <w:p w:rsidR="00920334" w:rsidRPr="00920334" w:rsidRDefault="00920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:rsidR="00FC3926" w:rsidRDefault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0668C6" w:rsidRPr="006442CF" w:rsidRDefault="00E652A8" w:rsidP="00E65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442CF">
        <w:rPr>
          <w:rFonts w:ascii="Angsana New" w:hAnsi="Angsana New" w:hint="cs"/>
          <w:b/>
          <w:bCs/>
          <w:sz w:val="30"/>
          <w:szCs w:val="30"/>
        </w:rPr>
        <w:lastRenderedPageBreak/>
        <w:t>17</w:t>
      </w:r>
      <w:r w:rsidR="000668C6" w:rsidRPr="006442CF">
        <w:rPr>
          <w:rFonts w:ascii="Angsana New" w:hAnsi="Angsana New" w:hint="cs"/>
          <w:b/>
          <w:bCs/>
          <w:sz w:val="30"/>
          <w:szCs w:val="30"/>
          <w:rtl/>
          <w:cs/>
        </w:rPr>
        <w:tab/>
      </w:r>
      <w:r w:rsidR="000668C6" w:rsidRPr="006442CF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50469B" w:rsidRPr="00920334" w:rsidRDefault="0050469B" w:rsidP="00504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016"/>
        <w:gridCol w:w="898"/>
        <w:gridCol w:w="269"/>
        <w:gridCol w:w="998"/>
        <w:gridCol w:w="269"/>
        <w:gridCol w:w="889"/>
        <w:gridCol w:w="20"/>
        <w:gridCol w:w="249"/>
        <w:gridCol w:w="18"/>
        <w:gridCol w:w="1044"/>
      </w:tblGrid>
      <w:tr w:rsidR="00D04CAB" w:rsidRPr="006442CF" w:rsidTr="00FC3926">
        <w:trPr>
          <w:tblHeader/>
        </w:trPr>
        <w:tc>
          <w:tcPr>
            <w:tcW w:w="1881" w:type="pct"/>
          </w:tcPr>
          <w:p w:rsidR="00D04CAB" w:rsidRPr="006442CF" w:rsidRDefault="00D04CAB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vMerge w:val="restart"/>
            <w:vAlign w:val="bottom"/>
          </w:tcPr>
          <w:p w:rsidR="00D04CAB" w:rsidRPr="006442CF" w:rsidRDefault="00D04CAB" w:rsidP="00217DD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191" w:type="pct"/>
            <w:gridSpan w:val="3"/>
            <w:vAlign w:val="center"/>
          </w:tcPr>
          <w:p w:rsidR="00D04CAB" w:rsidRPr="006442CF" w:rsidRDefault="00505D7E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51D37" w:rsidRPr="006442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148" w:type="pct"/>
            <w:vAlign w:val="center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pct"/>
            <w:gridSpan w:val="5"/>
            <w:vAlign w:val="center"/>
          </w:tcPr>
          <w:p w:rsidR="00D04CAB" w:rsidRPr="006442CF" w:rsidRDefault="008C2490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451D37" w:rsidRPr="006442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D04CAB" w:rsidRPr="006442CF" w:rsidTr="00FC3926">
        <w:trPr>
          <w:trHeight w:val="380"/>
          <w:tblHeader/>
        </w:trPr>
        <w:tc>
          <w:tcPr>
            <w:tcW w:w="1881" w:type="pct"/>
          </w:tcPr>
          <w:p w:rsidR="00D04CAB" w:rsidRPr="006442CF" w:rsidRDefault="00D04CAB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Merge/>
          </w:tcPr>
          <w:p w:rsidR="00D04CAB" w:rsidRPr="006442CF" w:rsidRDefault="00D04CAB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gridSpan w:val="2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D04CAB" w:rsidRPr="006442CF" w:rsidTr="00FC3926">
        <w:trPr>
          <w:trHeight w:val="95"/>
          <w:tblHeader/>
        </w:trPr>
        <w:tc>
          <w:tcPr>
            <w:tcW w:w="1881" w:type="pct"/>
          </w:tcPr>
          <w:p w:rsidR="00D04CAB" w:rsidRPr="006442CF" w:rsidRDefault="00D04CAB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60" w:type="pct"/>
            <w:gridSpan w:val="9"/>
          </w:tcPr>
          <w:p w:rsidR="00D04CAB" w:rsidRPr="006442CF" w:rsidRDefault="00D04CAB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6442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6442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6442C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/ </w:t>
            </w:r>
            <w:r w:rsidRPr="006442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1601" w:rsidRPr="006442CF" w:rsidTr="00FC3926">
        <w:tc>
          <w:tcPr>
            <w:tcW w:w="1881" w:type="pct"/>
          </w:tcPr>
          <w:p w:rsidR="00271601" w:rsidRPr="006442CF" w:rsidRDefault="00271601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42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59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1601" w:rsidRPr="006442CF" w:rsidTr="00FC3926">
        <w:tc>
          <w:tcPr>
            <w:tcW w:w="1881" w:type="pct"/>
          </w:tcPr>
          <w:p w:rsidR="00271601" w:rsidRPr="006442CF" w:rsidRDefault="00271601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442C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59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271601" w:rsidRPr="006442CF" w:rsidRDefault="00271601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494" w:type="pct"/>
          </w:tcPr>
          <w:p w:rsidR="00451D37" w:rsidRPr="006442CF" w:rsidRDefault="00EC2766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646,800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51D37" w:rsidRPr="006442CF" w:rsidRDefault="00EC2766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646,800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646,200</w:t>
            </w: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646,200</w:t>
            </w: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494" w:type="pct"/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  <w:r w:rsidRPr="006442C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*</w:t>
            </w: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  <w:r w:rsidRPr="006442C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*</w:t>
            </w: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494" w:type="pct"/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9" w:type="pct"/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600</w:t>
            </w: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left="252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494" w:type="pct"/>
            <w:tcBorders>
              <w:bottom w:val="double" w:sz="4" w:space="0" w:color="auto"/>
            </w:tcBorders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646,800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646,800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bottom w:val="doub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646,800</w:t>
            </w: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646,800</w:t>
            </w:r>
          </w:p>
        </w:tc>
      </w:tr>
      <w:tr w:rsidR="00F10649" w:rsidRPr="00920334" w:rsidTr="00FC3926">
        <w:tc>
          <w:tcPr>
            <w:tcW w:w="1881" w:type="pct"/>
          </w:tcPr>
          <w:p w:rsidR="00F10649" w:rsidRPr="00920334" w:rsidRDefault="00F10649" w:rsidP="0045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9" w:type="pct"/>
          </w:tcPr>
          <w:p w:rsidR="00F10649" w:rsidRPr="00920334" w:rsidRDefault="00F10649" w:rsidP="00451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494" w:type="pct"/>
          </w:tcPr>
          <w:p w:rsidR="00F10649" w:rsidRPr="00920334" w:rsidRDefault="00F10649" w:rsidP="00451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15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F10649" w:rsidRPr="00920334" w:rsidRDefault="00F10649" w:rsidP="00451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9" w:type="pct"/>
          </w:tcPr>
          <w:p w:rsidR="00F10649" w:rsidRPr="00920334" w:rsidRDefault="00F10649" w:rsidP="00451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15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F10649" w:rsidRPr="00920334" w:rsidRDefault="00F10649" w:rsidP="00451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0" w:type="pct"/>
            <w:gridSpan w:val="2"/>
          </w:tcPr>
          <w:p w:rsidR="00F10649" w:rsidRPr="00920334" w:rsidRDefault="00F10649" w:rsidP="00451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15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:rsidR="00F10649" w:rsidRPr="00920334" w:rsidRDefault="00F10649" w:rsidP="00451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5" w:type="pct"/>
          </w:tcPr>
          <w:p w:rsidR="00F10649" w:rsidRPr="00920334" w:rsidRDefault="00F10649" w:rsidP="00451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15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 w:type="page"/>
            </w:r>
            <w:r w:rsidR="00E652A8" w:rsidRPr="006442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6442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4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6442CF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4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52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494" w:type="pct"/>
          </w:tcPr>
          <w:p w:rsidR="00451D37" w:rsidRPr="006442CF" w:rsidRDefault="00EC2766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596,510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:rsidR="00451D37" w:rsidRPr="006442CF" w:rsidRDefault="00EC2766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596,510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596,493</w:t>
            </w: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596,493</w:t>
            </w: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cs/>
              </w:rPr>
              <w:t>ใช้สิทธิตามใบสำคัญแสดงสิทธิ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494" w:type="pct"/>
            <w:tcBorders>
              <w:bottom w:val="single" w:sz="4" w:space="0" w:color="auto"/>
            </w:tcBorders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17</w:t>
            </w: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1D37" w:rsidRPr="006442CF" w:rsidTr="00FC3926">
        <w:tc>
          <w:tcPr>
            <w:tcW w:w="1881" w:type="pct"/>
          </w:tcPr>
          <w:p w:rsidR="00451D37" w:rsidRPr="006442CF" w:rsidRDefault="00451D37" w:rsidP="00217DD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9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494" w:type="pct"/>
            <w:tcBorders>
              <w:bottom w:val="double" w:sz="4" w:space="0" w:color="auto"/>
            </w:tcBorders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596,510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:rsidR="00451D37" w:rsidRPr="006442CF" w:rsidRDefault="004A61FF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596,510</w:t>
            </w:r>
          </w:p>
        </w:tc>
        <w:tc>
          <w:tcPr>
            <w:tcW w:w="148" w:type="pct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bottom w:val="doub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15" w:right="-7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596,510</w:t>
            </w:r>
          </w:p>
        </w:tc>
        <w:tc>
          <w:tcPr>
            <w:tcW w:w="147" w:type="pct"/>
            <w:gridSpan w:val="2"/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  <w:tab w:val="decimal" w:pos="873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451D37" w:rsidRPr="006442CF" w:rsidRDefault="00451D37" w:rsidP="00217D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80" w:lineRule="exact"/>
              <w:ind w:left="-115" w:right="-7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442C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596,510</w:t>
            </w:r>
          </w:p>
        </w:tc>
      </w:tr>
    </w:tbl>
    <w:p w:rsidR="00920334" w:rsidRPr="00920334" w:rsidRDefault="00920334" w:rsidP="00920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21" w:hanging="274"/>
        <w:jc w:val="thaiDistribute"/>
        <w:rPr>
          <w:rFonts w:ascii="Angsana New" w:hAnsi="Angsana New"/>
          <w:sz w:val="10"/>
          <w:szCs w:val="10"/>
        </w:rPr>
      </w:pPr>
    </w:p>
    <w:p w:rsidR="00F56CC8" w:rsidRPr="00F81B4B" w:rsidRDefault="00016A63" w:rsidP="00016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810" w:hanging="270"/>
        <w:jc w:val="thaiDistribute"/>
        <w:rPr>
          <w:rFonts w:ascii="Angsana New" w:hAnsi="Angsana New"/>
          <w:spacing w:val="2"/>
          <w:sz w:val="24"/>
          <w:szCs w:val="24"/>
          <w:cs/>
        </w:rPr>
      </w:pPr>
      <w:r>
        <w:rPr>
          <w:rFonts w:ascii="Angsana New" w:hAnsi="Angsana New"/>
          <w:sz w:val="24"/>
          <w:szCs w:val="24"/>
        </w:rPr>
        <w:t>*</w:t>
      </w:r>
      <w:r>
        <w:rPr>
          <w:rFonts w:ascii="Angsana New" w:hAnsi="Angsana New"/>
          <w:sz w:val="24"/>
          <w:szCs w:val="24"/>
          <w:cs/>
        </w:rPr>
        <w:tab/>
      </w:r>
      <w:r w:rsidR="00F81B4B">
        <w:rPr>
          <w:rFonts w:ascii="Angsana New" w:hAnsi="Angsana New"/>
          <w:sz w:val="24"/>
          <w:szCs w:val="24"/>
          <w:cs/>
        </w:rPr>
        <w:t>ในระหว่างปีสิ้นสุดวันที่</w:t>
      </w:r>
      <w:r w:rsidR="00BA5A12">
        <w:rPr>
          <w:rFonts w:ascii="Angsana New" w:hAnsi="Angsana New" w:hint="cs"/>
          <w:sz w:val="24"/>
          <w:szCs w:val="24"/>
          <w:cs/>
        </w:rPr>
        <w:t xml:space="preserve"> </w:t>
      </w:r>
      <w:r w:rsidR="00BA5A12">
        <w:rPr>
          <w:rFonts w:ascii="Angsana New" w:hAnsi="Angsana New"/>
          <w:sz w:val="24"/>
          <w:szCs w:val="24"/>
        </w:rPr>
        <w:t xml:space="preserve">31 </w:t>
      </w:r>
      <w:r w:rsidR="00BA5A12">
        <w:rPr>
          <w:rFonts w:ascii="Angsana New" w:hAnsi="Angsana New" w:hint="cs"/>
          <w:sz w:val="24"/>
          <w:szCs w:val="24"/>
          <w:cs/>
        </w:rPr>
        <w:t xml:space="preserve">ธันวาคม </w:t>
      </w:r>
      <w:r w:rsidR="00BA5A12">
        <w:rPr>
          <w:rFonts w:ascii="Angsana New" w:hAnsi="Angsana New"/>
          <w:sz w:val="24"/>
          <w:szCs w:val="24"/>
        </w:rPr>
        <w:t>256</w:t>
      </w:r>
      <w:r w:rsidR="008C2490">
        <w:rPr>
          <w:rFonts w:ascii="Angsana New" w:hAnsi="Angsana New"/>
          <w:sz w:val="24"/>
          <w:szCs w:val="24"/>
        </w:rPr>
        <w:t>1</w:t>
      </w:r>
      <w:r w:rsidR="00BA5A12">
        <w:rPr>
          <w:rFonts w:ascii="Angsana New" w:hAnsi="Angsana New"/>
          <w:sz w:val="24"/>
          <w:szCs w:val="24"/>
        </w:rPr>
        <w:t xml:space="preserve"> </w:t>
      </w:r>
      <w:r w:rsidR="00F56CC8" w:rsidRPr="00BA5A12">
        <w:rPr>
          <w:rFonts w:ascii="Angsana New" w:hAnsi="Angsana New"/>
          <w:sz w:val="24"/>
          <w:szCs w:val="24"/>
          <w:cs/>
        </w:rPr>
        <w:t>บริษัท</w:t>
      </w:r>
      <w:r w:rsidR="00F81B4B">
        <w:rPr>
          <w:rFonts w:ascii="Angsana New" w:hAnsi="Angsana New" w:hint="cs"/>
          <w:sz w:val="24"/>
          <w:szCs w:val="24"/>
          <w:cs/>
        </w:rPr>
        <w:t>มีการ</w:t>
      </w:r>
      <w:r w:rsidR="00271601">
        <w:rPr>
          <w:rFonts w:ascii="Angsana New" w:hAnsi="Angsana New" w:hint="cs"/>
          <w:sz w:val="24"/>
          <w:szCs w:val="24"/>
          <w:cs/>
        </w:rPr>
        <w:t>ลดทุน</w:t>
      </w:r>
      <w:r w:rsidR="00F81B4B">
        <w:rPr>
          <w:rFonts w:ascii="Angsana New" w:hAnsi="Angsana New" w:hint="cs"/>
          <w:sz w:val="24"/>
          <w:szCs w:val="24"/>
          <w:cs/>
        </w:rPr>
        <w:t>หุ้นสามัญ</w:t>
      </w:r>
      <w:r w:rsidR="00271601">
        <w:rPr>
          <w:rFonts w:ascii="Angsana New" w:hAnsi="Angsana New" w:hint="cs"/>
          <w:sz w:val="24"/>
          <w:szCs w:val="24"/>
          <w:cs/>
        </w:rPr>
        <w:t>จดทะเบียนจำนวน 6</w:t>
      </w:r>
      <w:r w:rsidR="00F81B4B">
        <w:rPr>
          <w:rFonts w:ascii="Angsana New" w:hAnsi="Angsana New"/>
          <w:sz w:val="24"/>
          <w:szCs w:val="24"/>
        </w:rPr>
        <w:t xml:space="preserve"> </w:t>
      </w:r>
      <w:r w:rsidR="00F81B4B">
        <w:rPr>
          <w:rFonts w:ascii="Angsana New" w:hAnsi="Angsana New" w:hint="cs"/>
          <w:sz w:val="24"/>
          <w:szCs w:val="24"/>
          <w:cs/>
        </w:rPr>
        <w:t>หุ้น</w:t>
      </w:r>
      <w:r w:rsidR="00271601">
        <w:rPr>
          <w:rFonts w:ascii="Angsana New" w:hAnsi="Angsana New" w:hint="cs"/>
          <w:sz w:val="24"/>
          <w:szCs w:val="24"/>
          <w:cs/>
        </w:rPr>
        <w:t xml:space="preserve"> มูลค่าหุ้นละ 1 บาท</w:t>
      </w:r>
      <w:r w:rsidR="00F81B4B">
        <w:rPr>
          <w:rFonts w:ascii="Angsana New" w:hAnsi="Angsana New" w:hint="cs"/>
          <w:sz w:val="24"/>
          <w:szCs w:val="24"/>
          <w:cs/>
        </w:rPr>
        <w:t xml:space="preserve"> เป็นจำนวนเงิน </w:t>
      </w:r>
      <w:r w:rsidR="00271601">
        <w:rPr>
          <w:rFonts w:ascii="Angsana New" w:hAnsi="Angsana New" w:hint="cs"/>
          <w:sz w:val="24"/>
          <w:szCs w:val="24"/>
          <w:cs/>
        </w:rPr>
        <w:t>6</w:t>
      </w:r>
      <w:r w:rsidR="00F81B4B">
        <w:rPr>
          <w:rFonts w:ascii="Angsana New" w:hAnsi="Angsana New"/>
          <w:sz w:val="24"/>
          <w:szCs w:val="24"/>
        </w:rPr>
        <w:t xml:space="preserve"> </w:t>
      </w:r>
      <w:r w:rsidR="003A392E">
        <w:rPr>
          <w:rFonts w:ascii="Angsana New" w:hAnsi="Angsana New" w:hint="cs"/>
          <w:sz w:val="24"/>
          <w:szCs w:val="24"/>
          <w:cs/>
        </w:rPr>
        <w:t xml:space="preserve">บาท </w:t>
      </w:r>
    </w:p>
    <w:p w:rsidR="00FC3926" w:rsidRDefault="00FC3926" w:rsidP="00A11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:rsidR="00A11EE3" w:rsidRPr="006442CF" w:rsidRDefault="00A11EE3" w:rsidP="00A11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6442CF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6442CF">
        <w:rPr>
          <w:rFonts w:ascii="Angsana New" w:hAnsi="Angsana New"/>
          <w:sz w:val="30"/>
          <w:szCs w:val="30"/>
        </w:rPr>
        <w:t xml:space="preserve">27 </w:t>
      </w:r>
      <w:r w:rsidRPr="006442C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442CF">
        <w:rPr>
          <w:rFonts w:ascii="Angsana New" w:hAnsi="Angsana New"/>
          <w:sz w:val="30"/>
          <w:szCs w:val="30"/>
        </w:rPr>
        <w:t xml:space="preserve">2561 </w:t>
      </w:r>
      <w:r w:rsidRPr="006442CF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ผู้ถือหุ้นมีมติอนุมัติการจดทะเบียนลดทุนหุ้นสามัญจำนวน </w:t>
      </w:r>
      <w:r w:rsidRPr="006442CF">
        <w:rPr>
          <w:rFonts w:ascii="Angsana New" w:hAnsi="Angsana New"/>
          <w:sz w:val="30"/>
          <w:szCs w:val="30"/>
        </w:rPr>
        <w:t>6</w:t>
      </w:r>
      <w:r w:rsidRPr="006442CF">
        <w:rPr>
          <w:rFonts w:ascii="Angsana New" w:hAnsi="Angsana New" w:hint="cs"/>
          <w:sz w:val="30"/>
          <w:szCs w:val="30"/>
          <w:cs/>
        </w:rPr>
        <w:t xml:space="preserve"> หุ้น มูลค่าหุ้นละ 1 บาท เป็นจำนวนเงิน 6 บาท และมีมติอนุมัติการจดทะเบียนเพิ่มทุนหุ้นสามัญจำนวน 600,000 หุ้น มูลค่าหุ้นละ 1 บาท เป็นจำนวนเงิน 600,000 บาท เพื่อรองรับการปรับสิทธิตามใบสำคัญแสดงสิทธิที่จะซื้อหุ้นสามัญของบริษัท</w:t>
      </w:r>
      <w:r w:rsidRPr="006442CF">
        <w:rPr>
          <w:rFonts w:ascii="Angsana New" w:hAnsi="Angsana New"/>
          <w:sz w:val="30"/>
          <w:szCs w:val="30"/>
        </w:rPr>
        <w:t xml:space="preserve"> </w:t>
      </w:r>
      <w:r w:rsidRPr="006442CF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บริษัทได้จดทะเบียนการลดทุนและเพิ่มทุนกับกระทรวงพาณิชย์เมื่อวันที่      </w:t>
      </w:r>
      <w:r w:rsidRPr="006442CF">
        <w:rPr>
          <w:rFonts w:ascii="Angsana New" w:hAnsi="Angsana New"/>
          <w:sz w:val="30"/>
          <w:szCs w:val="30"/>
        </w:rPr>
        <w:t xml:space="preserve">7 </w:t>
      </w:r>
      <w:r w:rsidRPr="006442CF">
        <w:rPr>
          <w:rFonts w:ascii="Angsana New" w:hAnsi="Angsana New" w:hint="cs"/>
          <w:sz w:val="30"/>
          <w:szCs w:val="30"/>
          <w:cs/>
        </w:rPr>
        <w:t>พฤษภาคม 2561 และ 8 พฤษภาคม 2561 ตามลำดับ</w:t>
      </w:r>
    </w:p>
    <w:p w:rsidR="00A11EE3" w:rsidRPr="006442CF" w:rsidRDefault="00A11EE3" w:rsidP="0077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6442CF" w:rsidRDefault="006760C6" w:rsidP="00B41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6442CF">
        <w:rPr>
          <w:rFonts w:ascii="Angsana New" w:hAnsi="Angsana New" w:hint="cs"/>
          <w:spacing w:val="2"/>
          <w:sz w:val="30"/>
          <w:szCs w:val="30"/>
          <w:cs/>
        </w:rPr>
        <w:t xml:space="preserve"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 </w:t>
      </w:r>
    </w:p>
    <w:p w:rsidR="00B41AFB" w:rsidRPr="00B41AFB" w:rsidRDefault="00B41AFB" w:rsidP="00B41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:rsidR="00FC3926" w:rsidRDefault="00FC3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6760C6" w:rsidRPr="006442CF" w:rsidRDefault="006760C6" w:rsidP="0067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42C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ส่วนเกินมูลค่าหุ้น</w:t>
      </w:r>
    </w:p>
    <w:p w:rsidR="006760C6" w:rsidRPr="006442CF" w:rsidRDefault="006760C6" w:rsidP="00676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760C6" w:rsidRPr="006442CF" w:rsidRDefault="006760C6" w:rsidP="00593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42CF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442CF">
        <w:rPr>
          <w:rFonts w:asciiTheme="majorBidi" w:hAnsiTheme="majorBidi" w:cstheme="majorBidi"/>
          <w:sz w:val="30"/>
          <w:szCs w:val="30"/>
        </w:rPr>
        <w:t>2535</w:t>
      </w:r>
      <w:r w:rsidRPr="006442CF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442CF">
        <w:rPr>
          <w:rFonts w:asciiTheme="majorBidi" w:hAnsiTheme="majorBidi" w:cstheme="majorBidi"/>
          <w:sz w:val="30"/>
          <w:szCs w:val="30"/>
        </w:rPr>
        <w:t>51</w:t>
      </w:r>
      <w:r w:rsidRPr="006442CF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442CF">
        <w:rPr>
          <w:rFonts w:asciiTheme="majorBidi" w:hAnsiTheme="majorBidi" w:cstheme="majorBidi"/>
          <w:sz w:val="30"/>
          <w:szCs w:val="30"/>
        </w:rPr>
        <w:t>“</w:t>
      </w:r>
      <w:r w:rsidRPr="006442CF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6442CF">
        <w:rPr>
          <w:rFonts w:asciiTheme="majorBidi" w:hAnsiTheme="majorBidi" w:cstheme="majorBidi"/>
          <w:sz w:val="30"/>
          <w:szCs w:val="30"/>
        </w:rPr>
        <w:t>”</w:t>
      </w:r>
      <w:r w:rsidRPr="006442CF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E44A34" w:rsidRPr="006442CF" w:rsidRDefault="00E44A34" w:rsidP="00593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F6669" w:rsidRPr="006442CF" w:rsidRDefault="006442CF" w:rsidP="007F6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442CF">
        <w:rPr>
          <w:rFonts w:asciiTheme="majorBidi" w:hAnsiTheme="majorBidi" w:cstheme="majorBidi"/>
          <w:b/>
          <w:bCs/>
          <w:sz w:val="30"/>
          <w:szCs w:val="30"/>
          <w:cs/>
        </w:rPr>
        <w:t>18</w:t>
      </w:r>
      <w:r w:rsidR="00691C2E" w:rsidRPr="006442CF">
        <w:rPr>
          <w:rFonts w:asciiTheme="majorBidi" w:hAnsiTheme="majorBidi" w:cstheme="majorBidi"/>
          <w:b/>
          <w:bCs/>
          <w:sz w:val="30"/>
          <w:szCs w:val="30"/>
        </w:rPr>
        <w:tab/>
      </w:r>
      <w:r w:rsidR="00CC253B">
        <w:rPr>
          <w:rFonts w:asciiTheme="majorBidi" w:hAnsiTheme="majorBidi" w:cstheme="majorBidi" w:hint="cs"/>
          <w:b/>
          <w:bCs/>
          <w:sz w:val="30"/>
          <w:szCs w:val="30"/>
          <w:cs/>
        </w:rPr>
        <w:t>ทุน</w:t>
      </w:r>
      <w:r w:rsidR="007F6669" w:rsidRPr="006442CF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CC253B" w:rsidRPr="00624DC0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</w:p>
    <w:p w:rsidR="007F6669" w:rsidRPr="006442CF" w:rsidRDefault="007F6669" w:rsidP="007F6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C253B" w:rsidRDefault="00CE70FE" w:rsidP="00807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42CF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พ.ศ.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</w:rPr>
        <w:t>2535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มาตรา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</w:rPr>
        <w:t>116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="00026E06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(</w:t>
      </w:r>
      <w:r w:rsidRPr="006442CF">
        <w:rPr>
          <w:rFonts w:asciiTheme="majorBidi" w:hAnsiTheme="majorBidi" w:cstheme="majorBidi"/>
          <w:sz w:val="30"/>
          <w:szCs w:val="30"/>
        </w:rPr>
        <w:t>“</w:t>
      </w:r>
      <w:r w:rsidRPr="006442CF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442CF">
        <w:rPr>
          <w:rFonts w:asciiTheme="majorBidi" w:hAnsiTheme="majorBidi" w:cstheme="majorBidi"/>
          <w:sz w:val="30"/>
          <w:szCs w:val="30"/>
        </w:rPr>
        <w:t>”</w:t>
      </w:r>
      <w:r w:rsidRPr="006442CF">
        <w:rPr>
          <w:rFonts w:asciiTheme="majorBidi" w:hAnsiTheme="majorBidi" w:cstheme="majorBidi"/>
          <w:sz w:val="30"/>
          <w:szCs w:val="30"/>
          <w:cs/>
        </w:rPr>
        <w:t>)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อย่างน้อยร้อย</w:t>
      </w:r>
      <w:r w:rsidR="004B4DE1" w:rsidRPr="006442CF">
        <w:rPr>
          <w:rFonts w:asciiTheme="majorBidi" w:hAnsiTheme="majorBidi" w:cstheme="majorBidi"/>
          <w:sz w:val="30"/>
          <w:szCs w:val="30"/>
          <w:cs/>
        </w:rPr>
        <w:t>ละ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</w:rPr>
        <w:t>5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1E2B14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(ถ้ามี)</w:t>
      </w:r>
      <w:r w:rsidR="001E2B14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จนกว่าสำรองดังกล่าวมีจำนวนไม่น้อยกว่าร้อยละ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</w:rPr>
        <w:t>10</w:t>
      </w:r>
      <w:r w:rsidR="00D94BBB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626A13" w:rsidRPr="006442CF">
        <w:rPr>
          <w:rFonts w:asciiTheme="majorBidi" w:hAnsiTheme="majorBidi" w:cstheme="majorBidi"/>
          <w:sz w:val="30"/>
          <w:szCs w:val="30"/>
        </w:rPr>
        <w:t xml:space="preserve"> </w:t>
      </w:r>
      <w:r w:rsidR="002D1ACA" w:rsidRPr="006442CF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  <w:r w:rsidR="002D1ACA" w:rsidRPr="006442CF">
        <w:rPr>
          <w:rFonts w:asciiTheme="majorBidi" w:hAnsiTheme="majorBidi" w:cstheme="majorBidi"/>
          <w:sz w:val="30"/>
          <w:szCs w:val="30"/>
        </w:rPr>
        <w:t xml:space="preserve">   </w:t>
      </w:r>
    </w:p>
    <w:p w:rsidR="00CC253B" w:rsidRPr="00CC253B" w:rsidRDefault="00CC253B" w:rsidP="00807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F4BF4" w:rsidRPr="00920334" w:rsidRDefault="00CC253B" w:rsidP="00CC2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t>ณ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 w:hint="cs"/>
          <w:sz w:val="30"/>
          <w:szCs w:val="30"/>
          <w:cs/>
        </w:rPr>
        <w:t>วันที่</w:t>
      </w:r>
      <w:r w:rsidRPr="00D30B2F">
        <w:rPr>
          <w:rFonts w:ascii="Angsana New" w:hAnsi="Angsana New"/>
          <w:sz w:val="30"/>
          <w:szCs w:val="30"/>
        </w:rPr>
        <w:t xml:space="preserve"> 31 </w:t>
      </w:r>
      <w:r w:rsidRPr="00D30B2F">
        <w:rPr>
          <w:rFonts w:ascii="Angsana New" w:hAnsi="Angsana New" w:hint="cs"/>
          <w:sz w:val="30"/>
          <w:szCs w:val="30"/>
          <w:cs/>
        </w:rPr>
        <w:t>ธันวาคม</w:t>
      </w:r>
      <w:r w:rsidRPr="00D30B2F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 w:hint="cs"/>
          <w:sz w:val="30"/>
          <w:szCs w:val="30"/>
          <w:cs/>
        </w:rPr>
        <w:t>บริษัทมีทุนสำรองตามกฎหมายจำนวน</w:t>
      </w:r>
      <w:r w:rsidRPr="00D30B2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6</w:t>
      </w:r>
      <w:r w:rsidR="00920334">
        <w:rPr>
          <w:rFonts w:ascii="Angsana New" w:hAnsi="Angsana New"/>
          <w:sz w:val="30"/>
          <w:szCs w:val="30"/>
        </w:rPr>
        <w:t>4.7</w:t>
      </w:r>
      <w:r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 w:hint="cs"/>
          <w:sz w:val="30"/>
          <w:szCs w:val="30"/>
          <w:cs/>
        </w:rPr>
        <w:t>ล้านบาท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i/>
          <w:iCs/>
          <w:sz w:val="30"/>
          <w:szCs w:val="30"/>
        </w:rPr>
        <w:t>(25</w:t>
      </w:r>
      <w:r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D30B2F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6</w:t>
      </w:r>
      <w:r w:rsidR="00920334">
        <w:rPr>
          <w:rFonts w:ascii="Angsana New" w:hAnsi="Angsana New"/>
          <w:i/>
          <w:iCs/>
          <w:sz w:val="30"/>
          <w:szCs w:val="30"/>
        </w:rPr>
        <w:t>4.7</w:t>
      </w:r>
      <w:r w:rsidRPr="00D30B2F">
        <w:rPr>
          <w:rFonts w:ascii="Angsana New" w:hAnsi="Angsana New"/>
          <w:i/>
          <w:iCs/>
          <w:sz w:val="30"/>
          <w:szCs w:val="30"/>
        </w:rPr>
        <w:t xml:space="preserve"> </w:t>
      </w:r>
      <w:r w:rsidRPr="00D30B2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920334">
        <w:rPr>
          <w:rFonts w:ascii="Angsana New" w:hAnsi="Angsana New"/>
          <w:i/>
          <w:iCs/>
          <w:sz w:val="30"/>
          <w:szCs w:val="30"/>
        </w:rPr>
        <w:t xml:space="preserve"> </w:t>
      </w:r>
      <w:r w:rsidR="00920334" w:rsidRPr="00920334">
        <w:rPr>
          <w:rFonts w:ascii="Angsana New" w:hAnsi="Angsana New" w:hint="cs"/>
          <w:sz w:val="30"/>
          <w:szCs w:val="30"/>
          <w:cs/>
        </w:rPr>
        <w:t>ซึ่งเท่ากับร้อยละ</w:t>
      </w:r>
      <w:r w:rsidR="00920334" w:rsidRPr="00920334">
        <w:rPr>
          <w:rFonts w:ascii="Angsana New" w:hAnsi="Angsana New"/>
          <w:sz w:val="30"/>
          <w:szCs w:val="30"/>
        </w:rPr>
        <w:t xml:space="preserve"> 10 </w:t>
      </w:r>
      <w:r w:rsidR="00920334" w:rsidRPr="00920334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2D1ACA" w:rsidRPr="00920334">
        <w:rPr>
          <w:rFonts w:asciiTheme="majorBidi" w:hAnsiTheme="majorBidi" w:cstheme="majorBidi"/>
          <w:sz w:val="30"/>
          <w:szCs w:val="30"/>
        </w:rPr>
        <w:t xml:space="preserve">     </w:t>
      </w:r>
    </w:p>
    <w:p w:rsidR="000F4BF4" w:rsidRPr="006442CF" w:rsidRDefault="000F4BF4" w:rsidP="00807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A3BCF" w:rsidRPr="006442CF" w:rsidRDefault="006442CF" w:rsidP="00CA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6442CF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19</w:t>
      </w:r>
      <w:r w:rsidR="00CA3BCF" w:rsidRPr="006442CF">
        <w:rPr>
          <w:rFonts w:asciiTheme="majorBidi" w:eastAsia="Angsana New" w:hAnsiTheme="majorBidi" w:cstheme="majorBidi"/>
          <w:b/>
          <w:bCs/>
          <w:sz w:val="30"/>
          <w:szCs w:val="30"/>
        </w:rPr>
        <w:tab/>
      </w:r>
      <w:r w:rsidR="00CA3BCF" w:rsidRPr="006442CF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A76FA" w:rsidRPr="006442CF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:rsidR="00CA3BCF" w:rsidRPr="006442CF" w:rsidRDefault="00CA3BCF" w:rsidP="00CA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both"/>
        <w:rPr>
          <w:rFonts w:asciiTheme="majorBidi" w:hAnsiTheme="majorBidi" w:cstheme="majorBidi"/>
          <w:sz w:val="30"/>
          <w:szCs w:val="30"/>
        </w:rPr>
      </w:pPr>
    </w:p>
    <w:p w:rsidR="00841698" w:rsidRPr="006442CF" w:rsidRDefault="00CA3BCF" w:rsidP="0006648F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442CF">
        <w:rPr>
          <w:rFonts w:asciiTheme="majorBidi" w:hAnsiTheme="majorBidi" w:cstheme="majorBidi"/>
          <w:sz w:val="30"/>
          <w:szCs w:val="30"/>
          <w:cs/>
        </w:rPr>
        <w:t xml:space="preserve">บริษัทมี </w:t>
      </w:r>
      <w:r w:rsidRPr="006442CF">
        <w:rPr>
          <w:rFonts w:asciiTheme="majorBidi" w:hAnsiTheme="majorBidi" w:cstheme="majorBidi"/>
          <w:sz w:val="30"/>
          <w:szCs w:val="30"/>
        </w:rPr>
        <w:t xml:space="preserve">2 </w:t>
      </w:r>
      <w:r w:rsidRPr="006442CF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2D1ACA" w:rsidRPr="006442CF">
        <w:rPr>
          <w:rFonts w:asciiTheme="majorBidi" w:hAnsiTheme="majorBidi" w:cstheme="majorBidi"/>
          <w:sz w:val="30"/>
          <w:szCs w:val="30"/>
          <w:cs/>
        </w:rPr>
        <w:t xml:space="preserve">ที่รายงาน </w:t>
      </w:r>
      <w:r w:rsidRPr="006442CF">
        <w:rPr>
          <w:rFonts w:asciiTheme="majorBidi" w:hAnsiTheme="majorBidi" w:cstheme="majorBidi"/>
          <w:sz w:val="30"/>
          <w:szCs w:val="30"/>
          <w:cs/>
        </w:rPr>
        <w:t>ซึ่งเป็นหน่วยงานธุรกิจที่สำคัญของบริษัท</w:t>
      </w:r>
      <w:r w:rsidR="006442CF" w:rsidRPr="006442CF">
        <w:rPr>
          <w:rFonts w:asciiTheme="majorBidi" w:hAnsiTheme="majorBidi" w:cstheme="majorBidi"/>
          <w:sz w:val="30"/>
          <w:szCs w:val="30"/>
          <w:cs/>
        </w:rPr>
        <w:t>ที่มีการ</w:t>
      </w:r>
      <w:r w:rsidRPr="006442CF">
        <w:rPr>
          <w:rFonts w:asciiTheme="majorBidi" w:hAnsiTheme="majorBidi" w:cstheme="majorBidi"/>
          <w:sz w:val="30"/>
          <w:szCs w:val="30"/>
          <w:cs/>
        </w:rPr>
        <w:t>บริการที่แตกต่างกัน และมีการบริหารจัดการแยกต่างหากเนื่องจากใช้กลยุทธ์ทางการตลาดที่แตกต่างกัน การดำเนิ</w:t>
      </w:r>
      <w:r w:rsidR="002D1ACA" w:rsidRPr="006442CF">
        <w:rPr>
          <w:rFonts w:asciiTheme="majorBidi" w:hAnsiTheme="majorBidi" w:cstheme="majorBidi"/>
          <w:sz w:val="30"/>
          <w:szCs w:val="30"/>
          <w:cs/>
        </w:rPr>
        <w:t>นงานของแต่ละส่วนงานที่รายงานของ</w:t>
      </w:r>
      <w:r w:rsidRPr="006442CF">
        <w:rPr>
          <w:rFonts w:asciiTheme="majorBidi" w:hAnsiTheme="majorBidi" w:cstheme="majorBidi"/>
          <w:sz w:val="30"/>
          <w:szCs w:val="30"/>
          <w:cs/>
        </w:rPr>
        <w:t xml:space="preserve">บริษัทโดยสรุปมีดังนี้ </w:t>
      </w:r>
    </w:p>
    <w:p w:rsidR="0090613A" w:rsidRPr="00287581" w:rsidRDefault="0090613A" w:rsidP="0006648F">
      <w:pPr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:rsidR="00CA3BCF" w:rsidRPr="006442CF" w:rsidRDefault="00CA3BCF" w:rsidP="004F6D26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442C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442CF">
        <w:rPr>
          <w:rFonts w:asciiTheme="majorBidi" w:hAnsiTheme="majorBidi" w:cstheme="majorBidi"/>
          <w:sz w:val="30"/>
          <w:szCs w:val="30"/>
        </w:rPr>
        <w:t>1</w:t>
      </w:r>
      <w:r w:rsidRPr="006442CF">
        <w:rPr>
          <w:rFonts w:asciiTheme="majorBidi" w:hAnsiTheme="majorBidi" w:cstheme="majorBidi"/>
          <w:sz w:val="30"/>
          <w:szCs w:val="30"/>
          <w:cs/>
        </w:rPr>
        <w:t xml:space="preserve"> ยานพาหนะทางบก</w:t>
      </w:r>
    </w:p>
    <w:p w:rsidR="00CC253B" w:rsidRPr="00287581" w:rsidRDefault="00CA3BCF" w:rsidP="00287581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442CF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6442CF">
        <w:rPr>
          <w:rFonts w:asciiTheme="majorBidi" w:hAnsiTheme="majorBidi" w:cstheme="majorBidi"/>
          <w:sz w:val="30"/>
          <w:szCs w:val="30"/>
        </w:rPr>
        <w:t>2</w:t>
      </w:r>
      <w:r w:rsidRPr="006442CF">
        <w:rPr>
          <w:rFonts w:asciiTheme="majorBidi" w:hAnsiTheme="majorBidi" w:cstheme="majorBidi"/>
          <w:sz w:val="30"/>
          <w:szCs w:val="30"/>
          <w:cs/>
        </w:rPr>
        <w:t xml:space="preserve"> อื่น</w:t>
      </w:r>
      <w:r w:rsidR="00D01BF0" w:rsidRPr="006442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442CF">
        <w:rPr>
          <w:rFonts w:asciiTheme="majorBidi" w:hAnsiTheme="majorBidi" w:cstheme="majorBidi"/>
          <w:sz w:val="30"/>
          <w:szCs w:val="30"/>
          <w:cs/>
        </w:rPr>
        <w:t>ๆ</w:t>
      </w:r>
    </w:p>
    <w:p w:rsidR="001F5999" w:rsidRDefault="001F5999" w:rsidP="007C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UPC" w:hAnsi="AngsanaUPC" w:cs="AngsanaUPC"/>
          <w:sz w:val="30"/>
          <w:szCs w:val="30"/>
        </w:rPr>
      </w:pPr>
    </w:p>
    <w:p w:rsidR="00CC253B" w:rsidRPr="00D30B2F" w:rsidRDefault="00CA3BCF" w:rsidP="007C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UPC" w:hAnsi="AngsanaUPC" w:cs="AngsanaUPC"/>
          <w:sz w:val="30"/>
          <w:szCs w:val="30"/>
        </w:rPr>
      </w:pPr>
      <w:r w:rsidRPr="00D30B2F">
        <w:rPr>
          <w:rFonts w:ascii="AngsanaUPC" w:hAnsi="AngsanaUPC" w:cs="AngsanaUPC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1C2AD5" w:rsidRPr="00D30B2F">
        <w:rPr>
          <w:rFonts w:ascii="AngsanaUPC" w:hAnsi="AngsanaUPC" w:cs="AngsanaUPC" w:hint="cs"/>
          <w:sz w:val="30"/>
          <w:szCs w:val="30"/>
          <w:cs/>
        </w:rPr>
        <w:t>ขั้นต้น</w:t>
      </w:r>
      <w:r w:rsidR="00624DC0">
        <w:rPr>
          <w:rFonts w:ascii="AngsanaUPC" w:hAnsi="AngsanaUPC" w:cs="AngsanaUPC" w:hint="cs"/>
          <w:sz w:val="30"/>
          <w:szCs w:val="30"/>
          <w:cs/>
        </w:rPr>
        <w:t>ของ</w:t>
      </w:r>
      <w:r w:rsidRPr="00D30B2F">
        <w:rPr>
          <w:rFonts w:ascii="AngsanaUPC" w:hAnsi="AngsanaUPC" w:cs="AngsanaUPC"/>
          <w:sz w:val="30"/>
          <w:szCs w:val="30"/>
          <w:cs/>
        </w:rPr>
        <w:t>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</w:t>
      </w:r>
      <w:r w:rsidR="007C5969" w:rsidRPr="00D30B2F">
        <w:rPr>
          <w:rFonts w:ascii="AngsanaUPC" w:hAnsi="AngsanaUPC" w:cs="AngsanaUPC"/>
          <w:sz w:val="30"/>
          <w:szCs w:val="30"/>
        </w:rPr>
        <w:t xml:space="preserve"> </w:t>
      </w:r>
      <w:r w:rsidRPr="00D30B2F">
        <w:rPr>
          <w:rFonts w:ascii="AngsanaUPC" w:hAnsi="AngsanaUPC" w:cs="AngsanaUPC"/>
          <w:sz w:val="30"/>
          <w:szCs w:val="30"/>
          <w:cs/>
        </w:rPr>
        <w:t>ผู้บริหารเ</w:t>
      </w:r>
      <w:r w:rsidR="001C2AD5" w:rsidRPr="00D30B2F">
        <w:rPr>
          <w:rFonts w:ascii="AngsanaUPC" w:hAnsi="AngsanaUPC" w:cs="AngsanaUPC"/>
          <w:sz w:val="30"/>
          <w:szCs w:val="30"/>
          <w:cs/>
        </w:rPr>
        <w:t>ชื่อว่าการใช้กำไร</w:t>
      </w:r>
      <w:r w:rsidR="001C2AD5" w:rsidRPr="00D30B2F">
        <w:rPr>
          <w:rFonts w:ascii="AngsanaUPC" w:hAnsi="AngsanaUPC" w:cs="AngsanaUPC" w:hint="cs"/>
          <w:sz w:val="30"/>
          <w:szCs w:val="30"/>
          <w:cs/>
        </w:rPr>
        <w:t>ขั้นต้น</w:t>
      </w:r>
      <w:r w:rsidRPr="00D30B2F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D30B2F">
        <w:rPr>
          <w:rFonts w:ascii="AngsanaUPC" w:hAnsi="AngsanaUPC" w:cs="AngsanaUPC"/>
          <w:sz w:val="30"/>
          <w:szCs w:val="30"/>
        </w:rPr>
        <w:t xml:space="preserve"> </w:t>
      </w:r>
      <w:r w:rsidR="00826946">
        <w:rPr>
          <w:rFonts w:ascii="AngsanaUPC" w:hAnsi="AngsanaUPC" w:cs="AngsanaUPC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ทั้งนี้การกำหนดราคาระหว่างส่วนงานเป็นไปตามการซื้อขายปกติธุรกิจ</w:t>
      </w:r>
    </w:p>
    <w:p w:rsidR="00393711" w:rsidRPr="00F11E0A" w:rsidRDefault="00393711" w:rsidP="00190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D42D92" w:rsidRPr="00EC2766" w:rsidRDefault="00CA3BCF" w:rsidP="00D42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  <w:r w:rsidRPr="00EC2766">
        <w:rPr>
          <w:rFonts w:ascii="Angsana New" w:hAnsi="Angsana New" w:hint="cs"/>
          <w:b/>
          <w:bCs/>
          <w:i/>
          <w:iCs/>
          <w:sz w:val="2"/>
          <w:szCs w:val="2"/>
          <w:cs/>
        </w:rPr>
        <w:t xml:space="preserve"> </w:t>
      </w:r>
    </w:p>
    <w:p w:rsidR="001F5999" w:rsidRDefault="001F5999">
      <w:r>
        <w:br w:type="page"/>
      </w:r>
    </w:p>
    <w:tbl>
      <w:tblPr>
        <w:tblW w:w="97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36"/>
        <w:gridCol w:w="236"/>
        <w:gridCol w:w="934"/>
        <w:gridCol w:w="236"/>
        <w:gridCol w:w="1060"/>
        <w:gridCol w:w="236"/>
        <w:gridCol w:w="1024"/>
        <w:gridCol w:w="272"/>
        <w:gridCol w:w="1078"/>
        <w:gridCol w:w="263"/>
        <w:gridCol w:w="8"/>
        <w:gridCol w:w="1029"/>
      </w:tblGrid>
      <w:tr w:rsidR="00CA3BCF" w:rsidRPr="00F10649" w:rsidTr="001F5999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A3BCF" w:rsidRPr="00F10649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3BCF" w:rsidRPr="00F10649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F1064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3BCF" w:rsidRPr="00F10649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3BCF" w:rsidRPr="00F10649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F1064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D01BF0" w:rsidRPr="00F10649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F1064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:rsidR="00CA3BCF" w:rsidRPr="00F10649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378" w:type="dxa"/>
            <w:gridSpan w:val="4"/>
            <w:shd w:val="clear" w:color="auto" w:fill="auto"/>
          </w:tcPr>
          <w:p w:rsidR="00CA3BCF" w:rsidRPr="00F10649" w:rsidRDefault="00CA3BCF" w:rsidP="00601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  <w:r w:rsidRPr="00F1064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471D3" w:rsidRPr="00F10649" w:rsidTr="001F5999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471D3" w:rsidRPr="00F10649" w:rsidRDefault="00F10649" w:rsidP="00F10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5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1064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72" w:type="dxa"/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8C2490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2490" w:rsidRPr="00F10649" w:rsidRDefault="008C2490" w:rsidP="008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312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:rsidR="008C2490" w:rsidRPr="00F10649" w:rsidRDefault="008C2490" w:rsidP="008C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0649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1064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F10649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064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</w:t>
            </w:r>
            <w:r w:rsidR="00AF507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F10649" w:rsidRPr="00F10649" w:rsidRDefault="00F10649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1D3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2,341,035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2,330,420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478,529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401,349</w:t>
            </w:r>
          </w:p>
        </w:tc>
        <w:tc>
          <w:tcPr>
            <w:tcW w:w="272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2,819,564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2,731,769</w:t>
            </w:r>
          </w:p>
        </w:tc>
      </w:tr>
      <w:tr w:rsidR="009471D3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10649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2,341,035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2,330,420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478,529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401,349</w:t>
            </w:r>
          </w:p>
        </w:tc>
        <w:tc>
          <w:tcPr>
            <w:tcW w:w="272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2,819,564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2,731,769</w:t>
            </w:r>
          </w:p>
        </w:tc>
      </w:tr>
      <w:tr w:rsidR="009471D3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F10649">
              <w:rPr>
                <w:rFonts w:ascii="Angsana New" w:hAnsi="Angsana New" w:hint="cs"/>
                <w:sz w:val="26"/>
                <w:szCs w:val="26"/>
                <w:cs/>
              </w:rPr>
              <w:t>ต้นทุนทางตรงจากการให้เช่า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1,860,991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1,822,570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353,084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292,352</w:t>
            </w:r>
          </w:p>
        </w:tc>
        <w:tc>
          <w:tcPr>
            <w:tcW w:w="272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2,214,075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2,114,922</w:t>
            </w:r>
          </w:p>
        </w:tc>
      </w:tr>
      <w:tr w:rsidR="009471D3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480,044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507,850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0B423D" w:rsidP="000B4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125,445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108,997</w:t>
            </w:r>
          </w:p>
        </w:tc>
        <w:tc>
          <w:tcPr>
            <w:tcW w:w="272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71D3" w:rsidRPr="00F10649" w:rsidRDefault="000B423D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605,489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616,847</w:t>
            </w:r>
          </w:p>
        </w:tc>
      </w:tr>
      <w:tr w:rsidR="009471D3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71D3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F10649">
              <w:rPr>
                <w:rFonts w:ascii="Angsana New" w:hAnsi="Angsana New" w:hint="cs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7E7A0F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F85C92">
              <w:rPr>
                <w:rFonts w:ascii="Angsana New" w:hAnsi="Angsana New"/>
                <w:sz w:val="26"/>
                <w:szCs w:val="26"/>
              </w:rPr>
              <w:t>837</w:t>
            </w:r>
            <w:r>
              <w:rPr>
                <w:rFonts w:ascii="Angsana New" w:hAnsi="Angsana New"/>
                <w:sz w:val="26"/>
                <w:szCs w:val="26"/>
              </w:rPr>
              <w:t>,2</w:t>
            </w:r>
            <w:r w:rsidR="00F85C92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2,951,238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F85C92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514</w:t>
            </w:r>
            <w:r w:rsidR="007E7A0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497,524</w:t>
            </w:r>
          </w:p>
        </w:tc>
        <w:tc>
          <w:tcPr>
            <w:tcW w:w="272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9471D3" w:rsidRPr="00F10649" w:rsidRDefault="007E7A0F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</w:t>
            </w:r>
            <w:r w:rsidR="00F85C9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F85C92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3,448,762</w:t>
            </w:r>
          </w:p>
        </w:tc>
      </w:tr>
      <w:tr w:rsidR="00F10649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7743A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F10649">
              <w:rPr>
                <w:rFonts w:ascii="Angsana New" w:hAnsi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7E7A0F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9,73</w:t>
            </w:r>
            <w:r w:rsidR="00F85C92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F85C92">
              <w:rPr>
                <w:rFonts w:ascii="Angsana New" w:hAnsi="Angsana New"/>
                <w:sz w:val="26"/>
                <w:szCs w:val="26"/>
              </w:rPr>
              <w:t>02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10,527,537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7E7A0F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2,172,</w:t>
            </w:r>
            <w:r w:rsidR="00757986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F10649" w:rsidRPr="00F10649" w:rsidRDefault="00F10649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2,164,572</w:t>
            </w:r>
          </w:p>
        </w:tc>
        <w:tc>
          <w:tcPr>
            <w:tcW w:w="272" w:type="dxa"/>
            <w:shd w:val="clear" w:color="auto" w:fill="auto"/>
            <w:vAlign w:val="center"/>
          </w:tcPr>
          <w:p w:rsidR="00F10649" w:rsidRPr="00F10649" w:rsidRDefault="00F10649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F10649" w:rsidRPr="00F10649" w:rsidRDefault="007E7A0F" w:rsidP="007E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</w:t>
            </w:r>
            <w:r w:rsidR="00757986">
              <w:rPr>
                <w:rFonts w:ascii="Angsana New" w:hAnsi="Angsana New"/>
                <w:sz w:val="26"/>
                <w:szCs w:val="26"/>
              </w:rPr>
              <w:t>09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757986">
              <w:rPr>
                <w:rFonts w:ascii="Angsana New" w:hAnsi="Angsana New"/>
                <w:sz w:val="26"/>
                <w:szCs w:val="26"/>
              </w:rPr>
              <w:t>827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F10649" w:rsidRPr="00F10649" w:rsidRDefault="00F10649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F10649" w:rsidRPr="00F10649" w:rsidRDefault="00F10649" w:rsidP="0097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12,692,109</w:t>
            </w:r>
          </w:p>
        </w:tc>
      </w:tr>
      <w:tr w:rsidR="009471D3" w:rsidRPr="00F10649" w:rsidTr="001F599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F10649">
              <w:rPr>
                <w:rFonts w:ascii="Angsana New" w:hAnsi="Angsana New" w:hint="cs"/>
                <w:sz w:val="26"/>
                <w:szCs w:val="26"/>
                <w:cs/>
              </w:rPr>
              <w:t>หนี้สินส่วนงาน</w:t>
            </w:r>
            <w:r w:rsidRPr="00F1064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7E7A0F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252,002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231,357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7E7A0F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268,960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240,852</w:t>
            </w:r>
          </w:p>
        </w:tc>
        <w:tc>
          <w:tcPr>
            <w:tcW w:w="272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9471D3" w:rsidRPr="00F10649" w:rsidRDefault="007E7A0F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520,962</w:t>
            </w:r>
          </w:p>
        </w:tc>
        <w:tc>
          <w:tcPr>
            <w:tcW w:w="263" w:type="dxa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471D3" w:rsidRPr="00F10649" w:rsidRDefault="009471D3" w:rsidP="00947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F10649">
              <w:rPr>
                <w:rFonts w:ascii="Angsana New" w:hAnsi="Angsana New"/>
                <w:sz w:val="26"/>
                <w:szCs w:val="26"/>
              </w:rPr>
              <w:t>472,209</w:t>
            </w:r>
          </w:p>
        </w:tc>
      </w:tr>
    </w:tbl>
    <w:p w:rsidR="00E44A34" w:rsidRPr="00431DC4" w:rsidRDefault="00E44A34" w:rsidP="00CA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42004" w:rsidRPr="00431DC4" w:rsidRDefault="00742004" w:rsidP="00CA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31D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การกระทบยอดรายได้ กำไรหรือขาดทุน สินทรัพย์และหนี้สิน</w:t>
      </w:r>
      <w:r w:rsidR="00674B56" w:rsidRPr="00431D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ตามส่วนงานที่รายงาน</w:t>
      </w:r>
    </w:p>
    <w:p w:rsidR="00D42D92" w:rsidRPr="00431DC4" w:rsidRDefault="00D42D92" w:rsidP="00CA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1195"/>
        <w:gridCol w:w="248"/>
        <w:gridCol w:w="1198"/>
        <w:gridCol w:w="235"/>
        <w:gridCol w:w="1229"/>
        <w:gridCol w:w="230"/>
        <w:gridCol w:w="1229"/>
      </w:tblGrid>
      <w:tr w:rsidR="00431DC4" w:rsidRPr="00431DC4" w:rsidTr="001F5999">
        <w:trPr>
          <w:tblHeader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BC39C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8C249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8C249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8C249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</w:tr>
      <w:tr w:rsidR="00431DC4" w:rsidRPr="00431DC4" w:rsidTr="001F5999">
        <w:trPr>
          <w:tblHeader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31DC4" w:rsidRPr="00431DC4" w:rsidTr="001F5999">
        <w:trPr>
          <w:tblHeader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DC4" w:rsidRPr="00431DC4" w:rsidTr="001F5999"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ส่วนงานที่รายงาน 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2,819,564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2,731,769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605,489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616,847</w:t>
            </w:r>
          </w:p>
        </w:tc>
      </w:tr>
      <w:tr w:rsidR="00431DC4" w:rsidRPr="00431DC4" w:rsidTr="001F5999"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1,060,604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1,100,607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(519,542)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(472,167)</w:t>
            </w:r>
          </w:p>
        </w:tc>
      </w:tr>
      <w:tr w:rsidR="00431DC4" w:rsidRPr="00431DC4" w:rsidTr="001F5999"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3,880,168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3,832,376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85,947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144,680</w:t>
            </w:r>
          </w:p>
        </w:tc>
      </w:tr>
      <w:tr w:rsidR="00431DC4" w:rsidRPr="00431DC4" w:rsidTr="001F5999"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31DC4" w:rsidRP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22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4DC0" w:rsidRPr="00431DC4" w:rsidTr="001F5999"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431DC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4DC0" w:rsidRPr="00624DC0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624DC0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4DC0" w:rsidRPr="00624DC0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4D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</w:tr>
      <w:tr w:rsidR="00624DC0" w:rsidRPr="00431DC4" w:rsidTr="001F5999"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C253B" w:rsidRPr="00624DC0" w:rsidTr="001F5999">
        <w:trPr>
          <w:trHeight w:val="60"/>
        </w:trPr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CC253B" w:rsidRPr="00624DC0" w:rsidRDefault="00CC253B" w:rsidP="00FA0E2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624DC0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55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C253B" w:rsidRPr="00624DC0" w:rsidRDefault="00CC253B" w:rsidP="00CC2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431D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DC0" w:rsidRPr="00431DC4" w:rsidTr="001F5999"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11,9</w:t>
            </w:r>
            <w:r w:rsidR="00757986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431D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7986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12,692,109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520,962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472,209</w:t>
            </w:r>
          </w:p>
        </w:tc>
      </w:tr>
      <w:tr w:rsidR="00624DC0" w:rsidRPr="00431DC4" w:rsidTr="001F5999"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1,48</w:t>
            </w:r>
            <w:r w:rsidR="0075798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31D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3001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57986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1,373,557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9,83</w:t>
            </w:r>
            <w:r w:rsidR="008300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31DC4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830013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sz w:val="30"/>
                <w:szCs w:val="30"/>
              </w:rPr>
              <w:t>10,612,637</w:t>
            </w:r>
          </w:p>
        </w:tc>
      </w:tr>
      <w:tr w:rsidR="00624DC0" w:rsidRPr="00431DC4" w:rsidTr="001F5999">
        <w:tc>
          <w:tcPr>
            <w:tcW w:w="3829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680"/>
                <w:tab w:val="left" w:pos="540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13,39</w:t>
            </w:r>
            <w:r w:rsidR="00757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79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14,065,666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10,35</w:t>
            </w:r>
            <w:r w:rsidR="00830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30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24DC0" w:rsidRPr="00431DC4" w:rsidRDefault="00624DC0" w:rsidP="00624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11,084,846</w:t>
            </w:r>
          </w:p>
        </w:tc>
      </w:tr>
    </w:tbl>
    <w:p w:rsidR="00431DC4" w:rsidRPr="008F1BDB" w:rsidRDefault="00431DC4" w:rsidP="00431DC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>
        <w:rPr>
          <w:rFonts w:cs="Angsana New"/>
          <w:i/>
          <w:iCs/>
          <w:sz w:val="30"/>
          <w:szCs w:val="30"/>
          <w:u w:val="none"/>
          <w:cs/>
        </w:rPr>
        <w:br w:type="page"/>
      </w:r>
      <w:r w:rsidRPr="008F1BDB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lastRenderedPageBreak/>
        <w:t>ส่วนงานภูมิศาสตร์</w:t>
      </w:r>
      <w:r w:rsidRPr="008F1BDB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:rsidR="00431DC4" w:rsidRPr="008F1BDB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431DC4" w:rsidRPr="008F1BDB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F1BD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="00CE0080" w:rsidRPr="008F1BD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ที่มีสาระสำคัญ</w:t>
      </w:r>
    </w:p>
    <w:p w:rsidR="00431DC4" w:rsidRPr="008F1BDB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431DC4" w:rsidRPr="008F1BDB" w:rsidRDefault="00431DC4" w:rsidP="00431DC4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F1B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Pr="008F1BD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431DC4" w:rsidRPr="008F1BDB" w:rsidRDefault="00431DC4" w:rsidP="00431DC4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31DC4" w:rsidRPr="008F1BDB" w:rsidRDefault="00431DC4" w:rsidP="00431DC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F1BDB">
        <w:rPr>
          <w:rFonts w:asciiTheme="majorBidi" w:hAnsiTheme="majorBidi" w:cstheme="majorBidi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เนื่องจากบริษัทไม่มีรายได้จากลูกค้าภายนอกรายใดรายหนึ่งเกินกว่าร้อยละ 10 ของรายได้บริษัท</w:t>
      </w:r>
    </w:p>
    <w:p w:rsidR="00431DC4" w:rsidRPr="008F1BDB" w:rsidRDefault="00431DC4" w:rsidP="00431DC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31DC4" w:rsidRPr="008F1BDB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Angsana New" w:hAnsiTheme="majorBidi" w:cstheme="majorBidi"/>
          <w:b/>
          <w:bCs/>
          <w:i/>
          <w:iCs/>
          <w:sz w:val="30"/>
          <w:szCs w:val="30"/>
        </w:rPr>
      </w:pPr>
      <w:r w:rsidRPr="008F1BDB">
        <w:rPr>
          <w:rFonts w:asciiTheme="majorBidi" w:eastAsia="Angsana New" w:hAnsiTheme="majorBidi" w:cstheme="majorBidi"/>
          <w:b/>
          <w:bCs/>
          <w:i/>
          <w:iCs/>
          <w:sz w:val="30"/>
          <w:szCs w:val="30"/>
          <w:cs/>
        </w:rPr>
        <w:t>การจำแนกรายได้</w:t>
      </w:r>
    </w:p>
    <w:p w:rsidR="00431DC4" w:rsidRPr="008F1BDB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i/>
          <w:iCs/>
          <w:sz w:val="30"/>
          <w:szCs w:val="30"/>
        </w:rPr>
      </w:pPr>
    </w:p>
    <w:p w:rsidR="00431DC4" w:rsidRPr="008F1BDB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8F1BDB">
        <w:rPr>
          <w:rFonts w:asciiTheme="majorBidi" w:eastAsia="Angsana New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:rsidR="00431DC4" w:rsidRPr="008F1BDB" w:rsidRDefault="00431DC4" w:rsidP="00431DC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431DC4" w:rsidRPr="008F1BDB" w:rsidRDefault="008F1BDB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  <w:r w:rsidRPr="008F1BDB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20</w:t>
      </w:r>
      <w:r w:rsidR="00431DC4" w:rsidRPr="008F1BDB">
        <w:rPr>
          <w:rFonts w:asciiTheme="majorBidi" w:eastAsia="Angsana New" w:hAnsiTheme="majorBidi" w:cstheme="majorBidi"/>
          <w:b/>
          <w:bCs/>
          <w:sz w:val="30"/>
          <w:szCs w:val="30"/>
        </w:rPr>
        <w:tab/>
      </w:r>
      <w:r w:rsidR="00431DC4" w:rsidRPr="008F1BDB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รายได้อื่น</w:t>
      </w:r>
      <w:r w:rsidR="00431DC4" w:rsidRPr="008F1BDB">
        <w:rPr>
          <w:rFonts w:asciiTheme="majorBidi" w:eastAsia="Angsana New" w:hAnsiTheme="majorBidi" w:cstheme="majorBidi"/>
          <w:b/>
          <w:bCs/>
          <w:sz w:val="30"/>
          <w:szCs w:val="30"/>
        </w:rPr>
        <w:t xml:space="preserve"> </w:t>
      </w:r>
    </w:p>
    <w:p w:rsidR="00431DC4" w:rsidRPr="008F1BDB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080"/>
        <w:gridCol w:w="1269"/>
        <w:gridCol w:w="243"/>
        <w:gridCol w:w="1269"/>
      </w:tblGrid>
      <w:tr w:rsidR="00431DC4" w:rsidRPr="008F1BDB" w:rsidTr="001F5999">
        <w:tc>
          <w:tcPr>
            <w:tcW w:w="5400" w:type="dxa"/>
          </w:tcPr>
          <w:p w:rsidR="00431DC4" w:rsidRPr="008F1BDB" w:rsidRDefault="00431DC4" w:rsidP="008F1BD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</w:tcPr>
          <w:p w:rsidR="00431DC4" w:rsidRPr="008F1BDB" w:rsidRDefault="00431DC4" w:rsidP="008F1BD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1B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8F1BDB" w:rsidRDefault="00431DC4" w:rsidP="008F1BD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8F1BDB" w:rsidRDefault="00431DC4" w:rsidP="008F1BD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8F1BDB" w:rsidRDefault="00431DC4" w:rsidP="008F1BD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31DC4" w:rsidRPr="008F1BDB" w:rsidTr="001F5999">
        <w:trPr>
          <w:trHeight w:val="362"/>
        </w:trPr>
        <w:tc>
          <w:tcPr>
            <w:tcW w:w="5400" w:type="dxa"/>
          </w:tcPr>
          <w:p w:rsidR="00431DC4" w:rsidRPr="008F1BDB" w:rsidRDefault="00431DC4" w:rsidP="008F1BD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1" w:type="dxa"/>
            <w:gridSpan w:val="3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DC4" w:rsidRPr="008F1BDB" w:rsidTr="001F5999">
        <w:tc>
          <w:tcPr>
            <w:tcW w:w="540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รายได้ส่วนลดค่าเบี้ยประกัน</w:t>
            </w:r>
          </w:p>
        </w:tc>
        <w:tc>
          <w:tcPr>
            <w:tcW w:w="108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8F1BDB" w:rsidTr="001F5999">
        <w:tc>
          <w:tcPr>
            <w:tcW w:w="540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กิจการที่เกี่ยวข้องกัน</w:t>
            </w:r>
          </w:p>
        </w:tc>
        <w:tc>
          <w:tcPr>
            <w:tcW w:w="108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269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9,265</w:t>
            </w:r>
          </w:p>
        </w:tc>
        <w:tc>
          <w:tcPr>
            <w:tcW w:w="243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10,003</w:t>
            </w:r>
          </w:p>
        </w:tc>
      </w:tr>
      <w:tr w:rsidR="00431DC4" w:rsidRPr="008F1BDB" w:rsidTr="001F5999">
        <w:tc>
          <w:tcPr>
            <w:tcW w:w="540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 กิจการอื่น</w:t>
            </w:r>
          </w:p>
        </w:tc>
        <w:tc>
          <w:tcPr>
            <w:tcW w:w="108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8,925</w:t>
            </w:r>
          </w:p>
        </w:tc>
        <w:tc>
          <w:tcPr>
            <w:tcW w:w="243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8,643</w:t>
            </w:r>
          </w:p>
        </w:tc>
      </w:tr>
      <w:tr w:rsidR="00431DC4" w:rsidRPr="008F1BDB" w:rsidTr="001F5999">
        <w:tc>
          <w:tcPr>
            <w:tcW w:w="540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รายได้ค่าปรับ</w:t>
            </w:r>
          </w:p>
        </w:tc>
        <w:tc>
          <w:tcPr>
            <w:tcW w:w="108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17,834</w:t>
            </w:r>
          </w:p>
        </w:tc>
        <w:tc>
          <w:tcPr>
            <w:tcW w:w="243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12,693</w:t>
            </w:r>
          </w:p>
        </w:tc>
      </w:tr>
      <w:tr w:rsidR="00431DC4" w:rsidRPr="008F1BDB" w:rsidTr="001F5999">
        <w:tc>
          <w:tcPr>
            <w:tcW w:w="540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08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431DC4" w:rsidRPr="008F1BDB" w:rsidRDefault="008F1BDB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10,483</w:t>
            </w:r>
          </w:p>
        </w:tc>
        <w:tc>
          <w:tcPr>
            <w:tcW w:w="243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431DC4" w:rsidRPr="008F1BDB" w:rsidRDefault="008F1BDB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13,631</w:t>
            </w:r>
          </w:p>
        </w:tc>
      </w:tr>
      <w:tr w:rsidR="00431DC4" w:rsidRPr="008F1BDB" w:rsidTr="001F5999">
        <w:tc>
          <w:tcPr>
            <w:tcW w:w="540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F1B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46,507</w:t>
            </w:r>
          </w:p>
        </w:tc>
        <w:tc>
          <w:tcPr>
            <w:tcW w:w="243" w:type="dxa"/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8F1BDB" w:rsidRDefault="00431DC4" w:rsidP="008F1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F1B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44,970</w:t>
            </w:r>
          </w:p>
        </w:tc>
      </w:tr>
    </w:tbl>
    <w:p w:rsidR="00431DC4" w:rsidRPr="008F1BDB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:rsidR="008F1BDB" w:rsidRDefault="008F1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</w:rPr>
        <w:br w:type="page"/>
      </w:r>
    </w:p>
    <w:p w:rsidR="00431DC4" w:rsidRPr="008F1BDB" w:rsidRDefault="008F1BDB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</w:rPr>
      </w:pPr>
      <w:r w:rsidRPr="008F1BDB">
        <w:rPr>
          <w:rFonts w:asciiTheme="majorBidi" w:eastAsia="Angsana New" w:hAnsiTheme="majorBidi" w:cstheme="majorBidi"/>
          <w:b/>
          <w:bCs/>
          <w:sz w:val="30"/>
          <w:szCs w:val="30"/>
        </w:rPr>
        <w:lastRenderedPageBreak/>
        <w:t>21</w:t>
      </w:r>
      <w:r w:rsidR="00431DC4" w:rsidRPr="008F1BDB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ab/>
        <w:t>ค่าใช้จ่ายผลประโยชน์ของพนักงาน</w:t>
      </w:r>
    </w:p>
    <w:p w:rsidR="00431DC4" w:rsidRPr="008F1BDB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Angsana New" w:hAnsiTheme="majorBidi" w:cstheme="majorBidi"/>
          <w:b/>
          <w:bCs/>
          <w:sz w:val="30"/>
          <w:szCs w:val="30"/>
          <w:cs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55"/>
        <w:gridCol w:w="972"/>
        <w:gridCol w:w="1260"/>
        <w:gridCol w:w="270"/>
        <w:gridCol w:w="1269"/>
      </w:tblGrid>
      <w:tr w:rsidR="00431DC4" w:rsidRPr="008F1BDB" w:rsidTr="001F5999">
        <w:trPr>
          <w:tblHeader/>
        </w:trPr>
        <w:tc>
          <w:tcPr>
            <w:tcW w:w="5355" w:type="dxa"/>
          </w:tcPr>
          <w:p w:rsidR="00431DC4" w:rsidRPr="008F1BDB" w:rsidRDefault="00431DC4" w:rsidP="00431DC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72" w:type="dxa"/>
          </w:tcPr>
          <w:p w:rsidR="00431DC4" w:rsidRPr="008F1BDB" w:rsidRDefault="00431DC4" w:rsidP="00431DC4">
            <w:pPr>
              <w:pStyle w:val="a1"/>
              <w:tabs>
                <w:tab w:val="clear" w:pos="1080"/>
              </w:tabs>
              <w:ind w:left="-90" w:right="-99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8F1BD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8F1BDB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8F1BDB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8F1BDB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31DC4" w:rsidRPr="008F1BDB" w:rsidTr="001F5999">
        <w:trPr>
          <w:trHeight w:val="362"/>
          <w:tblHeader/>
        </w:trPr>
        <w:tc>
          <w:tcPr>
            <w:tcW w:w="5355" w:type="dxa"/>
          </w:tcPr>
          <w:p w:rsidR="00431DC4" w:rsidRPr="008F1BDB" w:rsidRDefault="00431DC4" w:rsidP="00431DC4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DC4" w:rsidRPr="008F1BDB" w:rsidTr="001F5999">
        <w:tc>
          <w:tcPr>
            <w:tcW w:w="5355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1B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72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8F1BDB" w:rsidTr="001F5999">
        <w:tc>
          <w:tcPr>
            <w:tcW w:w="5355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30,366</w:t>
            </w:r>
          </w:p>
        </w:tc>
        <w:tc>
          <w:tcPr>
            <w:tcW w:w="27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38,007</w:t>
            </w:r>
          </w:p>
        </w:tc>
      </w:tr>
      <w:tr w:rsidR="00431DC4" w:rsidRPr="008F1BDB" w:rsidTr="001F5999">
        <w:tc>
          <w:tcPr>
            <w:tcW w:w="5355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ค่าตอบแทนกรรมการบริษัท</w:t>
            </w:r>
          </w:p>
        </w:tc>
        <w:tc>
          <w:tcPr>
            <w:tcW w:w="972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7,760</w:t>
            </w:r>
          </w:p>
        </w:tc>
        <w:tc>
          <w:tcPr>
            <w:tcW w:w="27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</w:rPr>
              <w:t>8,610</w:t>
            </w:r>
          </w:p>
        </w:tc>
      </w:tr>
      <w:tr w:rsidR="00431DC4" w:rsidRPr="008F1BDB" w:rsidTr="001F5999">
        <w:tc>
          <w:tcPr>
            <w:tcW w:w="5355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DB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="00DC1F7F" w:rsidRPr="00D30B2F">
              <w:rPr>
                <w:rFonts w:ascii="Angsana New" w:hAnsi="Angsana New" w:hint="cs"/>
                <w:sz w:val="30"/>
                <w:szCs w:val="30"/>
                <w:cs/>
              </w:rPr>
              <w:t>และผลประโยชน์อื่น</w:t>
            </w:r>
          </w:p>
        </w:tc>
        <w:tc>
          <w:tcPr>
            <w:tcW w:w="972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8F1BDB" w:rsidRDefault="007614CC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9,386</w:t>
            </w:r>
          </w:p>
        </w:tc>
        <w:tc>
          <w:tcPr>
            <w:tcW w:w="27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DC1F7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31DC4" w:rsidRPr="008F1B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045</w:t>
            </w:r>
          </w:p>
        </w:tc>
      </w:tr>
      <w:tr w:rsidR="00431DC4" w:rsidRPr="008F1BDB" w:rsidTr="001F5999">
        <w:tc>
          <w:tcPr>
            <w:tcW w:w="5355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1B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8F1BDB" w:rsidRDefault="007614CC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47,512</w:t>
            </w:r>
          </w:p>
        </w:tc>
        <w:tc>
          <w:tcPr>
            <w:tcW w:w="27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8F1BDB" w:rsidRDefault="00DC1F7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431DC4" w:rsidRPr="008F1B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</w:p>
        </w:tc>
      </w:tr>
      <w:tr w:rsidR="00431DC4" w:rsidRPr="008F1BDB" w:rsidTr="001F5999">
        <w:tc>
          <w:tcPr>
            <w:tcW w:w="5355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8F1BDB" w:rsidTr="001F5999">
        <w:tc>
          <w:tcPr>
            <w:tcW w:w="5355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B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  <w:r w:rsidRPr="008F1B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F1B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72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8F1BD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D30B2F" w:rsidTr="001F5999">
        <w:tc>
          <w:tcPr>
            <w:tcW w:w="5355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972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110,502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106,640</w:t>
            </w:r>
          </w:p>
        </w:tc>
      </w:tr>
      <w:tr w:rsidR="00431DC4" w:rsidRPr="00D30B2F" w:rsidTr="001F5999">
        <w:tc>
          <w:tcPr>
            <w:tcW w:w="5355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ที่กำหนดไว้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และผลประโยชน์อื่น</w:t>
            </w:r>
          </w:p>
        </w:tc>
        <w:tc>
          <w:tcPr>
            <w:tcW w:w="972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D30B2F" w:rsidRDefault="007614CC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23,834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C1F7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C1F7F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431DC4" w:rsidRPr="00D30B2F" w:rsidTr="001F5999">
        <w:tc>
          <w:tcPr>
            <w:tcW w:w="5355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D30B2F" w:rsidRDefault="007614CC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134,336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DC1F7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C1F7F">
              <w:rPr>
                <w:rFonts w:ascii="Angsana New" w:hAnsi="Angsana New"/>
                <w:b/>
                <w:bCs/>
                <w:sz w:val="30"/>
                <w:szCs w:val="30"/>
              </w:rPr>
              <w:t>828</w:t>
            </w:r>
          </w:p>
        </w:tc>
      </w:tr>
      <w:tr w:rsidR="00431DC4" w:rsidRPr="00D30B2F" w:rsidTr="001F5999">
        <w:tc>
          <w:tcPr>
            <w:tcW w:w="5355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90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181,848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177,490</w:t>
            </w:r>
          </w:p>
        </w:tc>
      </w:tr>
    </w:tbl>
    <w:p w:rsidR="00431DC4" w:rsidRPr="00E44A9E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4E0116" w:rsidRPr="004E0116" w:rsidRDefault="004E0116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E0116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:rsidR="004E0116" w:rsidRDefault="004E0116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431DC4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 xml:space="preserve">บริษัทได้จัดตั้งเงิน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30B2F">
        <w:rPr>
          <w:rFonts w:ascii="Angsana New" w:hAnsi="Angsana New"/>
          <w:sz w:val="30"/>
          <w:szCs w:val="30"/>
        </w:rPr>
        <w:t xml:space="preserve">5 </w:t>
      </w:r>
      <w:r w:rsidRPr="00D30B2F">
        <w:rPr>
          <w:rFonts w:ascii="Angsana New" w:hAnsi="Angsana New"/>
          <w:sz w:val="30"/>
          <w:szCs w:val="30"/>
          <w:cs/>
        </w:rPr>
        <w:t xml:space="preserve">ถึง อัตราร้อยละ </w:t>
      </w:r>
      <w:r w:rsidRPr="00D30B2F">
        <w:rPr>
          <w:rFonts w:ascii="Angsana New" w:hAnsi="Angsana New"/>
          <w:sz w:val="30"/>
          <w:szCs w:val="30"/>
        </w:rPr>
        <w:t xml:space="preserve">10 </w:t>
      </w:r>
      <w:r w:rsidRPr="00D30B2F">
        <w:rPr>
          <w:rFonts w:ascii="Angsana New" w:hAnsi="Angsana New"/>
          <w:sz w:val="30"/>
          <w:szCs w:val="30"/>
          <w:cs/>
        </w:rPr>
        <w:t>ของเงินเดือนทุกเดือน และบริษัทจ่ายสมทบในอัตราร้อยละ</w:t>
      </w:r>
      <w:r w:rsidRPr="00D30B2F">
        <w:rPr>
          <w:rFonts w:ascii="Angsana New" w:hAnsi="Angsana New"/>
          <w:sz w:val="30"/>
          <w:szCs w:val="30"/>
        </w:rPr>
        <w:t xml:space="preserve"> 5 </w:t>
      </w:r>
      <w:r w:rsidRPr="00D30B2F">
        <w:rPr>
          <w:rFonts w:ascii="Angsana New" w:hAnsi="Angsana New"/>
          <w:sz w:val="30"/>
          <w:szCs w:val="30"/>
          <w:cs/>
        </w:rPr>
        <w:t xml:space="preserve">ถึง อัตราร้อยละ </w:t>
      </w:r>
      <w:r w:rsidRPr="00D30B2F">
        <w:rPr>
          <w:rFonts w:ascii="Angsana New" w:hAnsi="Angsana New"/>
          <w:sz w:val="30"/>
          <w:szCs w:val="30"/>
        </w:rPr>
        <w:t xml:space="preserve">10 </w:t>
      </w:r>
      <w:r w:rsidRPr="00D30B2F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</w:t>
      </w:r>
      <w:r w:rsidR="00287581">
        <w:rPr>
          <w:rFonts w:ascii="Angsana New" w:hAnsi="Angsana New" w:hint="cs"/>
          <w:sz w:val="30"/>
          <w:szCs w:val="30"/>
          <w:cs/>
        </w:rPr>
        <w:t xml:space="preserve">  </w:t>
      </w:r>
      <w:r w:rsidRPr="00D30B2F">
        <w:rPr>
          <w:rFonts w:ascii="Angsana New" w:hAnsi="Angsana New"/>
          <w:sz w:val="30"/>
          <w:szCs w:val="30"/>
          <w:cs/>
        </w:rPr>
        <w:t>เลี้ยงชีพนี้ได้จดทะเบียนเป็นกองทุนสำรองเลี้ยงชีพตามข้อกำหนดของกระทรวงการคลังและจัดการกองทุน</w:t>
      </w:r>
      <w:r w:rsidR="00287581">
        <w:rPr>
          <w:rFonts w:ascii="Angsana New" w:hAnsi="Angsana New" w:hint="cs"/>
          <w:sz w:val="30"/>
          <w:szCs w:val="30"/>
          <w:cs/>
        </w:rPr>
        <w:t xml:space="preserve">       </w:t>
      </w:r>
      <w:r w:rsidRPr="00D30B2F">
        <w:rPr>
          <w:rFonts w:ascii="Angsana New" w:hAnsi="Angsana New"/>
          <w:sz w:val="30"/>
          <w:szCs w:val="30"/>
          <w:cs/>
        </w:rPr>
        <w:t>โดยผู้จัดการกองทุนที่ได้รับอนุญาต</w:t>
      </w:r>
    </w:p>
    <w:p w:rsidR="00431DC4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p w:rsidR="00334ADC" w:rsidRDefault="00334A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ngsana New" w:hAnsi="Angsana New"/>
          <w:b/>
          <w:bCs/>
          <w:sz w:val="30"/>
          <w:szCs w:val="30"/>
          <w:cs/>
        </w:rPr>
      </w:pPr>
      <w:r>
        <w:rPr>
          <w:rFonts w:ascii="Angsana New" w:eastAsia="Angsana New" w:hAnsi="Angsana New"/>
          <w:b/>
          <w:bCs/>
          <w:sz w:val="30"/>
          <w:szCs w:val="30"/>
          <w:cs/>
        </w:rPr>
        <w:br w:type="page"/>
      </w:r>
    </w:p>
    <w:p w:rsidR="00431DC4" w:rsidRPr="00D30B2F" w:rsidRDefault="00334ADC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eastAsia="Angsana New" w:hAnsi="Angsana New" w:hint="cs"/>
          <w:b/>
          <w:bCs/>
          <w:sz w:val="30"/>
          <w:szCs w:val="30"/>
          <w:cs/>
        </w:rPr>
        <w:lastRenderedPageBreak/>
        <w:t>22</w:t>
      </w:r>
      <w:r w:rsidR="00431DC4" w:rsidRPr="00D30B2F">
        <w:rPr>
          <w:rFonts w:ascii="Angsana New" w:eastAsia="Angsana New" w:hAnsi="Angsana New"/>
          <w:b/>
          <w:bCs/>
          <w:sz w:val="30"/>
          <w:szCs w:val="30"/>
        </w:rPr>
        <w:tab/>
      </w:r>
      <w:r w:rsidR="00431DC4" w:rsidRPr="00D30B2F">
        <w:rPr>
          <w:rFonts w:ascii="Angsana New" w:eastAsia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431DC4" w:rsidRPr="00217DD3" w:rsidRDefault="001F5999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24"/>
          <w:szCs w:val="24"/>
        </w:rPr>
      </w:pPr>
      <w:r>
        <w:rPr>
          <w:rFonts w:ascii="Angsana New" w:eastAsia="Angsana New" w:hAnsi="Angsana New"/>
          <w:b/>
          <w:bCs/>
          <w:sz w:val="24"/>
          <w:szCs w:val="24"/>
        </w:rPr>
        <w:t xml:space="preserve">                                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170"/>
        <w:gridCol w:w="1287"/>
        <w:gridCol w:w="270"/>
        <w:gridCol w:w="1251"/>
      </w:tblGrid>
      <w:tr w:rsidR="00431DC4" w:rsidRPr="00D30B2F" w:rsidTr="001F5999">
        <w:trPr>
          <w:tblHeader/>
        </w:trPr>
        <w:tc>
          <w:tcPr>
            <w:tcW w:w="531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170" w:type="dxa"/>
          </w:tcPr>
          <w:p w:rsidR="00431DC4" w:rsidRPr="00D30B2F" w:rsidRDefault="00FA0E22" w:rsidP="00431DC4">
            <w:pPr>
              <w:pStyle w:val="a1"/>
              <w:tabs>
                <w:tab w:val="clear" w:pos="1080"/>
              </w:tabs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D30B2F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D30B2F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D30B2F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31DC4" w:rsidRPr="00D30B2F" w:rsidTr="001F5999">
        <w:trPr>
          <w:trHeight w:val="362"/>
          <w:tblHeader/>
        </w:trPr>
        <w:tc>
          <w:tcPr>
            <w:tcW w:w="531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08" w:type="dxa"/>
            <w:gridSpan w:val="3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DC4" w:rsidRPr="00D30B2F" w:rsidTr="001F5999">
        <w:tc>
          <w:tcPr>
            <w:tcW w:w="531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การเปลี่ยนแปลงในสินค้าคงเหลือ</w:t>
            </w:r>
          </w:p>
        </w:tc>
        <w:tc>
          <w:tcPr>
            <w:tcW w:w="11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:rsidR="00431DC4" w:rsidRPr="00D30B2F" w:rsidRDefault="0073161F" w:rsidP="00FA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1DC4">
              <w:rPr>
                <w:rFonts w:ascii="Angsana New" w:hAnsi="Angsana New"/>
                <w:sz w:val="30"/>
                <w:szCs w:val="30"/>
              </w:rPr>
              <w:t>12,605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(59,004)</w:t>
            </w:r>
          </w:p>
        </w:tc>
      </w:tr>
      <w:tr w:rsidR="00431DC4" w:rsidRPr="00D30B2F" w:rsidTr="001F5999">
        <w:trPr>
          <w:trHeight w:val="182"/>
        </w:trPr>
        <w:tc>
          <w:tcPr>
            <w:tcW w:w="531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สินทรัพย์ให้เช่าตามสัญญาเช่าดำเนินงานที่</w:t>
            </w:r>
          </w:p>
        </w:tc>
        <w:tc>
          <w:tcPr>
            <w:tcW w:w="11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c>
          <w:tcPr>
            <w:tcW w:w="531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โอนเป็นสินค้าคงเหลือ</w:t>
            </w:r>
          </w:p>
        </w:tc>
        <w:tc>
          <w:tcPr>
            <w:tcW w:w="11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1,043,</w:t>
            </w:r>
            <w:r w:rsidR="001F5999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1,112,738</w:t>
            </w:r>
          </w:p>
        </w:tc>
      </w:tr>
      <w:tr w:rsidR="00431DC4" w:rsidRPr="00D30B2F" w:rsidTr="001F5999">
        <w:tc>
          <w:tcPr>
            <w:tcW w:w="531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ค่าใช้จ่ายผลประโยชน์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ของ</w:t>
            </w: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พนักงาน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   </w:t>
            </w:r>
          </w:p>
        </w:tc>
        <w:tc>
          <w:tcPr>
            <w:tcW w:w="1170" w:type="dxa"/>
          </w:tcPr>
          <w:p w:rsidR="00431DC4" w:rsidRPr="00D30B2F" w:rsidRDefault="00FA0E22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21</w:t>
            </w:r>
          </w:p>
        </w:tc>
        <w:tc>
          <w:tcPr>
            <w:tcW w:w="1287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181,848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177,490</w:t>
            </w:r>
          </w:p>
        </w:tc>
      </w:tr>
      <w:tr w:rsidR="00431DC4" w:rsidRPr="00D30B2F" w:rsidTr="001F5999">
        <w:tc>
          <w:tcPr>
            <w:tcW w:w="531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:rsidR="00431DC4" w:rsidRPr="00D30B2F" w:rsidRDefault="0073161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1,760,569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1,686,722</w:t>
            </w:r>
          </w:p>
        </w:tc>
      </w:tr>
      <w:tr w:rsidR="00431DC4" w:rsidRPr="00D30B2F" w:rsidTr="001F5999">
        <w:tc>
          <w:tcPr>
            <w:tcW w:w="531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431DC4" w:rsidRPr="00D30B2F" w:rsidRDefault="0073161F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3001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9,</w:t>
            </w:r>
            <w:r w:rsidR="001F5999">
              <w:rPr>
                <w:rFonts w:ascii="Angsana New" w:hAnsi="Angsana New"/>
                <w:sz w:val="30"/>
                <w:szCs w:val="30"/>
              </w:rPr>
              <w:t xml:space="preserve">622                                                                                                      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431DC4" w:rsidRPr="00D30B2F" w:rsidRDefault="00830013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513,281</w:t>
            </w:r>
          </w:p>
        </w:tc>
      </w:tr>
      <w:tr w:rsidR="00431DC4" w:rsidRPr="00D30B2F" w:rsidTr="001F5999">
        <w:tc>
          <w:tcPr>
            <w:tcW w:w="531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3,523,038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3,431,227</w:t>
            </w:r>
          </w:p>
        </w:tc>
      </w:tr>
    </w:tbl>
    <w:p w:rsidR="00431DC4" w:rsidRPr="00217DD3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24"/>
          <w:szCs w:val="24"/>
        </w:rPr>
      </w:pPr>
    </w:p>
    <w:p w:rsidR="00431DC4" w:rsidRPr="00D30B2F" w:rsidRDefault="000E3508" w:rsidP="000E3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eastAsia="Angsana New" w:hAnsi="Angsana New"/>
          <w:b/>
          <w:bCs/>
          <w:sz w:val="30"/>
          <w:szCs w:val="30"/>
        </w:rPr>
        <w:t>23</w:t>
      </w:r>
      <w:r w:rsidR="00431DC4" w:rsidRPr="00D30B2F">
        <w:rPr>
          <w:rFonts w:ascii="Angsana New" w:hAnsi="Angsana New"/>
          <w:b/>
          <w:bCs/>
          <w:sz w:val="30"/>
          <w:szCs w:val="30"/>
        </w:rPr>
        <w:tab/>
      </w:r>
      <w:r w:rsidR="00431DC4" w:rsidRPr="00D30B2F">
        <w:rPr>
          <w:rFonts w:ascii="Angsana New" w:eastAsia="Angsana New" w:hAnsi="Angsana New"/>
          <w:b/>
          <w:bCs/>
          <w:sz w:val="30"/>
          <w:szCs w:val="30"/>
          <w:cs/>
        </w:rPr>
        <w:t>ภาษีเงินได้</w:t>
      </w:r>
    </w:p>
    <w:p w:rsidR="00431DC4" w:rsidRPr="00217DD3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sz w:val="24"/>
          <w:szCs w:val="24"/>
        </w:rPr>
      </w:pPr>
    </w:p>
    <w:p w:rsidR="00431DC4" w:rsidRPr="00D30B2F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30B2F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</w:t>
      </w:r>
      <w:r w:rsidRPr="00D30B2F">
        <w:rPr>
          <w:rFonts w:ascii="Angsana New" w:hAnsi="Angsana New" w:hint="cs"/>
          <w:bCs/>
          <w:i/>
          <w:iCs/>
          <w:sz w:val="30"/>
          <w:szCs w:val="30"/>
          <w:cs/>
        </w:rPr>
        <w:t>ที่</w:t>
      </w:r>
      <w:r w:rsidRPr="00D30B2F">
        <w:rPr>
          <w:rFonts w:ascii="Angsana New" w:hAnsi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:rsidR="00431DC4" w:rsidRPr="00D30B2F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339"/>
        <w:gridCol w:w="236"/>
        <w:gridCol w:w="1260"/>
      </w:tblGrid>
      <w:tr w:rsidR="00431DC4" w:rsidRPr="00D30B2F" w:rsidTr="001F5999">
        <w:trPr>
          <w:tblHeader/>
        </w:trPr>
        <w:tc>
          <w:tcPr>
            <w:tcW w:w="504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D30B2F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D30B2F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31DC4" w:rsidRPr="00D30B2F" w:rsidRDefault="00431DC4" w:rsidP="00431DC4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31DC4" w:rsidRPr="00D30B2F" w:rsidTr="001F5999">
        <w:trPr>
          <w:trHeight w:val="362"/>
          <w:tblHeader/>
        </w:trPr>
        <w:tc>
          <w:tcPr>
            <w:tcW w:w="6480" w:type="dxa"/>
            <w:gridSpan w:val="2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35" w:type="dxa"/>
            <w:gridSpan w:val="3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DC4" w:rsidRPr="00D30B2F" w:rsidTr="001F5999">
        <w:tc>
          <w:tcPr>
            <w:tcW w:w="6480" w:type="dxa"/>
            <w:gridSpan w:val="2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0B2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D30B2F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ของปี</w:t>
            </w:r>
            <w:r w:rsidRPr="00D30B2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39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trHeight w:val="423"/>
        </w:trPr>
        <w:tc>
          <w:tcPr>
            <w:tcW w:w="6480" w:type="dxa"/>
            <w:gridSpan w:val="2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eastAsia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339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1DC4" w:rsidRPr="00D30B2F" w:rsidTr="001F5999">
        <w:tc>
          <w:tcPr>
            <w:tcW w:w="6480" w:type="dxa"/>
            <w:gridSpan w:val="2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ภาษีปีก่อน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0B2F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72E4D">
              <w:rPr>
                <w:rFonts w:ascii="Angsana New" w:hAnsi="Angsana New"/>
                <w:sz w:val="30"/>
                <w:szCs w:val="30"/>
              </w:rPr>
              <w:t>509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</w:tr>
      <w:tr w:rsidR="00431DC4" w:rsidRPr="00D30B2F" w:rsidTr="001F5999">
        <w:tc>
          <w:tcPr>
            <w:tcW w:w="6480" w:type="dxa"/>
            <w:gridSpan w:val="2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72E4D">
              <w:rPr>
                <w:rFonts w:ascii="Angsana New" w:hAnsi="Angsana New"/>
                <w:b/>
                <w:bCs/>
                <w:sz w:val="30"/>
                <w:szCs w:val="30"/>
              </w:rPr>
              <w:t>509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(192)</w:t>
            </w:r>
          </w:p>
        </w:tc>
      </w:tr>
      <w:tr w:rsidR="00431DC4" w:rsidRPr="00D30B2F" w:rsidTr="001F5999">
        <w:tc>
          <w:tcPr>
            <w:tcW w:w="6480" w:type="dxa"/>
            <w:gridSpan w:val="2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39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trHeight w:val="389"/>
        </w:trPr>
        <w:tc>
          <w:tcPr>
            <w:tcW w:w="5040" w:type="dxa"/>
          </w:tcPr>
          <w:p w:rsidR="00431DC4" w:rsidRPr="00D30B2F" w:rsidRDefault="00431DC4" w:rsidP="00431D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40" w:type="dxa"/>
          </w:tcPr>
          <w:p w:rsidR="00431DC4" w:rsidRPr="00D30B2F" w:rsidRDefault="00431DC4" w:rsidP="00431D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(83,856)</w:t>
            </w:r>
          </w:p>
        </w:tc>
        <w:tc>
          <w:tcPr>
            <w:tcW w:w="236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(79,195)</w:t>
            </w:r>
          </w:p>
        </w:tc>
      </w:tr>
      <w:tr w:rsidR="00431DC4" w:rsidRPr="00D30B2F" w:rsidTr="001F5999">
        <w:tc>
          <w:tcPr>
            <w:tcW w:w="6480" w:type="dxa"/>
            <w:gridSpan w:val="2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0B2F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D30B2F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(84,</w:t>
            </w:r>
            <w:r w:rsidR="00072E4D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(79,387)</w:t>
            </w:r>
          </w:p>
        </w:tc>
      </w:tr>
    </w:tbl>
    <w:p w:rsidR="00431DC4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53CAB" w:rsidRDefault="00A53CAB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53CAB" w:rsidRDefault="00A53CAB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53CAB" w:rsidRDefault="00A53CAB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53CAB" w:rsidRDefault="00A53CAB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53CAB" w:rsidRDefault="00A53CAB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53CAB" w:rsidRDefault="00A53CAB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31DC4" w:rsidRDefault="00A53CAB" w:rsidP="00A5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0E350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ภาษีเงินได้รับรู้ในกำไรขาดทุนเบ็ดเสร็จอื่น</w:t>
      </w:r>
    </w:p>
    <w:p w:rsidR="00A53CAB" w:rsidRPr="004A5750" w:rsidRDefault="00A53CAB" w:rsidP="00A53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0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31DC4" w:rsidRPr="002B4854" w:rsidTr="001F5999">
        <w:trPr>
          <w:cantSplit/>
        </w:trPr>
        <w:tc>
          <w:tcPr>
            <w:tcW w:w="2970" w:type="dxa"/>
          </w:tcPr>
          <w:p w:rsidR="00431DC4" w:rsidRPr="006D32E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31DC4" w:rsidRPr="002B4854" w:rsidTr="001F5999">
        <w:trPr>
          <w:cantSplit/>
        </w:trPr>
        <w:tc>
          <w:tcPr>
            <w:tcW w:w="2970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  <w:p w:rsidR="000E3508" w:rsidRPr="000E3508" w:rsidRDefault="000E3508" w:rsidP="00A53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431DC4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31DC4" w:rsidRPr="006D32E8" w:rsidRDefault="00431DC4" w:rsidP="00431DC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431DC4" w:rsidRPr="006D32E8" w:rsidRDefault="00431DC4" w:rsidP="00431DC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431DC4" w:rsidRPr="006D32E8" w:rsidRDefault="00431DC4" w:rsidP="00431DC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31DC4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431DC4" w:rsidRPr="006D32E8" w:rsidRDefault="00431DC4" w:rsidP="00431DC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431DC4" w:rsidRPr="006D32E8" w:rsidRDefault="00431DC4" w:rsidP="00431DC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31DC4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32E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31DC4" w:rsidRPr="002B4854" w:rsidTr="001F5999">
        <w:trPr>
          <w:cantSplit/>
        </w:trPr>
        <w:tc>
          <w:tcPr>
            <w:tcW w:w="2970" w:type="dxa"/>
          </w:tcPr>
          <w:p w:rsidR="00431DC4" w:rsidRPr="006D32E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:rsidR="00431DC4" w:rsidRPr="006D32E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6D32E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6D32E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31DC4" w:rsidRPr="002B4854" w:rsidTr="001F5999">
        <w:trPr>
          <w:cantSplit/>
        </w:trPr>
        <w:tc>
          <w:tcPr>
            <w:tcW w:w="2970" w:type="dxa"/>
          </w:tcPr>
          <w:p w:rsidR="00431DC4" w:rsidRPr="006D32E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(1,047)</w:t>
            </w:r>
          </w:p>
        </w:tc>
        <w:tc>
          <w:tcPr>
            <w:tcW w:w="180" w:type="dxa"/>
          </w:tcPr>
          <w:p w:rsidR="00431DC4" w:rsidRPr="009E4B6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80" w:type="dxa"/>
          </w:tcPr>
          <w:p w:rsidR="00431DC4" w:rsidRPr="009E4B6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(838)</w:t>
            </w:r>
          </w:p>
        </w:tc>
        <w:tc>
          <w:tcPr>
            <w:tcW w:w="180" w:type="dxa"/>
          </w:tcPr>
          <w:p w:rsidR="00431DC4" w:rsidRPr="009E4B6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9,889</w:t>
            </w:r>
          </w:p>
        </w:tc>
        <w:tc>
          <w:tcPr>
            <w:tcW w:w="180" w:type="dxa"/>
          </w:tcPr>
          <w:p w:rsidR="00431DC4" w:rsidRPr="009E4B6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(1,978)</w:t>
            </w:r>
          </w:p>
        </w:tc>
        <w:tc>
          <w:tcPr>
            <w:tcW w:w="180" w:type="dxa"/>
          </w:tcPr>
          <w:p w:rsidR="00431DC4" w:rsidRPr="009E4B6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7,911</w:t>
            </w:r>
          </w:p>
        </w:tc>
      </w:tr>
      <w:tr w:rsidR="00431DC4" w:rsidRPr="002B4854" w:rsidTr="001F5999">
        <w:trPr>
          <w:cantSplit/>
        </w:trPr>
        <w:tc>
          <w:tcPr>
            <w:tcW w:w="2970" w:type="dxa"/>
          </w:tcPr>
          <w:p w:rsidR="00431DC4" w:rsidRPr="006D32E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(1,047)</w:t>
            </w:r>
          </w:p>
        </w:tc>
        <w:tc>
          <w:tcPr>
            <w:tcW w:w="180" w:type="dxa"/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80" w:type="dxa"/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(838)</w:t>
            </w:r>
          </w:p>
        </w:tc>
        <w:tc>
          <w:tcPr>
            <w:tcW w:w="180" w:type="dxa"/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9,889</w:t>
            </w:r>
          </w:p>
        </w:tc>
        <w:tc>
          <w:tcPr>
            <w:tcW w:w="180" w:type="dxa"/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(1,978)</w:t>
            </w:r>
          </w:p>
        </w:tc>
        <w:tc>
          <w:tcPr>
            <w:tcW w:w="180" w:type="dxa"/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1DC4" w:rsidRPr="009E4B68" w:rsidRDefault="00431DC4" w:rsidP="00431DC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7,911</w:t>
            </w:r>
          </w:p>
        </w:tc>
      </w:tr>
    </w:tbl>
    <w:p w:rsidR="00431DC4" w:rsidRPr="00D30B2F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spacing w:line="240" w:lineRule="auto"/>
        <w:rPr>
          <w:rFonts w:ascii="Angsana New" w:hAnsi="Angsana New"/>
          <w:sz w:val="2"/>
          <w:szCs w:val="2"/>
        </w:rPr>
      </w:pPr>
    </w:p>
    <w:p w:rsidR="00431DC4" w:rsidRPr="004A575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68" w:type="dxa"/>
        <w:tblInd w:w="360" w:type="dxa"/>
        <w:tblLook w:val="01E0" w:firstRow="1" w:lastRow="1" w:firstColumn="1" w:lastColumn="1" w:noHBand="0" w:noVBand="0"/>
      </w:tblPr>
      <w:tblGrid>
        <w:gridCol w:w="4590"/>
        <w:gridCol w:w="977"/>
        <w:gridCol w:w="268"/>
        <w:gridCol w:w="1013"/>
        <w:gridCol w:w="268"/>
        <w:gridCol w:w="992"/>
        <w:gridCol w:w="268"/>
        <w:gridCol w:w="992"/>
      </w:tblGrid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5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0E35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8" w:type="dxa"/>
            <w:gridSpan w:val="3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431DC4" w:rsidRPr="000E3508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E3508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:rsidR="00431DC4" w:rsidRPr="000E3508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E3508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3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13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5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5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1DC4" w:rsidRPr="000E3508" w:rsidTr="001F5999">
        <w:trPr>
          <w:trHeight w:val="407"/>
        </w:trPr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85,947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431DC4" w:rsidRPr="000E3508" w:rsidRDefault="00431DC4" w:rsidP="000E350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144,680</w:t>
            </w:r>
          </w:p>
        </w:tc>
      </w:tr>
      <w:tr w:rsidR="00431DC4" w:rsidRPr="000E3508" w:rsidTr="001F5999">
        <w:trPr>
          <w:trHeight w:val="407"/>
        </w:trPr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17,189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0E350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28,936</w:t>
            </w: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  <w:r w:rsidRPr="000E35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31DC4" w:rsidRPr="000E3508" w:rsidRDefault="00A53CAB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072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0E350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(150)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0E350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(118)</w:t>
            </w: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</w:t>
            </w:r>
            <w:r w:rsidRPr="000E35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72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0E350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(192)</w:t>
            </w: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(173,0</w:t>
            </w:r>
            <w:r w:rsidR="00072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0E350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(191,746)</w:t>
            </w: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0E350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977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71,4</w:t>
            </w:r>
            <w:r w:rsidR="00A53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0E3508" w:rsidRDefault="00431DC4" w:rsidP="000E350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82,846</w:t>
            </w:r>
          </w:p>
        </w:tc>
      </w:tr>
      <w:tr w:rsidR="00431DC4" w:rsidRPr="000E3508" w:rsidTr="001F5999">
        <w:tc>
          <w:tcPr>
            <w:tcW w:w="4590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(98.</w:t>
            </w:r>
            <w:r w:rsidR="00D975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0E3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(84,</w:t>
            </w:r>
            <w:r w:rsidR="00072E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0E3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1DC4" w:rsidRPr="000E3508" w:rsidRDefault="00431DC4" w:rsidP="00431DC4">
            <w:pPr>
              <w:pStyle w:val="acctfourfigures"/>
              <w:tabs>
                <w:tab w:val="clear" w:pos="765"/>
                <w:tab w:val="left" w:pos="360"/>
              </w:tabs>
              <w:spacing w:line="240" w:lineRule="auto"/>
              <w:ind w:left="-79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(54.9)</w:t>
            </w:r>
          </w:p>
        </w:tc>
        <w:tc>
          <w:tcPr>
            <w:tcW w:w="268" w:type="dxa"/>
            <w:shd w:val="clear" w:color="auto" w:fill="auto"/>
          </w:tcPr>
          <w:p w:rsidR="00431DC4" w:rsidRPr="000E3508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1DC4" w:rsidRPr="000E3508" w:rsidRDefault="00431DC4" w:rsidP="000E350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(79,387)</w:t>
            </w:r>
          </w:p>
        </w:tc>
      </w:tr>
    </w:tbl>
    <w:p w:rsidR="00086FA9" w:rsidRDefault="00086FA9" w:rsidP="00086FA9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tbl>
      <w:tblPr>
        <w:tblW w:w="9341" w:type="dxa"/>
        <w:tblInd w:w="360" w:type="dxa"/>
        <w:tblLook w:val="01E0" w:firstRow="1" w:lastRow="1" w:firstColumn="1" w:lastColumn="1" w:noHBand="0" w:noVBand="0"/>
      </w:tblPr>
      <w:tblGrid>
        <w:gridCol w:w="4500"/>
        <w:gridCol w:w="989"/>
        <w:gridCol w:w="268"/>
        <w:gridCol w:w="1004"/>
        <w:gridCol w:w="267"/>
        <w:gridCol w:w="1056"/>
        <w:gridCol w:w="267"/>
        <w:gridCol w:w="990"/>
      </w:tblGrid>
      <w:tr w:rsidR="00DD25BA" w:rsidRPr="000E3508" w:rsidTr="001F5999">
        <w:tc>
          <w:tcPr>
            <w:tcW w:w="5757" w:type="dxa"/>
            <w:gridSpan w:val="3"/>
            <w:shd w:val="clear" w:color="auto" w:fill="auto"/>
          </w:tcPr>
          <w:p w:rsidR="00DD25BA" w:rsidRPr="00DD25BA" w:rsidRDefault="00DD25BA" w:rsidP="00DD2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E35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</w:t>
            </w:r>
            <w:r w:rsidRPr="000E35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 31 ธันวาคม</w:t>
            </w:r>
          </w:p>
        </w:tc>
        <w:tc>
          <w:tcPr>
            <w:tcW w:w="1004" w:type="dxa"/>
            <w:shd w:val="clear" w:color="auto" w:fill="auto"/>
          </w:tcPr>
          <w:p w:rsidR="00DD25BA" w:rsidRPr="000E3508" w:rsidRDefault="00DD25BA" w:rsidP="00086F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DD25BA" w:rsidRPr="000E3508" w:rsidRDefault="00DD25BA" w:rsidP="00086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DD25BA" w:rsidRPr="000E3508" w:rsidRDefault="00DD25BA" w:rsidP="00086FA9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DD25BA" w:rsidRPr="000E3508" w:rsidRDefault="00DD25BA" w:rsidP="00086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D25BA" w:rsidRPr="000E3508" w:rsidRDefault="00DD25BA" w:rsidP="00086FA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A5750" w:rsidRPr="000E3508" w:rsidTr="001F5999">
        <w:tc>
          <w:tcPr>
            <w:tcW w:w="5757" w:type="dxa"/>
            <w:gridSpan w:val="3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</w:tr>
      <w:tr w:rsidR="004A5750" w:rsidRPr="000E3508" w:rsidTr="004A5750">
        <w:tc>
          <w:tcPr>
            <w:tcW w:w="4500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A5750" w:rsidRPr="000E3508" w:rsidTr="004A5750">
        <w:tc>
          <w:tcPr>
            <w:tcW w:w="4500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9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463,107</w:t>
            </w:r>
          </w:p>
        </w:tc>
        <w:tc>
          <w:tcPr>
            <w:tcW w:w="267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380,675</w:t>
            </w:r>
          </w:p>
        </w:tc>
      </w:tr>
      <w:tr w:rsidR="004A5750" w:rsidRPr="000E3508" w:rsidTr="004A5750">
        <w:tc>
          <w:tcPr>
            <w:tcW w:w="4500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9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(8,248)</w:t>
            </w:r>
          </w:p>
        </w:tc>
        <w:tc>
          <w:tcPr>
            <w:tcW w:w="267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35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(9,881)</w:t>
            </w:r>
          </w:p>
        </w:tc>
      </w:tr>
      <w:tr w:rsidR="004A5750" w:rsidRPr="000E3508" w:rsidTr="004A5750">
        <w:tc>
          <w:tcPr>
            <w:tcW w:w="4500" w:type="dxa"/>
            <w:shd w:val="clear" w:color="auto" w:fill="auto"/>
          </w:tcPr>
          <w:p w:rsidR="004A5750" w:rsidRPr="00D96432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64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D964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9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:rsidR="004A5750" w:rsidRPr="000E3508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:rsidR="004A5750" w:rsidRPr="000E3508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5750" w:rsidRPr="00D96432" w:rsidRDefault="004A5750" w:rsidP="004A57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64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454,859</w:t>
            </w:r>
          </w:p>
        </w:tc>
        <w:tc>
          <w:tcPr>
            <w:tcW w:w="267" w:type="dxa"/>
            <w:shd w:val="clear" w:color="auto" w:fill="auto"/>
          </w:tcPr>
          <w:p w:rsidR="004A5750" w:rsidRPr="00D96432" w:rsidRDefault="004A5750" w:rsidP="004A5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5750" w:rsidRPr="00D96432" w:rsidRDefault="004A5750" w:rsidP="004A57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964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370,794</w:t>
            </w:r>
          </w:p>
        </w:tc>
      </w:tr>
    </w:tbl>
    <w:p w:rsidR="001F5999" w:rsidRDefault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31DC4" w:rsidRPr="00D30B2F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:rsidR="00431DC4" w:rsidRPr="00D30B2F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530"/>
        <w:gridCol w:w="236"/>
        <w:gridCol w:w="1294"/>
      </w:tblGrid>
      <w:tr w:rsidR="00431DC4" w:rsidRPr="00D30B2F" w:rsidTr="001F5999">
        <w:trPr>
          <w:cantSplit/>
          <w:tblHeader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sz w:val="30"/>
                <w:szCs w:val="30"/>
                <w:cs/>
              </w:rPr>
              <w:t>บันทึกเป็น</w:t>
            </w:r>
            <w:r w:rsidRPr="002C280D">
              <w:rPr>
                <w:rFonts w:ascii="Angsana New" w:eastAsia="Angsana New" w:hAnsi="Angsana New"/>
                <w:sz w:val="30"/>
                <w:szCs w:val="30"/>
              </w:rPr>
              <w:t xml:space="preserve"> (</w:t>
            </w:r>
            <w:r w:rsidRPr="002C280D">
              <w:rPr>
                <w:rFonts w:ascii="Angsana New" w:eastAsia="Angsana New" w:hAnsi="Angsana New"/>
                <w:sz w:val="30"/>
                <w:szCs w:val="30"/>
                <w:cs/>
              </w:rPr>
              <w:t>รายจ่าย</w:t>
            </w:r>
            <w:r w:rsidRPr="002C280D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="00086F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2C280D">
              <w:rPr>
                <w:rFonts w:ascii="Angsana New" w:eastAsia="Angsana New" w:hAnsi="Angsana New"/>
                <w:sz w:val="30"/>
                <w:szCs w:val="30"/>
              </w:rPr>
              <w:t>/</w:t>
            </w:r>
            <w:r w:rsidR="00086F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2C280D">
              <w:rPr>
                <w:rFonts w:ascii="Angsana New" w:eastAsia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31DC4" w:rsidRPr="00D30B2F" w:rsidTr="001F5999">
        <w:trPr>
          <w:cantSplit/>
          <w:tblHeader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431DC4" w:rsidRPr="00D30B2F" w:rsidTr="001F5999">
        <w:trPr>
          <w:cantSplit/>
          <w:tblHeader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030" w:type="dxa"/>
            <w:gridSpan w:val="7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pStyle w:val="a3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16,689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145,492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150,450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58,214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41,130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รายได้ค้างชำระเกินกว่าสามเดือนที่หยุดรับรู้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29,078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29,035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16,124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3,671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19,795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และอสังหาริมทรัพย์รอการขาย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9,726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2,942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12,877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380,675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82,223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EF7F7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463,107</w:t>
            </w:r>
          </w:p>
        </w:tc>
      </w:tr>
      <w:tr w:rsidR="00431DC4" w:rsidRPr="00917475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350" w:type="dxa"/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(6,639)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B1678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(4,187)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(3,242)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(819)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31DC4" w:rsidRPr="00B1678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(4,061)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(9,881)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1,633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(8,248)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370,794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83,856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454,859</w:t>
            </w:r>
          </w:p>
        </w:tc>
      </w:tr>
    </w:tbl>
    <w:p w:rsidR="00431DC4" w:rsidRPr="00917475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431DC4" w:rsidRPr="00550D88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080"/>
        <w:gridCol w:w="270"/>
        <w:gridCol w:w="1530"/>
        <w:gridCol w:w="236"/>
        <w:gridCol w:w="1294"/>
      </w:tblGrid>
      <w:tr w:rsidR="00431DC4" w:rsidRPr="00D30B2F" w:rsidTr="001F5999">
        <w:trPr>
          <w:cantSplit/>
          <w:tblHeader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sz w:val="30"/>
                <w:szCs w:val="30"/>
                <w:cs/>
              </w:rPr>
              <w:t>บันทึกเป็น</w:t>
            </w:r>
            <w:r w:rsidRPr="002C280D">
              <w:rPr>
                <w:rFonts w:ascii="Angsana New" w:eastAsia="Angsana New" w:hAnsi="Angsana New"/>
                <w:sz w:val="30"/>
                <w:szCs w:val="30"/>
              </w:rPr>
              <w:t xml:space="preserve"> (</w:t>
            </w:r>
            <w:r w:rsidRPr="002C280D">
              <w:rPr>
                <w:rFonts w:ascii="Angsana New" w:eastAsia="Angsana New" w:hAnsi="Angsana New"/>
                <w:sz w:val="30"/>
                <w:szCs w:val="30"/>
                <w:cs/>
              </w:rPr>
              <w:t>รายจ่าย</w:t>
            </w:r>
            <w:r w:rsidRPr="002C280D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="00086F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2C280D">
              <w:rPr>
                <w:rFonts w:ascii="Angsana New" w:eastAsia="Angsana New" w:hAnsi="Angsana New"/>
                <w:sz w:val="30"/>
                <w:szCs w:val="30"/>
              </w:rPr>
              <w:t>/</w:t>
            </w:r>
            <w:r w:rsidR="00086FA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2C280D">
              <w:rPr>
                <w:rFonts w:ascii="Angsana New" w:eastAsia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31DC4" w:rsidRPr="00D30B2F" w:rsidTr="001F5999">
        <w:trPr>
          <w:cantSplit/>
          <w:tblHeader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431DC4" w:rsidRPr="00D30B2F" w:rsidTr="001F5999">
        <w:trPr>
          <w:cantSplit/>
          <w:tblHeader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030" w:type="dxa"/>
            <w:gridSpan w:val="7"/>
          </w:tcPr>
          <w:p w:rsidR="00431DC4" w:rsidRPr="002C280D" w:rsidRDefault="00431DC4" w:rsidP="00431DC4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pStyle w:val="a3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112,399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16,404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89,790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60,660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150,450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46,366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(5,951)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รายได้ค้างชำระเกินกว่าสามเดือนที่หยุดรับรู้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25,463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3,615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29,078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15,604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16,124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และอสังหาริมทรัพย์รอการขาย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C6759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10,673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(1,978)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9,726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305,562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77,091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EF7F7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(1,978</w:t>
            </w:r>
            <w:r w:rsidRPr="00EF7F7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380,675</w:t>
            </w:r>
          </w:p>
        </w:tc>
      </w:tr>
      <w:tr w:rsidR="00431DC4" w:rsidRPr="00917475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350" w:type="dxa"/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(9,294)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2,655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431DC4" w:rsidRPr="00B1678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(6,639)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(2,691)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(551)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431DC4" w:rsidRPr="00B1678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(3,242)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(11,985)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2,104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(9,881)</w:t>
            </w: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431DC4" w:rsidRPr="009E77DC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31DC4" w:rsidRPr="00D30B2F" w:rsidTr="001F5999">
        <w:trPr>
          <w:cantSplit/>
        </w:trPr>
        <w:tc>
          <w:tcPr>
            <w:tcW w:w="360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293,577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79,195</w:t>
            </w:r>
          </w:p>
        </w:tc>
        <w:tc>
          <w:tcPr>
            <w:tcW w:w="270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(1,978)</w:t>
            </w:r>
          </w:p>
        </w:tc>
        <w:tc>
          <w:tcPr>
            <w:tcW w:w="236" w:type="dxa"/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431DC4" w:rsidRPr="002C280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370,794</w:t>
            </w:r>
          </w:p>
        </w:tc>
      </w:tr>
    </w:tbl>
    <w:p w:rsidR="00431DC4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/>
        <w:jc w:val="thaiDistribute"/>
        <w:rPr>
          <w:rFonts w:ascii="Angsana New" w:hAnsi="Angsana New"/>
          <w:sz w:val="30"/>
          <w:szCs w:val="30"/>
        </w:rPr>
      </w:pPr>
    </w:p>
    <w:p w:rsidR="00431DC4" w:rsidRDefault="00431DC4" w:rsidP="004A5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47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Pr="0042309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มีผลประโยชน์ทางภาษีจากยอดขาดทุนยกไปเป็นจำนวนรวมทั้งสิ้น</w:t>
      </w:r>
      <w:r w:rsidRPr="00B75F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486.3 </w:t>
      </w:r>
      <w:r w:rsidRPr="00B75FA0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C5380">
        <w:rPr>
          <w:rFonts w:ascii="Angsana New" w:hAnsi="Angsana New"/>
          <w:i/>
          <w:iCs/>
          <w:sz w:val="30"/>
          <w:szCs w:val="30"/>
        </w:rPr>
        <w:t>(25</w:t>
      </w:r>
      <w:r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5C5380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>356.7</w:t>
      </w:r>
      <w:r w:rsidRPr="005C5380">
        <w:rPr>
          <w:rFonts w:ascii="Angsana New" w:hAnsi="Angsana New"/>
          <w:i/>
          <w:iCs/>
          <w:sz w:val="30"/>
          <w:szCs w:val="30"/>
        </w:rPr>
        <w:t xml:space="preserve"> </w:t>
      </w:r>
      <w:r w:rsidRPr="005C538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C5380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71601">
        <w:rPr>
          <w:rFonts w:ascii="Angsana New" w:hAnsi="Angsana New" w:hint="cs"/>
          <w:sz w:val="30"/>
          <w:szCs w:val="30"/>
          <w:cs/>
        </w:rPr>
        <w:t>เป็นผล</w:t>
      </w:r>
      <w:r>
        <w:rPr>
          <w:rFonts w:ascii="Angsana New" w:hAnsi="Angsana New" w:hint="cs"/>
          <w:sz w:val="30"/>
          <w:szCs w:val="30"/>
          <w:cs/>
        </w:rPr>
        <w:t>มาจากเงินได้ที่จ่ายเพื่อการลงทุนซึ่งเข้าเงื่อนไขในการนำมาหักเป็นรายจ่ายได้เพิ่มขึ้นในการคำนวณภาษีเงินได้ ผู้บริหารทำการประเมินประมาณการกำไรทางภาษีในอนาคต และบริษัทได้บันทึกสินทรัพย์ภาษีเงิน</w:t>
      </w:r>
      <w:r w:rsidRPr="00D30B2F">
        <w:rPr>
          <w:rFonts w:ascii="Angsana New" w:hAnsi="Angsana New" w:hint="cs"/>
          <w:sz w:val="30"/>
          <w:szCs w:val="30"/>
          <w:cs/>
        </w:rPr>
        <w:t>รอการตัดบัญชี</w:t>
      </w:r>
      <w:r w:rsidRPr="00B9399A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208.7 </w:t>
      </w:r>
      <w:r w:rsidRPr="00B9399A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(25</w:t>
      </w:r>
      <w:r>
        <w:rPr>
          <w:rFonts w:ascii="Angsana New" w:hAnsi="Angsana New" w:hint="cs"/>
          <w:i/>
          <w:iCs/>
          <w:sz w:val="30"/>
          <w:szCs w:val="30"/>
          <w:cs/>
        </w:rPr>
        <w:t>61</w:t>
      </w:r>
      <w:r w:rsidRPr="005C5380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>150.5</w:t>
      </w:r>
      <w:r w:rsidRPr="005C5380">
        <w:rPr>
          <w:rFonts w:ascii="Angsana New" w:hAnsi="Angsana New"/>
          <w:i/>
          <w:iCs/>
          <w:sz w:val="30"/>
          <w:szCs w:val="30"/>
        </w:rPr>
        <w:t xml:space="preserve"> </w:t>
      </w:r>
      <w:r w:rsidRPr="005C538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C5380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นื่องจากผู้บริหารพิจารณาแล้วว่ามีความเป็นไปได้ที่กำไรทางภาษีในอนาคตส่วนหนึ่งจะมีเพียงพอที่จะนำขาดทุนทางภาษีมาใช้ประโยชน์ได้ ทั้งนี้บริษัทยัง</w:t>
      </w:r>
      <w:r w:rsidRPr="00D30B2F">
        <w:rPr>
          <w:rFonts w:ascii="Angsana New" w:hAnsi="Angsana New" w:hint="cs"/>
          <w:sz w:val="30"/>
          <w:szCs w:val="30"/>
          <w:cs/>
        </w:rPr>
        <w:t>ไม่ได้รับรู้สินทรัพย์ภาษีเงินได้รอการตัดบัญชี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D30B2F">
        <w:rPr>
          <w:rFonts w:ascii="Angsana New" w:hAnsi="Angsana New" w:hint="cs"/>
          <w:sz w:val="30"/>
          <w:szCs w:val="30"/>
          <w:cs/>
        </w:rPr>
        <w:t>ขาดทุนสะสมทางภาษีในงบ</w:t>
      </w:r>
      <w:r>
        <w:rPr>
          <w:rFonts w:ascii="Angsana New" w:hAnsi="Angsana New" w:hint="cs"/>
          <w:sz w:val="30"/>
          <w:szCs w:val="30"/>
          <w:cs/>
        </w:rPr>
        <w:t>การเงิน</w:t>
      </w:r>
      <w:r w:rsidR="00DD25BA"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 w:hint="cs"/>
          <w:sz w:val="30"/>
          <w:szCs w:val="30"/>
          <w:cs/>
        </w:rPr>
        <w:t>ณ วันที่</w:t>
      </w:r>
      <w:r w:rsidR="00DD25BA">
        <w:rPr>
          <w:rFonts w:ascii="Angsana New" w:hAnsi="Angsana New" w:hint="cs"/>
          <w:sz w:val="30"/>
          <w:szCs w:val="30"/>
          <w:cs/>
        </w:rPr>
        <w:t xml:space="preserve"> </w:t>
      </w:r>
      <w:r w:rsidRPr="00D30B2F">
        <w:rPr>
          <w:rFonts w:ascii="Angsana New" w:hAnsi="Angsana New"/>
          <w:sz w:val="30"/>
          <w:szCs w:val="30"/>
        </w:rPr>
        <w:t xml:space="preserve">31 </w:t>
      </w:r>
      <w:r w:rsidRPr="00D30B2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30B2F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D30B2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27</w:t>
      </w:r>
      <w:r>
        <w:rPr>
          <w:rFonts w:ascii="Angsana New" w:hAnsi="Angsana New"/>
          <w:sz w:val="30"/>
          <w:szCs w:val="30"/>
        </w:rPr>
        <w:t xml:space="preserve">7.6 </w:t>
      </w:r>
      <w:r w:rsidRPr="007A33E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A33E8">
        <w:rPr>
          <w:rFonts w:ascii="Angsana New" w:hAnsi="Angsana New"/>
          <w:i/>
          <w:iCs/>
          <w:sz w:val="30"/>
          <w:szCs w:val="30"/>
        </w:rPr>
        <w:t>(25</w:t>
      </w:r>
      <w:r>
        <w:rPr>
          <w:rFonts w:ascii="Angsana New" w:hAnsi="Angsana New"/>
          <w:i/>
          <w:iCs/>
          <w:sz w:val="30"/>
          <w:szCs w:val="30"/>
        </w:rPr>
        <w:t>6</w:t>
      </w:r>
      <w:r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D30B2F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206</w:t>
      </w:r>
      <w:r>
        <w:rPr>
          <w:rFonts w:ascii="Angsana New" w:hAnsi="Angsana New"/>
          <w:i/>
          <w:iCs/>
          <w:sz w:val="30"/>
          <w:szCs w:val="30"/>
        </w:rPr>
        <w:t xml:space="preserve">.2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30B2F">
        <w:rPr>
          <w:rFonts w:ascii="Angsana New" w:hAnsi="Angsana New"/>
          <w:i/>
          <w:iCs/>
          <w:sz w:val="30"/>
          <w:szCs w:val="30"/>
        </w:rPr>
        <w:t xml:space="preserve">) </w:t>
      </w:r>
    </w:p>
    <w:p w:rsidR="00431DC4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431DC4" w:rsidRPr="00D30B2F" w:rsidRDefault="00B3536D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24</w:t>
      </w:r>
      <w:r w:rsidR="00431DC4" w:rsidRPr="00D30B2F">
        <w:rPr>
          <w:rFonts w:ascii="Angsana New" w:hAnsi="Angsana New"/>
          <w:b/>
          <w:bCs/>
          <w:sz w:val="30"/>
          <w:szCs w:val="30"/>
        </w:rPr>
        <w:tab/>
      </w:r>
      <w:r w:rsidR="00431DC4" w:rsidRPr="00D30B2F">
        <w:rPr>
          <w:rFonts w:ascii="Angsana New" w:eastAsia="Angsana New" w:hAnsi="Angsana New"/>
          <w:b/>
          <w:bCs/>
          <w:sz w:val="30"/>
          <w:szCs w:val="30"/>
          <w:cs/>
        </w:rPr>
        <w:t>กำไรต่อหุ้น</w:t>
      </w:r>
    </w:p>
    <w:p w:rsidR="00431DC4" w:rsidRPr="00B3536D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31DC4" w:rsidRPr="00D30B2F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97"/>
        <w:gridCol w:w="270"/>
        <w:gridCol w:w="1192"/>
      </w:tblGrid>
      <w:tr w:rsidR="00431DC4" w:rsidRPr="00D30B2F" w:rsidTr="001F5999">
        <w:tc>
          <w:tcPr>
            <w:tcW w:w="657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97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92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2561</w:t>
            </w:r>
          </w:p>
        </w:tc>
      </w:tr>
      <w:tr w:rsidR="00431DC4" w:rsidRPr="00D30B2F" w:rsidTr="001F5999">
        <w:tc>
          <w:tcPr>
            <w:tcW w:w="657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659" w:type="dxa"/>
            <w:gridSpan w:val="3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i/>
                <w:iCs/>
                <w:lang w:val="en-US"/>
              </w:rPr>
            </w:pPr>
            <w:r w:rsidRPr="00D30B2F">
              <w:rPr>
                <w:rFonts w:ascii="Angsana New" w:hAnsi="Angsana New"/>
                <w:i/>
                <w:iCs/>
                <w:cs/>
                <w:lang w:val="en-US"/>
              </w:rPr>
              <w:t>(พันบาท/พันหุ้น)</w:t>
            </w:r>
          </w:p>
        </w:tc>
      </w:tr>
      <w:tr w:rsidR="00431DC4" w:rsidRPr="00F10649" w:rsidTr="001F5999">
        <w:tc>
          <w:tcPr>
            <w:tcW w:w="6570" w:type="dxa"/>
          </w:tcPr>
          <w:p w:rsidR="00431DC4" w:rsidRPr="00F10649" w:rsidRDefault="00431DC4" w:rsidP="00431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6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กำไรที่เป็นส่วนของผู้ถือหุ้นสามัญสำหรับปีสิ้นสุดวันที่ 31 ธันวาคม </w:t>
            </w:r>
          </w:p>
        </w:tc>
        <w:tc>
          <w:tcPr>
            <w:tcW w:w="1197" w:type="dxa"/>
          </w:tcPr>
          <w:p w:rsidR="00431DC4" w:rsidRPr="00F10649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F10649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92" w:type="dxa"/>
          </w:tcPr>
          <w:p w:rsidR="00431DC4" w:rsidRPr="00F10649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31DC4" w:rsidRPr="00D30B2F" w:rsidTr="001F5999">
        <w:tc>
          <w:tcPr>
            <w:tcW w:w="6570" w:type="dxa"/>
          </w:tcPr>
          <w:p w:rsidR="00431DC4" w:rsidRPr="00D30B2F" w:rsidRDefault="00431DC4" w:rsidP="00431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170,</w:t>
            </w:r>
            <w:r w:rsidR="00072E4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224,067</w:t>
            </w:r>
          </w:p>
        </w:tc>
      </w:tr>
      <w:tr w:rsidR="00431DC4" w:rsidRPr="00B3536D" w:rsidTr="001F5999">
        <w:tc>
          <w:tcPr>
            <w:tcW w:w="6570" w:type="dxa"/>
          </w:tcPr>
          <w:p w:rsidR="00431DC4" w:rsidRPr="00B3536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431DC4" w:rsidRPr="00B3536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B3536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:rsidR="00431DC4" w:rsidRPr="00B3536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1DC4" w:rsidRPr="00D30B2F" w:rsidTr="001F5999">
        <w:tc>
          <w:tcPr>
            <w:tcW w:w="6570" w:type="dxa"/>
          </w:tcPr>
          <w:p w:rsidR="00431DC4" w:rsidRPr="00431877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187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1197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DC4" w:rsidRPr="00D30B2F" w:rsidTr="001F5999">
        <w:tc>
          <w:tcPr>
            <w:tcW w:w="65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30B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30B2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97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596,493</w:t>
            </w:r>
          </w:p>
        </w:tc>
      </w:tr>
      <w:tr w:rsidR="00431DC4" w:rsidRPr="00D30B2F" w:rsidTr="001F5999">
        <w:tc>
          <w:tcPr>
            <w:tcW w:w="65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7150">
              <w:rPr>
                <w:rFonts w:ascii="Angsana New" w:hAnsi="Angsana New"/>
                <w:sz w:val="30"/>
                <w:szCs w:val="30"/>
                <w:cs/>
              </w:rPr>
              <w:t>ผลกระทบจากการใช้สิทธิ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เลือกซื้อหุ้น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31DC4" w:rsidRPr="00D30B2F" w:rsidTr="001F5999">
        <w:tc>
          <w:tcPr>
            <w:tcW w:w="6570" w:type="dxa"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BA1F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31 ธันวาคม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510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596,502</w:t>
            </w:r>
          </w:p>
        </w:tc>
      </w:tr>
      <w:tr w:rsidR="00431DC4" w:rsidRPr="00B3536D" w:rsidTr="001F5999">
        <w:tc>
          <w:tcPr>
            <w:tcW w:w="6570" w:type="dxa"/>
          </w:tcPr>
          <w:p w:rsidR="00431DC4" w:rsidRPr="00B3536D" w:rsidRDefault="00431DC4" w:rsidP="00431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431DC4" w:rsidRPr="00B3536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431DC4" w:rsidRPr="00B3536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:rsidR="00431DC4" w:rsidRPr="00B3536D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31DC4" w:rsidRPr="00D30B2F" w:rsidTr="001F5999">
        <w:tc>
          <w:tcPr>
            <w:tcW w:w="6570" w:type="dxa"/>
          </w:tcPr>
          <w:p w:rsidR="00431DC4" w:rsidRPr="00D30B2F" w:rsidRDefault="00431DC4" w:rsidP="00431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กำไรต่อหุ้น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(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D30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0.38</w:t>
            </w:r>
          </w:p>
        </w:tc>
      </w:tr>
    </w:tbl>
    <w:p w:rsidR="00431DC4" w:rsidRPr="009C3678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431DC4" w:rsidRPr="00D30B2F" w:rsidRDefault="00B3536D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25</w:t>
      </w:r>
      <w:r w:rsidR="00431DC4" w:rsidRPr="00D30B2F">
        <w:rPr>
          <w:rFonts w:ascii="Angsana New" w:hAnsi="Angsana New"/>
          <w:b/>
          <w:bCs/>
          <w:sz w:val="30"/>
          <w:szCs w:val="30"/>
        </w:rPr>
        <w:tab/>
      </w:r>
      <w:r w:rsidR="00431DC4" w:rsidRPr="00D30B2F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  <w:r w:rsidR="00431DC4" w:rsidRPr="00D30B2F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431DC4" w:rsidRPr="009C3678" w:rsidRDefault="00431DC4" w:rsidP="00431DC4">
      <w:pPr>
        <w:tabs>
          <w:tab w:val="clear" w:pos="227"/>
          <w:tab w:val="clear" w:pos="454"/>
          <w:tab w:val="clear" w:pos="680"/>
          <w:tab w:val="decimal" w:pos="72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C3678" w:rsidRPr="00A909FB" w:rsidRDefault="009C3678" w:rsidP="009C3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909FB">
        <w:rPr>
          <w:rFonts w:ascii="Angsana New" w:hAnsi="Angsana New"/>
          <w:sz w:val="30"/>
          <w:szCs w:val="30"/>
        </w:rPr>
        <w:t xml:space="preserve">29 </w:t>
      </w:r>
      <w:r w:rsidRPr="00A909FB">
        <w:rPr>
          <w:rFonts w:ascii="Angsana New" w:hAnsi="Angsana New"/>
          <w:sz w:val="30"/>
          <w:szCs w:val="30"/>
          <w:cs/>
        </w:rPr>
        <w:t xml:space="preserve">เมษายน </w:t>
      </w:r>
      <w:r w:rsidRPr="00A909FB">
        <w:rPr>
          <w:rFonts w:ascii="Angsana New" w:hAnsi="Angsana New"/>
          <w:sz w:val="30"/>
          <w:szCs w:val="30"/>
        </w:rPr>
        <w:t xml:space="preserve">2562 </w:t>
      </w:r>
      <w:r w:rsidRPr="00A909FB">
        <w:rPr>
          <w:rFonts w:ascii="Angsana New" w:hAnsi="Angsana New"/>
          <w:sz w:val="30"/>
          <w:szCs w:val="30"/>
          <w:cs/>
        </w:rPr>
        <w:t>ผู้ถือหุ้นมีมติอนุมัติการจ่าย</w:t>
      </w:r>
      <w:r w:rsidRPr="00A909FB">
        <w:rPr>
          <w:rFonts w:ascii="Angsana New" w:hAnsi="Angsana New"/>
          <w:sz w:val="30"/>
          <w:szCs w:val="30"/>
        </w:rPr>
        <w:t xml:space="preserve">                      </w:t>
      </w:r>
      <w:r w:rsidRPr="00A909FB">
        <w:rPr>
          <w:rFonts w:ascii="Angsana New" w:hAnsi="Angsana New"/>
          <w:sz w:val="30"/>
          <w:szCs w:val="30"/>
          <w:cs/>
        </w:rPr>
        <w:t xml:space="preserve">เงินปันผลจากกำไรสุทธิและผลการดำเนินงานปี </w:t>
      </w:r>
      <w:r w:rsidRPr="00A909FB">
        <w:rPr>
          <w:rFonts w:ascii="Angsana New" w:hAnsi="Angsana New"/>
          <w:sz w:val="30"/>
          <w:szCs w:val="30"/>
        </w:rPr>
        <w:t xml:space="preserve">2561 </w:t>
      </w:r>
      <w:r w:rsidRPr="00A909FB">
        <w:rPr>
          <w:rFonts w:ascii="Angsana New" w:hAnsi="Angsana New"/>
          <w:sz w:val="30"/>
          <w:szCs w:val="30"/>
          <w:cs/>
        </w:rPr>
        <w:t xml:space="preserve">ให้แก่ผู้ถือหุ้น ในอัตรา </w:t>
      </w:r>
      <w:r w:rsidRPr="00A909FB">
        <w:rPr>
          <w:rFonts w:ascii="Angsana New" w:hAnsi="Angsana New"/>
          <w:sz w:val="30"/>
          <w:szCs w:val="30"/>
        </w:rPr>
        <w:t xml:space="preserve">0.19 </w:t>
      </w:r>
      <w:r w:rsidRPr="00A909FB">
        <w:rPr>
          <w:rFonts w:ascii="Angsana New" w:hAnsi="Angsana New"/>
          <w:sz w:val="30"/>
          <w:szCs w:val="30"/>
          <w:cs/>
        </w:rPr>
        <w:t xml:space="preserve">บาทต่อหุ้น สำหรับจำนวนหุ้นทั้งหมด </w:t>
      </w:r>
      <w:r w:rsidRPr="00A909FB">
        <w:rPr>
          <w:rFonts w:ascii="Angsana New" w:hAnsi="Angsana New"/>
          <w:sz w:val="30"/>
          <w:szCs w:val="30"/>
        </w:rPr>
        <w:t xml:space="preserve">596,509,825 </w:t>
      </w:r>
      <w:r w:rsidRPr="00A909FB">
        <w:rPr>
          <w:rFonts w:ascii="Angsana New" w:hAnsi="Angsana New"/>
          <w:sz w:val="30"/>
          <w:szCs w:val="30"/>
          <w:cs/>
        </w:rPr>
        <w:t>หุ้น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รวมเป็นเงินจำนวน </w:t>
      </w:r>
      <w:r w:rsidRPr="00A909FB">
        <w:rPr>
          <w:rFonts w:ascii="Angsana New" w:hAnsi="Angsana New"/>
          <w:sz w:val="30"/>
          <w:szCs w:val="30"/>
        </w:rPr>
        <w:t xml:space="preserve">113.3 </w:t>
      </w:r>
      <w:r w:rsidRPr="00A909FB">
        <w:rPr>
          <w:rFonts w:ascii="Angsana New" w:hAnsi="Angsana New"/>
          <w:sz w:val="30"/>
          <w:szCs w:val="30"/>
          <w:cs/>
        </w:rPr>
        <w:t>ล้านบาท บริษัทได้จ่ายเงินปันผลดังกล่าวให้แก่ผู้ถือหุ้นในวันที่ 23 พฤษภาคม 2562</w:t>
      </w:r>
    </w:p>
    <w:p w:rsidR="009C3678" w:rsidRPr="009C3678" w:rsidRDefault="009C3678" w:rsidP="009C3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9C3678" w:rsidRPr="00A909FB" w:rsidRDefault="009C3678" w:rsidP="009C3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909FB">
        <w:rPr>
          <w:rFonts w:ascii="Angsana New" w:hAnsi="Angsana New"/>
          <w:sz w:val="30"/>
          <w:szCs w:val="30"/>
        </w:rPr>
        <w:t>2</w:t>
      </w:r>
      <w:r w:rsidRPr="00A909FB">
        <w:rPr>
          <w:rFonts w:ascii="Angsana New" w:hAnsi="Angsana New"/>
          <w:sz w:val="30"/>
          <w:szCs w:val="30"/>
          <w:cs/>
        </w:rPr>
        <w:t>7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เมษายน </w:t>
      </w:r>
      <w:r w:rsidRPr="00A909FB">
        <w:rPr>
          <w:rFonts w:ascii="Angsana New" w:hAnsi="Angsana New"/>
          <w:sz w:val="30"/>
          <w:szCs w:val="30"/>
        </w:rPr>
        <w:t>256</w:t>
      </w:r>
      <w:r w:rsidRPr="00A909FB">
        <w:rPr>
          <w:rFonts w:ascii="Angsana New" w:hAnsi="Angsana New"/>
          <w:sz w:val="30"/>
          <w:szCs w:val="30"/>
          <w:cs/>
        </w:rPr>
        <w:t>1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ผู้ถือหุ้นมีมติอนุมัติการจ่าย</w:t>
      </w:r>
      <w:r w:rsidRPr="00A909F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 xml:space="preserve">เงินปันผลจากกำไรสุทธิและผลการดำเนินงานปี </w:t>
      </w:r>
      <w:r w:rsidRPr="00A909FB">
        <w:rPr>
          <w:rFonts w:ascii="Angsana New" w:hAnsi="Angsana New"/>
          <w:sz w:val="30"/>
          <w:szCs w:val="30"/>
        </w:rPr>
        <w:t>25</w:t>
      </w:r>
      <w:r w:rsidRPr="00A909FB">
        <w:rPr>
          <w:rFonts w:ascii="Angsana New" w:hAnsi="Angsana New"/>
          <w:sz w:val="30"/>
          <w:szCs w:val="30"/>
          <w:cs/>
        </w:rPr>
        <w:t>60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ให้แก่ผู้ถือหุ้น ในอัตรา </w:t>
      </w:r>
      <w:r w:rsidRPr="00A909FB">
        <w:rPr>
          <w:rFonts w:ascii="Angsana New" w:hAnsi="Angsana New"/>
          <w:sz w:val="30"/>
          <w:szCs w:val="30"/>
        </w:rPr>
        <w:t xml:space="preserve">0.19 </w:t>
      </w:r>
      <w:r w:rsidRPr="00A909FB">
        <w:rPr>
          <w:rFonts w:ascii="Angsana New" w:hAnsi="Angsana New"/>
          <w:sz w:val="30"/>
          <w:szCs w:val="30"/>
          <w:cs/>
        </w:rPr>
        <w:t xml:space="preserve">บาทต่อหุ้น สำหรับจำนวนหุ้นทั้งหมด </w:t>
      </w:r>
      <w:r w:rsidRPr="00A909FB">
        <w:rPr>
          <w:rFonts w:ascii="Angsana New" w:hAnsi="Angsana New"/>
          <w:sz w:val="30"/>
          <w:szCs w:val="30"/>
        </w:rPr>
        <w:t>596,492,</w:t>
      </w:r>
      <w:r w:rsidRPr="00A909FB">
        <w:rPr>
          <w:rFonts w:ascii="Angsana New" w:hAnsi="Angsana New"/>
          <w:sz w:val="30"/>
          <w:szCs w:val="30"/>
          <w:cs/>
        </w:rPr>
        <w:t>874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หุ้น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รวมเป็นเงินจำนวน </w:t>
      </w:r>
      <w:r w:rsidRPr="00A909FB">
        <w:rPr>
          <w:rFonts w:ascii="Angsana New" w:hAnsi="Angsana New"/>
          <w:sz w:val="30"/>
          <w:szCs w:val="30"/>
        </w:rPr>
        <w:t xml:space="preserve">113.3 </w:t>
      </w:r>
      <w:r w:rsidRPr="00A909FB">
        <w:rPr>
          <w:rFonts w:ascii="Angsana New" w:hAnsi="Angsana New"/>
          <w:sz w:val="30"/>
          <w:szCs w:val="30"/>
          <w:cs/>
        </w:rPr>
        <w:t>ล้านบาท บริษัทได้จ่ายเงินปันผลดังกล่าวให้แก่ผู้ถือหุ้นในวันที่</w:t>
      </w:r>
      <w:r w:rsidRPr="00A909FB">
        <w:rPr>
          <w:rFonts w:ascii="Angsana New" w:hAnsi="Angsana New"/>
          <w:sz w:val="30"/>
          <w:szCs w:val="30"/>
        </w:rPr>
        <w:t xml:space="preserve">            2</w:t>
      </w:r>
      <w:r w:rsidRPr="00A909FB">
        <w:rPr>
          <w:rFonts w:ascii="Angsana New" w:hAnsi="Angsana New"/>
          <w:sz w:val="30"/>
          <w:szCs w:val="30"/>
          <w:cs/>
        </w:rPr>
        <w:t>2 พฤษภาคม 2561</w:t>
      </w:r>
    </w:p>
    <w:p w:rsidR="009C3678" w:rsidRPr="009C3678" w:rsidRDefault="009C3678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31DC4" w:rsidRPr="00D30B2F" w:rsidRDefault="00C747F9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26</w:t>
      </w:r>
      <w:r w:rsidR="00431DC4" w:rsidRPr="00D30B2F">
        <w:rPr>
          <w:rFonts w:ascii="Angsana New" w:hAnsi="Angsana New"/>
          <w:b/>
          <w:bCs/>
          <w:sz w:val="30"/>
          <w:szCs w:val="30"/>
        </w:rPr>
        <w:tab/>
      </w:r>
      <w:r w:rsidR="00431DC4" w:rsidRPr="00D30B2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431DC4" w:rsidRPr="00B3536D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1DC4" w:rsidRPr="00D30B2F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431DC4" w:rsidRPr="00B3536D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431DC4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30B2F">
        <w:rPr>
          <w:rFonts w:ascii="Angsana New" w:hAnsi="Angsana New" w:hint="cs"/>
          <w:sz w:val="30"/>
          <w:szCs w:val="30"/>
          <w:cs/>
        </w:rPr>
        <w:t>อัตราแลกเปลี่ยนเงินตราต่างประเทศ</w:t>
      </w:r>
      <w:r w:rsidRPr="00D30B2F">
        <w:rPr>
          <w:rFonts w:ascii="Angsana New" w:hAnsi="Angsana New"/>
          <w:sz w:val="30"/>
          <w:szCs w:val="30"/>
          <w:cs/>
        </w:rPr>
        <w:t xml:space="preserve"> และจากการไม่ปฏิบัติตามข้อกำหนดตามสัญญาของคู่สัญญา บริษัทไม่มีการถือหรือออกตราสารอนุพันธ์เพื่อการเก็งกำไรหรือการค้า</w:t>
      </w:r>
    </w:p>
    <w:p w:rsidR="00431DC4" w:rsidRPr="00D30B2F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lastRenderedPageBreak/>
        <w:t>การจัดการความเสี่ยงเป็นส่วนที่สำคัญของธุรกิจของบริษัท 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431DC4" w:rsidRPr="00AF1D79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31DC4" w:rsidRPr="00D30B2F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D30B2F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:rsidR="00431DC4" w:rsidRPr="00AF1D79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31DC4" w:rsidRPr="00D30B2F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วัตถุประสงค์ของบริษัทในการบริหารทุนนั้น เพื่อดำรงไว้ซึ่งความสามารถในการดำเนินงานอย่างต่อเนื่องของ                 บริษัท</w:t>
      </w:r>
      <w:r w:rsidRPr="00D30B2F">
        <w:rPr>
          <w:rFonts w:ascii="Angsana New" w:hAnsi="Angsana New" w:hint="cs"/>
          <w:sz w:val="30"/>
          <w:szCs w:val="30"/>
          <w:cs/>
        </w:rPr>
        <w:t>และก่อให้เกิดการพัฒนาของธุรกิจในอนาคต</w:t>
      </w:r>
      <w:r w:rsidRPr="00D30B2F">
        <w:rPr>
          <w:rFonts w:ascii="Angsana New" w:hAnsi="Angsana New"/>
          <w:sz w:val="30"/>
          <w:szCs w:val="30"/>
          <w:cs/>
        </w:rPr>
        <w:t xml:space="preserve">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และเพื่อดำรงไว้ซึ่งโครงสร้างของทุนที่เหมาะสมเพื่อสร้างความเชื่อมั่นให้แก่ผู้ลงทุนและผู้มี</w:t>
      </w:r>
      <w:r w:rsidRPr="00D30B2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D30B2F">
        <w:rPr>
          <w:rFonts w:ascii="Angsana New" w:hAnsi="Angsana New"/>
          <w:sz w:val="30"/>
          <w:szCs w:val="30"/>
          <w:cs/>
        </w:rPr>
        <w:t>ส่วนได้เสีย</w:t>
      </w:r>
    </w:p>
    <w:p w:rsidR="00431DC4" w:rsidRPr="00AF1D79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31DC4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บริษัทอาจปรับนโยบายการจ่ายเงินปันผลให้กับผู้ถือหุ้นตามผลการ       ดำเนินงานของบริษัท</w:t>
      </w:r>
    </w:p>
    <w:p w:rsidR="00431DC4" w:rsidRPr="00AF1D79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431DC4" w:rsidRPr="00D30B2F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431DC4" w:rsidRPr="00AF1D79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431DC4" w:rsidRDefault="00431DC4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</w:t>
      </w:r>
      <w:r w:rsidR="00C747F9">
        <w:rPr>
          <w:rFonts w:ascii="Angsana New" w:hAnsi="Angsana New" w:hint="cs"/>
          <w:sz w:val="30"/>
          <w:szCs w:val="30"/>
          <w:cs/>
        </w:rPr>
        <w:t>จะ</w:t>
      </w:r>
      <w:r w:rsidRPr="00D30B2F">
        <w:rPr>
          <w:rFonts w:ascii="Angsana New" w:hAnsi="Angsana New"/>
          <w:sz w:val="30"/>
          <w:szCs w:val="30"/>
          <w:cs/>
        </w:rPr>
        <w:t>ส่งผลกระทบต่อการดำเนินงานและกระแสเงินสดของบริษัท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</w:rPr>
        <w:t xml:space="preserve">เนื่องจากดอกเบี้ยของเงินกู้ยืมส่วนใหญ่มีอัตราคงที่ซึ่งได้เปิดเผยไว้ในหมายเหตุข้อ </w:t>
      </w:r>
      <w:r w:rsidR="0015692B">
        <w:rPr>
          <w:rFonts w:ascii="Angsana New" w:hAnsi="Angsana New" w:hint="cs"/>
          <w:sz w:val="30"/>
          <w:szCs w:val="30"/>
          <w:cs/>
        </w:rPr>
        <w:t>13 บริษัทได้ลดความเสี่ยงดังกล่าวโดยทำให้แน่ใจว่าดอกเบี้ยที่เกิดจาก</w:t>
      </w:r>
      <w:r w:rsidR="00DD25BA">
        <w:rPr>
          <w:rFonts w:ascii="Angsana New" w:hAnsi="Angsana New"/>
          <w:sz w:val="30"/>
          <w:szCs w:val="30"/>
        </w:rPr>
        <w:t xml:space="preserve">  </w:t>
      </w:r>
      <w:r w:rsidR="0015692B">
        <w:rPr>
          <w:rFonts w:ascii="Angsana New" w:hAnsi="Angsana New" w:hint="cs"/>
          <w:sz w:val="30"/>
          <w:szCs w:val="30"/>
          <w:cs/>
        </w:rPr>
        <w:t>เงินกู้ยืมส่วนใหญ่มีอัตราคงที่</w:t>
      </w:r>
    </w:p>
    <w:p w:rsidR="00DD25BA" w:rsidRPr="00AF1D79" w:rsidRDefault="00DD25BA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CA7E59" w:rsidRDefault="00DD25BA" w:rsidP="001F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 ณ วันที่ 31 ธันวาคม </w:t>
      </w:r>
      <w:r w:rsidRPr="00D30B2F">
        <w:rPr>
          <w:rFonts w:ascii="Angsana New" w:hAnsi="Angsana New" w:hint="cs"/>
          <w:sz w:val="30"/>
          <w:szCs w:val="30"/>
          <w:cs/>
        </w:rPr>
        <w:t>แสดงรายละเอียดความเสี่ยงด้านอัตราดอกเบี้ย ซึ่งคำนวนจากวันที่มีการกำหนดอัตราดอกเบี้ยใหม่ตามสัญญาหรือวันที่ครบกำหนดแล้วแต่วันใดจะถึงก่อน</w:t>
      </w:r>
      <w:r w:rsidR="00AF1D79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 w:hint="cs"/>
          <w:sz w:val="30"/>
          <w:szCs w:val="30"/>
          <w:cs/>
        </w:rPr>
        <w:t>ดังนี้</w:t>
      </w:r>
    </w:p>
    <w:p w:rsidR="00AF1D79" w:rsidRPr="00AF1D79" w:rsidRDefault="00AF1D79" w:rsidP="00AF1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:rsidR="00431DC4" w:rsidRPr="00B33ABA" w:rsidRDefault="00431DC4" w:rsidP="00431DC4">
      <w:pPr>
        <w:spacing w:line="240" w:lineRule="auto"/>
        <w:ind w:left="540" w:right="-45"/>
        <w:jc w:val="thaiDistribute"/>
        <w:rPr>
          <w:rFonts w:ascii="Angsana New" w:hAnsi="Angsana New"/>
          <w:sz w:val="2"/>
          <w:szCs w:val="2"/>
        </w:rPr>
      </w:pPr>
    </w:p>
    <w:tbl>
      <w:tblPr>
        <w:tblW w:w="97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97"/>
        <w:gridCol w:w="720"/>
        <w:gridCol w:w="1079"/>
        <w:gridCol w:w="900"/>
        <w:gridCol w:w="241"/>
        <w:gridCol w:w="933"/>
        <w:gridCol w:w="236"/>
        <w:gridCol w:w="754"/>
        <w:gridCol w:w="236"/>
        <w:gridCol w:w="754"/>
        <w:gridCol w:w="236"/>
        <w:gridCol w:w="34"/>
        <w:gridCol w:w="900"/>
      </w:tblGrid>
      <w:tr w:rsidR="00431DC4" w:rsidRPr="00B043BF" w:rsidTr="001F5999">
        <w:trPr>
          <w:tblHeader/>
        </w:trPr>
        <w:tc>
          <w:tcPr>
            <w:tcW w:w="2697" w:type="dxa"/>
          </w:tcPr>
          <w:p w:rsidR="00431DC4" w:rsidRPr="00B043BF" w:rsidRDefault="00431DC4" w:rsidP="00431DC4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3" w:type="dxa"/>
            <w:gridSpan w:val="11"/>
          </w:tcPr>
          <w:p w:rsidR="00431DC4" w:rsidRPr="00AF1D79" w:rsidRDefault="00AF1D79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1D79">
              <w:rPr>
                <w:rFonts w:ascii="Angsana New" w:hAnsi="Angsana New" w:hint="cs"/>
                <w:sz w:val="24"/>
                <w:szCs w:val="24"/>
                <w:cs/>
              </w:rPr>
              <w:t>31 ธันวาคม 2562</w:t>
            </w:r>
          </w:p>
        </w:tc>
      </w:tr>
      <w:tr w:rsidR="00431DC4" w:rsidRPr="00B043BF" w:rsidTr="001F5999">
        <w:trPr>
          <w:tblHeader/>
        </w:trPr>
        <w:tc>
          <w:tcPr>
            <w:tcW w:w="2697" w:type="dxa"/>
          </w:tcPr>
          <w:p w:rsidR="00431DC4" w:rsidRPr="00B043BF" w:rsidRDefault="00431DC4" w:rsidP="00431DC4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gridSpan w:val="2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DC4" w:rsidRPr="00B043BF" w:rsidTr="001F5999">
        <w:trPr>
          <w:tblHeader/>
        </w:trPr>
        <w:tc>
          <w:tcPr>
            <w:tcW w:w="2697" w:type="dxa"/>
          </w:tcPr>
          <w:p w:rsidR="00431DC4" w:rsidRPr="00B043BF" w:rsidRDefault="00431DC4" w:rsidP="00431DC4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79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แต่ภายใน 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B043B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431DC4" w:rsidRPr="00B043BF" w:rsidRDefault="00431DC4" w:rsidP="00431DC4">
            <w:pPr>
              <w:tabs>
                <w:tab w:val="clear" w:pos="680"/>
                <w:tab w:val="left" w:pos="621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sz w:val="24"/>
                <w:szCs w:val="24"/>
              </w:rPr>
              <w:t>5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gridSpan w:val="2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31DC4" w:rsidRPr="00B043BF" w:rsidTr="001F5999">
        <w:trPr>
          <w:tblHeader/>
        </w:trPr>
        <w:tc>
          <w:tcPr>
            <w:tcW w:w="2697" w:type="dxa"/>
          </w:tcPr>
          <w:p w:rsidR="00431DC4" w:rsidRPr="00B043BF" w:rsidRDefault="00431DC4" w:rsidP="00431DC4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0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83" w:type="dxa"/>
            <w:gridSpan w:val="8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:rsidR="00CA7E59" w:rsidRPr="00B043BF" w:rsidRDefault="00CA7E59" w:rsidP="00CA7E59">
            <w:pPr>
              <w:tabs>
                <w:tab w:val="left" w:pos="42"/>
                <w:tab w:val="decimal" w:pos="762"/>
              </w:tabs>
              <w:spacing w:line="320" w:lineRule="exact"/>
              <w:ind w:left="-128" w:right="-4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</w:tcPr>
          <w:p w:rsidR="00CA7E59" w:rsidRPr="00B043BF" w:rsidRDefault="00CA7E59" w:rsidP="00CA7E59">
            <w:pPr>
              <w:tabs>
                <w:tab w:val="decimal" w:pos="597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CA7E59" w:rsidRPr="00B043BF" w:rsidRDefault="00CA7E59" w:rsidP="00CA7E59">
            <w:pPr>
              <w:tabs>
                <w:tab w:val="decimal" w:pos="6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:rsidR="00CA7E59" w:rsidRPr="00B043BF" w:rsidRDefault="00CA7E59" w:rsidP="00CA7E59">
            <w:pPr>
              <w:tabs>
                <w:tab w:val="clear" w:pos="907"/>
                <w:tab w:val="decimal" w:pos="88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CA7E59" w:rsidRPr="00B043BF" w:rsidRDefault="00CA7E59" w:rsidP="00CA7E59">
            <w:pPr>
              <w:tabs>
                <w:tab w:val="decimal" w:pos="52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CA7E59" w:rsidRPr="00B043BF" w:rsidRDefault="00CA7E59" w:rsidP="00CA7E59">
            <w:pPr>
              <w:tabs>
                <w:tab w:val="clear" w:pos="907"/>
                <w:tab w:val="decimal" w:pos="88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B043BF" w:rsidRDefault="00CA7E59" w:rsidP="00CA7E59">
            <w:pPr>
              <w:tabs>
                <w:tab w:val="decimal" w:pos="5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CA7E59" w:rsidRPr="00B043BF" w:rsidRDefault="00CA7E59" w:rsidP="00CA7E59">
            <w:pPr>
              <w:tabs>
                <w:tab w:val="decimal" w:pos="5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B043BF" w:rsidRDefault="00CA7E59" w:rsidP="00CA7E59">
            <w:pPr>
              <w:tabs>
                <w:tab w:val="decimal" w:pos="5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CA7E59" w:rsidRPr="00B043BF" w:rsidRDefault="00CA7E59" w:rsidP="00CA7E59">
            <w:pPr>
              <w:tabs>
                <w:tab w:val="clear" w:pos="907"/>
                <w:tab w:val="decimal" w:pos="88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  <w:gridSpan w:val="2"/>
          </w:tcPr>
          <w:p w:rsidR="00CA7E59" w:rsidRPr="00B043BF" w:rsidRDefault="00CA7E59" w:rsidP="00CA7E59">
            <w:pPr>
              <w:tabs>
                <w:tab w:val="decimal" w:pos="7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:rsidR="00CA7E59" w:rsidRPr="00B043BF" w:rsidRDefault="00CA7E59" w:rsidP="00CA7E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79" w:type="dxa"/>
          </w:tcPr>
          <w:p w:rsidR="00CA7E59" w:rsidRPr="00B043BF" w:rsidRDefault="00CA7E59" w:rsidP="00CA7E59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="00895BA4">
              <w:rPr>
                <w:rFonts w:ascii="Angsana New" w:hAnsi="Angsana New"/>
                <w:sz w:val="24"/>
                <w:szCs w:val="24"/>
              </w:rPr>
              <w:t>125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53CAB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.5</w:t>
            </w:r>
            <w:r w:rsidR="00C959E7"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CA7E59" w:rsidRPr="00C959E7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140,09</w:t>
            </w:r>
            <w:r w:rsidR="00C959E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41" w:type="dxa"/>
          </w:tcPr>
          <w:p w:rsidR="00CA7E59" w:rsidRPr="00B043BF" w:rsidRDefault="00CA7E59" w:rsidP="00CA7E59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B043BF" w:rsidRDefault="00CA7E59" w:rsidP="00CA7E59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260</w:t>
            </w:r>
          </w:p>
        </w:tc>
        <w:tc>
          <w:tcPr>
            <w:tcW w:w="236" w:type="dxa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140,35</w:t>
            </w:r>
            <w:r w:rsidR="00C959E7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:rsidR="00CA7E59" w:rsidRPr="00B043BF" w:rsidRDefault="00CA7E59" w:rsidP="00CA7E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79" w:type="dxa"/>
          </w:tcPr>
          <w:p w:rsidR="00CA7E59" w:rsidRPr="00B043BF" w:rsidRDefault="00CA7E59" w:rsidP="00CA7E59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320" w:lineRule="exact"/>
              <w:ind w:right="-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</w:tcPr>
          <w:p w:rsidR="00CA7E59" w:rsidRPr="00745F95" w:rsidRDefault="00CA7E59" w:rsidP="00CA7E59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233,992</w:t>
            </w:r>
          </w:p>
        </w:tc>
        <w:tc>
          <w:tcPr>
            <w:tcW w:w="236" w:type="dxa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233,992</w:t>
            </w: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ลูกหนี้ตามสัญญาเช่าการเงิน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:rsidR="00CA7E59" w:rsidRPr="00B043BF" w:rsidRDefault="00CA7E59" w:rsidP="00CA7E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79" w:type="dxa"/>
          </w:tcPr>
          <w:p w:rsidR="00CA7E59" w:rsidRPr="00DF069A" w:rsidRDefault="00CA7E59" w:rsidP="00CA7E59">
            <w:pPr>
              <w:tabs>
                <w:tab w:val="clear" w:pos="454"/>
                <w:tab w:val="clear" w:pos="907"/>
                <w:tab w:val="decimal" w:pos="465"/>
              </w:tabs>
              <w:spacing w:line="320" w:lineRule="exact"/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9A">
              <w:rPr>
                <w:rFonts w:ascii="Angsana New" w:hAnsi="Angsana New"/>
                <w:sz w:val="26"/>
                <w:szCs w:val="26"/>
                <w:cs/>
              </w:rPr>
              <w:t>อัตราที่คำนวณ</w:t>
            </w:r>
          </w:p>
          <w:p w:rsidR="00CA7E59" w:rsidRPr="00D30B2F" w:rsidRDefault="00CA7E59" w:rsidP="00CA7E59">
            <w:pPr>
              <w:tabs>
                <w:tab w:val="clear" w:pos="454"/>
                <w:tab w:val="clear" w:pos="680"/>
                <w:tab w:val="clear" w:pos="907"/>
                <w:tab w:val="decimal" w:pos="465"/>
                <w:tab w:val="left" w:pos="702"/>
              </w:tabs>
              <w:spacing w:line="320" w:lineRule="exact"/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69A">
              <w:rPr>
                <w:rFonts w:ascii="Angsana New" w:hAnsi="Angsana New"/>
                <w:sz w:val="26"/>
                <w:szCs w:val="26"/>
                <w:cs/>
              </w:rPr>
              <w:t>มาจากสัญญา</w:t>
            </w:r>
          </w:p>
        </w:tc>
        <w:tc>
          <w:tcPr>
            <w:tcW w:w="900" w:type="dxa"/>
            <w:vAlign w:val="bottom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56"/>
                <w:tab w:val="decimal" w:pos="702"/>
              </w:tabs>
              <w:spacing w:line="320" w:lineRule="exact"/>
              <w:ind w:right="-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928,744</w:t>
            </w:r>
          </w:p>
        </w:tc>
        <w:tc>
          <w:tcPr>
            <w:tcW w:w="241" w:type="dxa"/>
            <w:vAlign w:val="bottom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22"/>
              </w:tabs>
              <w:spacing w:line="320" w:lineRule="exact"/>
              <w:ind w:right="-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1,079,175</w:t>
            </w:r>
          </w:p>
        </w:tc>
        <w:tc>
          <w:tcPr>
            <w:tcW w:w="236" w:type="dxa"/>
            <w:vAlign w:val="bottom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2,007,919</w:t>
            </w: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:rsidR="00CA7E59" w:rsidRPr="00B043BF" w:rsidRDefault="00CA7E59" w:rsidP="00CA7E59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</w:tcPr>
          <w:p w:rsidR="00CA7E59" w:rsidRPr="00B043BF" w:rsidRDefault="00CA7E59" w:rsidP="00CA7E59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1,068,83</w:t>
            </w:r>
            <w:r w:rsidR="00C959E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241" w:type="dxa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1,079,175</w:t>
            </w:r>
          </w:p>
        </w:tc>
        <w:tc>
          <w:tcPr>
            <w:tcW w:w="236" w:type="dxa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234,252</w:t>
            </w:r>
          </w:p>
        </w:tc>
        <w:tc>
          <w:tcPr>
            <w:tcW w:w="236" w:type="dxa"/>
          </w:tcPr>
          <w:p w:rsidR="00CA7E59" w:rsidRPr="00B043BF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2,382,26</w:t>
            </w:r>
            <w:r w:rsidR="00C959E7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CA7E59" w:rsidRPr="00CA7E59" w:rsidTr="001F5999">
        <w:tc>
          <w:tcPr>
            <w:tcW w:w="2697" w:type="dxa"/>
          </w:tcPr>
          <w:p w:rsidR="00CA7E59" w:rsidRPr="00CA7E59" w:rsidRDefault="00CA7E59" w:rsidP="00CA7E59">
            <w:pPr>
              <w:spacing w:line="240" w:lineRule="auto"/>
              <w:ind w:left="-45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</w:pPr>
          </w:p>
        </w:tc>
        <w:tc>
          <w:tcPr>
            <w:tcW w:w="720" w:type="dxa"/>
          </w:tcPr>
          <w:p w:rsidR="00CA7E59" w:rsidRPr="00CA7E59" w:rsidRDefault="00CA7E59" w:rsidP="00CA7E59">
            <w:pPr>
              <w:tabs>
                <w:tab w:val="decimal" w:pos="729"/>
              </w:tabs>
              <w:spacing w:line="240" w:lineRule="auto"/>
              <w:ind w:left="-171" w:right="-36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</w:tcPr>
          <w:p w:rsidR="00CA7E59" w:rsidRPr="00CA7E59" w:rsidRDefault="00CA7E59" w:rsidP="00CA7E59">
            <w:pPr>
              <w:tabs>
                <w:tab w:val="clear" w:pos="454"/>
                <w:tab w:val="decimal" w:pos="465"/>
              </w:tabs>
              <w:spacing w:line="240" w:lineRule="auto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7E59" w:rsidRPr="00CA7E59" w:rsidRDefault="00CA7E59" w:rsidP="00CA7E5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:rsidR="00CA7E59" w:rsidRPr="00CA7E59" w:rsidRDefault="00CA7E59" w:rsidP="00CA7E5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7E59" w:rsidRPr="00CA7E59" w:rsidRDefault="00CA7E59" w:rsidP="00CA7E5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A7E59" w:rsidRPr="00CA7E59" w:rsidRDefault="00CA7E59" w:rsidP="00CA7E5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CA7E59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A7E59" w:rsidRPr="00CA7E59" w:rsidRDefault="00CA7E59" w:rsidP="00CA7E5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CA7E59" w:rsidRDefault="00CA7E59" w:rsidP="00CA7E59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7E59" w:rsidRPr="00CA7E59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:rsidR="00CA7E59" w:rsidRPr="00CA7E59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lastRenderedPageBreak/>
              <w:t>หนี้สินทางการเงิน</w:t>
            </w:r>
          </w:p>
        </w:tc>
        <w:tc>
          <w:tcPr>
            <w:tcW w:w="720" w:type="dxa"/>
          </w:tcPr>
          <w:p w:rsidR="00CA7E59" w:rsidRPr="00B043BF" w:rsidRDefault="00CA7E59" w:rsidP="00CA7E59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</w:tcPr>
          <w:p w:rsidR="00CA7E59" w:rsidRPr="00B043BF" w:rsidRDefault="00CA7E59" w:rsidP="00CA7E59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56"/>
              </w:tabs>
              <w:spacing w:line="320" w:lineRule="exact"/>
              <w:ind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:rsidR="00CA7E59" w:rsidRPr="00B043BF" w:rsidRDefault="00CA7E59" w:rsidP="00CA7E59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A7E59" w:rsidRPr="00B043BF" w:rsidRDefault="00CA7E59" w:rsidP="00CA7E59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A7E59" w:rsidRPr="00B043BF" w:rsidRDefault="00CA7E59" w:rsidP="00CA7E59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B043BF" w:rsidRDefault="00CA7E59" w:rsidP="00CA7E59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CA7E59" w:rsidRPr="006C23AD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:rsidR="00CA7E59" w:rsidRPr="00B043BF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:rsidR="00CA7E59" w:rsidRPr="00AD3A2B" w:rsidRDefault="00CA7E59" w:rsidP="00AF1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15692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1079" w:type="dxa"/>
            <w:tcBorders>
              <w:bottom w:val="nil"/>
            </w:tcBorders>
          </w:tcPr>
          <w:p w:rsidR="00CA7E59" w:rsidRPr="00AD3A2B" w:rsidRDefault="00CA7E59" w:rsidP="00CA7E59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MMR</w:t>
            </w:r>
          </w:p>
        </w:tc>
        <w:tc>
          <w:tcPr>
            <w:tcW w:w="900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718,868</w:t>
            </w:r>
          </w:p>
        </w:tc>
        <w:tc>
          <w:tcPr>
            <w:tcW w:w="241" w:type="dxa"/>
          </w:tcPr>
          <w:p w:rsidR="00CA7E59" w:rsidRPr="00AD3A2B" w:rsidRDefault="00CA7E59" w:rsidP="00CA7E59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28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718,868</w:t>
            </w: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20" w:type="dxa"/>
          </w:tcPr>
          <w:p w:rsidR="00CA7E59" w:rsidRPr="00AD3A2B" w:rsidRDefault="00CA7E59" w:rsidP="00AF1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15692B">
              <w:rPr>
                <w:rFonts w:ascii="Angsana New" w:hAnsi="Angsana New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79" w:type="dxa"/>
            <w:tcBorders>
              <w:bottom w:val="nil"/>
            </w:tcBorders>
          </w:tcPr>
          <w:p w:rsidR="00CA7E59" w:rsidRPr="00AD3A2B" w:rsidRDefault="00CA7E59" w:rsidP="00CA7E59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32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33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123,496</w:t>
            </w:r>
          </w:p>
        </w:tc>
        <w:tc>
          <w:tcPr>
            <w:tcW w:w="270" w:type="dxa"/>
            <w:gridSpan w:val="2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123,496</w:t>
            </w: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:rsidR="00CA7E59" w:rsidRPr="00AD3A2B" w:rsidRDefault="00CA7E59" w:rsidP="00AF1D79">
            <w:pPr>
              <w:tabs>
                <w:tab w:val="clear" w:pos="907"/>
                <w:tab w:val="left" w:pos="612"/>
                <w:tab w:val="decimal" w:pos="729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15692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1079" w:type="dxa"/>
          </w:tcPr>
          <w:p w:rsidR="00CA7E59" w:rsidRPr="00AD3A2B" w:rsidRDefault="00CA7E59" w:rsidP="00CA7E59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</w:t>
            </w:r>
            <w:r w:rsidR="00C959E7">
              <w:rPr>
                <w:rFonts w:ascii="Angsana New" w:hAnsi="Angsana New"/>
                <w:sz w:val="24"/>
                <w:szCs w:val="24"/>
              </w:rPr>
              <w:t>43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96BF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3.52</w:t>
            </w:r>
          </w:p>
        </w:tc>
        <w:tc>
          <w:tcPr>
            <w:tcW w:w="900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1,999,550</w:t>
            </w:r>
          </w:p>
        </w:tc>
        <w:tc>
          <w:tcPr>
            <w:tcW w:w="241" w:type="dxa"/>
          </w:tcPr>
          <w:p w:rsidR="00CA7E59" w:rsidRPr="00AD3A2B" w:rsidRDefault="00CA7E59" w:rsidP="00CA7E59">
            <w:pPr>
              <w:tabs>
                <w:tab w:val="clear" w:pos="454"/>
                <w:tab w:val="decimal" w:pos="433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5,346,565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28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7,346,115</w:t>
            </w: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:rsidR="00CA7E59" w:rsidRPr="00AD3A2B" w:rsidRDefault="00CA7E59" w:rsidP="00AF1D79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15692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1079" w:type="dxa"/>
          </w:tcPr>
          <w:p w:rsidR="00CA7E59" w:rsidRPr="00AD3A2B" w:rsidRDefault="00CA7E59" w:rsidP="00CA7E59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3.05 </w:t>
            </w:r>
            <w:r w:rsidR="00896BF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3.50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661,644</w:t>
            </w:r>
          </w:p>
        </w:tc>
        <w:tc>
          <w:tcPr>
            <w:tcW w:w="241" w:type="dxa"/>
          </w:tcPr>
          <w:p w:rsidR="00CA7E59" w:rsidRPr="00AD3A2B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817,506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28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1,479,150</w:t>
            </w: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20" w:type="dxa"/>
          </w:tcPr>
          <w:p w:rsidR="00CA7E59" w:rsidRPr="00AD3A2B" w:rsidRDefault="00CA7E59" w:rsidP="00CA7E59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</w:tcPr>
          <w:p w:rsidR="00CA7E59" w:rsidRPr="00AD3A2B" w:rsidRDefault="00CA7E59" w:rsidP="00CA7E59">
            <w:pPr>
              <w:tabs>
                <w:tab w:val="clear" w:pos="680"/>
                <w:tab w:val="decimal" w:pos="663"/>
              </w:tabs>
              <w:spacing w:line="320" w:lineRule="exact"/>
              <w:ind w:left="-102" w:right="-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3,380,062</w:t>
            </w:r>
          </w:p>
        </w:tc>
        <w:tc>
          <w:tcPr>
            <w:tcW w:w="241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6,164,071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123,496</w:t>
            </w:r>
          </w:p>
        </w:tc>
        <w:tc>
          <w:tcPr>
            <w:tcW w:w="270" w:type="dxa"/>
            <w:gridSpan w:val="2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9,667,629</w:t>
            </w:r>
          </w:p>
        </w:tc>
      </w:tr>
      <w:tr w:rsidR="00CA7E59" w:rsidRPr="00B043BF" w:rsidTr="001F5999">
        <w:tc>
          <w:tcPr>
            <w:tcW w:w="2697" w:type="dxa"/>
          </w:tcPr>
          <w:p w:rsidR="00CA7E59" w:rsidRPr="00B043BF" w:rsidRDefault="00CA7E59" w:rsidP="00CA7E59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ส่วนต่างรายการในงบแสดงฐานะการเงิน</w:t>
            </w:r>
          </w:p>
        </w:tc>
        <w:tc>
          <w:tcPr>
            <w:tcW w:w="720" w:type="dxa"/>
          </w:tcPr>
          <w:p w:rsidR="00CA7E59" w:rsidRPr="00AD3A2B" w:rsidRDefault="00CA7E59" w:rsidP="00CA7E59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</w:p>
        </w:tc>
        <w:tc>
          <w:tcPr>
            <w:tcW w:w="1079" w:type="dxa"/>
          </w:tcPr>
          <w:p w:rsidR="00CA7E59" w:rsidRPr="00AD3A2B" w:rsidRDefault="00CA7E59" w:rsidP="00CA7E59">
            <w:pPr>
              <w:tabs>
                <w:tab w:val="clear" w:pos="680"/>
                <w:tab w:val="decimal" w:pos="663"/>
              </w:tabs>
              <w:spacing w:line="320" w:lineRule="exact"/>
              <w:ind w:left="-102" w:right="-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0"/>
                <w:tab w:val="decimal" w:pos="612"/>
              </w:tabs>
              <w:spacing w:line="320" w:lineRule="exact"/>
              <w:ind w:right="-13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(2,311,22</w:t>
            </w:r>
            <w:r w:rsidR="00C959E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41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(5,084,896)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-198"/>
              </w:tabs>
              <w:spacing w:line="320" w:lineRule="exact"/>
              <w:ind w:left="-198"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110,756</w:t>
            </w:r>
          </w:p>
        </w:tc>
        <w:tc>
          <w:tcPr>
            <w:tcW w:w="270" w:type="dxa"/>
            <w:gridSpan w:val="2"/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CA7E59" w:rsidRPr="00AD3A2B" w:rsidRDefault="00CA7E59" w:rsidP="00CA7E59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(7,285,36</w:t>
            </w:r>
            <w:r w:rsidR="00C959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</w:tbl>
    <w:p w:rsidR="00431DC4" w:rsidRPr="00D30B2F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  <w:r w:rsidRPr="00D30B2F">
        <w:rPr>
          <w:rFonts w:ascii="Angsana New" w:hAnsi="Angsana New"/>
          <w:sz w:val="20"/>
          <w:szCs w:val="20"/>
        </w:rPr>
        <w:t xml:space="preserve">  </w:t>
      </w:r>
    </w:p>
    <w:p w:rsidR="00431DC4" w:rsidRDefault="00431DC4" w:rsidP="00254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7"/>
        <w:jc w:val="thaiDistribute"/>
        <w:rPr>
          <w:rFonts w:ascii="Angsana New" w:hAnsi="Angsana New"/>
          <w:sz w:val="24"/>
          <w:szCs w:val="24"/>
        </w:rPr>
      </w:pPr>
      <w:r w:rsidRPr="00D30B2F">
        <w:rPr>
          <w:rFonts w:ascii="Angsana New" w:hAnsi="Angsana New"/>
          <w:sz w:val="30"/>
          <w:szCs w:val="30"/>
          <w:vertAlign w:val="superscript"/>
        </w:rPr>
        <w:t>*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24"/>
          <w:szCs w:val="24"/>
        </w:rPr>
        <w:t xml:space="preserve"> </w:t>
      </w:r>
      <w:r w:rsidRPr="00D30B2F">
        <w:rPr>
          <w:rFonts w:ascii="Angsana New" w:hAnsi="Angsana New" w:hint="cs"/>
          <w:sz w:val="24"/>
          <w:szCs w:val="24"/>
          <w:cs/>
        </w:rPr>
        <w:t>ยอดก่อนหักค่าเผื่อหนี้สงสัยจะสูญ</w:t>
      </w:r>
    </w:p>
    <w:p w:rsidR="00431DC4" w:rsidRPr="00F31FF3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z w:val="2"/>
          <w:szCs w:val="2"/>
        </w:rPr>
      </w:pPr>
    </w:p>
    <w:p w:rsidR="00431DC4" w:rsidRPr="004017D3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  <w:r w:rsidRPr="004017D3">
        <w:rPr>
          <w:rFonts w:ascii="Angsana New" w:hAnsi="Angsana New"/>
          <w:sz w:val="2"/>
          <w:szCs w:val="2"/>
        </w:rPr>
        <w:t xml:space="preserve">  </w:t>
      </w:r>
    </w:p>
    <w:p w:rsidR="00431DC4" w:rsidRPr="00BE6DBC" w:rsidRDefault="00431DC4" w:rsidP="00431DC4">
      <w:pPr>
        <w:spacing w:line="240" w:lineRule="auto"/>
        <w:ind w:left="540" w:right="-45"/>
        <w:jc w:val="thaiDistribute"/>
        <w:rPr>
          <w:rFonts w:ascii="Angsana New" w:hAnsi="Angsana New"/>
          <w:sz w:val="2"/>
          <w:szCs w:val="2"/>
        </w:rPr>
      </w:pPr>
    </w:p>
    <w:tbl>
      <w:tblPr>
        <w:tblW w:w="972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2697"/>
        <w:gridCol w:w="720"/>
        <w:gridCol w:w="1079"/>
        <w:gridCol w:w="900"/>
        <w:gridCol w:w="241"/>
        <w:gridCol w:w="933"/>
        <w:gridCol w:w="236"/>
        <w:gridCol w:w="754"/>
        <w:gridCol w:w="236"/>
        <w:gridCol w:w="754"/>
        <w:gridCol w:w="236"/>
        <w:gridCol w:w="34"/>
        <w:gridCol w:w="900"/>
      </w:tblGrid>
      <w:tr w:rsidR="00431DC4" w:rsidRPr="00B043BF" w:rsidTr="00254C2E">
        <w:trPr>
          <w:tblHeader/>
        </w:trPr>
        <w:tc>
          <w:tcPr>
            <w:tcW w:w="2697" w:type="dxa"/>
          </w:tcPr>
          <w:p w:rsidR="00431DC4" w:rsidRPr="00B043BF" w:rsidRDefault="00431DC4" w:rsidP="00431DC4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3" w:type="dxa"/>
            <w:gridSpan w:val="11"/>
          </w:tcPr>
          <w:p w:rsidR="00431DC4" w:rsidRPr="00AF1D79" w:rsidRDefault="00AF1D79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1D79">
              <w:rPr>
                <w:rFonts w:ascii="Angsana New" w:hAnsi="Angsana New" w:hint="cs"/>
                <w:sz w:val="24"/>
                <w:szCs w:val="24"/>
                <w:cs/>
              </w:rPr>
              <w:t>31 ธันวาคม 2561</w:t>
            </w:r>
          </w:p>
        </w:tc>
      </w:tr>
      <w:tr w:rsidR="00431DC4" w:rsidRPr="00B043BF" w:rsidTr="00254C2E">
        <w:trPr>
          <w:tblHeader/>
        </w:trPr>
        <w:tc>
          <w:tcPr>
            <w:tcW w:w="2697" w:type="dxa"/>
          </w:tcPr>
          <w:p w:rsidR="00431DC4" w:rsidRPr="00B043BF" w:rsidRDefault="00431DC4" w:rsidP="00431DC4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gridSpan w:val="2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1DC4" w:rsidRPr="00B043BF" w:rsidTr="00254C2E">
        <w:trPr>
          <w:tblHeader/>
        </w:trPr>
        <w:tc>
          <w:tcPr>
            <w:tcW w:w="2697" w:type="dxa"/>
          </w:tcPr>
          <w:p w:rsidR="00431DC4" w:rsidRPr="00B043BF" w:rsidRDefault="00431DC4" w:rsidP="00431DC4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079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แต่ภายใน </w:t>
            </w:r>
            <w:r w:rsidRPr="00B043BF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B043BF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431DC4" w:rsidRPr="00B043BF" w:rsidRDefault="00431DC4" w:rsidP="00431DC4">
            <w:pPr>
              <w:tabs>
                <w:tab w:val="clear" w:pos="680"/>
                <w:tab w:val="left" w:pos="621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sz w:val="24"/>
                <w:szCs w:val="24"/>
              </w:rPr>
              <w:t>5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236" w:type="dxa"/>
          </w:tcPr>
          <w:p w:rsidR="00431DC4" w:rsidRPr="00B043BF" w:rsidRDefault="00431DC4" w:rsidP="00431DC4">
            <w:pPr>
              <w:tabs>
                <w:tab w:val="clear" w:pos="907"/>
                <w:tab w:val="decimal" w:pos="882"/>
              </w:tabs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4" w:type="dxa"/>
            <w:gridSpan w:val="2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431DC4" w:rsidRPr="00B043BF" w:rsidTr="00254C2E">
        <w:trPr>
          <w:tblHeader/>
        </w:trPr>
        <w:tc>
          <w:tcPr>
            <w:tcW w:w="2697" w:type="dxa"/>
          </w:tcPr>
          <w:p w:rsidR="00431DC4" w:rsidRPr="00B043BF" w:rsidRDefault="00431DC4" w:rsidP="00431DC4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00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83" w:type="dxa"/>
            <w:gridSpan w:val="8"/>
          </w:tcPr>
          <w:p w:rsidR="00431DC4" w:rsidRPr="00B043BF" w:rsidRDefault="00431DC4" w:rsidP="00431DC4">
            <w:pPr>
              <w:spacing w:line="320" w:lineRule="exact"/>
              <w:ind w:left="-88" w:right="-8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0" w:type="dxa"/>
          </w:tcPr>
          <w:p w:rsidR="00896BF8" w:rsidRPr="00B043BF" w:rsidRDefault="00896BF8" w:rsidP="00896BF8">
            <w:pPr>
              <w:tabs>
                <w:tab w:val="left" w:pos="42"/>
                <w:tab w:val="decimal" w:pos="762"/>
              </w:tabs>
              <w:spacing w:line="320" w:lineRule="exact"/>
              <w:ind w:left="-128" w:right="-45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</w:tcPr>
          <w:p w:rsidR="00896BF8" w:rsidRPr="00B043BF" w:rsidRDefault="00896BF8" w:rsidP="00896BF8">
            <w:pPr>
              <w:tabs>
                <w:tab w:val="decimal" w:pos="597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896BF8" w:rsidRPr="00B043BF" w:rsidRDefault="00896BF8" w:rsidP="00896BF8">
            <w:pPr>
              <w:tabs>
                <w:tab w:val="decimal" w:pos="6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:rsidR="00896BF8" w:rsidRPr="00B043BF" w:rsidRDefault="00896BF8" w:rsidP="00896BF8">
            <w:pPr>
              <w:tabs>
                <w:tab w:val="clear" w:pos="907"/>
                <w:tab w:val="decimal" w:pos="88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:rsidR="00896BF8" w:rsidRPr="00B043BF" w:rsidRDefault="00896BF8" w:rsidP="00896BF8">
            <w:pPr>
              <w:tabs>
                <w:tab w:val="decimal" w:pos="52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896BF8" w:rsidRPr="00B043BF" w:rsidRDefault="00896BF8" w:rsidP="00896BF8">
            <w:pPr>
              <w:tabs>
                <w:tab w:val="clear" w:pos="907"/>
                <w:tab w:val="decimal" w:pos="88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B043BF" w:rsidRDefault="00896BF8" w:rsidP="00896BF8">
            <w:pPr>
              <w:tabs>
                <w:tab w:val="decimal" w:pos="5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896BF8" w:rsidRPr="00B043BF" w:rsidRDefault="00896BF8" w:rsidP="00896BF8">
            <w:pPr>
              <w:tabs>
                <w:tab w:val="decimal" w:pos="5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B043BF" w:rsidRDefault="00896BF8" w:rsidP="00896BF8">
            <w:pPr>
              <w:tabs>
                <w:tab w:val="decimal" w:pos="5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896BF8" w:rsidRPr="00B043BF" w:rsidRDefault="00896BF8" w:rsidP="00896BF8">
            <w:pPr>
              <w:tabs>
                <w:tab w:val="clear" w:pos="907"/>
                <w:tab w:val="decimal" w:pos="88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4" w:type="dxa"/>
            <w:gridSpan w:val="2"/>
          </w:tcPr>
          <w:p w:rsidR="00896BF8" w:rsidRPr="00B043BF" w:rsidRDefault="00896BF8" w:rsidP="00896BF8">
            <w:pPr>
              <w:tabs>
                <w:tab w:val="decimal" w:pos="712"/>
              </w:tabs>
              <w:spacing w:line="320" w:lineRule="exact"/>
              <w:ind w:left="-128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และรายการเทียบเท่าเงินสด</w:t>
            </w:r>
          </w:p>
        </w:tc>
        <w:tc>
          <w:tcPr>
            <w:tcW w:w="720" w:type="dxa"/>
          </w:tcPr>
          <w:p w:rsidR="00896BF8" w:rsidRPr="00B043BF" w:rsidRDefault="00896BF8" w:rsidP="00AF1D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079" w:type="dxa"/>
          </w:tcPr>
          <w:p w:rsidR="00896BF8" w:rsidRPr="00B043BF" w:rsidRDefault="00896BF8" w:rsidP="00896BF8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0.125 - 0.</w:t>
            </w:r>
            <w:r w:rsidRPr="00572A89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572A8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101,246</w:t>
            </w:r>
          </w:p>
        </w:tc>
        <w:tc>
          <w:tcPr>
            <w:tcW w:w="241" w:type="dxa"/>
          </w:tcPr>
          <w:p w:rsidR="00896BF8" w:rsidRPr="00B043BF" w:rsidRDefault="00896BF8" w:rsidP="00896BF8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B043BF" w:rsidRDefault="00896BF8" w:rsidP="00896BF8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5,714</w:t>
            </w:r>
          </w:p>
        </w:tc>
        <w:tc>
          <w:tcPr>
            <w:tcW w:w="236" w:type="dxa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106,960</w:t>
            </w: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ลูกหนี้ตามสัญญาเช่าดำเนินงาน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:rsidR="00896BF8" w:rsidRPr="00B043BF" w:rsidRDefault="00896BF8" w:rsidP="00AF1D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079" w:type="dxa"/>
          </w:tcPr>
          <w:p w:rsidR="00896BF8" w:rsidRPr="00B043BF" w:rsidRDefault="00896BF8" w:rsidP="00896BF8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320" w:lineRule="exact"/>
              <w:ind w:right="-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</w:tcPr>
          <w:p w:rsidR="00896BF8" w:rsidRPr="00745F95" w:rsidRDefault="00896BF8" w:rsidP="00896BF8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281,207</w:t>
            </w:r>
          </w:p>
        </w:tc>
        <w:tc>
          <w:tcPr>
            <w:tcW w:w="236" w:type="dxa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281,207</w:t>
            </w: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ลูกหนี้ตามสัญญาเช่าการเงิน</w:t>
            </w:r>
            <w:r w:rsidRPr="00B043BF">
              <w:rPr>
                <w:rFonts w:ascii="Angsana New" w:hAnsi="Angsana New"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20" w:type="dxa"/>
          </w:tcPr>
          <w:p w:rsidR="00896BF8" w:rsidRPr="00B043BF" w:rsidRDefault="00896BF8" w:rsidP="00AF1D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079" w:type="dxa"/>
          </w:tcPr>
          <w:p w:rsidR="00896BF8" w:rsidRPr="00572A89" w:rsidRDefault="00896BF8" w:rsidP="00896BF8">
            <w:pPr>
              <w:tabs>
                <w:tab w:val="clear" w:pos="454"/>
                <w:tab w:val="clear" w:pos="907"/>
                <w:tab w:val="decimal" w:pos="465"/>
              </w:tabs>
              <w:spacing w:line="320" w:lineRule="exact"/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2A89">
              <w:rPr>
                <w:rFonts w:ascii="Angsana New" w:hAnsi="Angsana New"/>
                <w:sz w:val="26"/>
                <w:szCs w:val="26"/>
                <w:cs/>
              </w:rPr>
              <w:t>อัตราที่คำนวณ</w:t>
            </w:r>
          </w:p>
          <w:p w:rsidR="00896BF8" w:rsidRPr="00D30B2F" w:rsidRDefault="00896BF8" w:rsidP="00896BF8">
            <w:pPr>
              <w:tabs>
                <w:tab w:val="clear" w:pos="454"/>
                <w:tab w:val="clear" w:pos="680"/>
                <w:tab w:val="clear" w:pos="907"/>
                <w:tab w:val="decimal" w:pos="465"/>
                <w:tab w:val="left" w:pos="702"/>
              </w:tabs>
              <w:spacing w:line="320" w:lineRule="exact"/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2A89">
              <w:rPr>
                <w:rFonts w:ascii="Angsana New" w:hAnsi="Angsana New"/>
                <w:sz w:val="26"/>
                <w:szCs w:val="26"/>
                <w:cs/>
              </w:rPr>
              <w:t>มาจากสัญญา</w:t>
            </w:r>
          </w:p>
        </w:tc>
        <w:tc>
          <w:tcPr>
            <w:tcW w:w="900" w:type="dxa"/>
            <w:vAlign w:val="bottom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56"/>
                <w:tab w:val="decimal" w:pos="702"/>
              </w:tabs>
              <w:spacing w:line="320" w:lineRule="exact"/>
              <w:ind w:right="-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939,413</w:t>
            </w:r>
          </w:p>
        </w:tc>
        <w:tc>
          <w:tcPr>
            <w:tcW w:w="241" w:type="dxa"/>
            <w:vAlign w:val="bottom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22"/>
              </w:tabs>
              <w:spacing w:line="320" w:lineRule="exact"/>
              <w:ind w:right="-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1,267,415</w:t>
            </w:r>
          </w:p>
        </w:tc>
        <w:tc>
          <w:tcPr>
            <w:tcW w:w="236" w:type="dxa"/>
            <w:vAlign w:val="bottom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vAlign w:val="bottom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2,206,828</w:t>
            </w: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20" w:type="dxa"/>
          </w:tcPr>
          <w:p w:rsidR="00896BF8" w:rsidRPr="00B043BF" w:rsidRDefault="00896BF8" w:rsidP="00AF1D79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</w:tcPr>
          <w:p w:rsidR="00896BF8" w:rsidRPr="00B043BF" w:rsidRDefault="00896BF8" w:rsidP="00896BF8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1,040,659</w:t>
            </w:r>
          </w:p>
        </w:tc>
        <w:tc>
          <w:tcPr>
            <w:tcW w:w="241" w:type="dxa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1,267,415</w:t>
            </w:r>
          </w:p>
        </w:tc>
        <w:tc>
          <w:tcPr>
            <w:tcW w:w="236" w:type="dxa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286,921</w:t>
            </w:r>
          </w:p>
        </w:tc>
        <w:tc>
          <w:tcPr>
            <w:tcW w:w="236" w:type="dxa"/>
          </w:tcPr>
          <w:p w:rsidR="00896BF8" w:rsidRPr="00B043BF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2,594,995</w:t>
            </w:r>
          </w:p>
        </w:tc>
      </w:tr>
      <w:tr w:rsidR="00896BF8" w:rsidRPr="00130D50" w:rsidTr="00254C2E">
        <w:tc>
          <w:tcPr>
            <w:tcW w:w="2697" w:type="dxa"/>
          </w:tcPr>
          <w:p w:rsidR="00896BF8" w:rsidRPr="00130D50" w:rsidRDefault="00896BF8" w:rsidP="00896BF8">
            <w:pPr>
              <w:spacing w:line="240" w:lineRule="auto"/>
              <w:ind w:left="-45" w:right="-4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</w:tcPr>
          <w:p w:rsidR="00896BF8" w:rsidRPr="00130D50" w:rsidRDefault="00896BF8" w:rsidP="00AF1D79">
            <w:pPr>
              <w:tabs>
                <w:tab w:val="decimal" w:pos="729"/>
              </w:tabs>
              <w:spacing w:line="240" w:lineRule="auto"/>
              <w:ind w:left="-171" w:right="-360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79" w:type="dxa"/>
          </w:tcPr>
          <w:p w:rsidR="00896BF8" w:rsidRPr="00130D50" w:rsidRDefault="00896BF8" w:rsidP="00896BF8">
            <w:pPr>
              <w:tabs>
                <w:tab w:val="clear" w:pos="454"/>
                <w:tab w:val="decimal" w:pos="465"/>
              </w:tabs>
              <w:spacing w:line="240" w:lineRule="auto"/>
              <w:ind w:left="-102" w:right="-20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896BF8" w:rsidRPr="00130D50" w:rsidRDefault="00896BF8" w:rsidP="00896BF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98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41" w:type="dxa"/>
          </w:tcPr>
          <w:p w:rsidR="00896BF8" w:rsidRPr="00130D50" w:rsidRDefault="00896BF8" w:rsidP="00896BF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3" w:type="dxa"/>
          </w:tcPr>
          <w:p w:rsidR="00896BF8" w:rsidRPr="00130D50" w:rsidRDefault="00896BF8" w:rsidP="00896BF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896BF8" w:rsidRPr="00130D50" w:rsidRDefault="00896BF8" w:rsidP="00896BF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</w:tcPr>
          <w:p w:rsidR="00896BF8" w:rsidRPr="00130D50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896BF8" w:rsidRPr="00130D50" w:rsidRDefault="00896BF8" w:rsidP="00896BF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</w:tcPr>
          <w:p w:rsidR="00896BF8" w:rsidRPr="00130D50" w:rsidRDefault="00896BF8" w:rsidP="00896BF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896BF8" w:rsidRPr="00130D50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108" w:right="-16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900" w:type="dxa"/>
          </w:tcPr>
          <w:p w:rsidR="00896BF8" w:rsidRPr="00130D50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69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720" w:type="dxa"/>
          </w:tcPr>
          <w:p w:rsidR="00896BF8" w:rsidRPr="00B043BF" w:rsidRDefault="00896BF8" w:rsidP="00AF1D79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</w:tcPr>
          <w:p w:rsidR="00896BF8" w:rsidRPr="00B043BF" w:rsidRDefault="00896BF8" w:rsidP="00896BF8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56"/>
              </w:tabs>
              <w:spacing w:line="320" w:lineRule="exact"/>
              <w:ind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41" w:type="dxa"/>
          </w:tcPr>
          <w:p w:rsidR="00896BF8" w:rsidRPr="00B043BF" w:rsidRDefault="00896BF8" w:rsidP="00896BF8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96BF8" w:rsidRPr="00B043BF" w:rsidRDefault="00896BF8" w:rsidP="00896BF8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96BF8" w:rsidRPr="00B043BF" w:rsidRDefault="00896BF8" w:rsidP="00896BF8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B043BF" w:rsidRDefault="00896BF8" w:rsidP="00896BF8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96BF8" w:rsidRPr="006C23AD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:rsidR="00896BF8" w:rsidRPr="00B043BF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</w:tcPr>
          <w:p w:rsidR="00896BF8" w:rsidRPr="00AD3A2B" w:rsidRDefault="00896BF8" w:rsidP="00AF1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15692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.1</w:t>
            </w:r>
          </w:p>
        </w:tc>
        <w:tc>
          <w:tcPr>
            <w:tcW w:w="1079" w:type="dxa"/>
            <w:tcBorders>
              <w:bottom w:val="nil"/>
            </w:tcBorders>
          </w:tcPr>
          <w:p w:rsidR="00896BF8" w:rsidRPr="00AD3A2B" w:rsidRDefault="00896BF8" w:rsidP="00896BF8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A2B">
              <w:rPr>
                <w:rFonts w:ascii="Angsana New" w:hAnsi="Angsana New"/>
                <w:sz w:val="24"/>
                <w:szCs w:val="24"/>
              </w:rPr>
              <w:t>M</w:t>
            </w:r>
            <w:r>
              <w:rPr>
                <w:rFonts w:ascii="Angsana New" w:hAnsi="Angsana New"/>
                <w:sz w:val="24"/>
                <w:szCs w:val="24"/>
              </w:rPr>
              <w:t>MR</w:t>
            </w:r>
          </w:p>
        </w:tc>
        <w:tc>
          <w:tcPr>
            <w:tcW w:w="900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  <w:lang w:bidi="th-TH"/>
              </w:rPr>
              <w:t>1,628,18</w:t>
            </w:r>
            <w:r w:rsidR="00C959E7">
              <w:rPr>
                <w:rFonts w:ascii="Angsana New" w:hAnsi="Angsana New" w:cs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41" w:type="dxa"/>
          </w:tcPr>
          <w:p w:rsidR="00896BF8" w:rsidRPr="00AD3A2B" w:rsidRDefault="00896BF8" w:rsidP="00896BF8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pStyle w:val="acctfourfigures"/>
              <w:tabs>
                <w:tab w:val="decimal" w:pos="91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28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1,628,18</w:t>
            </w:r>
            <w:r w:rsidR="00C959E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20" w:type="dxa"/>
          </w:tcPr>
          <w:p w:rsidR="00896BF8" w:rsidRPr="00AD3A2B" w:rsidRDefault="00896BF8" w:rsidP="00AF1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15692B">
              <w:rPr>
                <w:rFonts w:ascii="Angsana New" w:hAnsi="Angsana New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079" w:type="dxa"/>
            <w:tcBorders>
              <w:bottom w:val="nil"/>
            </w:tcBorders>
          </w:tcPr>
          <w:p w:rsidR="00896BF8" w:rsidRPr="00AD3A2B" w:rsidRDefault="00896BF8" w:rsidP="00896BF8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D3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522"/>
                <w:tab w:val="decimal" w:pos="702"/>
              </w:tabs>
              <w:spacing w:line="320" w:lineRule="exact"/>
              <w:ind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230,245</w:t>
            </w:r>
          </w:p>
        </w:tc>
        <w:tc>
          <w:tcPr>
            <w:tcW w:w="270" w:type="dxa"/>
            <w:gridSpan w:val="2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230,245</w:t>
            </w: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20" w:type="dxa"/>
          </w:tcPr>
          <w:p w:rsidR="00896BF8" w:rsidRPr="00AD3A2B" w:rsidRDefault="00896BF8" w:rsidP="00AF1D79">
            <w:pPr>
              <w:tabs>
                <w:tab w:val="clear" w:pos="907"/>
                <w:tab w:val="left" w:pos="612"/>
                <w:tab w:val="decimal" w:pos="729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15692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.2</w:t>
            </w:r>
          </w:p>
        </w:tc>
        <w:tc>
          <w:tcPr>
            <w:tcW w:w="1079" w:type="dxa"/>
          </w:tcPr>
          <w:p w:rsidR="00896BF8" w:rsidRPr="00AD3A2B" w:rsidRDefault="00896BF8" w:rsidP="00896BF8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A2B">
              <w:rPr>
                <w:rFonts w:ascii="Angsana New" w:hAnsi="Angsana New"/>
                <w:sz w:val="24"/>
                <w:szCs w:val="24"/>
              </w:rPr>
              <w:t>2.24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3A2B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3</w:t>
            </w:r>
            <w:r w:rsidRPr="00AD3A2B">
              <w:rPr>
                <w:rFonts w:ascii="Angsana New" w:hAnsi="Angsana New"/>
                <w:sz w:val="24"/>
                <w:szCs w:val="24"/>
              </w:rPr>
              <w:t>.0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2,199,666</w:t>
            </w:r>
          </w:p>
        </w:tc>
        <w:tc>
          <w:tcPr>
            <w:tcW w:w="241" w:type="dxa"/>
          </w:tcPr>
          <w:p w:rsidR="00896BF8" w:rsidRPr="00AD3A2B" w:rsidRDefault="00896BF8" w:rsidP="00896BF8">
            <w:pPr>
              <w:tabs>
                <w:tab w:val="clear" w:pos="454"/>
                <w:tab w:val="decimal" w:pos="433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  <w:lang w:bidi="th-TH"/>
              </w:rPr>
              <w:t>4,697,017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28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6,896,683</w:t>
            </w: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sz w:val="24"/>
                <w:szCs w:val="24"/>
              </w:rPr>
            </w:pPr>
            <w:r w:rsidRPr="00B043BF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:rsidR="00896BF8" w:rsidRPr="00AD3A2B" w:rsidRDefault="00896BF8" w:rsidP="00AF1D79">
            <w:pPr>
              <w:tabs>
                <w:tab w:val="clear" w:pos="454"/>
                <w:tab w:val="clear" w:pos="907"/>
                <w:tab w:val="decimal" w:pos="432"/>
                <w:tab w:val="left" w:pos="612"/>
              </w:tabs>
              <w:spacing w:line="320" w:lineRule="exact"/>
              <w:ind w:left="-173" w:right="-14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1</w:t>
            </w:r>
            <w:r w:rsidR="0015692B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1079" w:type="dxa"/>
          </w:tcPr>
          <w:p w:rsidR="00896BF8" w:rsidRPr="00AD3A2B" w:rsidRDefault="00896BF8" w:rsidP="00896BF8">
            <w:pPr>
              <w:tabs>
                <w:tab w:val="clear" w:pos="454"/>
                <w:tab w:val="decimal" w:pos="465"/>
              </w:tabs>
              <w:spacing w:line="320" w:lineRule="exact"/>
              <w:ind w:left="-102" w:right="-2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3A2B">
              <w:rPr>
                <w:rFonts w:ascii="Angsana New" w:hAnsi="Angsana New"/>
                <w:sz w:val="24"/>
                <w:szCs w:val="24"/>
              </w:rPr>
              <w:t>3.27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3A2B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3A2B">
              <w:rPr>
                <w:rFonts w:ascii="Angsana New" w:hAnsi="Angsana New"/>
                <w:sz w:val="24"/>
                <w:szCs w:val="24"/>
              </w:rPr>
              <w:t>3.50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719,112</w:t>
            </w:r>
          </w:p>
        </w:tc>
        <w:tc>
          <w:tcPr>
            <w:tcW w:w="241" w:type="dxa"/>
          </w:tcPr>
          <w:p w:rsidR="00896BF8" w:rsidRPr="00AD3A2B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979,150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tabs>
                <w:tab w:val="clear" w:pos="680"/>
                <w:tab w:val="decimal" w:pos="684"/>
              </w:tabs>
              <w:spacing w:line="320" w:lineRule="exact"/>
              <w:ind w:left="-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286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1,698,262</w:t>
            </w: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20" w:type="dxa"/>
          </w:tcPr>
          <w:p w:rsidR="00896BF8" w:rsidRPr="00AD3A2B" w:rsidRDefault="00896BF8" w:rsidP="00896BF8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</w:tcPr>
          <w:p w:rsidR="00896BF8" w:rsidRPr="00AD3A2B" w:rsidRDefault="00896BF8" w:rsidP="00896BF8">
            <w:pPr>
              <w:tabs>
                <w:tab w:val="clear" w:pos="680"/>
                <w:tab w:val="decimal" w:pos="663"/>
              </w:tabs>
              <w:spacing w:line="320" w:lineRule="exact"/>
              <w:ind w:left="-102" w:right="-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546,96</w:t>
            </w:r>
            <w:r w:rsidR="00C959E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41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676,167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230,245</w:t>
            </w:r>
          </w:p>
        </w:tc>
        <w:tc>
          <w:tcPr>
            <w:tcW w:w="270" w:type="dxa"/>
            <w:gridSpan w:val="2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10,453,37</w:t>
            </w:r>
            <w:r w:rsidR="00C959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896BF8" w:rsidRPr="00B043BF" w:rsidTr="00254C2E">
        <w:tc>
          <w:tcPr>
            <w:tcW w:w="2697" w:type="dxa"/>
          </w:tcPr>
          <w:p w:rsidR="00896BF8" w:rsidRPr="00B043BF" w:rsidRDefault="00896BF8" w:rsidP="00896BF8">
            <w:pPr>
              <w:spacing w:line="320" w:lineRule="exact"/>
              <w:ind w:left="-45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43BF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ส่วนต่างรายการในงบแสดงฐานะการเงิน</w:t>
            </w:r>
          </w:p>
        </w:tc>
        <w:tc>
          <w:tcPr>
            <w:tcW w:w="720" w:type="dxa"/>
          </w:tcPr>
          <w:p w:rsidR="00896BF8" w:rsidRPr="00AD3A2B" w:rsidRDefault="00896BF8" w:rsidP="00896BF8">
            <w:pPr>
              <w:tabs>
                <w:tab w:val="decimal" w:pos="729"/>
              </w:tabs>
              <w:spacing w:line="320" w:lineRule="exact"/>
              <w:ind w:left="-171" w:right="-36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</w:p>
        </w:tc>
        <w:tc>
          <w:tcPr>
            <w:tcW w:w="1079" w:type="dxa"/>
          </w:tcPr>
          <w:p w:rsidR="00896BF8" w:rsidRPr="00AD3A2B" w:rsidRDefault="00896BF8" w:rsidP="00896BF8">
            <w:pPr>
              <w:tabs>
                <w:tab w:val="clear" w:pos="680"/>
                <w:tab w:val="decimal" w:pos="663"/>
              </w:tabs>
              <w:spacing w:line="320" w:lineRule="exact"/>
              <w:ind w:left="-102" w:right="-2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0"/>
                <w:tab w:val="decimal" w:pos="612"/>
              </w:tabs>
              <w:spacing w:line="320" w:lineRule="exact"/>
              <w:ind w:right="-13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(3,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506,30</w:t>
            </w:r>
            <w:r w:rsidR="00C959E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</w:t>
            </w: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41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</w:rPr>
            </w:pP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(4,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408,752</w:t>
            </w: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-198"/>
              </w:tabs>
              <w:spacing w:line="320" w:lineRule="exact"/>
              <w:ind w:left="-198"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376"/>
              </w:tabs>
              <w:spacing w:line="320" w:lineRule="exact"/>
              <w:ind w:right="-28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D3A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1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538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56,676</w:t>
            </w:r>
          </w:p>
        </w:tc>
        <w:tc>
          <w:tcPr>
            <w:tcW w:w="270" w:type="dxa"/>
            <w:gridSpan w:val="2"/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36"/>
              </w:tabs>
              <w:spacing w:line="320" w:lineRule="exact"/>
              <w:ind w:left="-108" w:right="-16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96BF8" w:rsidRPr="00AD3A2B" w:rsidRDefault="00896BF8" w:rsidP="00896BF8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6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(7,858,37</w:t>
            </w:r>
            <w:r w:rsidR="00C959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AD3A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</w:tbl>
    <w:p w:rsidR="00431DC4" w:rsidRPr="007A268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  <w:r w:rsidRPr="00D30B2F">
        <w:rPr>
          <w:rFonts w:ascii="Angsana New" w:hAnsi="Angsana New"/>
          <w:sz w:val="20"/>
          <w:szCs w:val="20"/>
        </w:rPr>
        <w:t xml:space="preserve">  </w:t>
      </w:r>
    </w:p>
    <w:p w:rsidR="00431DC4" w:rsidRDefault="00431DC4" w:rsidP="00254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/>
        <w:jc w:val="thaiDistribute"/>
        <w:rPr>
          <w:rFonts w:ascii="Angsana New" w:hAnsi="Angsana New"/>
          <w:sz w:val="24"/>
          <w:szCs w:val="24"/>
        </w:rPr>
      </w:pPr>
      <w:r w:rsidRPr="00D30B2F">
        <w:rPr>
          <w:rFonts w:ascii="Angsana New" w:hAnsi="Angsana New"/>
          <w:sz w:val="30"/>
          <w:szCs w:val="30"/>
          <w:vertAlign w:val="superscript"/>
        </w:rPr>
        <w:t>*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24"/>
          <w:szCs w:val="24"/>
        </w:rPr>
        <w:t xml:space="preserve"> </w:t>
      </w:r>
      <w:r w:rsidRPr="00D30B2F">
        <w:rPr>
          <w:rFonts w:ascii="Angsana New" w:hAnsi="Angsana New" w:hint="cs"/>
          <w:sz w:val="24"/>
          <w:szCs w:val="24"/>
          <w:cs/>
        </w:rPr>
        <w:t>ยอดก่อนหักค่าเผื่อหนี้สงสัยจะสูญ</w:t>
      </w:r>
    </w:p>
    <w:p w:rsidR="00431DC4" w:rsidRPr="00130D5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thaiDistribute"/>
        <w:rPr>
          <w:rFonts w:ascii="Angsana New" w:hAnsi="Angsana New"/>
          <w:sz w:val="20"/>
          <w:szCs w:val="20"/>
        </w:rPr>
      </w:pPr>
    </w:p>
    <w:p w:rsidR="00896BF8" w:rsidRDefault="00896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56DD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6DD0">
        <w:rPr>
          <w:rFonts w:ascii="Angsana New" w:hAnsi="Angsana New"/>
          <w:sz w:val="30"/>
          <w:szCs w:val="30"/>
          <w:cs/>
        </w:rPr>
        <w:t>ความเสี่ยงทางด้านสินเชื่อ คือ</w:t>
      </w:r>
      <w:r w:rsidR="00620526" w:rsidRPr="00756DD0">
        <w:rPr>
          <w:rFonts w:ascii="Angsana New" w:hAnsi="Angsana New" w:hint="cs"/>
          <w:sz w:val="30"/>
          <w:szCs w:val="30"/>
          <w:cs/>
        </w:rPr>
        <w:t>ผลขาดทุนที่อาจเกิดขึ้นจากการที่</w:t>
      </w:r>
      <w:r w:rsidRPr="00756DD0">
        <w:rPr>
          <w:rFonts w:ascii="Angsana New" w:hAnsi="Angsana New"/>
          <w:sz w:val="30"/>
          <w:szCs w:val="30"/>
          <w:cs/>
        </w:rPr>
        <w:t>ลูกค้าหรือคู่สัญญาไม่สามารถชำระหนี้แก่บริษัทตามเงื่อนไขที่ตกลงไว้เมื่อครบกำหนด ทั้งนี้ 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 โดยการวิเคราะห์ฐานะทางการเงินของลูกค้า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Pr="00756DD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756DD0">
        <w:rPr>
          <w:rFonts w:ascii="Angsana New" w:hAnsi="Angsana New"/>
          <w:sz w:val="30"/>
          <w:szCs w:val="30"/>
          <w:cs/>
        </w:rPr>
        <w:t xml:space="preserve"> </w:t>
      </w: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56DD0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6DD0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Pr="00756DD0">
        <w:rPr>
          <w:rFonts w:ascii="Angsana New" w:hAnsi="Angsana New" w:hint="cs"/>
          <w:sz w:val="30"/>
          <w:szCs w:val="30"/>
          <w:cs/>
        </w:rPr>
        <w:t xml:space="preserve"> </w:t>
      </w:r>
      <w:r w:rsidRPr="00756DD0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31DC4" w:rsidRPr="00756DD0" w:rsidRDefault="00A73F06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56D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6DD0">
        <w:rPr>
          <w:rFonts w:ascii="Angsana New" w:hAnsi="Angsana New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ลูกหนี้ตามสัญญาเช่าการเงินที่ถึงกำหนดชำระภายในหนึ่งปี เจ้าหนี้</w:t>
      </w:r>
      <w:r w:rsidRPr="00756DD0">
        <w:rPr>
          <w:rFonts w:ascii="Angsana New" w:hAnsi="Angsana New" w:hint="cs"/>
          <w:sz w:val="30"/>
          <w:szCs w:val="30"/>
          <w:cs/>
        </w:rPr>
        <w:t>การค้าและ</w:t>
      </w:r>
      <w:r w:rsidRPr="00756DD0">
        <w:rPr>
          <w:rFonts w:ascii="Angsana New" w:hAnsi="Angsana New"/>
          <w:sz w:val="30"/>
          <w:szCs w:val="30"/>
          <w:cs/>
        </w:rPr>
        <w:t>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56DD0">
        <w:rPr>
          <w:rFonts w:ascii="Angsana New" w:hAnsi="Angsana New"/>
          <w:sz w:val="30"/>
          <w:szCs w:val="30"/>
          <w:cs/>
        </w:rPr>
        <w:t xml:space="preserve">มูลค่ายุติธรรมของลูกหนี้ตามสัญญาเช่าการเงินที่ถึงกำหนดชำระเกินกว่าหนึ่งปี เป็นมูลค่าที่ใกล้เคียงกับราคาตามบัญชี </w:t>
      </w: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31DC4" w:rsidRPr="00756DD0" w:rsidRDefault="00431DC4" w:rsidP="00756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56DD0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Pr="00756DD0">
        <w:rPr>
          <w:rFonts w:ascii="Angsana New" w:hAnsi="Angsana New"/>
          <w:sz w:val="30"/>
          <w:szCs w:val="30"/>
          <w:cs/>
          <w:lang w:val="th-TH"/>
        </w:rPr>
        <w:t>เงินกู้ยืมระยะยาวที่มีอัตราดอกเบี้ยลอยตัว</w:t>
      </w:r>
      <w:r w:rsidRPr="00756DD0">
        <w:rPr>
          <w:rFonts w:ascii="Angsana New" w:hAnsi="Angsana New"/>
          <w:sz w:val="30"/>
          <w:szCs w:val="30"/>
          <w:cs/>
        </w:rPr>
        <w:t>เป็นมูลค่าที่ใกล้เคียงกับราคาตามบัญชี เนื่องจาก</w:t>
      </w:r>
      <w:r w:rsidRPr="00756DD0">
        <w:rPr>
          <w:rFonts w:ascii="Angsana New" w:hAnsi="Angsana New"/>
          <w:sz w:val="30"/>
          <w:szCs w:val="30"/>
          <w:cs/>
          <w:lang w:val="th-TH"/>
        </w:rPr>
        <w:t>อัตราดอกเบี้ยลอยตัวของเงินกู้ยืมระยะยาวดังกล่าวจะเปลี่ยนแปลงตามอัตราตลาด</w:t>
      </w:r>
    </w:p>
    <w:p w:rsidR="00431DC4" w:rsidRPr="00756DD0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56DD0" w:rsidRDefault="00756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31DC4" w:rsidRDefault="00431DC4" w:rsidP="00EA7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thaiDistribute"/>
        <w:rPr>
          <w:rFonts w:ascii="Angsana New" w:hAnsi="Angsana New"/>
          <w:sz w:val="30"/>
          <w:szCs w:val="30"/>
        </w:rPr>
      </w:pPr>
      <w:r w:rsidRPr="00D30B2F">
        <w:rPr>
          <w:rFonts w:ascii="Angsana New" w:hAnsi="Angsana New" w:hint="cs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:rsidR="00431DC4" w:rsidRPr="00B47E21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3" w:type="dxa"/>
        <w:tblInd w:w="3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350"/>
        <w:gridCol w:w="180"/>
        <w:gridCol w:w="630"/>
        <w:gridCol w:w="180"/>
        <w:gridCol w:w="990"/>
        <w:gridCol w:w="180"/>
        <w:gridCol w:w="720"/>
        <w:gridCol w:w="180"/>
        <w:gridCol w:w="992"/>
      </w:tblGrid>
      <w:tr w:rsidR="00431DC4" w:rsidRPr="00D30B2F" w:rsidTr="001F5999">
        <w:trPr>
          <w:trHeight w:val="363"/>
          <w:tblHeader/>
        </w:trPr>
        <w:tc>
          <w:tcPr>
            <w:tcW w:w="3951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C28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C28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31DC4" w:rsidRPr="00D30B2F" w:rsidTr="001F5999">
        <w:trPr>
          <w:trHeight w:val="363"/>
          <w:tblHeader/>
        </w:trPr>
        <w:tc>
          <w:tcPr>
            <w:tcW w:w="3951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C28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C2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C28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C2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C28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2C2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2C280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31DC4" w:rsidRPr="00D30B2F" w:rsidTr="001F5999">
        <w:trPr>
          <w:tblHeader/>
        </w:trPr>
        <w:tc>
          <w:tcPr>
            <w:tcW w:w="3951" w:type="dxa"/>
            <w:shd w:val="clear" w:color="auto" w:fill="auto"/>
          </w:tcPr>
          <w:p w:rsidR="00431DC4" w:rsidRPr="002C280D" w:rsidRDefault="00431DC4" w:rsidP="00431DC4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872" w:type="dxa"/>
            <w:gridSpan w:val="7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C280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31DC4" w:rsidRPr="00D30B2F" w:rsidTr="001F5999">
        <w:tc>
          <w:tcPr>
            <w:tcW w:w="3951" w:type="dxa"/>
            <w:shd w:val="clear" w:color="auto" w:fill="auto"/>
          </w:tcPr>
          <w:p w:rsidR="00431DC4" w:rsidRPr="002C280D" w:rsidRDefault="00431DC4" w:rsidP="00431DC4">
            <w:pPr>
              <w:tabs>
                <w:tab w:val="clear" w:pos="227"/>
              </w:tabs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280D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DC4" w:rsidRPr="00D30B2F" w:rsidTr="001F5999">
        <w:tc>
          <w:tcPr>
            <w:tcW w:w="3951" w:type="dxa"/>
            <w:shd w:val="clear" w:color="auto" w:fill="auto"/>
            <w:vAlign w:val="bottom"/>
          </w:tcPr>
          <w:p w:rsidR="00431DC4" w:rsidRPr="002C280D" w:rsidRDefault="00431DC4" w:rsidP="00431DC4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7,346</w:t>
            </w:r>
          </w:p>
        </w:tc>
        <w:tc>
          <w:tcPr>
            <w:tcW w:w="180" w:type="dxa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1DC4" w:rsidRPr="00FA5576" w:rsidRDefault="00431DC4" w:rsidP="00431DC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7,405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right="-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31DC4" w:rsidRPr="00DF5AD4" w:rsidRDefault="00431DC4" w:rsidP="00431DC4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7,405</w:t>
            </w:r>
          </w:p>
        </w:tc>
      </w:tr>
      <w:tr w:rsidR="00431DC4" w:rsidRPr="00D30B2F" w:rsidTr="001F5999">
        <w:tc>
          <w:tcPr>
            <w:tcW w:w="3951" w:type="dxa"/>
            <w:shd w:val="clear" w:color="auto" w:fill="auto"/>
          </w:tcPr>
          <w:p w:rsidR="00431DC4" w:rsidRPr="002C280D" w:rsidRDefault="00431DC4" w:rsidP="00431DC4">
            <w:pPr>
              <w:tabs>
                <w:tab w:val="clear" w:pos="227"/>
                <w:tab w:val="left" w:pos="191"/>
                <w:tab w:val="decimal" w:pos="51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361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1,479</w:t>
            </w:r>
          </w:p>
        </w:tc>
        <w:tc>
          <w:tcPr>
            <w:tcW w:w="18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</w:t>
            </w:r>
            <w:r w:rsidR="0015692B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right="-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</w:t>
            </w:r>
            <w:r w:rsidR="0015692B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</w:tr>
      <w:tr w:rsidR="00431DC4" w:rsidRPr="00D30B2F" w:rsidTr="001F5999">
        <w:tc>
          <w:tcPr>
            <w:tcW w:w="3951" w:type="dxa"/>
            <w:shd w:val="clear" w:color="auto" w:fill="auto"/>
          </w:tcPr>
          <w:p w:rsidR="00431DC4" w:rsidRPr="00B47E21" w:rsidRDefault="00431DC4" w:rsidP="00431DC4">
            <w:pPr>
              <w:tabs>
                <w:tab w:val="decimal" w:pos="510"/>
              </w:tabs>
              <w:ind w:left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431DC4" w:rsidRPr="00B47E21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:rsidR="00431DC4" w:rsidRPr="00B47E21" w:rsidRDefault="00431DC4" w:rsidP="00431DC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431DC4" w:rsidRPr="00B47E21" w:rsidRDefault="00431DC4" w:rsidP="00431D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B47E21" w:rsidRDefault="00431DC4" w:rsidP="00431DC4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1DC4" w:rsidRPr="00B47E21" w:rsidRDefault="00431DC4" w:rsidP="00431D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B47E21" w:rsidRDefault="00431DC4" w:rsidP="00431DC4">
            <w:pPr>
              <w:pStyle w:val="acctfourfigures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31DC4" w:rsidRPr="00B47E21" w:rsidRDefault="00431DC4" w:rsidP="00431DC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B47E21" w:rsidRDefault="00431DC4" w:rsidP="00431DC4">
            <w:pPr>
              <w:pStyle w:val="acctfourfigures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31DC4" w:rsidRPr="00B47E21" w:rsidRDefault="00431DC4" w:rsidP="00431DC4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31DC4" w:rsidRPr="00D30B2F" w:rsidTr="001F5999">
        <w:tc>
          <w:tcPr>
            <w:tcW w:w="3951" w:type="dxa"/>
            <w:shd w:val="clear" w:color="auto" w:fill="auto"/>
          </w:tcPr>
          <w:p w:rsidR="00431DC4" w:rsidRPr="002C280D" w:rsidRDefault="00431DC4" w:rsidP="00431DC4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C280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1DC4" w:rsidRPr="00D30B2F" w:rsidTr="001F5999">
        <w:tc>
          <w:tcPr>
            <w:tcW w:w="3951" w:type="dxa"/>
            <w:shd w:val="clear" w:color="auto" w:fill="auto"/>
            <w:vAlign w:val="bottom"/>
          </w:tcPr>
          <w:p w:rsidR="00431DC4" w:rsidRPr="002C280D" w:rsidRDefault="00431DC4" w:rsidP="00431DC4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6,897</w:t>
            </w:r>
          </w:p>
        </w:tc>
        <w:tc>
          <w:tcPr>
            <w:tcW w:w="180" w:type="dxa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1DC4" w:rsidRPr="00FA5576" w:rsidRDefault="00431DC4" w:rsidP="00431DC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right="-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6,896</w:t>
            </w:r>
          </w:p>
        </w:tc>
      </w:tr>
      <w:tr w:rsidR="00431DC4" w:rsidRPr="00D30B2F" w:rsidTr="001F5999">
        <w:tc>
          <w:tcPr>
            <w:tcW w:w="3951" w:type="dxa"/>
            <w:shd w:val="clear" w:color="auto" w:fill="auto"/>
          </w:tcPr>
          <w:p w:rsidR="00431DC4" w:rsidRPr="002C280D" w:rsidRDefault="00431DC4" w:rsidP="00431DC4">
            <w:pPr>
              <w:tabs>
                <w:tab w:val="decimal" w:pos="51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เงินกู้ระยะยาว</w:t>
            </w:r>
          </w:p>
        </w:tc>
        <w:tc>
          <w:tcPr>
            <w:tcW w:w="135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361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1,698</w:t>
            </w:r>
          </w:p>
        </w:tc>
        <w:tc>
          <w:tcPr>
            <w:tcW w:w="180" w:type="dxa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right="-8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31DC4" w:rsidRPr="002C280D" w:rsidRDefault="00431DC4" w:rsidP="00431DC4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1,618</w:t>
            </w:r>
          </w:p>
        </w:tc>
      </w:tr>
    </w:tbl>
    <w:p w:rsidR="00431DC4" w:rsidRPr="008A7814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:rsidR="00431DC4" w:rsidRPr="00D30B2F" w:rsidRDefault="00632280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27</w:t>
      </w:r>
      <w:r w:rsidR="00431DC4" w:rsidRPr="00D30B2F">
        <w:rPr>
          <w:rFonts w:ascii="Angsana New" w:hAnsi="Angsana New"/>
          <w:b/>
          <w:bCs/>
          <w:sz w:val="30"/>
          <w:szCs w:val="30"/>
          <w:cs/>
        </w:rPr>
        <w:tab/>
        <w:t>ภาระผูกพัน</w:t>
      </w:r>
      <w:r w:rsidR="00431DC4" w:rsidRPr="00D30B2F">
        <w:rPr>
          <w:rFonts w:ascii="Angsana New" w:hAnsi="Angsana New" w:hint="cs"/>
          <w:b/>
          <w:bCs/>
          <w:sz w:val="30"/>
          <w:szCs w:val="30"/>
          <w:cs/>
        </w:rPr>
        <w:t>และหนี้สินที่อาจเกิดขึ้น</w:t>
      </w:r>
    </w:p>
    <w:p w:rsidR="00037DF0" w:rsidRPr="008A7814" w:rsidRDefault="00037DF0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431DC4" w:rsidRPr="00A678C6" w:rsidRDefault="00431DC4" w:rsidP="008A7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678C6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A678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A678C6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A678C6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678C6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ภาระผูกพันจากสัญญาเช่าดำเนินงานที่ยกเลิกไม่ได้</w:t>
      </w:r>
      <w:r w:rsidRPr="00A678C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431DC4" w:rsidRPr="008A7814" w:rsidRDefault="00431DC4" w:rsidP="00431DC4">
      <w:pPr>
        <w:pStyle w:val="CharChar"/>
        <w:spacing w:after="0" w:line="240" w:lineRule="auto"/>
        <w:rPr>
          <w:rFonts w:ascii="Angsana New" w:hAnsi="Angsana New"/>
          <w:sz w:val="16"/>
          <w:szCs w:val="16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15"/>
        <w:gridCol w:w="270"/>
        <w:gridCol w:w="1215"/>
      </w:tblGrid>
      <w:tr w:rsidR="00431DC4" w:rsidRPr="00D30B2F" w:rsidTr="001F5999">
        <w:tc>
          <w:tcPr>
            <w:tcW w:w="657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15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>25</w:t>
            </w:r>
            <w:r>
              <w:rPr>
                <w:rFonts w:ascii="Angsana New" w:hAnsi="Angsana New"/>
                <w:lang w:val="en-US"/>
              </w:rPr>
              <w:t>62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15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>25</w:t>
            </w:r>
            <w:r>
              <w:rPr>
                <w:rFonts w:ascii="Angsana New" w:hAnsi="Angsana New"/>
                <w:lang w:val="en-US"/>
              </w:rPr>
              <w:t>61</w:t>
            </w:r>
          </w:p>
        </w:tc>
      </w:tr>
      <w:tr w:rsidR="00431DC4" w:rsidRPr="00D30B2F" w:rsidTr="001F5999">
        <w:trPr>
          <w:trHeight w:val="362"/>
        </w:trPr>
        <w:tc>
          <w:tcPr>
            <w:tcW w:w="6570" w:type="dxa"/>
          </w:tcPr>
          <w:p w:rsidR="00431DC4" w:rsidRPr="00D30B2F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0" w:type="dxa"/>
            <w:gridSpan w:val="3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DC4" w:rsidRPr="00D30B2F" w:rsidTr="001F5999">
        <w:tc>
          <w:tcPr>
            <w:tcW w:w="65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  <w:r w:rsidR="00024C2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1 </w:t>
            </w: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215" w:type="dxa"/>
          </w:tcPr>
          <w:p w:rsidR="00431DC4" w:rsidRPr="00B47F9A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,923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431DC4" w:rsidRPr="00B47F9A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8,803</w:t>
            </w:r>
          </w:p>
        </w:tc>
      </w:tr>
      <w:tr w:rsidR="00431DC4" w:rsidRPr="00D30B2F" w:rsidTr="001F5999">
        <w:tc>
          <w:tcPr>
            <w:tcW w:w="6570" w:type="dxa"/>
          </w:tcPr>
          <w:p w:rsidR="00431DC4" w:rsidRPr="00D30B2F" w:rsidRDefault="00024C27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1 - 5 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31DC4" w:rsidRPr="00B47F9A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7,576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431DC4" w:rsidRPr="00B47F9A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5,490</w:t>
            </w:r>
          </w:p>
        </w:tc>
      </w:tr>
      <w:tr w:rsidR="00431DC4" w:rsidRPr="00D30B2F" w:rsidTr="001F5999">
        <w:tc>
          <w:tcPr>
            <w:tcW w:w="65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B47F9A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18,499</w:t>
            </w:r>
          </w:p>
        </w:tc>
        <w:tc>
          <w:tcPr>
            <w:tcW w:w="270" w:type="dxa"/>
          </w:tcPr>
          <w:p w:rsidR="00431DC4" w:rsidRPr="00D30B2F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B47F9A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14,293</w:t>
            </w:r>
          </w:p>
        </w:tc>
      </w:tr>
    </w:tbl>
    <w:p w:rsidR="00431DC4" w:rsidRPr="00C959E7" w:rsidRDefault="00431DC4" w:rsidP="00431DC4">
      <w:pPr>
        <w:pStyle w:val="CharChar"/>
        <w:spacing w:after="0" w:line="240" w:lineRule="auto"/>
        <w:rPr>
          <w:rFonts w:ascii="Angsana New" w:hAnsi="Angsana New"/>
          <w:sz w:val="18"/>
          <w:szCs w:val="18"/>
          <w:lang w:bidi="th-TH"/>
        </w:rPr>
      </w:pPr>
    </w:p>
    <w:p w:rsidR="00431DC4" w:rsidRPr="00D02ECB" w:rsidRDefault="008A781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FF0000"/>
          <w:sz w:val="30"/>
          <w:szCs w:val="30"/>
        </w:rPr>
      </w:pPr>
      <w:r w:rsidRPr="00D02EC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31DC4" w:rsidRPr="00D02EC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431DC4" w:rsidRPr="00D02E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431DC4" w:rsidRPr="00D02ECB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31DC4" w:rsidRPr="00D02EC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31DC4" w:rsidRPr="00D02ECB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</w:t>
      </w:r>
      <w:r w:rsidR="00431DC4" w:rsidRPr="00D02EC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</w:t>
      </w:r>
      <w:r w:rsidR="00431DC4" w:rsidRPr="00D02ECB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สินทรัพย์ให้เช่า</w:t>
      </w:r>
      <w:r w:rsidR="00431DC4" w:rsidRPr="00D02EC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431DC4" w:rsidRPr="008A7814" w:rsidRDefault="00431DC4" w:rsidP="00431DC4">
      <w:pPr>
        <w:pStyle w:val="CharChar"/>
        <w:tabs>
          <w:tab w:val="left" w:pos="1182"/>
        </w:tabs>
        <w:spacing w:after="0" w:line="240" w:lineRule="auto"/>
        <w:rPr>
          <w:rFonts w:ascii="Angsana New" w:hAnsi="Angsana New"/>
          <w:sz w:val="16"/>
          <w:szCs w:val="16"/>
          <w:lang w:bidi="th-TH"/>
        </w:rPr>
      </w:pPr>
      <w:r w:rsidRPr="00D02ECB">
        <w:rPr>
          <w:rFonts w:ascii="Angsana New" w:hAnsi="Angsana New"/>
          <w:sz w:val="30"/>
          <w:szCs w:val="30"/>
          <w:lang w:bidi="th-TH"/>
        </w:rPr>
        <w:tab/>
      </w:r>
    </w:p>
    <w:p w:rsidR="00431DC4" w:rsidRPr="00D02ECB" w:rsidRDefault="00431DC4" w:rsidP="00431DC4">
      <w:pPr>
        <w:pStyle w:val="BodyText3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02EC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D02ECB">
        <w:rPr>
          <w:rFonts w:ascii="Angsana New" w:hAnsi="Angsana New" w:cs="Angsana New"/>
          <w:sz w:val="30"/>
          <w:szCs w:val="30"/>
        </w:rPr>
        <w:t xml:space="preserve">31 </w:t>
      </w:r>
      <w:r w:rsidRPr="00D02ECB">
        <w:rPr>
          <w:rFonts w:ascii="Angsana New" w:hAnsi="Angsana New" w:cs="Angsana New"/>
          <w:sz w:val="30"/>
          <w:szCs w:val="30"/>
          <w:cs/>
        </w:rPr>
        <w:t>ธันวาคม</w:t>
      </w:r>
      <w:r w:rsidRPr="00D02ECB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D02ECB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มีดังนี้</w:t>
      </w:r>
    </w:p>
    <w:p w:rsidR="00431DC4" w:rsidRPr="008A7814" w:rsidRDefault="00431DC4" w:rsidP="00431DC4">
      <w:pPr>
        <w:pStyle w:val="CharChar"/>
        <w:spacing w:after="0" w:line="240" w:lineRule="auto"/>
        <w:rPr>
          <w:rFonts w:ascii="Angsana New" w:hAnsi="Angsana New"/>
          <w:sz w:val="16"/>
          <w:szCs w:val="16"/>
          <w:lang w:bidi="th-TH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44"/>
        <w:gridCol w:w="1314"/>
        <w:gridCol w:w="252"/>
        <w:gridCol w:w="1274"/>
      </w:tblGrid>
      <w:tr w:rsidR="00431DC4" w:rsidRPr="00D02ECB" w:rsidTr="001F5999">
        <w:tc>
          <w:tcPr>
            <w:tcW w:w="6444" w:type="dxa"/>
          </w:tcPr>
          <w:p w:rsidR="00431DC4" w:rsidRPr="00D02ECB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14" w:type="dxa"/>
          </w:tcPr>
          <w:p w:rsidR="00431DC4" w:rsidRPr="00D02ECB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D02ECB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252" w:type="dxa"/>
          </w:tcPr>
          <w:p w:rsidR="00431DC4" w:rsidRPr="00D02ECB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74" w:type="dxa"/>
          </w:tcPr>
          <w:p w:rsidR="00431DC4" w:rsidRPr="00D02ECB" w:rsidRDefault="00431DC4" w:rsidP="00431DC4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D02ECB">
              <w:rPr>
                <w:rFonts w:ascii="Angsana New" w:hAnsi="Angsana New"/>
                <w:lang w:val="en-US"/>
              </w:rPr>
              <w:t>2561</w:t>
            </w:r>
          </w:p>
        </w:tc>
      </w:tr>
      <w:tr w:rsidR="00431DC4" w:rsidRPr="00D02ECB" w:rsidTr="001F5999">
        <w:trPr>
          <w:trHeight w:val="362"/>
        </w:trPr>
        <w:tc>
          <w:tcPr>
            <w:tcW w:w="6444" w:type="dxa"/>
          </w:tcPr>
          <w:p w:rsidR="00431DC4" w:rsidRPr="00D02ECB" w:rsidRDefault="00431DC4" w:rsidP="00431DC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0" w:type="dxa"/>
            <w:gridSpan w:val="3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  <w:tab w:val="center" w:pos="131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2E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D02E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431DC4" w:rsidRPr="00D02ECB" w:rsidTr="001F5999">
        <w:tc>
          <w:tcPr>
            <w:tcW w:w="6444" w:type="dxa"/>
          </w:tcPr>
          <w:p w:rsidR="00431DC4" w:rsidRPr="00D02ECB" w:rsidRDefault="0015692B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="00D02ECB" w:rsidRPr="00D02ECB">
              <w:rPr>
                <w:rFonts w:ascii="Angsana New" w:hAnsi="Angsana New" w:hint="cs"/>
                <w:sz w:val="30"/>
                <w:szCs w:val="30"/>
                <w:cs/>
              </w:rPr>
              <w:t>1 ปี</w:t>
            </w:r>
          </w:p>
        </w:tc>
        <w:tc>
          <w:tcPr>
            <w:tcW w:w="1314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02ECB">
              <w:rPr>
                <w:rFonts w:ascii="Angsana New" w:hAnsi="Angsana New"/>
                <w:sz w:val="30"/>
                <w:szCs w:val="30"/>
              </w:rPr>
              <w:t>2,224,274</w:t>
            </w:r>
          </w:p>
        </w:tc>
        <w:tc>
          <w:tcPr>
            <w:tcW w:w="252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02ECB">
              <w:rPr>
                <w:rFonts w:ascii="Angsana New" w:hAnsi="Angsana New"/>
                <w:sz w:val="30"/>
                <w:szCs w:val="30"/>
              </w:rPr>
              <w:t>2,298,160</w:t>
            </w:r>
          </w:p>
        </w:tc>
      </w:tr>
      <w:tr w:rsidR="00431DC4" w:rsidRPr="00D02ECB" w:rsidTr="001F5999">
        <w:tc>
          <w:tcPr>
            <w:tcW w:w="6444" w:type="dxa"/>
          </w:tcPr>
          <w:p w:rsidR="00431DC4" w:rsidRPr="00D02ECB" w:rsidRDefault="00D02ECB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EC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1 - 5 ปี</w:t>
            </w:r>
          </w:p>
        </w:tc>
        <w:tc>
          <w:tcPr>
            <w:tcW w:w="1314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02ECB">
              <w:rPr>
                <w:rFonts w:ascii="Angsana New" w:hAnsi="Angsana New"/>
                <w:sz w:val="30"/>
                <w:szCs w:val="30"/>
              </w:rPr>
              <w:t>3,459,313</w:t>
            </w:r>
          </w:p>
        </w:tc>
        <w:tc>
          <w:tcPr>
            <w:tcW w:w="252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02ECB">
              <w:rPr>
                <w:rFonts w:ascii="Angsana New" w:hAnsi="Angsana New"/>
                <w:sz w:val="30"/>
                <w:szCs w:val="30"/>
              </w:rPr>
              <w:t>3,825,476</w:t>
            </w:r>
          </w:p>
        </w:tc>
      </w:tr>
      <w:tr w:rsidR="00431DC4" w:rsidRPr="00D02ECB" w:rsidTr="001F5999">
        <w:tc>
          <w:tcPr>
            <w:tcW w:w="6444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02EC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="00D02ECB" w:rsidRPr="00D02EC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5 </w:t>
            </w:r>
            <w:r w:rsidRPr="00D02ECB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ECB">
              <w:rPr>
                <w:rFonts w:ascii="Angsana New" w:hAnsi="Angsana New"/>
                <w:sz w:val="30"/>
                <w:szCs w:val="30"/>
              </w:rPr>
              <w:t>1,131</w:t>
            </w:r>
          </w:p>
        </w:tc>
        <w:tc>
          <w:tcPr>
            <w:tcW w:w="252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2EC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31DC4" w:rsidRPr="00D02ECB" w:rsidTr="001F5999">
        <w:tc>
          <w:tcPr>
            <w:tcW w:w="6444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2EC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ECB">
              <w:rPr>
                <w:rFonts w:ascii="Angsana New" w:hAnsi="Angsana New"/>
                <w:b/>
                <w:bCs/>
                <w:sz w:val="30"/>
                <w:szCs w:val="30"/>
              </w:rPr>
              <w:t>5,684,718</w:t>
            </w:r>
          </w:p>
        </w:tc>
        <w:tc>
          <w:tcPr>
            <w:tcW w:w="252" w:type="dxa"/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431DC4" w:rsidRPr="00D02ECB" w:rsidRDefault="00431DC4" w:rsidP="0043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2ECB">
              <w:rPr>
                <w:rFonts w:ascii="Angsana New" w:hAnsi="Angsana New"/>
                <w:b/>
                <w:bCs/>
                <w:sz w:val="30"/>
                <w:szCs w:val="30"/>
              </w:rPr>
              <w:t>6,123,638</w:t>
            </w:r>
          </w:p>
        </w:tc>
      </w:tr>
    </w:tbl>
    <w:p w:rsidR="00431DC4" w:rsidRPr="00D02ECB" w:rsidRDefault="00431DC4" w:rsidP="00431DC4">
      <w:pPr>
        <w:pStyle w:val="BodyText3"/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02ECB">
        <w:rPr>
          <w:rFonts w:ascii="Angsana New" w:hAnsi="Angsana New" w:cs="Angsana New"/>
          <w:sz w:val="30"/>
          <w:szCs w:val="30"/>
          <w:cs/>
        </w:rPr>
        <w:lastRenderedPageBreak/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D02ECB">
        <w:rPr>
          <w:rFonts w:ascii="Angsana New" w:hAnsi="Angsana New" w:cs="Angsana New"/>
          <w:sz w:val="30"/>
          <w:szCs w:val="30"/>
        </w:rPr>
        <w:t xml:space="preserve"> </w:t>
      </w:r>
      <w:r w:rsidRPr="00D02ECB">
        <w:rPr>
          <w:rFonts w:ascii="Angsana New" w:hAnsi="Angsana New" w:cs="Angsana New"/>
          <w:sz w:val="30"/>
          <w:szCs w:val="30"/>
          <w:cs/>
        </w:rPr>
        <w:t>ในการนี้ผู้เช่าต้องจ่ายเงินจำนวนหนึ่งเพื่อการค้ำประกันการใช้สิทธิเผื่อเลือกซื้อดังกล่าว</w:t>
      </w:r>
    </w:p>
    <w:p w:rsidR="00431DC4" w:rsidRPr="00B47E21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431DC4" w:rsidRPr="00D30B2F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30B2F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D30B2F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D30B2F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:rsidR="00431DC4" w:rsidRPr="00B47E21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431DC4" w:rsidRPr="00D30B2F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30B2F">
        <w:rPr>
          <w:rFonts w:ascii="Angsana New" w:hAnsi="Angsana New"/>
          <w:sz w:val="30"/>
          <w:szCs w:val="30"/>
          <w:cs/>
          <w:lang w:val="th-TH"/>
        </w:rPr>
        <w:t>ณ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Pr="00D30B2F">
        <w:rPr>
          <w:rFonts w:ascii="Angsana New" w:hAnsi="Angsana New"/>
          <w:sz w:val="30"/>
          <w:szCs w:val="30"/>
        </w:rPr>
        <w:t xml:space="preserve"> 31 </w:t>
      </w:r>
      <w:r w:rsidRPr="00D30B2F">
        <w:rPr>
          <w:rFonts w:ascii="Angsana New" w:hAnsi="Angsana New"/>
          <w:sz w:val="30"/>
          <w:szCs w:val="30"/>
          <w:cs/>
        </w:rPr>
        <w:t>ธันวาคม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  <w:lang w:val="th-TH"/>
        </w:rPr>
        <w:t>25</w:t>
      </w:r>
      <w:r>
        <w:rPr>
          <w:rFonts w:ascii="Angsana New" w:hAnsi="Angsana New" w:hint="cs"/>
          <w:sz w:val="30"/>
          <w:szCs w:val="30"/>
          <w:cs/>
          <w:lang w:val="th-TH"/>
        </w:rPr>
        <w:t>62</w:t>
      </w:r>
      <w:r w:rsidRPr="00D30B2F">
        <w:rPr>
          <w:rFonts w:ascii="Angsana New" w:hAnsi="Angsana New"/>
          <w:sz w:val="30"/>
          <w:szCs w:val="30"/>
        </w:rPr>
        <w:t xml:space="preserve"> </w:t>
      </w:r>
      <w:r w:rsidRPr="00D30B2F">
        <w:rPr>
          <w:rFonts w:ascii="Angsana New" w:hAnsi="Angsana New"/>
          <w:sz w:val="30"/>
          <w:szCs w:val="30"/>
          <w:cs/>
          <w:lang w:val="th-TH"/>
        </w:rPr>
        <w:t>บริษัทมี</w:t>
      </w:r>
      <w:r w:rsidRPr="00D30B2F">
        <w:rPr>
          <w:rFonts w:ascii="Angsana New" w:hAnsi="Angsana New"/>
          <w:sz w:val="30"/>
          <w:szCs w:val="30"/>
          <w:cs/>
        </w:rPr>
        <w:t>หนังสือค้ำประกันบริษัทที่ออกโดยธนาคารในประเทศ</w:t>
      </w:r>
      <w:r>
        <w:rPr>
          <w:rFonts w:ascii="Angsana New" w:hAnsi="Angsana New" w:hint="cs"/>
          <w:sz w:val="30"/>
          <w:szCs w:val="30"/>
          <w:cs/>
        </w:rPr>
        <w:t>บาง</w:t>
      </w:r>
      <w:r w:rsidRPr="00D30B2F">
        <w:rPr>
          <w:rFonts w:ascii="Angsana New" w:hAnsi="Angsana New"/>
          <w:sz w:val="30"/>
          <w:szCs w:val="30"/>
          <w:cs/>
        </w:rPr>
        <w:t>แห่งซึ่งส่วนใหญ่ได้แก่สัญญาเช่ากับหน่วยงานราชการและรัฐวิสาหกิจจำนวน</w:t>
      </w:r>
      <w:r w:rsidRPr="00D30B2F">
        <w:rPr>
          <w:rFonts w:ascii="Angsana New" w:hAnsi="Angsana New"/>
          <w:sz w:val="30"/>
          <w:szCs w:val="30"/>
          <w:cs/>
          <w:lang w:val="th-TH"/>
        </w:rPr>
        <w:t>เงินประมาณ</w:t>
      </w:r>
      <w:r w:rsidRPr="00D30B2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155 </w:t>
      </w:r>
      <w:r w:rsidRPr="008E6B7A">
        <w:rPr>
          <w:rFonts w:ascii="Angsana New" w:hAnsi="Angsana New"/>
          <w:sz w:val="30"/>
          <w:szCs w:val="30"/>
        </w:rPr>
        <w:t xml:space="preserve"> </w:t>
      </w:r>
      <w:r w:rsidRPr="008E6B7A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8E6B7A">
        <w:rPr>
          <w:rFonts w:ascii="Angsana New" w:hAnsi="Angsana New"/>
          <w:sz w:val="30"/>
          <w:szCs w:val="30"/>
        </w:rPr>
        <w:t xml:space="preserve"> </w:t>
      </w:r>
      <w:r w:rsidRPr="008E6B7A">
        <w:rPr>
          <w:rFonts w:ascii="Angsana New" w:hAnsi="Angsana New"/>
          <w:i/>
          <w:iCs/>
          <w:sz w:val="30"/>
          <w:szCs w:val="30"/>
          <w:cs/>
        </w:rPr>
        <w:t>(</w:t>
      </w:r>
      <w:r w:rsidRPr="00D30B2F">
        <w:rPr>
          <w:rFonts w:ascii="Angsana New" w:hAnsi="Angsana New"/>
          <w:i/>
          <w:iCs/>
          <w:sz w:val="30"/>
          <w:szCs w:val="30"/>
        </w:rPr>
        <w:t>25</w:t>
      </w:r>
      <w:r>
        <w:rPr>
          <w:rFonts w:ascii="Angsana New" w:hAnsi="Angsana New"/>
          <w:i/>
          <w:iCs/>
          <w:sz w:val="30"/>
          <w:szCs w:val="30"/>
        </w:rPr>
        <w:t>61</w:t>
      </w:r>
      <w:r w:rsidRPr="00D30B2F">
        <w:rPr>
          <w:rFonts w:ascii="Angsana New" w:hAnsi="Angsana New"/>
          <w:sz w:val="30"/>
          <w:szCs w:val="30"/>
        </w:rPr>
        <w:t xml:space="preserve">: </w:t>
      </w:r>
      <w:r w:rsidRPr="00565746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>63</w:t>
      </w:r>
      <w:r w:rsidRPr="00565746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Pr="00D30B2F">
        <w:rPr>
          <w:rFonts w:ascii="Angsana New" w:hAnsi="Angsana New"/>
          <w:i/>
          <w:iCs/>
          <w:sz w:val="30"/>
          <w:szCs w:val="30"/>
          <w:cs/>
        </w:rPr>
        <w:t>บาท)</w:t>
      </w:r>
    </w:p>
    <w:p w:rsidR="00431DC4" w:rsidRPr="00B47E21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431DC4" w:rsidRPr="00EF1CA8" w:rsidRDefault="008A781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28</w:t>
      </w:r>
      <w:r w:rsidR="00431DC4" w:rsidRPr="00D30B2F">
        <w:rPr>
          <w:rFonts w:ascii="Angsana New" w:hAnsi="Angsana New"/>
          <w:b/>
          <w:bCs/>
          <w:sz w:val="30"/>
          <w:szCs w:val="30"/>
        </w:rPr>
        <w:tab/>
      </w:r>
      <w:r w:rsidR="00431DC4" w:rsidRPr="00EF1CA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31DC4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B05E15" w:rsidRPr="00B05E15" w:rsidRDefault="00B05E15" w:rsidP="00BD7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5E1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D7143">
        <w:rPr>
          <w:rFonts w:asciiTheme="majorBidi" w:hAnsiTheme="majorBidi" w:cstheme="majorBidi"/>
          <w:sz w:val="30"/>
          <w:szCs w:val="30"/>
        </w:rPr>
        <w:t xml:space="preserve">24 </w:t>
      </w:r>
      <w:r w:rsidRPr="00B05E15">
        <w:rPr>
          <w:rFonts w:asciiTheme="majorBidi" w:hAnsiTheme="majorBidi" w:cstheme="majorBidi"/>
          <w:sz w:val="30"/>
          <w:szCs w:val="30"/>
          <w:cs/>
        </w:rPr>
        <w:t>กุมภาพันธ์ 2563</w:t>
      </w:r>
      <w:r w:rsidR="00BD7143">
        <w:rPr>
          <w:rFonts w:asciiTheme="majorBidi" w:hAnsiTheme="majorBidi" w:cstheme="majorBidi"/>
          <w:sz w:val="30"/>
          <w:szCs w:val="30"/>
        </w:rPr>
        <w:t xml:space="preserve"> </w:t>
      </w:r>
      <w:r w:rsidRPr="00B05E15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ที่ประชุมคณะกรรมการบริษัทได้มีมติเห็นชอบให้เสนอที่ประชุมสามัญผู้ถือหุ้นในวันที่ </w:t>
      </w:r>
      <w:r w:rsidR="00BD7143">
        <w:rPr>
          <w:rFonts w:asciiTheme="majorBidi" w:hAnsiTheme="majorBidi" w:cstheme="majorBidi"/>
          <w:sz w:val="30"/>
          <w:szCs w:val="30"/>
        </w:rPr>
        <w:t>29</w:t>
      </w:r>
      <w:r w:rsidRPr="00B05E15">
        <w:rPr>
          <w:rFonts w:asciiTheme="majorBidi" w:hAnsiTheme="majorBidi" w:cstheme="majorBidi"/>
          <w:sz w:val="30"/>
          <w:szCs w:val="30"/>
          <w:cs/>
        </w:rPr>
        <w:t xml:space="preserve"> เมษายน 2563 เพื่อพิจารณาและอนุมัติการจ่ายเงินปันผลจากกำไรสุทธิและผลการดำเนินงานปี 2562 ให้แก่ผู้ถือหุ้น ในอัตรา </w:t>
      </w:r>
      <w:r w:rsidR="00BD7143">
        <w:rPr>
          <w:rFonts w:asciiTheme="majorBidi" w:hAnsiTheme="majorBidi" w:cstheme="majorBidi"/>
          <w:sz w:val="30"/>
          <w:szCs w:val="30"/>
        </w:rPr>
        <w:t xml:space="preserve">0.15 </w:t>
      </w:r>
      <w:r w:rsidRPr="00B05E15">
        <w:rPr>
          <w:rFonts w:asciiTheme="majorBidi" w:hAnsiTheme="majorBidi" w:cstheme="majorBidi"/>
          <w:sz w:val="30"/>
          <w:szCs w:val="30"/>
          <w:cs/>
        </w:rPr>
        <w:t xml:space="preserve">บาทต่อหุ้น สำหรับจำนวนหุ้นทั้งหมด </w:t>
      </w:r>
      <w:r w:rsidR="00BD7143">
        <w:rPr>
          <w:rFonts w:asciiTheme="majorBidi" w:hAnsiTheme="majorBidi" w:cstheme="majorBidi"/>
          <w:sz w:val="30"/>
          <w:szCs w:val="30"/>
        </w:rPr>
        <w:t xml:space="preserve">596,509,825 </w:t>
      </w:r>
      <w:r w:rsidR="00127023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B05E15">
        <w:rPr>
          <w:rFonts w:asciiTheme="majorBidi" w:hAnsiTheme="majorBidi" w:cstheme="majorBidi"/>
          <w:sz w:val="30"/>
          <w:szCs w:val="30"/>
          <w:cs/>
        </w:rPr>
        <w:t xml:space="preserve"> รวมเป็นเงินจำนวน </w:t>
      </w:r>
      <w:r w:rsidR="00BD7143">
        <w:rPr>
          <w:rFonts w:asciiTheme="majorBidi" w:hAnsiTheme="majorBidi" w:cstheme="majorBidi"/>
          <w:sz w:val="30"/>
          <w:szCs w:val="30"/>
        </w:rPr>
        <w:t>89.5</w:t>
      </w:r>
      <w:r w:rsidRPr="00B05E1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:rsidR="00431DC4" w:rsidRPr="00B47E21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rtl/>
          <w:cs/>
        </w:rPr>
      </w:pPr>
      <w:r w:rsidRPr="00A255FB">
        <w:rPr>
          <w:rFonts w:ascii="Angsana New" w:hAnsi="Angsana New" w:hint="cs"/>
          <w:sz w:val="30"/>
          <w:szCs w:val="30"/>
          <w:cs/>
        </w:rPr>
        <w:t xml:space="preserve"> </w:t>
      </w:r>
    </w:p>
    <w:p w:rsidR="00431DC4" w:rsidRDefault="008A781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431DC4">
        <w:rPr>
          <w:rFonts w:ascii="Angsana New" w:hAnsi="Angsana New"/>
          <w:b/>
          <w:bCs/>
          <w:sz w:val="30"/>
          <w:szCs w:val="30"/>
        </w:rPr>
        <w:tab/>
      </w:r>
      <w:r w:rsidR="00431DC4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431DC4" w:rsidRPr="00B47E21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431DC4" w:rsidRDefault="00431DC4" w:rsidP="00431DC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และคาดว่าจะมีผลกระทบที่มีสาระสำคัญต่อ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งบการเงินของบริษัท เมื่อนำมาถือปฏิบัติเป็นครั้งแรก และจะมีผลบังคับใช้กับ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มกราคม </w:t>
      </w:r>
      <w:r>
        <w:rPr>
          <w:rFonts w:ascii="Angsana New" w:hAnsi="Angsana New" w:cs="Angsana New" w:hint="cs"/>
          <w:sz w:val="30"/>
          <w:szCs w:val="30"/>
          <w:lang w:val="en-US" w:bidi="th-TH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:rsidR="00431DC4" w:rsidRPr="004052D6" w:rsidRDefault="00431DC4" w:rsidP="00431DC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16"/>
          <w:szCs w:val="16"/>
          <w:shd w:val="clear" w:color="auto" w:fill="E0E0E0"/>
          <w:lang w:bidi="th-TH"/>
        </w:rPr>
      </w:pPr>
    </w:p>
    <w:p w:rsidR="00431DC4" w:rsidRDefault="00431DC4" w:rsidP="00431DC4">
      <w:pPr>
        <w:spacing w:line="240" w:lineRule="auto"/>
        <w:rPr>
          <w:sz w:val="2"/>
          <w:szCs w:val="2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4662"/>
        <w:gridCol w:w="4253"/>
      </w:tblGrid>
      <w:tr w:rsidR="00431DC4" w:rsidTr="001F5999">
        <w:trPr>
          <w:tblHeader/>
        </w:trPr>
        <w:tc>
          <w:tcPr>
            <w:tcW w:w="4662" w:type="dxa"/>
            <w:vAlign w:val="bottom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53" w:type="dxa"/>
            <w:vAlign w:val="bottom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31DC4" w:rsidTr="001F5999">
        <w:tc>
          <w:tcPr>
            <w:tcW w:w="4662" w:type="dxa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253" w:type="dxa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31DC4" w:rsidTr="001F5999">
        <w:tc>
          <w:tcPr>
            <w:tcW w:w="4662" w:type="dxa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253" w:type="dxa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1DC4" w:rsidTr="001F5999">
        <w:tc>
          <w:tcPr>
            <w:tcW w:w="4662" w:type="dxa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253" w:type="dxa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431DC4" w:rsidTr="001F5999">
        <w:tc>
          <w:tcPr>
            <w:tcW w:w="4662" w:type="dxa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253" w:type="dxa"/>
            <w:hideMark/>
          </w:tcPr>
          <w:p w:rsidR="00431DC4" w:rsidRDefault="00431DC4" w:rsidP="00431D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C3767" w:rsidTr="001F5999">
        <w:tc>
          <w:tcPr>
            <w:tcW w:w="4662" w:type="dxa"/>
          </w:tcPr>
          <w:p w:rsidR="004C3767" w:rsidRDefault="004C3767" w:rsidP="004C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253" w:type="dxa"/>
          </w:tcPr>
          <w:p w:rsidR="004C3767" w:rsidRDefault="004C3767" w:rsidP="004C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C3767" w:rsidTr="001F5999">
        <w:tc>
          <w:tcPr>
            <w:tcW w:w="4662" w:type="dxa"/>
          </w:tcPr>
          <w:p w:rsidR="004C3767" w:rsidRDefault="004C3767" w:rsidP="004C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253" w:type="dxa"/>
          </w:tcPr>
          <w:p w:rsidR="004C3767" w:rsidRDefault="004C3767" w:rsidP="004C37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31DC4" w:rsidRDefault="00431DC4" w:rsidP="00431D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shd w:val="clear" w:color="auto" w:fill="D9D9D9"/>
        </w:rPr>
      </w:pPr>
    </w:p>
    <w:p w:rsidR="00431DC4" w:rsidRDefault="00431DC4" w:rsidP="00431D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</w:rPr>
        <w:t xml:space="preserve">* </w:t>
      </w:r>
      <w:r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31DC4" w:rsidRPr="00D94443" w:rsidRDefault="00431DC4" w:rsidP="00061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  <w:r w:rsidRPr="00D9444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(ก)</w:t>
      </w:r>
      <w:r w:rsidR="00061EB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D9444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31DC4" w:rsidRPr="00BC5ED5" w:rsidRDefault="00431DC4" w:rsidP="00431DC4">
      <w:pPr>
        <w:pStyle w:val="ListParagraph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431DC4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โดยผลกระทบจากการถือปฏิบัติตามมาตรฐานการรายงานทางการเงินที่เกี่ยวข้องกับเครื่องมือทางการเงิน มีดังนี้</w:t>
      </w:r>
    </w:p>
    <w:p w:rsidR="00431DC4" w:rsidRPr="00BC5ED5" w:rsidRDefault="00431DC4" w:rsidP="00431DC4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:rsidR="00431DC4" w:rsidRPr="00D94443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94443">
        <w:rPr>
          <w:rFonts w:ascii="Angsana New" w:hAnsi="Angsana New"/>
          <w:sz w:val="30"/>
          <w:szCs w:val="30"/>
          <w:cs/>
        </w:rPr>
        <w:t>(1)</w:t>
      </w:r>
      <w:r w:rsidRPr="00D94443">
        <w:rPr>
          <w:rFonts w:ascii="Angsana New" w:hAnsi="Angsana New"/>
          <w:sz w:val="30"/>
          <w:szCs w:val="30"/>
          <w:cs/>
        </w:rPr>
        <w:tab/>
        <w:t>การจัดประเภทรายการของสินทรัพย์ทางการเงิน</w:t>
      </w:r>
    </w:p>
    <w:p w:rsidR="00431DC4" w:rsidRPr="00BC5ED5" w:rsidRDefault="00431DC4" w:rsidP="00431DC4">
      <w:pPr>
        <w:pStyle w:val="ListParagraph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:rsidR="00431DC4" w:rsidRPr="00D94443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D94443">
        <w:rPr>
          <w:rFonts w:ascii="Angsana New" w:hAnsi="Angsana New"/>
          <w:sz w:val="30"/>
          <w:szCs w:val="30"/>
          <w:cs/>
        </w:rPr>
        <w:t>มาตรฐานการรายงาน</w:t>
      </w:r>
      <w:r w:rsidRPr="00D94443">
        <w:rPr>
          <w:rFonts w:ascii="Angsana New" w:hAnsi="Angsana New" w:hint="cs"/>
          <w:sz w:val="30"/>
          <w:szCs w:val="30"/>
          <w:cs/>
        </w:rPr>
        <w:t>ทางการเงิน ฉบันที่ 9 (“</w:t>
      </w:r>
      <w:r w:rsidRPr="00D94443">
        <w:rPr>
          <w:rFonts w:ascii="Angsana New" w:hAnsi="Angsana New"/>
          <w:sz w:val="30"/>
          <w:szCs w:val="30"/>
        </w:rPr>
        <w:t xml:space="preserve">TFRS 9”) </w:t>
      </w:r>
      <w:r w:rsidRPr="00D94443">
        <w:rPr>
          <w:rFonts w:ascii="Angsana New" w:hAnsi="Angsana New" w:hint="cs"/>
          <w:sz w:val="30"/>
          <w:szCs w:val="30"/>
          <w:cs/>
        </w:rPr>
        <w:t>จัดประเภทสินทรัพย์ทางการเงินเป็น 3 ประเภทได้แก่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</w:t>
      </w:r>
      <w:r w:rsidR="004C3767">
        <w:rPr>
          <w:rFonts w:ascii="Angsana New" w:hAnsi="Angsana New" w:hint="cs"/>
          <w:sz w:val="30"/>
          <w:szCs w:val="30"/>
          <w:cs/>
        </w:rPr>
        <w:t>ว</w:t>
      </w:r>
      <w:r w:rsidRPr="00D94443">
        <w:rPr>
          <w:rFonts w:ascii="Angsana New" w:hAnsi="Angsana New" w:hint="cs"/>
          <w:sz w:val="30"/>
          <w:szCs w:val="30"/>
          <w:cs/>
        </w:rPr>
        <w:t xml:space="preserve">ไปตามที่กำหนดโดยมาตรฐานการบัญชีฉบับที่ 105 โดยการจัดประเภทตาม </w:t>
      </w:r>
      <w:r w:rsidRPr="00D94443">
        <w:rPr>
          <w:rFonts w:ascii="Angsana New" w:hAnsi="Angsana New"/>
          <w:sz w:val="30"/>
          <w:szCs w:val="30"/>
        </w:rPr>
        <w:t xml:space="preserve">TFRS 9 </w:t>
      </w:r>
      <w:r w:rsidRPr="00D94443">
        <w:rPr>
          <w:rFonts w:ascii="Angsana New" w:hAnsi="Angsana New" w:hint="cs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</w:p>
    <w:p w:rsidR="00431DC4" w:rsidRPr="00BC5ED5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="Angsana New" w:hAnsi="Angsana New"/>
          <w:sz w:val="20"/>
          <w:szCs w:val="20"/>
        </w:rPr>
      </w:pPr>
    </w:p>
    <w:p w:rsidR="00431DC4" w:rsidRPr="000435B0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(2)</w:t>
      </w:r>
      <w:r>
        <w:rPr>
          <w:rFonts w:ascii="Angsana New" w:hAnsi="Angsana New"/>
          <w:sz w:val="30"/>
          <w:szCs w:val="30"/>
        </w:rPr>
        <w:tab/>
      </w:r>
      <w:r w:rsidRPr="000435B0">
        <w:rPr>
          <w:rFonts w:ascii="Angsana New" w:hAnsi="Angsana New"/>
          <w:sz w:val="30"/>
          <w:szCs w:val="30"/>
          <w:cs/>
        </w:rPr>
        <w:t xml:space="preserve">การวัดมูลค่าด้วยวิธีราคาทุนตัดจำหน่าย </w:t>
      </w:r>
    </w:p>
    <w:p w:rsidR="00431DC4" w:rsidRPr="00BC5ED5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="Angsana New" w:hAnsi="Angsana New"/>
          <w:sz w:val="20"/>
          <w:szCs w:val="20"/>
        </w:rPr>
      </w:pPr>
    </w:p>
    <w:p w:rsidR="00431DC4" w:rsidRPr="000435B0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0435B0">
        <w:rPr>
          <w:rFonts w:ascii="Angsana New" w:hAnsi="Angsana New"/>
          <w:sz w:val="30"/>
          <w:szCs w:val="30"/>
          <w:cs/>
        </w:rPr>
        <w:t>ตาม</w:t>
      </w:r>
      <w:r w:rsidRPr="000435B0">
        <w:rPr>
          <w:rFonts w:ascii="Angsana New" w:hAnsi="Angsana New"/>
          <w:sz w:val="30"/>
          <w:szCs w:val="30"/>
        </w:rPr>
        <w:t xml:space="preserve"> TFRS 9 </w:t>
      </w:r>
      <w:r w:rsidRPr="000435B0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</w:t>
      </w:r>
    </w:p>
    <w:p w:rsidR="00431DC4" w:rsidRPr="00BC5ED5" w:rsidRDefault="00431DC4" w:rsidP="00431DC4">
      <w:pPr>
        <w:pStyle w:val="ListParagraph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:rsidR="00431DC4" w:rsidRPr="000435B0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(3)</w:t>
      </w:r>
      <w:r>
        <w:rPr>
          <w:rFonts w:ascii="Angsana New" w:hAnsi="Angsana New"/>
          <w:sz w:val="30"/>
          <w:szCs w:val="30"/>
        </w:rPr>
        <w:tab/>
      </w:r>
      <w:r w:rsidRPr="000435B0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:rsidR="00431DC4" w:rsidRPr="00BC5ED5" w:rsidRDefault="00431DC4" w:rsidP="00431DC4">
      <w:pPr>
        <w:pStyle w:val="ListParagraph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:rsidR="00431DC4" w:rsidRPr="000435B0" w:rsidRDefault="00431DC4" w:rsidP="00BC5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  <w:r w:rsidRPr="000435B0">
        <w:rPr>
          <w:rFonts w:ascii="Angsana New" w:hAnsi="Angsana New"/>
          <w:sz w:val="30"/>
          <w:szCs w:val="30"/>
        </w:rPr>
        <w:t xml:space="preserve">TFRS 9 </w:t>
      </w:r>
      <w:r w:rsidRPr="000435B0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0435B0">
        <w:rPr>
          <w:rFonts w:ascii="Angsana New" w:hAnsi="Angsana New"/>
          <w:sz w:val="30"/>
          <w:szCs w:val="30"/>
        </w:rPr>
        <w:t xml:space="preserve">TFRS 9 </w:t>
      </w:r>
      <w:r w:rsidRPr="000435B0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:rsidR="00FC423D" w:rsidRDefault="00FC423D" w:rsidP="00FC4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06"/>
        <w:jc w:val="thaiDistribute"/>
        <w:rPr>
          <w:rFonts w:ascii="Angsana New" w:hAnsi="Angsana New"/>
          <w:sz w:val="30"/>
          <w:szCs w:val="30"/>
        </w:rPr>
      </w:pPr>
    </w:p>
    <w:p w:rsidR="00431DC4" w:rsidRPr="00BC5ED5" w:rsidRDefault="00431DC4" w:rsidP="0078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  <w:r w:rsidRPr="00BC5ED5">
        <w:rPr>
          <w:rFonts w:ascii="Angsana New" w:hAnsi="Angsana New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:rsidR="00431DC4" w:rsidRPr="00084F0D" w:rsidRDefault="00431DC4" w:rsidP="00431DC4">
      <w:pPr>
        <w:pStyle w:val="ListParagraph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431DC4" w:rsidRPr="00084F0D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084F0D">
        <w:rPr>
          <w:rFonts w:ascii="Angsana New" w:hAnsi="Angsana New"/>
          <w:sz w:val="30"/>
          <w:szCs w:val="30"/>
        </w:rPr>
        <w:lastRenderedPageBreak/>
        <w:t>(4)</w:t>
      </w:r>
      <w:r w:rsidRPr="00084F0D">
        <w:rPr>
          <w:rFonts w:ascii="Angsana New" w:hAnsi="Angsana New"/>
          <w:sz w:val="30"/>
          <w:szCs w:val="30"/>
        </w:rPr>
        <w:tab/>
      </w:r>
      <w:r w:rsidRPr="00084F0D">
        <w:rPr>
          <w:rFonts w:ascii="Angsana New" w:hAnsi="Angsana New"/>
          <w:sz w:val="30"/>
          <w:szCs w:val="30"/>
          <w:cs/>
        </w:rPr>
        <w:t>การจัดประเภทรายการหนี้สินทางการเงิน</w:t>
      </w:r>
    </w:p>
    <w:p w:rsidR="00431DC4" w:rsidRPr="00FC423D" w:rsidRDefault="00431DC4" w:rsidP="00431DC4">
      <w:pPr>
        <w:pStyle w:val="ListParagraph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:rsidR="00431DC4" w:rsidRPr="00084F0D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084F0D">
        <w:rPr>
          <w:rFonts w:ascii="Angsana New" w:hAnsi="Angsana New"/>
          <w:sz w:val="30"/>
          <w:szCs w:val="30"/>
        </w:rPr>
        <w:t xml:space="preserve">TFRS 9 </w:t>
      </w:r>
      <w:r w:rsidRPr="00084F0D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084F0D">
        <w:rPr>
          <w:rFonts w:ascii="Angsana New" w:hAnsi="Angsana New"/>
          <w:sz w:val="30"/>
          <w:szCs w:val="30"/>
        </w:rPr>
        <w:t>2</w:t>
      </w:r>
      <w:r w:rsidRPr="00084F0D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:rsidR="00431DC4" w:rsidRPr="00FC423D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:rsidR="00431DC4" w:rsidRPr="00C959E7" w:rsidRDefault="00431DC4" w:rsidP="00C959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084F0D">
        <w:rPr>
          <w:rFonts w:ascii="Angsana New" w:hAnsi="Angsana New"/>
          <w:sz w:val="30"/>
          <w:szCs w:val="30"/>
          <w:cs/>
        </w:rPr>
        <w:t>ตาม</w:t>
      </w:r>
      <w:r w:rsidRPr="00084F0D">
        <w:rPr>
          <w:rFonts w:ascii="Angsana New" w:hAnsi="Angsana New"/>
          <w:sz w:val="30"/>
          <w:szCs w:val="30"/>
        </w:rPr>
        <w:t xml:space="preserve"> TFRS 9 </w:t>
      </w:r>
      <w:r w:rsidRPr="00084F0D">
        <w:rPr>
          <w:rFonts w:ascii="Angsana New" w:hAnsi="Angsana New"/>
          <w:sz w:val="30"/>
          <w:szCs w:val="30"/>
          <w:cs/>
        </w:rPr>
        <w:t xml:space="preserve"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 </w:t>
      </w:r>
    </w:p>
    <w:p w:rsidR="00431DC4" w:rsidRPr="00084F0D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jc w:val="thaiDistribute"/>
        <w:rPr>
          <w:rFonts w:ascii="Angsana New" w:hAnsi="Angsana New"/>
          <w:sz w:val="30"/>
          <w:szCs w:val="30"/>
        </w:rPr>
      </w:pPr>
      <w:r w:rsidRPr="00084F0D">
        <w:rPr>
          <w:rFonts w:ascii="Angsana New" w:hAnsi="Angsana New"/>
          <w:sz w:val="30"/>
          <w:szCs w:val="30"/>
        </w:rPr>
        <w:t>-</w:t>
      </w:r>
      <w:r w:rsidRPr="00084F0D">
        <w:rPr>
          <w:rFonts w:ascii="Angsana New" w:hAnsi="Angsana New"/>
          <w:sz w:val="30"/>
          <w:szCs w:val="30"/>
        </w:rPr>
        <w:tab/>
      </w:r>
      <w:r w:rsidRPr="00084F0D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:rsidR="00431DC4" w:rsidRPr="00084F0D" w:rsidRDefault="00431DC4" w:rsidP="00431DC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autoSpaceDE w:val="0"/>
        <w:autoSpaceDN w:val="0"/>
        <w:adjustRightInd w:val="0"/>
        <w:spacing w:line="240" w:lineRule="auto"/>
        <w:ind w:left="1620" w:hanging="540"/>
        <w:jc w:val="thaiDistribute"/>
        <w:rPr>
          <w:rFonts w:ascii="Angsana New" w:hAnsi="Angsana New"/>
          <w:sz w:val="30"/>
          <w:szCs w:val="30"/>
        </w:rPr>
      </w:pPr>
      <w:r w:rsidRPr="00084F0D">
        <w:rPr>
          <w:rFonts w:ascii="Angsana New" w:hAnsi="Angsana New"/>
          <w:sz w:val="30"/>
          <w:szCs w:val="30"/>
          <w:cs/>
        </w:rPr>
        <w:t>จำนวนเงินของมูลค่ายุติธรรมที่เปลี่ยนแปลงส่วนที่เหลือจะแสดงในกำไรหรือขาดทุน</w:t>
      </w:r>
    </w:p>
    <w:p w:rsidR="00431DC4" w:rsidRPr="00FC423D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431DC4" w:rsidRPr="00084F0D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84F0D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:rsidR="00431DC4" w:rsidRPr="00FC423D" w:rsidRDefault="00431DC4" w:rsidP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FF"/>
          <w:sz w:val="20"/>
          <w:szCs w:val="20"/>
          <w:shd w:val="clear" w:color="auto" w:fill="E0E0E0"/>
        </w:rPr>
      </w:pPr>
    </w:p>
    <w:p w:rsidR="00431DC4" w:rsidRPr="000435B0" w:rsidRDefault="00431DC4" w:rsidP="00CC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4F0D">
        <w:rPr>
          <w:rFonts w:ascii="Angsana New" w:hAnsi="Angsana New"/>
          <w:color w:val="000000"/>
          <w:sz w:val="30"/>
          <w:szCs w:val="30"/>
          <w:cs/>
        </w:rPr>
        <w:t>บริษัทคาดว่าจะถือปฏิบัติตามมาตรฐานการรายงานทางการเงินกลุ่มนี้เป็นครั้งแรกโดยปรับปรุงผลกระทบกับกำไรสะสม หรือองค์ประกอบอื่นในส่วนของผู้ถือหุ้น ณ วันที่</w:t>
      </w:r>
      <w:r w:rsidRPr="00084F0D">
        <w:rPr>
          <w:rFonts w:ascii="Angsana New" w:hAnsi="Angsana New"/>
          <w:color w:val="000000"/>
          <w:sz w:val="30"/>
          <w:szCs w:val="30"/>
        </w:rPr>
        <w:t xml:space="preserve"> 1 </w:t>
      </w:r>
      <w:r w:rsidRPr="00084F0D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084F0D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084F0D">
        <w:rPr>
          <w:rFonts w:ascii="Angsana New" w:hAnsi="Angsana New"/>
          <w:color w:val="000000"/>
          <w:sz w:val="30"/>
          <w:szCs w:val="30"/>
          <w:cs/>
        </w:rPr>
        <w:t>ส่งผลให้บริษัทจะไม่นำข้อกำหนดของมาตรฐานการรายงานทางการเงินกลุ่มนี้มาถือปฏิบัติกับข้อมูลที่แสดงเปรียบเทียบ</w:t>
      </w:r>
      <w:r w:rsidRPr="00084F0D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CC1B04" w:rsidRPr="00FC423D" w:rsidRDefault="00CC1B04" w:rsidP="00CC1B04">
      <w:pPr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>
        <w:rPr>
          <w:rFonts w:ascii="Angsana New" w:hAnsi="Angsana New"/>
          <w:color w:val="000000"/>
          <w:sz w:val="30"/>
          <w:szCs w:val="30"/>
          <w:cs/>
        </w:rPr>
        <w:tab/>
      </w:r>
    </w:p>
    <w:p w:rsidR="00431DC4" w:rsidRDefault="008C67A0" w:rsidP="00CC1B0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431DC4" w:rsidRPr="000435B0">
        <w:rPr>
          <w:rFonts w:ascii="Angsana New" w:hAnsi="Angsana New"/>
          <w:color w:val="000000"/>
          <w:sz w:val="30"/>
          <w:szCs w:val="30"/>
          <w:cs/>
        </w:rPr>
        <w:t xml:space="preserve">ประเมินผลกระทบเบื้องต้นของการถือปฏิบัติตามมาตรฐานการรายงานทางการเงินที่เกี่ยวข้องกับเครื่องมือทางการเงินเป็นครั้งแรกต่องบการเงิน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ซึ่งคาดว่าจะเกิดผลกระทบต่อกำไรสะสม</w:t>
      </w:r>
      <w:r w:rsidR="001C23FD">
        <w:rPr>
          <w:rFonts w:ascii="Angsana New" w:hAnsi="Angsana New" w:hint="cs"/>
          <w:color w:val="000000"/>
          <w:sz w:val="30"/>
          <w:szCs w:val="30"/>
          <w:cs/>
        </w:rPr>
        <w:t>ลดลง</w:t>
      </w:r>
      <w:r>
        <w:rPr>
          <w:rFonts w:ascii="Angsana New" w:hAnsi="Angsana New" w:hint="cs"/>
          <w:color w:val="000000"/>
          <w:sz w:val="30"/>
          <w:szCs w:val="30"/>
          <w:cs/>
        </w:rPr>
        <w:t>ประมาณร้อยละ 1</w:t>
      </w:r>
      <w:r w:rsidR="00BE0C9A">
        <w:rPr>
          <w:rFonts w:ascii="Angsana New" w:hAnsi="Angsana New"/>
          <w:color w:val="000000"/>
          <w:sz w:val="30"/>
          <w:szCs w:val="30"/>
        </w:rPr>
        <w:t>.</w:t>
      </w:r>
      <w:r w:rsidR="0072743A">
        <w:rPr>
          <w:rFonts w:ascii="Angsana New" w:hAnsi="Angsana New"/>
          <w:color w:val="000000"/>
          <w:sz w:val="30"/>
          <w:szCs w:val="30"/>
        </w:rPr>
        <w:t>5</w:t>
      </w:r>
      <w:r w:rsidR="005F2865">
        <w:rPr>
          <w:rFonts w:ascii="Angsana New" w:hAnsi="Angsana New"/>
          <w:color w:val="000000"/>
          <w:sz w:val="30"/>
          <w:szCs w:val="30"/>
        </w:rPr>
        <w:t xml:space="preserve">  </w:t>
      </w:r>
      <w:r w:rsidR="001C23FD">
        <w:rPr>
          <w:rFonts w:ascii="Angsana New" w:hAnsi="Angsana New" w:hint="cs"/>
          <w:color w:val="000000"/>
          <w:sz w:val="30"/>
          <w:szCs w:val="30"/>
          <w:cs/>
        </w:rPr>
        <w:t xml:space="preserve">           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ซึ่งผลกระทบส่วนใหญ่เกิดจากผลขาดทุนด้านเครดิตที่คาดว่าจะเกิดขึ้น</w:t>
      </w:r>
    </w:p>
    <w:p w:rsidR="00B41AFB" w:rsidRPr="00FC423D" w:rsidRDefault="00B41AFB" w:rsidP="00B41AFB">
      <w:pPr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31DC4" w:rsidRPr="000435B0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(ข)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0435B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435B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0435B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31DC4" w:rsidRPr="00FC423D" w:rsidRDefault="00431DC4" w:rsidP="00431DC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31DC4" w:rsidRPr="000435B0" w:rsidRDefault="00431DC4" w:rsidP="00431D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0435B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0435B0">
        <w:rPr>
          <w:rFonts w:ascii="Angsana New" w:hAnsi="Angsana New"/>
          <w:sz w:val="30"/>
          <w:szCs w:val="30"/>
        </w:rPr>
        <w:t>16</w:t>
      </w:r>
      <w:r w:rsidRPr="000435B0">
        <w:rPr>
          <w:rFonts w:ascii="Angsana New" w:hAnsi="Angsana New"/>
          <w:sz w:val="30"/>
          <w:szCs w:val="30"/>
          <w:cs/>
        </w:rPr>
        <w:t xml:space="preserve"> </w:t>
      </w:r>
      <w:r w:rsidRPr="000435B0">
        <w:rPr>
          <w:rFonts w:ascii="Angsana New" w:hAnsi="Angsana New"/>
          <w:sz w:val="30"/>
          <w:szCs w:val="30"/>
        </w:rPr>
        <w:t xml:space="preserve">(“TFRS 16”) </w:t>
      </w:r>
      <w:r w:rsidRPr="000435B0">
        <w:rPr>
          <w:rFonts w:ascii="Angsana New" w:hAnsi="Angsana New"/>
          <w:sz w:val="30"/>
          <w:szCs w:val="30"/>
          <w:cs/>
        </w:rPr>
        <w:t>ได้นำเสนอวิธีการ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0435B0">
        <w:rPr>
          <w:rFonts w:ascii="Angsana New" w:hAnsi="Angsana New"/>
          <w:color w:val="000000"/>
          <w:sz w:val="30"/>
          <w:szCs w:val="30"/>
        </w:rPr>
        <w:t xml:space="preserve"> </w:t>
      </w:r>
      <w:r w:rsidRPr="000435B0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0435B0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 </w:t>
      </w:r>
    </w:p>
    <w:p w:rsidR="00431DC4" w:rsidRDefault="00431DC4" w:rsidP="00431DC4">
      <w:pPr>
        <w:pStyle w:val="ListParagraph"/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:rsidR="00FC423D" w:rsidRDefault="00FC423D" w:rsidP="00431DC4">
      <w:pPr>
        <w:pStyle w:val="ListParagraph"/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:rsidR="00FC423D" w:rsidRPr="00FC423D" w:rsidRDefault="00FC423D" w:rsidP="00431DC4">
      <w:pPr>
        <w:pStyle w:val="ListParagraph"/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:rsidR="00431DC4" w:rsidRPr="000435B0" w:rsidRDefault="00431DC4" w:rsidP="00431DC4">
      <w:pPr>
        <w:pStyle w:val="ListParagraph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435B0">
        <w:rPr>
          <w:rFonts w:ascii="Angsana New" w:eastAsia="Calibri" w:hAnsi="Angsana New"/>
          <w:sz w:val="30"/>
          <w:szCs w:val="30"/>
          <w:cs/>
        </w:rPr>
        <w:lastRenderedPageBreak/>
        <w:t>ปัจจุบัน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0435B0">
        <w:rPr>
          <w:rFonts w:ascii="Angsana New" w:eastAsia="Calibri" w:hAnsi="Angsana New"/>
          <w:sz w:val="30"/>
          <w:szCs w:val="30"/>
        </w:rPr>
        <w:t xml:space="preserve"> TFRS</w:t>
      </w:r>
      <w:r w:rsidRPr="000435B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435B0">
        <w:rPr>
          <w:rFonts w:ascii="Angsana New" w:eastAsia="Calibri" w:hAnsi="Angsana New"/>
          <w:sz w:val="30"/>
          <w:szCs w:val="30"/>
        </w:rPr>
        <w:t xml:space="preserve">16 </w:t>
      </w:r>
      <w:r w:rsidRPr="000435B0">
        <w:rPr>
          <w:rFonts w:ascii="Angsana New" w:eastAsia="Calibri" w:hAnsi="Angsana New"/>
          <w:sz w:val="30"/>
          <w:szCs w:val="30"/>
          <w:cs/>
        </w:rPr>
        <w:t>บริษัทจะรับรู้สินทรัพย์สิทธิการใช้และหนี้สินตามสัญญาเช่าสำหรับสัญญาเช่าดำเนินงาน</w:t>
      </w:r>
      <w:r>
        <w:rPr>
          <w:rFonts w:ascii="Angsana New" w:eastAsia="Calibri" w:hAnsi="Angsana New" w:hint="cs"/>
          <w:sz w:val="30"/>
          <w:szCs w:val="30"/>
          <w:cs/>
        </w:rPr>
        <w:t>ของบริษัท ตามที่เปิดเผยในหมายเหตุข้อ 2</w:t>
      </w:r>
      <w:r w:rsidR="00C959E7">
        <w:rPr>
          <w:rFonts w:ascii="Angsana New" w:eastAsia="Calibri" w:hAnsi="Angsana New"/>
          <w:sz w:val="30"/>
          <w:szCs w:val="30"/>
        </w:rPr>
        <w:t>7</w:t>
      </w:r>
      <w:r w:rsidRPr="000435B0">
        <w:rPr>
          <w:rFonts w:ascii="Angsana New" w:eastAsia="Calibri" w:hAnsi="Angsana New"/>
          <w:sz w:val="30"/>
          <w:szCs w:val="30"/>
          <w:cs/>
        </w:rPr>
        <w:t xml:space="preserve"> ส่งผลให้ลักษณะของค่าใช้จ่ายที่เกี่ยวข้องกับสัญญาเช่าดังกล่าวเปลี่ยนแปลงไป</w:t>
      </w:r>
      <w:r w:rsidR="00C959E7">
        <w:rPr>
          <w:rFonts w:ascii="Angsana New" w:eastAsia="Calibri" w:hAnsi="Angsana New"/>
          <w:sz w:val="30"/>
          <w:szCs w:val="30"/>
        </w:rPr>
        <w:t xml:space="preserve"> </w:t>
      </w:r>
      <w:r w:rsidRPr="000435B0">
        <w:rPr>
          <w:rFonts w:ascii="Angsana New" w:eastAsia="Calibri" w:hAnsi="Angsana New"/>
          <w:sz w:val="30"/>
          <w:szCs w:val="30"/>
          <w:cs/>
        </w:rPr>
        <w:t>โดย</w:t>
      </w:r>
      <w:r>
        <w:rPr>
          <w:rFonts w:ascii="Angsana New" w:eastAsia="Calibri" w:hAnsi="Angsana New" w:hint="cs"/>
          <w:sz w:val="30"/>
          <w:szCs w:val="30"/>
          <w:cs/>
        </w:rPr>
        <w:t>บริษัทจะ</w:t>
      </w:r>
      <w:r w:rsidRPr="000435B0">
        <w:rPr>
          <w:rFonts w:ascii="Angsana New" w:eastAsia="Calibri" w:hAnsi="Angsana New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431DC4" w:rsidRPr="00FC423D" w:rsidRDefault="00431DC4" w:rsidP="00431DC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31DC4" w:rsidRPr="000435B0" w:rsidRDefault="00431DC4" w:rsidP="00431DC4">
      <w:pPr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435B0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:rsidR="00431DC4" w:rsidRPr="00FC423D" w:rsidRDefault="00431DC4" w:rsidP="00431DC4">
      <w:pPr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431DC4" w:rsidRPr="000435B0" w:rsidRDefault="00431DC4" w:rsidP="00431DC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บริษัทคาดว่าจะถือปฏิบัติตาม </w:t>
      </w:r>
      <w:r w:rsidRPr="000435B0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เป็นครั้งแรก ณ วันที่ </w:t>
      </w:r>
      <w:r w:rsidRPr="000435B0">
        <w:rPr>
          <w:rFonts w:ascii="Angsana New" w:hAnsi="Angsana New"/>
          <w:color w:val="000000"/>
          <w:sz w:val="30"/>
          <w:szCs w:val="30"/>
        </w:rPr>
        <w:t>1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0435B0">
        <w:rPr>
          <w:rFonts w:ascii="Angsana New" w:hAnsi="Angsana New"/>
          <w:color w:val="000000"/>
          <w:sz w:val="30"/>
          <w:szCs w:val="30"/>
        </w:rPr>
        <w:t>2563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0435B0">
        <w:rPr>
          <w:rFonts w:ascii="Angsana New" w:hAnsi="Angsana New"/>
          <w:color w:val="000000"/>
          <w:sz w:val="30"/>
          <w:szCs w:val="30"/>
        </w:rPr>
        <w:t xml:space="preserve">TFRS 16 </w:t>
      </w:r>
      <w:r w:rsidRPr="000435B0">
        <w:rPr>
          <w:rFonts w:ascii="Angsana New" w:hAnsi="Angsana New"/>
          <w:color w:val="000000"/>
          <w:sz w:val="30"/>
          <w:szCs w:val="30"/>
          <w:cs/>
        </w:rPr>
        <w:t>จะปรับปรุงกับยอดยกมาของกำไรสะสม ณ วันที่</w:t>
      </w:r>
      <w:r w:rsidRPr="000435B0">
        <w:rPr>
          <w:rFonts w:ascii="Angsana New" w:hAnsi="Angsana New"/>
          <w:color w:val="000000"/>
          <w:sz w:val="30"/>
          <w:szCs w:val="30"/>
        </w:rPr>
        <w:t xml:space="preserve"> 1 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0435B0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0435B0">
        <w:rPr>
          <w:rFonts w:ascii="Angsana New" w:hAnsi="Angsana New"/>
          <w:color w:val="000000"/>
          <w:sz w:val="30"/>
          <w:szCs w:val="30"/>
          <w:cs/>
        </w:rPr>
        <w:t>โดยไม่ปรับปรุงข้อมูลเปรียบเทียบ</w:t>
      </w:r>
      <w:r w:rsidRPr="000435B0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31DC4" w:rsidRPr="00FC423D" w:rsidRDefault="00431DC4" w:rsidP="00431DC4">
      <w:pPr>
        <w:spacing w:line="240" w:lineRule="auto"/>
        <w:ind w:left="540"/>
        <w:jc w:val="thaiDistribute"/>
        <w:rPr>
          <w:rFonts w:ascii="Angsana New" w:hAnsi="Angsana New"/>
          <w:color w:val="0000FF"/>
          <w:sz w:val="20"/>
          <w:szCs w:val="20"/>
          <w:shd w:val="clear" w:color="auto" w:fill="E0E0E0"/>
        </w:rPr>
      </w:pPr>
    </w:p>
    <w:p w:rsidR="00431DC4" w:rsidRPr="000435B0" w:rsidRDefault="00431DC4" w:rsidP="00431DC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35B0">
        <w:rPr>
          <w:rFonts w:ascii="Angsana New" w:hAnsi="Angsana New"/>
          <w:i/>
          <w:sz w:val="30"/>
          <w:szCs w:val="30"/>
          <w:cs/>
        </w:rPr>
        <w:t>บริษัท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0435B0">
        <w:rPr>
          <w:rFonts w:ascii="Angsana New" w:hAnsi="Angsana New"/>
          <w:color w:val="000000"/>
          <w:sz w:val="30"/>
          <w:szCs w:val="30"/>
        </w:rPr>
        <w:t>TFRS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435B0">
        <w:rPr>
          <w:rFonts w:ascii="Angsana New" w:hAnsi="Angsana New"/>
          <w:color w:val="000000"/>
          <w:sz w:val="30"/>
          <w:szCs w:val="30"/>
        </w:rPr>
        <w:t xml:space="preserve">16 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0435B0">
        <w:rPr>
          <w:rFonts w:ascii="Angsana New" w:hAnsi="Angsana New"/>
          <w:color w:val="000000"/>
          <w:sz w:val="30"/>
          <w:szCs w:val="30"/>
        </w:rPr>
        <w:t>1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0435B0">
        <w:rPr>
          <w:rFonts w:ascii="Angsana New" w:hAnsi="Angsana New"/>
          <w:color w:val="000000"/>
          <w:sz w:val="30"/>
          <w:szCs w:val="30"/>
        </w:rPr>
        <w:t>2563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0435B0">
        <w:rPr>
          <w:rFonts w:ascii="Angsana New" w:hAnsi="Angsana New"/>
          <w:color w:val="000000"/>
          <w:sz w:val="30"/>
          <w:szCs w:val="30"/>
        </w:rPr>
        <w:t xml:space="preserve">17 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0435B0">
        <w:rPr>
          <w:rFonts w:ascii="Angsana New" w:hAnsi="Angsana New"/>
          <w:color w:val="000000"/>
          <w:sz w:val="30"/>
          <w:szCs w:val="30"/>
        </w:rPr>
        <w:t>4</w:t>
      </w:r>
      <w:r w:rsidRPr="000435B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431DC4" w:rsidRPr="00FC423D" w:rsidRDefault="00431DC4" w:rsidP="00431DC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31DC4" w:rsidRPr="004F6D26" w:rsidRDefault="008C67A0" w:rsidP="00CC1B04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431DC4" w:rsidRPr="000435B0">
        <w:rPr>
          <w:rFonts w:ascii="Angsana New" w:hAnsi="Angsana New"/>
          <w:color w:val="000000"/>
          <w:sz w:val="30"/>
          <w:szCs w:val="30"/>
          <w:cs/>
        </w:rPr>
        <w:t>ประเมินผลกระทบเบื้องต้นของการถือปฏิบัติตาม</w:t>
      </w:r>
      <w:r w:rsidR="00431DC4" w:rsidRPr="000435B0">
        <w:rPr>
          <w:rFonts w:ascii="Angsana New" w:hAnsi="Angsana New"/>
          <w:color w:val="000000"/>
          <w:sz w:val="30"/>
          <w:szCs w:val="30"/>
        </w:rPr>
        <w:t xml:space="preserve"> TFRS 16 </w:t>
      </w:r>
      <w:r w:rsidR="00431DC4" w:rsidRPr="000435B0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</w:t>
      </w:r>
      <w:r w:rsidR="00C959E7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คาดว่า</w:t>
      </w:r>
      <w:r w:rsidR="00C959E7">
        <w:rPr>
          <w:rFonts w:ascii="Angsana New" w:hAnsi="Angsana New" w:hint="cs"/>
          <w:color w:val="000000"/>
          <w:sz w:val="30"/>
          <w:szCs w:val="30"/>
          <w:cs/>
        </w:rPr>
        <w:t>มีผลทำให้</w:t>
      </w:r>
      <w:r w:rsidR="00C959E7" w:rsidRPr="000435B0">
        <w:rPr>
          <w:rFonts w:ascii="Angsana New" w:hAnsi="Angsana New"/>
          <w:color w:val="000000"/>
          <w:sz w:val="30"/>
          <w:szCs w:val="30"/>
          <w:cs/>
        </w:rPr>
        <w:t>สินทรัพย์สิทธิการใช้</w:t>
      </w:r>
      <w:r w:rsidR="00C959E7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959E7" w:rsidRPr="000435B0">
        <w:rPr>
          <w:rFonts w:ascii="Angsana New" w:hAnsi="Angsana New"/>
          <w:color w:val="000000"/>
          <w:sz w:val="30"/>
          <w:szCs w:val="30"/>
          <w:cs/>
        </w:rPr>
        <w:t>หนี้สินตามสัญญาเช่า</w:t>
      </w:r>
      <w:r w:rsidR="00C959E7">
        <w:rPr>
          <w:rFonts w:ascii="Angsana New" w:hAnsi="Angsana New" w:hint="cs"/>
          <w:color w:val="000000"/>
          <w:sz w:val="30"/>
          <w:szCs w:val="30"/>
          <w:cs/>
        </w:rPr>
        <w:t>ในงบ</w:t>
      </w:r>
      <w:r w:rsidR="00C959E7" w:rsidRPr="00C959E7">
        <w:rPr>
          <w:rFonts w:ascii="Angsana New" w:hAnsi="Angsana New"/>
          <w:color w:val="000000"/>
          <w:sz w:val="30"/>
          <w:szCs w:val="30"/>
          <w:cs/>
        </w:rPr>
        <w:t>แสดงฐานะการเงิน</w:t>
      </w:r>
      <w:r w:rsidR="00C959E7">
        <w:rPr>
          <w:rFonts w:ascii="Angsana New" w:hAnsi="Angsana New" w:hint="cs"/>
          <w:color w:val="000000"/>
          <w:sz w:val="30"/>
          <w:szCs w:val="30"/>
          <w:cs/>
        </w:rPr>
        <w:t>เพิ่มขึ้น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ไม่เกินร้อยละ </w:t>
      </w:r>
      <w:r w:rsidR="00910D14">
        <w:rPr>
          <w:rFonts w:ascii="Angsana New" w:hAnsi="Angsana New" w:hint="cs"/>
          <w:color w:val="000000"/>
          <w:sz w:val="30"/>
          <w:szCs w:val="30"/>
          <w:cs/>
        </w:rPr>
        <w:t>0.3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ของสินทรัพย์รวมและหนี้สินรวมตามลำดับ</w:t>
      </w:r>
    </w:p>
    <w:p w:rsidR="00431DC4" w:rsidRDefault="00431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30"/>
          <w:szCs w:val="30"/>
          <w:cs/>
        </w:rPr>
      </w:pPr>
    </w:p>
    <w:sectPr w:rsidR="00431DC4" w:rsidSect="00920134"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3F4" w:rsidRDefault="00BC23F4" w:rsidP="003B1575">
      <w:r>
        <w:separator/>
      </w:r>
    </w:p>
  </w:endnote>
  <w:endnote w:type="continuationSeparator" w:id="0">
    <w:p w:rsidR="00BC23F4" w:rsidRDefault="00BC23F4" w:rsidP="003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97919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370BDC" w:rsidRPr="00370BDC" w:rsidRDefault="00370BD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0BD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0BD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0BD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0BD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0BD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38F" w:rsidRPr="00035F74" w:rsidRDefault="0066738F" w:rsidP="00157DF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35F74">
      <w:rPr>
        <w:rStyle w:val="PageNumber"/>
        <w:rFonts w:ascii="Angsana New" w:hAnsi="Angsana New"/>
        <w:sz w:val="30"/>
        <w:szCs w:val="30"/>
      </w:rPr>
      <w:fldChar w:fldCharType="begin"/>
    </w:r>
    <w:r w:rsidRPr="00035F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35F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035F74">
      <w:rPr>
        <w:rStyle w:val="PageNumber"/>
        <w:rFonts w:ascii="Angsana New" w:hAnsi="Angsana New"/>
        <w:sz w:val="30"/>
        <w:szCs w:val="30"/>
      </w:rPr>
      <w:fldChar w:fldCharType="end"/>
    </w:r>
  </w:p>
  <w:p w:rsidR="0066738F" w:rsidRPr="00035F74" w:rsidRDefault="0066738F" w:rsidP="00370B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38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3F4" w:rsidRDefault="00BC23F4" w:rsidP="003B1575">
      <w:r>
        <w:separator/>
      </w:r>
    </w:p>
  </w:footnote>
  <w:footnote w:type="continuationSeparator" w:id="0">
    <w:p w:rsidR="00BC23F4" w:rsidRDefault="00BC23F4" w:rsidP="003B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38F" w:rsidRPr="0015279A" w:rsidRDefault="0066738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66738F" w:rsidRDefault="0066738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66738F" w:rsidRPr="0015279A" w:rsidRDefault="0066738F" w:rsidP="004D27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66738F" w:rsidRPr="0015279A" w:rsidRDefault="0066738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38F" w:rsidRPr="0015279A" w:rsidRDefault="0066738F" w:rsidP="00E663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15279A">
      <w:rPr>
        <w:rFonts w:ascii="Angsana New" w:hAnsi="Angsana New"/>
        <w:b/>
        <w:bCs/>
        <w:sz w:val="32"/>
        <w:szCs w:val="32"/>
      </w:rPr>
      <w:t>(</w:t>
    </w:r>
    <w:r w:rsidRPr="0015279A">
      <w:rPr>
        <w:rFonts w:ascii="Angsana New" w:hAnsi="Angsana New"/>
        <w:b/>
        <w:bCs/>
        <w:sz w:val="32"/>
        <w:szCs w:val="32"/>
        <w:cs/>
      </w:rPr>
      <w:t>มหาชน</w:t>
    </w:r>
    <w:r w:rsidRPr="0015279A">
      <w:rPr>
        <w:rFonts w:ascii="Angsana New" w:hAnsi="Angsana New"/>
        <w:b/>
        <w:bCs/>
        <w:sz w:val="32"/>
        <w:szCs w:val="32"/>
      </w:rPr>
      <w:t>)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66738F" w:rsidRDefault="0066738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5279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5279A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66738F" w:rsidRPr="0015279A" w:rsidRDefault="0066738F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76A98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76A98">
      <w:rPr>
        <w:rFonts w:ascii="Angsana New" w:hAnsi="Angsana New"/>
        <w:b/>
        <w:bCs/>
        <w:sz w:val="32"/>
        <w:szCs w:val="32"/>
      </w:rPr>
      <w:t xml:space="preserve">31 </w:t>
    </w:r>
    <w:r w:rsidRPr="00276A98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66738F" w:rsidRPr="0015279A" w:rsidRDefault="0066738F" w:rsidP="001527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AAF7D6C"/>
    <w:multiLevelType w:val="hybridMultilevel"/>
    <w:tmpl w:val="070A72F0"/>
    <w:lvl w:ilvl="0" w:tplc="E18A1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E8168EA"/>
    <w:multiLevelType w:val="hybridMultilevel"/>
    <w:tmpl w:val="EFE83DA2"/>
    <w:lvl w:ilvl="0" w:tplc="C88C3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2684184"/>
    <w:multiLevelType w:val="hybridMultilevel"/>
    <w:tmpl w:val="1DCC94B4"/>
    <w:lvl w:ilvl="0" w:tplc="28E06F3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18"/>
  </w:num>
  <w:num w:numId="14">
    <w:abstractNumId w:val="11"/>
  </w:num>
  <w:num w:numId="15">
    <w:abstractNumId w:val="14"/>
  </w:num>
  <w:num w:numId="16">
    <w:abstractNumId w:val="17"/>
  </w:num>
  <w:num w:numId="17">
    <w:abstractNumId w:val="20"/>
  </w:num>
  <w:num w:numId="18">
    <w:abstractNumId w:val="15"/>
  </w:num>
  <w:num w:numId="19">
    <w:abstractNumId w:val="19"/>
  </w:num>
  <w:num w:numId="20">
    <w:abstractNumId w:val="16"/>
  </w:num>
  <w:num w:numId="21">
    <w:abstractNumId w:val="13"/>
  </w:num>
  <w:num w:numId="22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5A3"/>
    <w:rsid w:val="00000AAD"/>
    <w:rsid w:val="0000168E"/>
    <w:rsid w:val="000017CA"/>
    <w:rsid w:val="0000195A"/>
    <w:rsid w:val="00001C63"/>
    <w:rsid w:val="00001D63"/>
    <w:rsid w:val="0000369A"/>
    <w:rsid w:val="000038A7"/>
    <w:rsid w:val="00003E0A"/>
    <w:rsid w:val="00004025"/>
    <w:rsid w:val="00004156"/>
    <w:rsid w:val="00004334"/>
    <w:rsid w:val="00004A4F"/>
    <w:rsid w:val="00005331"/>
    <w:rsid w:val="00005E83"/>
    <w:rsid w:val="00005FDE"/>
    <w:rsid w:val="00006604"/>
    <w:rsid w:val="000070BD"/>
    <w:rsid w:val="00007F43"/>
    <w:rsid w:val="000120B6"/>
    <w:rsid w:val="00013059"/>
    <w:rsid w:val="00013082"/>
    <w:rsid w:val="00013338"/>
    <w:rsid w:val="00014A41"/>
    <w:rsid w:val="0001561F"/>
    <w:rsid w:val="00015CC0"/>
    <w:rsid w:val="00015DCE"/>
    <w:rsid w:val="000162A3"/>
    <w:rsid w:val="00016575"/>
    <w:rsid w:val="00016A63"/>
    <w:rsid w:val="000172A3"/>
    <w:rsid w:val="00017474"/>
    <w:rsid w:val="00017D50"/>
    <w:rsid w:val="000200C0"/>
    <w:rsid w:val="00020671"/>
    <w:rsid w:val="0002097D"/>
    <w:rsid w:val="0002126B"/>
    <w:rsid w:val="000212E2"/>
    <w:rsid w:val="0002142E"/>
    <w:rsid w:val="0002264E"/>
    <w:rsid w:val="0002293E"/>
    <w:rsid w:val="00022EFB"/>
    <w:rsid w:val="000230DA"/>
    <w:rsid w:val="000230DF"/>
    <w:rsid w:val="00023222"/>
    <w:rsid w:val="000234D4"/>
    <w:rsid w:val="0002463E"/>
    <w:rsid w:val="000249F1"/>
    <w:rsid w:val="00024C27"/>
    <w:rsid w:val="00025175"/>
    <w:rsid w:val="00025683"/>
    <w:rsid w:val="00026428"/>
    <w:rsid w:val="00026447"/>
    <w:rsid w:val="00026629"/>
    <w:rsid w:val="00026E06"/>
    <w:rsid w:val="00027053"/>
    <w:rsid w:val="00027331"/>
    <w:rsid w:val="00027534"/>
    <w:rsid w:val="00027836"/>
    <w:rsid w:val="00027D2A"/>
    <w:rsid w:val="00027ECD"/>
    <w:rsid w:val="0003030C"/>
    <w:rsid w:val="000303EF"/>
    <w:rsid w:val="00030826"/>
    <w:rsid w:val="0003105F"/>
    <w:rsid w:val="000310C5"/>
    <w:rsid w:val="00031B09"/>
    <w:rsid w:val="00031BC4"/>
    <w:rsid w:val="00031F58"/>
    <w:rsid w:val="0003302D"/>
    <w:rsid w:val="000330D7"/>
    <w:rsid w:val="00033268"/>
    <w:rsid w:val="000336CE"/>
    <w:rsid w:val="0003403A"/>
    <w:rsid w:val="000341E0"/>
    <w:rsid w:val="000342F0"/>
    <w:rsid w:val="000352E2"/>
    <w:rsid w:val="00035B37"/>
    <w:rsid w:val="00035C98"/>
    <w:rsid w:val="00035F74"/>
    <w:rsid w:val="0003619B"/>
    <w:rsid w:val="000363C6"/>
    <w:rsid w:val="00036818"/>
    <w:rsid w:val="0003723B"/>
    <w:rsid w:val="000378A2"/>
    <w:rsid w:val="00037DF0"/>
    <w:rsid w:val="00040AD4"/>
    <w:rsid w:val="00040BDD"/>
    <w:rsid w:val="00040DEE"/>
    <w:rsid w:val="0004129A"/>
    <w:rsid w:val="00041361"/>
    <w:rsid w:val="00041509"/>
    <w:rsid w:val="000417A1"/>
    <w:rsid w:val="0004286B"/>
    <w:rsid w:val="00043A79"/>
    <w:rsid w:val="00043D65"/>
    <w:rsid w:val="00044541"/>
    <w:rsid w:val="000450BB"/>
    <w:rsid w:val="000468CA"/>
    <w:rsid w:val="000468D3"/>
    <w:rsid w:val="00047630"/>
    <w:rsid w:val="0004796D"/>
    <w:rsid w:val="00047A06"/>
    <w:rsid w:val="00047A3A"/>
    <w:rsid w:val="00047AB1"/>
    <w:rsid w:val="00047CAB"/>
    <w:rsid w:val="0005098B"/>
    <w:rsid w:val="000519E7"/>
    <w:rsid w:val="0005227F"/>
    <w:rsid w:val="00052ABB"/>
    <w:rsid w:val="00052C4E"/>
    <w:rsid w:val="0005324F"/>
    <w:rsid w:val="00053B06"/>
    <w:rsid w:val="00053D08"/>
    <w:rsid w:val="00054A0B"/>
    <w:rsid w:val="00054E25"/>
    <w:rsid w:val="00054E8C"/>
    <w:rsid w:val="00054EEF"/>
    <w:rsid w:val="00055246"/>
    <w:rsid w:val="00055B66"/>
    <w:rsid w:val="00056030"/>
    <w:rsid w:val="00056295"/>
    <w:rsid w:val="00056776"/>
    <w:rsid w:val="0005787F"/>
    <w:rsid w:val="00057A16"/>
    <w:rsid w:val="00057D41"/>
    <w:rsid w:val="00057E3D"/>
    <w:rsid w:val="00060342"/>
    <w:rsid w:val="000607A9"/>
    <w:rsid w:val="00060840"/>
    <w:rsid w:val="00061250"/>
    <w:rsid w:val="00061517"/>
    <w:rsid w:val="0006191C"/>
    <w:rsid w:val="0006199A"/>
    <w:rsid w:val="00061EB9"/>
    <w:rsid w:val="000636BC"/>
    <w:rsid w:val="00063AE9"/>
    <w:rsid w:val="00063FA6"/>
    <w:rsid w:val="0006414E"/>
    <w:rsid w:val="00065833"/>
    <w:rsid w:val="00065A56"/>
    <w:rsid w:val="00065CD3"/>
    <w:rsid w:val="00065F41"/>
    <w:rsid w:val="0006648F"/>
    <w:rsid w:val="000668C6"/>
    <w:rsid w:val="00066DF5"/>
    <w:rsid w:val="00067998"/>
    <w:rsid w:val="00067B74"/>
    <w:rsid w:val="00067CFF"/>
    <w:rsid w:val="00067E48"/>
    <w:rsid w:val="00067EA9"/>
    <w:rsid w:val="000707C9"/>
    <w:rsid w:val="00070AE0"/>
    <w:rsid w:val="000711AA"/>
    <w:rsid w:val="00071A92"/>
    <w:rsid w:val="00071BCD"/>
    <w:rsid w:val="00072556"/>
    <w:rsid w:val="00072E4D"/>
    <w:rsid w:val="00073BE1"/>
    <w:rsid w:val="00073DB8"/>
    <w:rsid w:val="00073DF1"/>
    <w:rsid w:val="000755CB"/>
    <w:rsid w:val="00075CB8"/>
    <w:rsid w:val="00075D18"/>
    <w:rsid w:val="00075D80"/>
    <w:rsid w:val="00075E69"/>
    <w:rsid w:val="000765F8"/>
    <w:rsid w:val="00077563"/>
    <w:rsid w:val="00077983"/>
    <w:rsid w:val="00081067"/>
    <w:rsid w:val="00081851"/>
    <w:rsid w:val="00082B2C"/>
    <w:rsid w:val="0008371E"/>
    <w:rsid w:val="0008398D"/>
    <w:rsid w:val="00083E7E"/>
    <w:rsid w:val="00084F0D"/>
    <w:rsid w:val="00085CC2"/>
    <w:rsid w:val="000861CF"/>
    <w:rsid w:val="00086C74"/>
    <w:rsid w:val="00086FA9"/>
    <w:rsid w:val="0008700C"/>
    <w:rsid w:val="00087656"/>
    <w:rsid w:val="0008797B"/>
    <w:rsid w:val="00087E58"/>
    <w:rsid w:val="00090C17"/>
    <w:rsid w:val="000917C6"/>
    <w:rsid w:val="00091A77"/>
    <w:rsid w:val="000921B4"/>
    <w:rsid w:val="00092487"/>
    <w:rsid w:val="00092B95"/>
    <w:rsid w:val="00092D40"/>
    <w:rsid w:val="00092E77"/>
    <w:rsid w:val="000936A7"/>
    <w:rsid w:val="00093A18"/>
    <w:rsid w:val="00093ADC"/>
    <w:rsid w:val="0009434A"/>
    <w:rsid w:val="000945DE"/>
    <w:rsid w:val="000955B1"/>
    <w:rsid w:val="00095E15"/>
    <w:rsid w:val="0009645C"/>
    <w:rsid w:val="00096A2D"/>
    <w:rsid w:val="00096C09"/>
    <w:rsid w:val="0009754E"/>
    <w:rsid w:val="00097BA8"/>
    <w:rsid w:val="000A08AD"/>
    <w:rsid w:val="000A0AD2"/>
    <w:rsid w:val="000A10E2"/>
    <w:rsid w:val="000A2A89"/>
    <w:rsid w:val="000A2D8C"/>
    <w:rsid w:val="000A339B"/>
    <w:rsid w:val="000A4EE8"/>
    <w:rsid w:val="000A4EFF"/>
    <w:rsid w:val="000A54C7"/>
    <w:rsid w:val="000A5536"/>
    <w:rsid w:val="000A5AA9"/>
    <w:rsid w:val="000A5DF8"/>
    <w:rsid w:val="000A62A5"/>
    <w:rsid w:val="000A6B63"/>
    <w:rsid w:val="000A6C5B"/>
    <w:rsid w:val="000A7ADE"/>
    <w:rsid w:val="000A7DA0"/>
    <w:rsid w:val="000A7E26"/>
    <w:rsid w:val="000B0AE2"/>
    <w:rsid w:val="000B0D30"/>
    <w:rsid w:val="000B16E7"/>
    <w:rsid w:val="000B1C7E"/>
    <w:rsid w:val="000B1D6C"/>
    <w:rsid w:val="000B213E"/>
    <w:rsid w:val="000B26A2"/>
    <w:rsid w:val="000B2CF5"/>
    <w:rsid w:val="000B3790"/>
    <w:rsid w:val="000B39EB"/>
    <w:rsid w:val="000B3AC4"/>
    <w:rsid w:val="000B3C08"/>
    <w:rsid w:val="000B423D"/>
    <w:rsid w:val="000B4364"/>
    <w:rsid w:val="000B4384"/>
    <w:rsid w:val="000B49DE"/>
    <w:rsid w:val="000B543F"/>
    <w:rsid w:val="000B5867"/>
    <w:rsid w:val="000B5B59"/>
    <w:rsid w:val="000B5CD7"/>
    <w:rsid w:val="000B5DD5"/>
    <w:rsid w:val="000B5FB6"/>
    <w:rsid w:val="000B6DAF"/>
    <w:rsid w:val="000B6F7B"/>
    <w:rsid w:val="000B7A2B"/>
    <w:rsid w:val="000C0D31"/>
    <w:rsid w:val="000C0DDD"/>
    <w:rsid w:val="000C1053"/>
    <w:rsid w:val="000C17C6"/>
    <w:rsid w:val="000C19B3"/>
    <w:rsid w:val="000C2516"/>
    <w:rsid w:val="000C25EB"/>
    <w:rsid w:val="000C292E"/>
    <w:rsid w:val="000C3176"/>
    <w:rsid w:val="000C3CF4"/>
    <w:rsid w:val="000C3E7F"/>
    <w:rsid w:val="000C3F2E"/>
    <w:rsid w:val="000C44C5"/>
    <w:rsid w:val="000C6044"/>
    <w:rsid w:val="000C6495"/>
    <w:rsid w:val="000C6694"/>
    <w:rsid w:val="000C6D40"/>
    <w:rsid w:val="000C71FE"/>
    <w:rsid w:val="000C7680"/>
    <w:rsid w:val="000C783E"/>
    <w:rsid w:val="000C7E1C"/>
    <w:rsid w:val="000D001A"/>
    <w:rsid w:val="000D0A77"/>
    <w:rsid w:val="000D0FC4"/>
    <w:rsid w:val="000D1179"/>
    <w:rsid w:val="000D1416"/>
    <w:rsid w:val="000D1729"/>
    <w:rsid w:val="000D1FFB"/>
    <w:rsid w:val="000D28CC"/>
    <w:rsid w:val="000D3856"/>
    <w:rsid w:val="000D4551"/>
    <w:rsid w:val="000D4735"/>
    <w:rsid w:val="000D579E"/>
    <w:rsid w:val="000D5826"/>
    <w:rsid w:val="000D582E"/>
    <w:rsid w:val="000D5FD2"/>
    <w:rsid w:val="000D6653"/>
    <w:rsid w:val="000D69CA"/>
    <w:rsid w:val="000D69D4"/>
    <w:rsid w:val="000D703E"/>
    <w:rsid w:val="000D7171"/>
    <w:rsid w:val="000E0283"/>
    <w:rsid w:val="000E0520"/>
    <w:rsid w:val="000E087C"/>
    <w:rsid w:val="000E09C9"/>
    <w:rsid w:val="000E0B95"/>
    <w:rsid w:val="000E1779"/>
    <w:rsid w:val="000E1BD2"/>
    <w:rsid w:val="000E28AD"/>
    <w:rsid w:val="000E2D19"/>
    <w:rsid w:val="000E2F8C"/>
    <w:rsid w:val="000E33F9"/>
    <w:rsid w:val="000E3508"/>
    <w:rsid w:val="000E70F4"/>
    <w:rsid w:val="000E721D"/>
    <w:rsid w:val="000E7A90"/>
    <w:rsid w:val="000E7B73"/>
    <w:rsid w:val="000E7BE6"/>
    <w:rsid w:val="000F009B"/>
    <w:rsid w:val="000F04D3"/>
    <w:rsid w:val="000F085A"/>
    <w:rsid w:val="000F0F7B"/>
    <w:rsid w:val="000F1B2A"/>
    <w:rsid w:val="000F1C53"/>
    <w:rsid w:val="000F27F0"/>
    <w:rsid w:val="000F3049"/>
    <w:rsid w:val="000F3160"/>
    <w:rsid w:val="000F349C"/>
    <w:rsid w:val="000F3696"/>
    <w:rsid w:val="000F3923"/>
    <w:rsid w:val="000F3955"/>
    <w:rsid w:val="000F3A49"/>
    <w:rsid w:val="000F432A"/>
    <w:rsid w:val="000F4BF4"/>
    <w:rsid w:val="000F4E57"/>
    <w:rsid w:val="000F550A"/>
    <w:rsid w:val="000F59F0"/>
    <w:rsid w:val="000F5D5C"/>
    <w:rsid w:val="000F6AAD"/>
    <w:rsid w:val="000F73FE"/>
    <w:rsid w:val="000F7461"/>
    <w:rsid w:val="00100001"/>
    <w:rsid w:val="00100A51"/>
    <w:rsid w:val="00100A73"/>
    <w:rsid w:val="00100F71"/>
    <w:rsid w:val="0010180C"/>
    <w:rsid w:val="00101D91"/>
    <w:rsid w:val="00101E07"/>
    <w:rsid w:val="001021B6"/>
    <w:rsid w:val="00102703"/>
    <w:rsid w:val="00102E79"/>
    <w:rsid w:val="00102E91"/>
    <w:rsid w:val="00102F7F"/>
    <w:rsid w:val="0010362D"/>
    <w:rsid w:val="0010372A"/>
    <w:rsid w:val="001037A0"/>
    <w:rsid w:val="0010392A"/>
    <w:rsid w:val="0010424B"/>
    <w:rsid w:val="00104D5F"/>
    <w:rsid w:val="00104EF4"/>
    <w:rsid w:val="001052B0"/>
    <w:rsid w:val="00105315"/>
    <w:rsid w:val="00105D0B"/>
    <w:rsid w:val="00106A96"/>
    <w:rsid w:val="00107644"/>
    <w:rsid w:val="001076B2"/>
    <w:rsid w:val="001076E6"/>
    <w:rsid w:val="00107F7E"/>
    <w:rsid w:val="00110548"/>
    <w:rsid w:val="001105B9"/>
    <w:rsid w:val="00110A9C"/>
    <w:rsid w:val="00110D56"/>
    <w:rsid w:val="00110E7E"/>
    <w:rsid w:val="001117DB"/>
    <w:rsid w:val="00111ED2"/>
    <w:rsid w:val="00112060"/>
    <w:rsid w:val="00112307"/>
    <w:rsid w:val="00112BC0"/>
    <w:rsid w:val="00112BC2"/>
    <w:rsid w:val="00112EB8"/>
    <w:rsid w:val="00112F10"/>
    <w:rsid w:val="00113B4E"/>
    <w:rsid w:val="001141F9"/>
    <w:rsid w:val="00114332"/>
    <w:rsid w:val="0011435C"/>
    <w:rsid w:val="001144D6"/>
    <w:rsid w:val="00114A0E"/>
    <w:rsid w:val="00114C4F"/>
    <w:rsid w:val="00114CB7"/>
    <w:rsid w:val="001150F7"/>
    <w:rsid w:val="00115868"/>
    <w:rsid w:val="00115A52"/>
    <w:rsid w:val="00115A6D"/>
    <w:rsid w:val="00115F90"/>
    <w:rsid w:val="00116054"/>
    <w:rsid w:val="001167E1"/>
    <w:rsid w:val="00117028"/>
    <w:rsid w:val="00117174"/>
    <w:rsid w:val="001177BA"/>
    <w:rsid w:val="00117BDF"/>
    <w:rsid w:val="00120E4A"/>
    <w:rsid w:val="00121D5C"/>
    <w:rsid w:val="001221AD"/>
    <w:rsid w:val="0012233E"/>
    <w:rsid w:val="0012255A"/>
    <w:rsid w:val="001228E5"/>
    <w:rsid w:val="00123125"/>
    <w:rsid w:val="00123703"/>
    <w:rsid w:val="00123904"/>
    <w:rsid w:val="00123CCE"/>
    <w:rsid w:val="0012405A"/>
    <w:rsid w:val="0012421B"/>
    <w:rsid w:val="00124228"/>
    <w:rsid w:val="00124330"/>
    <w:rsid w:val="0012470E"/>
    <w:rsid w:val="00124A6A"/>
    <w:rsid w:val="00124C18"/>
    <w:rsid w:val="00124E37"/>
    <w:rsid w:val="00125066"/>
    <w:rsid w:val="00125344"/>
    <w:rsid w:val="001253E0"/>
    <w:rsid w:val="00125408"/>
    <w:rsid w:val="0012573B"/>
    <w:rsid w:val="00126AD1"/>
    <w:rsid w:val="00126BDD"/>
    <w:rsid w:val="00127023"/>
    <w:rsid w:val="00127122"/>
    <w:rsid w:val="00127D9E"/>
    <w:rsid w:val="001300BE"/>
    <w:rsid w:val="00130189"/>
    <w:rsid w:val="001304D2"/>
    <w:rsid w:val="00130A1E"/>
    <w:rsid w:val="00130B61"/>
    <w:rsid w:val="00130D50"/>
    <w:rsid w:val="001310F1"/>
    <w:rsid w:val="00131628"/>
    <w:rsid w:val="001317FA"/>
    <w:rsid w:val="0013197E"/>
    <w:rsid w:val="00132C35"/>
    <w:rsid w:val="00132D6B"/>
    <w:rsid w:val="00133706"/>
    <w:rsid w:val="00133741"/>
    <w:rsid w:val="00133948"/>
    <w:rsid w:val="00134715"/>
    <w:rsid w:val="00134A81"/>
    <w:rsid w:val="00134E1F"/>
    <w:rsid w:val="00135061"/>
    <w:rsid w:val="001351C2"/>
    <w:rsid w:val="00135340"/>
    <w:rsid w:val="00135717"/>
    <w:rsid w:val="00135AED"/>
    <w:rsid w:val="001364CD"/>
    <w:rsid w:val="00137554"/>
    <w:rsid w:val="0014092F"/>
    <w:rsid w:val="0014099F"/>
    <w:rsid w:val="00140A22"/>
    <w:rsid w:val="00140B18"/>
    <w:rsid w:val="00140E70"/>
    <w:rsid w:val="00141C5E"/>
    <w:rsid w:val="00142119"/>
    <w:rsid w:val="00143111"/>
    <w:rsid w:val="001438BB"/>
    <w:rsid w:val="001442B2"/>
    <w:rsid w:val="00144CDC"/>
    <w:rsid w:val="00145251"/>
    <w:rsid w:val="00146BE3"/>
    <w:rsid w:val="00147174"/>
    <w:rsid w:val="001475D7"/>
    <w:rsid w:val="00147729"/>
    <w:rsid w:val="00147D0F"/>
    <w:rsid w:val="00147EFD"/>
    <w:rsid w:val="00150074"/>
    <w:rsid w:val="00150657"/>
    <w:rsid w:val="00150EBD"/>
    <w:rsid w:val="001512AB"/>
    <w:rsid w:val="00151772"/>
    <w:rsid w:val="00151893"/>
    <w:rsid w:val="0015279A"/>
    <w:rsid w:val="00153066"/>
    <w:rsid w:val="0015348A"/>
    <w:rsid w:val="00153D82"/>
    <w:rsid w:val="00154711"/>
    <w:rsid w:val="00154894"/>
    <w:rsid w:val="00154DAE"/>
    <w:rsid w:val="00155307"/>
    <w:rsid w:val="0015579E"/>
    <w:rsid w:val="00155B82"/>
    <w:rsid w:val="00155BE2"/>
    <w:rsid w:val="00156245"/>
    <w:rsid w:val="0015625C"/>
    <w:rsid w:val="001567F7"/>
    <w:rsid w:val="0015692B"/>
    <w:rsid w:val="00156B81"/>
    <w:rsid w:val="00157AC8"/>
    <w:rsid w:val="00157DF1"/>
    <w:rsid w:val="00157FCC"/>
    <w:rsid w:val="00160DE4"/>
    <w:rsid w:val="001612CA"/>
    <w:rsid w:val="00161C12"/>
    <w:rsid w:val="00161FDB"/>
    <w:rsid w:val="00162403"/>
    <w:rsid w:val="001624B2"/>
    <w:rsid w:val="00163481"/>
    <w:rsid w:val="00163528"/>
    <w:rsid w:val="00163663"/>
    <w:rsid w:val="0016442A"/>
    <w:rsid w:val="00164499"/>
    <w:rsid w:val="00164E4B"/>
    <w:rsid w:val="0016539A"/>
    <w:rsid w:val="001655C2"/>
    <w:rsid w:val="00165A69"/>
    <w:rsid w:val="00165A8F"/>
    <w:rsid w:val="00165C32"/>
    <w:rsid w:val="00166483"/>
    <w:rsid w:val="001707E9"/>
    <w:rsid w:val="00170A42"/>
    <w:rsid w:val="00170AB4"/>
    <w:rsid w:val="0017184B"/>
    <w:rsid w:val="001718F7"/>
    <w:rsid w:val="00171A56"/>
    <w:rsid w:val="00171C82"/>
    <w:rsid w:val="001723F7"/>
    <w:rsid w:val="00173D38"/>
    <w:rsid w:val="00173D45"/>
    <w:rsid w:val="00174221"/>
    <w:rsid w:val="001745CD"/>
    <w:rsid w:val="001749E8"/>
    <w:rsid w:val="00174E0F"/>
    <w:rsid w:val="0017535F"/>
    <w:rsid w:val="001759FE"/>
    <w:rsid w:val="00175A13"/>
    <w:rsid w:val="00175DCF"/>
    <w:rsid w:val="0017605F"/>
    <w:rsid w:val="00176F6A"/>
    <w:rsid w:val="00177297"/>
    <w:rsid w:val="00177A51"/>
    <w:rsid w:val="00177C96"/>
    <w:rsid w:val="00177ECD"/>
    <w:rsid w:val="00180DE5"/>
    <w:rsid w:val="00181679"/>
    <w:rsid w:val="00181C04"/>
    <w:rsid w:val="00182E09"/>
    <w:rsid w:val="00183152"/>
    <w:rsid w:val="00183457"/>
    <w:rsid w:val="00183775"/>
    <w:rsid w:val="001841AA"/>
    <w:rsid w:val="001843F4"/>
    <w:rsid w:val="00184F1C"/>
    <w:rsid w:val="00185E05"/>
    <w:rsid w:val="0018686B"/>
    <w:rsid w:val="0018715F"/>
    <w:rsid w:val="00187BC2"/>
    <w:rsid w:val="00187D7D"/>
    <w:rsid w:val="00187EC5"/>
    <w:rsid w:val="00190694"/>
    <w:rsid w:val="001909F0"/>
    <w:rsid w:val="00190B50"/>
    <w:rsid w:val="00190C47"/>
    <w:rsid w:val="0019124E"/>
    <w:rsid w:val="00191410"/>
    <w:rsid w:val="0019141C"/>
    <w:rsid w:val="0019175B"/>
    <w:rsid w:val="00191895"/>
    <w:rsid w:val="001919F7"/>
    <w:rsid w:val="00192439"/>
    <w:rsid w:val="00192558"/>
    <w:rsid w:val="001929E1"/>
    <w:rsid w:val="00192E0E"/>
    <w:rsid w:val="001933A3"/>
    <w:rsid w:val="00193876"/>
    <w:rsid w:val="00193D27"/>
    <w:rsid w:val="0019425B"/>
    <w:rsid w:val="001948E5"/>
    <w:rsid w:val="001958ED"/>
    <w:rsid w:val="00195B0C"/>
    <w:rsid w:val="00195D36"/>
    <w:rsid w:val="00195E05"/>
    <w:rsid w:val="0019640B"/>
    <w:rsid w:val="00196B7A"/>
    <w:rsid w:val="00196E0C"/>
    <w:rsid w:val="00197796"/>
    <w:rsid w:val="00197D8E"/>
    <w:rsid w:val="00197F8E"/>
    <w:rsid w:val="001A00BD"/>
    <w:rsid w:val="001A02B9"/>
    <w:rsid w:val="001A02D1"/>
    <w:rsid w:val="001A1246"/>
    <w:rsid w:val="001A1427"/>
    <w:rsid w:val="001A1476"/>
    <w:rsid w:val="001A14F5"/>
    <w:rsid w:val="001A180C"/>
    <w:rsid w:val="001A2082"/>
    <w:rsid w:val="001A22F8"/>
    <w:rsid w:val="001A268A"/>
    <w:rsid w:val="001A2751"/>
    <w:rsid w:val="001A35DF"/>
    <w:rsid w:val="001A3DCD"/>
    <w:rsid w:val="001A4A68"/>
    <w:rsid w:val="001A4B8E"/>
    <w:rsid w:val="001A5114"/>
    <w:rsid w:val="001A5132"/>
    <w:rsid w:val="001A568E"/>
    <w:rsid w:val="001A5820"/>
    <w:rsid w:val="001A5A67"/>
    <w:rsid w:val="001A6274"/>
    <w:rsid w:val="001A66CC"/>
    <w:rsid w:val="001A69A5"/>
    <w:rsid w:val="001A6BD8"/>
    <w:rsid w:val="001A76AC"/>
    <w:rsid w:val="001A7954"/>
    <w:rsid w:val="001A7EF5"/>
    <w:rsid w:val="001B00D3"/>
    <w:rsid w:val="001B0665"/>
    <w:rsid w:val="001B068F"/>
    <w:rsid w:val="001B0849"/>
    <w:rsid w:val="001B09EE"/>
    <w:rsid w:val="001B09F1"/>
    <w:rsid w:val="001B1301"/>
    <w:rsid w:val="001B1B8C"/>
    <w:rsid w:val="001B1BAC"/>
    <w:rsid w:val="001B1E02"/>
    <w:rsid w:val="001B20FF"/>
    <w:rsid w:val="001B2D1F"/>
    <w:rsid w:val="001B2D87"/>
    <w:rsid w:val="001B3448"/>
    <w:rsid w:val="001B347A"/>
    <w:rsid w:val="001B4406"/>
    <w:rsid w:val="001B4E2B"/>
    <w:rsid w:val="001B51D6"/>
    <w:rsid w:val="001B5A15"/>
    <w:rsid w:val="001B6006"/>
    <w:rsid w:val="001B61E3"/>
    <w:rsid w:val="001B6290"/>
    <w:rsid w:val="001B6BB8"/>
    <w:rsid w:val="001B7C2F"/>
    <w:rsid w:val="001B7CED"/>
    <w:rsid w:val="001C06F4"/>
    <w:rsid w:val="001C09D0"/>
    <w:rsid w:val="001C0ED2"/>
    <w:rsid w:val="001C0F83"/>
    <w:rsid w:val="001C1558"/>
    <w:rsid w:val="001C17B3"/>
    <w:rsid w:val="001C1B89"/>
    <w:rsid w:val="001C2319"/>
    <w:rsid w:val="001C23FD"/>
    <w:rsid w:val="001C2AD5"/>
    <w:rsid w:val="001C2B40"/>
    <w:rsid w:val="001C38BD"/>
    <w:rsid w:val="001C39DB"/>
    <w:rsid w:val="001C4256"/>
    <w:rsid w:val="001C466A"/>
    <w:rsid w:val="001C48EC"/>
    <w:rsid w:val="001C4CEB"/>
    <w:rsid w:val="001C5769"/>
    <w:rsid w:val="001C5E65"/>
    <w:rsid w:val="001C625D"/>
    <w:rsid w:val="001C63C9"/>
    <w:rsid w:val="001C68E8"/>
    <w:rsid w:val="001C7543"/>
    <w:rsid w:val="001C7583"/>
    <w:rsid w:val="001C7BB7"/>
    <w:rsid w:val="001D01F6"/>
    <w:rsid w:val="001D04C0"/>
    <w:rsid w:val="001D0EAC"/>
    <w:rsid w:val="001D12A4"/>
    <w:rsid w:val="001D176A"/>
    <w:rsid w:val="001D1A9E"/>
    <w:rsid w:val="001D1DB5"/>
    <w:rsid w:val="001D2432"/>
    <w:rsid w:val="001D289B"/>
    <w:rsid w:val="001D2EFE"/>
    <w:rsid w:val="001D3968"/>
    <w:rsid w:val="001D3B59"/>
    <w:rsid w:val="001D3BD1"/>
    <w:rsid w:val="001D3CA9"/>
    <w:rsid w:val="001D4033"/>
    <w:rsid w:val="001D4663"/>
    <w:rsid w:val="001D4880"/>
    <w:rsid w:val="001D4AA3"/>
    <w:rsid w:val="001D4C35"/>
    <w:rsid w:val="001D4EC9"/>
    <w:rsid w:val="001D572B"/>
    <w:rsid w:val="001D652F"/>
    <w:rsid w:val="001D6555"/>
    <w:rsid w:val="001D711A"/>
    <w:rsid w:val="001D7524"/>
    <w:rsid w:val="001D78B5"/>
    <w:rsid w:val="001D7CE3"/>
    <w:rsid w:val="001E0432"/>
    <w:rsid w:val="001E0975"/>
    <w:rsid w:val="001E0E8E"/>
    <w:rsid w:val="001E1407"/>
    <w:rsid w:val="001E157F"/>
    <w:rsid w:val="001E15A2"/>
    <w:rsid w:val="001E1D5B"/>
    <w:rsid w:val="001E1DBF"/>
    <w:rsid w:val="001E2B14"/>
    <w:rsid w:val="001E3EBE"/>
    <w:rsid w:val="001E5088"/>
    <w:rsid w:val="001E5485"/>
    <w:rsid w:val="001E5F06"/>
    <w:rsid w:val="001E65D3"/>
    <w:rsid w:val="001E6A2D"/>
    <w:rsid w:val="001E6A51"/>
    <w:rsid w:val="001E7130"/>
    <w:rsid w:val="001E7E7E"/>
    <w:rsid w:val="001F0B04"/>
    <w:rsid w:val="001F0C85"/>
    <w:rsid w:val="001F126D"/>
    <w:rsid w:val="001F2E3A"/>
    <w:rsid w:val="001F330E"/>
    <w:rsid w:val="001F340F"/>
    <w:rsid w:val="001F388A"/>
    <w:rsid w:val="001F4585"/>
    <w:rsid w:val="001F4975"/>
    <w:rsid w:val="001F497E"/>
    <w:rsid w:val="001F4FF7"/>
    <w:rsid w:val="001F52CF"/>
    <w:rsid w:val="001F54CC"/>
    <w:rsid w:val="001F55C2"/>
    <w:rsid w:val="001F5999"/>
    <w:rsid w:val="001F5B74"/>
    <w:rsid w:val="001F5DBF"/>
    <w:rsid w:val="001F5EF7"/>
    <w:rsid w:val="001F7045"/>
    <w:rsid w:val="001F70A4"/>
    <w:rsid w:val="001F71F2"/>
    <w:rsid w:val="001F75A9"/>
    <w:rsid w:val="001F78AA"/>
    <w:rsid w:val="001F7FA2"/>
    <w:rsid w:val="00200BA9"/>
    <w:rsid w:val="00200C7D"/>
    <w:rsid w:val="002010BA"/>
    <w:rsid w:val="00201B10"/>
    <w:rsid w:val="00202514"/>
    <w:rsid w:val="00202A4D"/>
    <w:rsid w:val="00202ACB"/>
    <w:rsid w:val="002037FC"/>
    <w:rsid w:val="0020392A"/>
    <w:rsid w:val="00203BB6"/>
    <w:rsid w:val="00204029"/>
    <w:rsid w:val="00204417"/>
    <w:rsid w:val="00204880"/>
    <w:rsid w:val="00204902"/>
    <w:rsid w:val="00204D02"/>
    <w:rsid w:val="0020503B"/>
    <w:rsid w:val="002050B7"/>
    <w:rsid w:val="002051C4"/>
    <w:rsid w:val="00206353"/>
    <w:rsid w:val="00207680"/>
    <w:rsid w:val="002078B8"/>
    <w:rsid w:val="00207B64"/>
    <w:rsid w:val="00207BF5"/>
    <w:rsid w:val="00207C85"/>
    <w:rsid w:val="00207CAB"/>
    <w:rsid w:val="00210648"/>
    <w:rsid w:val="0021088E"/>
    <w:rsid w:val="002117EE"/>
    <w:rsid w:val="00212EB6"/>
    <w:rsid w:val="00213613"/>
    <w:rsid w:val="00213A2D"/>
    <w:rsid w:val="00213F9E"/>
    <w:rsid w:val="00213FC6"/>
    <w:rsid w:val="002144E8"/>
    <w:rsid w:val="00214614"/>
    <w:rsid w:val="002148ED"/>
    <w:rsid w:val="00214D97"/>
    <w:rsid w:val="0021519E"/>
    <w:rsid w:val="002159D6"/>
    <w:rsid w:val="00215C6F"/>
    <w:rsid w:val="00215CC3"/>
    <w:rsid w:val="00216547"/>
    <w:rsid w:val="002168DA"/>
    <w:rsid w:val="00216F48"/>
    <w:rsid w:val="0021703A"/>
    <w:rsid w:val="002170F7"/>
    <w:rsid w:val="002172FE"/>
    <w:rsid w:val="00217C03"/>
    <w:rsid w:val="00217DD3"/>
    <w:rsid w:val="00220166"/>
    <w:rsid w:val="0022047A"/>
    <w:rsid w:val="00220A8D"/>
    <w:rsid w:val="00220AC8"/>
    <w:rsid w:val="00221FA2"/>
    <w:rsid w:val="00222083"/>
    <w:rsid w:val="00222174"/>
    <w:rsid w:val="00222DFC"/>
    <w:rsid w:val="00222F70"/>
    <w:rsid w:val="002230FE"/>
    <w:rsid w:val="0022374E"/>
    <w:rsid w:val="002239D8"/>
    <w:rsid w:val="00223F66"/>
    <w:rsid w:val="002240A7"/>
    <w:rsid w:val="00224A9A"/>
    <w:rsid w:val="00225947"/>
    <w:rsid w:val="002266E3"/>
    <w:rsid w:val="00226ADB"/>
    <w:rsid w:val="00226C5E"/>
    <w:rsid w:val="00226D07"/>
    <w:rsid w:val="00230059"/>
    <w:rsid w:val="00230FC1"/>
    <w:rsid w:val="00231B2B"/>
    <w:rsid w:val="00231EC0"/>
    <w:rsid w:val="002323DE"/>
    <w:rsid w:val="0023318A"/>
    <w:rsid w:val="002348D4"/>
    <w:rsid w:val="00234DD8"/>
    <w:rsid w:val="00235794"/>
    <w:rsid w:val="00235DC3"/>
    <w:rsid w:val="00235E7D"/>
    <w:rsid w:val="002368A0"/>
    <w:rsid w:val="00236994"/>
    <w:rsid w:val="00240919"/>
    <w:rsid w:val="002410FB"/>
    <w:rsid w:val="00241A9F"/>
    <w:rsid w:val="00241CED"/>
    <w:rsid w:val="00242977"/>
    <w:rsid w:val="00242BD8"/>
    <w:rsid w:val="00243179"/>
    <w:rsid w:val="00243511"/>
    <w:rsid w:val="0024400B"/>
    <w:rsid w:val="00244D87"/>
    <w:rsid w:val="00245087"/>
    <w:rsid w:val="00245BD6"/>
    <w:rsid w:val="00245C7F"/>
    <w:rsid w:val="00246013"/>
    <w:rsid w:val="002460FE"/>
    <w:rsid w:val="00246496"/>
    <w:rsid w:val="002466D4"/>
    <w:rsid w:val="00246BC5"/>
    <w:rsid w:val="00246DA2"/>
    <w:rsid w:val="00247017"/>
    <w:rsid w:val="00247731"/>
    <w:rsid w:val="00247B6C"/>
    <w:rsid w:val="00247F57"/>
    <w:rsid w:val="00252957"/>
    <w:rsid w:val="00252B4B"/>
    <w:rsid w:val="00253488"/>
    <w:rsid w:val="002535E8"/>
    <w:rsid w:val="00254284"/>
    <w:rsid w:val="002544D8"/>
    <w:rsid w:val="00254C2E"/>
    <w:rsid w:val="00254F66"/>
    <w:rsid w:val="002551D9"/>
    <w:rsid w:val="00255262"/>
    <w:rsid w:val="00255B5E"/>
    <w:rsid w:val="00255BAE"/>
    <w:rsid w:val="00256CF7"/>
    <w:rsid w:val="00256DDD"/>
    <w:rsid w:val="002573A9"/>
    <w:rsid w:val="0025750B"/>
    <w:rsid w:val="00257A44"/>
    <w:rsid w:val="00260362"/>
    <w:rsid w:val="002605EB"/>
    <w:rsid w:val="00260D3B"/>
    <w:rsid w:val="00260EDE"/>
    <w:rsid w:val="002613E7"/>
    <w:rsid w:val="0026206C"/>
    <w:rsid w:val="00262320"/>
    <w:rsid w:val="00262341"/>
    <w:rsid w:val="00262CF1"/>
    <w:rsid w:val="00263085"/>
    <w:rsid w:val="00263300"/>
    <w:rsid w:val="002635C9"/>
    <w:rsid w:val="002639EE"/>
    <w:rsid w:val="002643EE"/>
    <w:rsid w:val="00264F9D"/>
    <w:rsid w:val="00265A84"/>
    <w:rsid w:val="0026602F"/>
    <w:rsid w:val="002663DF"/>
    <w:rsid w:val="002666B6"/>
    <w:rsid w:val="002667D1"/>
    <w:rsid w:val="00267135"/>
    <w:rsid w:val="002672B9"/>
    <w:rsid w:val="002673D4"/>
    <w:rsid w:val="0026740E"/>
    <w:rsid w:val="0026751F"/>
    <w:rsid w:val="00270B1D"/>
    <w:rsid w:val="00270F70"/>
    <w:rsid w:val="0027103F"/>
    <w:rsid w:val="00271601"/>
    <w:rsid w:val="002717AD"/>
    <w:rsid w:val="00272188"/>
    <w:rsid w:val="00272546"/>
    <w:rsid w:val="00272610"/>
    <w:rsid w:val="00272875"/>
    <w:rsid w:val="00272882"/>
    <w:rsid w:val="00272990"/>
    <w:rsid w:val="002738C6"/>
    <w:rsid w:val="00273973"/>
    <w:rsid w:val="002748DD"/>
    <w:rsid w:val="00274D62"/>
    <w:rsid w:val="00274FE7"/>
    <w:rsid w:val="002750B5"/>
    <w:rsid w:val="00275F0E"/>
    <w:rsid w:val="00276A98"/>
    <w:rsid w:val="002778C2"/>
    <w:rsid w:val="002779F9"/>
    <w:rsid w:val="00277B6C"/>
    <w:rsid w:val="00277EBC"/>
    <w:rsid w:val="00280009"/>
    <w:rsid w:val="002809E9"/>
    <w:rsid w:val="00280B88"/>
    <w:rsid w:val="0028122E"/>
    <w:rsid w:val="00281440"/>
    <w:rsid w:val="002822E2"/>
    <w:rsid w:val="00282A6A"/>
    <w:rsid w:val="00282A82"/>
    <w:rsid w:val="00282D92"/>
    <w:rsid w:val="00283779"/>
    <w:rsid w:val="002837CA"/>
    <w:rsid w:val="00283930"/>
    <w:rsid w:val="00284C71"/>
    <w:rsid w:val="00285062"/>
    <w:rsid w:val="002850C9"/>
    <w:rsid w:val="0028589C"/>
    <w:rsid w:val="00285995"/>
    <w:rsid w:val="00285DE6"/>
    <w:rsid w:val="00286213"/>
    <w:rsid w:val="00286236"/>
    <w:rsid w:val="00286476"/>
    <w:rsid w:val="0028692D"/>
    <w:rsid w:val="0028727D"/>
    <w:rsid w:val="00287581"/>
    <w:rsid w:val="0029068D"/>
    <w:rsid w:val="00290DA3"/>
    <w:rsid w:val="00290E16"/>
    <w:rsid w:val="0029121E"/>
    <w:rsid w:val="0029130D"/>
    <w:rsid w:val="00291383"/>
    <w:rsid w:val="00291DA4"/>
    <w:rsid w:val="00292409"/>
    <w:rsid w:val="0029261F"/>
    <w:rsid w:val="00293709"/>
    <w:rsid w:val="00293D00"/>
    <w:rsid w:val="0029434D"/>
    <w:rsid w:val="00294362"/>
    <w:rsid w:val="002943C9"/>
    <w:rsid w:val="002946A5"/>
    <w:rsid w:val="002953D1"/>
    <w:rsid w:val="0029550F"/>
    <w:rsid w:val="0029622E"/>
    <w:rsid w:val="00296A34"/>
    <w:rsid w:val="002973F6"/>
    <w:rsid w:val="002975D3"/>
    <w:rsid w:val="002A03C5"/>
    <w:rsid w:val="002A0748"/>
    <w:rsid w:val="002A0C52"/>
    <w:rsid w:val="002A0C5A"/>
    <w:rsid w:val="002A0C7F"/>
    <w:rsid w:val="002A0FCA"/>
    <w:rsid w:val="002A1583"/>
    <w:rsid w:val="002A167B"/>
    <w:rsid w:val="002A1F20"/>
    <w:rsid w:val="002A2834"/>
    <w:rsid w:val="002A2901"/>
    <w:rsid w:val="002A2BAE"/>
    <w:rsid w:val="002A38D9"/>
    <w:rsid w:val="002A4D39"/>
    <w:rsid w:val="002A4E3F"/>
    <w:rsid w:val="002A51FD"/>
    <w:rsid w:val="002A5E3E"/>
    <w:rsid w:val="002A6440"/>
    <w:rsid w:val="002A6A2C"/>
    <w:rsid w:val="002A6B91"/>
    <w:rsid w:val="002A7029"/>
    <w:rsid w:val="002A70A8"/>
    <w:rsid w:val="002A74EC"/>
    <w:rsid w:val="002B01AE"/>
    <w:rsid w:val="002B05F2"/>
    <w:rsid w:val="002B075A"/>
    <w:rsid w:val="002B089F"/>
    <w:rsid w:val="002B09D6"/>
    <w:rsid w:val="002B0CF7"/>
    <w:rsid w:val="002B11AF"/>
    <w:rsid w:val="002B17EC"/>
    <w:rsid w:val="002B1A10"/>
    <w:rsid w:val="002B1DF6"/>
    <w:rsid w:val="002B1E71"/>
    <w:rsid w:val="002B24D5"/>
    <w:rsid w:val="002B28CA"/>
    <w:rsid w:val="002B3761"/>
    <w:rsid w:val="002B379E"/>
    <w:rsid w:val="002B3CBD"/>
    <w:rsid w:val="002B3D4B"/>
    <w:rsid w:val="002B3F83"/>
    <w:rsid w:val="002B43BD"/>
    <w:rsid w:val="002B4BB0"/>
    <w:rsid w:val="002B5033"/>
    <w:rsid w:val="002B53CE"/>
    <w:rsid w:val="002B5628"/>
    <w:rsid w:val="002B59B4"/>
    <w:rsid w:val="002B6148"/>
    <w:rsid w:val="002B62F4"/>
    <w:rsid w:val="002B63E2"/>
    <w:rsid w:val="002B6F9F"/>
    <w:rsid w:val="002B7598"/>
    <w:rsid w:val="002B7690"/>
    <w:rsid w:val="002C04D9"/>
    <w:rsid w:val="002C0B0A"/>
    <w:rsid w:val="002C0F0A"/>
    <w:rsid w:val="002C177B"/>
    <w:rsid w:val="002C21A5"/>
    <w:rsid w:val="002C280D"/>
    <w:rsid w:val="002C2AF0"/>
    <w:rsid w:val="002C302B"/>
    <w:rsid w:val="002C3053"/>
    <w:rsid w:val="002C35F0"/>
    <w:rsid w:val="002C38C1"/>
    <w:rsid w:val="002C3D66"/>
    <w:rsid w:val="002C3F15"/>
    <w:rsid w:val="002C414D"/>
    <w:rsid w:val="002C47B3"/>
    <w:rsid w:val="002C4825"/>
    <w:rsid w:val="002C4CA5"/>
    <w:rsid w:val="002C511F"/>
    <w:rsid w:val="002C5807"/>
    <w:rsid w:val="002C5EBF"/>
    <w:rsid w:val="002C61A6"/>
    <w:rsid w:val="002C6636"/>
    <w:rsid w:val="002C6986"/>
    <w:rsid w:val="002C77FE"/>
    <w:rsid w:val="002C7D7D"/>
    <w:rsid w:val="002C7E8C"/>
    <w:rsid w:val="002C7FA6"/>
    <w:rsid w:val="002D0D99"/>
    <w:rsid w:val="002D1ACA"/>
    <w:rsid w:val="002D1FAD"/>
    <w:rsid w:val="002D20F3"/>
    <w:rsid w:val="002D26FD"/>
    <w:rsid w:val="002D28F5"/>
    <w:rsid w:val="002D2AAD"/>
    <w:rsid w:val="002D3636"/>
    <w:rsid w:val="002D3ADA"/>
    <w:rsid w:val="002D40E1"/>
    <w:rsid w:val="002D43BB"/>
    <w:rsid w:val="002D4730"/>
    <w:rsid w:val="002D4756"/>
    <w:rsid w:val="002D4E28"/>
    <w:rsid w:val="002D5622"/>
    <w:rsid w:val="002D58C0"/>
    <w:rsid w:val="002D5C8F"/>
    <w:rsid w:val="002D5D15"/>
    <w:rsid w:val="002D628F"/>
    <w:rsid w:val="002D64A6"/>
    <w:rsid w:val="002D6E14"/>
    <w:rsid w:val="002D7281"/>
    <w:rsid w:val="002D7311"/>
    <w:rsid w:val="002D73B8"/>
    <w:rsid w:val="002D75A4"/>
    <w:rsid w:val="002E1045"/>
    <w:rsid w:val="002E17D8"/>
    <w:rsid w:val="002E18AE"/>
    <w:rsid w:val="002E2BB9"/>
    <w:rsid w:val="002E2C22"/>
    <w:rsid w:val="002E3216"/>
    <w:rsid w:val="002E3581"/>
    <w:rsid w:val="002E3E01"/>
    <w:rsid w:val="002E42B8"/>
    <w:rsid w:val="002E46A7"/>
    <w:rsid w:val="002E49B2"/>
    <w:rsid w:val="002E6665"/>
    <w:rsid w:val="002E67A5"/>
    <w:rsid w:val="002E6957"/>
    <w:rsid w:val="002E6A11"/>
    <w:rsid w:val="002E7072"/>
    <w:rsid w:val="002E7120"/>
    <w:rsid w:val="002E79B0"/>
    <w:rsid w:val="002E7A09"/>
    <w:rsid w:val="002E7AF4"/>
    <w:rsid w:val="002E7B05"/>
    <w:rsid w:val="002E7E75"/>
    <w:rsid w:val="002F08D3"/>
    <w:rsid w:val="002F0B27"/>
    <w:rsid w:val="002F0B6E"/>
    <w:rsid w:val="002F10DB"/>
    <w:rsid w:val="002F113B"/>
    <w:rsid w:val="002F1DAE"/>
    <w:rsid w:val="002F21A3"/>
    <w:rsid w:val="002F2902"/>
    <w:rsid w:val="002F2966"/>
    <w:rsid w:val="002F3DDB"/>
    <w:rsid w:val="002F410F"/>
    <w:rsid w:val="002F45B0"/>
    <w:rsid w:val="002F4DB7"/>
    <w:rsid w:val="002F4DC9"/>
    <w:rsid w:val="002F4E8F"/>
    <w:rsid w:val="002F586B"/>
    <w:rsid w:val="002F5B78"/>
    <w:rsid w:val="002F6890"/>
    <w:rsid w:val="002F7233"/>
    <w:rsid w:val="002F7ADE"/>
    <w:rsid w:val="002F7D2E"/>
    <w:rsid w:val="00300C83"/>
    <w:rsid w:val="00301269"/>
    <w:rsid w:val="00301589"/>
    <w:rsid w:val="00301654"/>
    <w:rsid w:val="00301CDF"/>
    <w:rsid w:val="00302B8C"/>
    <w:rsid w:val="0030312E"/>
    <w:rsid w:val="003032AC"/>
    <w:rsid w:val="00303AAA"/>
    <w:rsid w:val="003040C4"/>
    <w:rsid w:val="003043CB"/>
    <w:rsid w:val="00304B92"/>
    <w:rsid w:val="00305F61"/>
    <w:rsid w:val="00306103"/>
    <w:rsid w:val="00306197"/>
    <w:rsid w:val="00306A54"/>
    <w:rsid w:val="0030749F"/>
    <w:rsid w:val="003074A0"/>
    <w:rsid w:val="00307663"/>
    <w:rsid w:val="003100DD"/>
    <w:rsid w:val="0031033B"/>
    <w:rsid w:val="00310481"/>
    <w:rsid w:val="00310D24"/>
    <w:rsid w:val="003112D7"/>
    <w:rsid w:val="003117E8"/>
    <w:rsid w:val="0031196A"/>
    <w:rsid w:val="00311F30"/>
    <w:rsid w:val="00312AA7"/>
    <w:rsid w:val="003131CE"/>
    <w:rsid w:val="003135FC"/>
    <w:rsid w:val="003137D3"/>
    <w:rsid w:val="003139D9"/>
    <w:rsid w:val="00314136"/>
    <w:rsid w:val="0031417D"/>
    <w:rsid w:val="0031425D"/>
    <w:rsid w:val="00314621"/>
    <w:rsid w:val="0031474D"/>
    <w:rsid w:val="00314AF7"/>
    <w:rsid w:val="00314D1B"/>
    <w:rsid w:val="00314DF1"/>
    <w:rsid w:val="003164EA"/>
    <w:rsid w:val="0031667E"/>
    <w:rsid w:val="00316872"/>
    <w:rsid w:val="003169B6"/>
    <w:rsid w:val="00316FDD"/>
    <w:rsid w:val="00317084"/>
    <w:rsid w:val="003178D1"/>
    <w:rsid w:val="00320913"/>
    <w:rsid w:val="00322217"/>
    <w:rsid w:val="003224B0"/>
    <w:rsid w:val="00322C4A"/>
    <w:rsid w:val="00322DC8"/>
    <w:rsid w:val="00323873"/>
    <w:rsid w:val="00323B4D"/>
    <w:rsid w:val="00324A06"/>
    <w:rsid w:val="003255DF"/>
    <w:rsid w:val="003263FF"/>
    <w:rsid w:val="003268FF"/>
    <w:rsid w:val="00327415"/>
    <w:rsid w:val="003276A6"/>
    <w:rsid w:val="00327783"/>
    <w:rsid w:val="00327A29"/>
    <w:rsid w:val="00327C55"/>
    <w:rsid w:val="003303CF"/>
    <w:rsid w:val="0033052A"/>
    <w:rsid w:val="003309BA"/>
    <w:rsid w:val="00330CCB"/>
    <w:rsid w:val="00331120"/>
    <w:rsid w:val="0033132B"/>
    <w:rsid w:val="0033145F"/>
    <w:rsid w:val="003314D5"/>
    <w:rsid w:val="0033230D"/>
    <w:rsid w:val="00332B3D"/>
    <w:rsid w:val="00333F57"/>
    <w:rsid w:val="00334360"/>
    <w:rsid w:val="0033469D"/>
    <w:rsid w:val="003348A0"/>
    <w:rsid w:val="00334ADC"/>
    <w:rsid w:val="0033532B"/>
    <w:rsid w:val="0033586C"/>
    <w:rsid w:val="00335B20"/>
    <w:rsid w:val="00335DED"/>
    <w:rsid w:val="003362FE"/>
    <w:rsid w:val="0033660B"/>
    <w:rsid w:val="00336BED"/>
    <w:rsid w:val="00336C15"/>
    <w:rsid w:val="003377FC"/>
    <w:rsid w:val="00337D29"/>
    <w:rsid w:val="00340073"/>
    <w:rsid w:val="003400EA"/>
    <w:rsid w:val="003406C1"/>
    <w:rsid w:val="00340C28"/>
    <w:rsid w:val="0034206C"/>
    <w:rsid w:val="003420D3"/>
    <w:rsid w:val="0034273C"/>
    <w:rsid w:val="00343370"/>
    <w:rsid w:val="0034343A"/>
    <w:rsid w:val="003435A1"/>
    <w:rsid w:val="003439CA"/>
    <w:rsid w:val="00343B45"/>
    <w:rsid w:val="00343BE0"/>
    <w:rsid w:val="003443A8"/>
    <w:rsid w:val="00344A46"/>
    <w:rsid w:val="00344B0C"/>
    <w:rsid w:val="00344E0F"/>
    <w:rsid w:val="00345726"/>
    <w:rsid w:val="00345D98"/>
    <w:rsid w:val="0034614E"/>
    <w:rsid w:val="003461AD"/>
    <w:rsid w:val="0034657D"/>
    <w:rsid w:val="00346B22"/>
    <w:rsid w:val="00346F82"/>
    <w:rsid w:val="00346FBE"/>
    <w:rsid w:val="00350B96"/>
    <w:rsid w:val="003536F7"/>
    <w:rsid w:val="00353939"/>
    <w:rsid w:val="00354255"/>
    <w:rsid w:val="003548C8"/>
    <w:rsid w:val="0035497F"/>
    <w:rsid w:val="003556F8"/>
    <w:rsid w:val="003558CD"/>
    <w:rsid w:val="00355D6C"/>
    <w:rsid w:val="00355F49"/>
    <w:rsid w:val="003562C7"/>
    <w:rsid w:val="00356679"/>
    <w:rsid w:val="00357942"/>
    <w:rsid w:val="00357A72"/>
    <w:rsid w:val="00357E01"/>
    <w:rsid w:val="003601CB"/>
    <w:rsid w:val="00360352"/>
    <w:rsid w:val="00360AC2"/>
    <w:rsid w:val="003612A5"/>
    <w:rsid w:val="0036271F"/>
    <w:rsid w:val="003632BC"/>
    <w:rsid w:val="00363AAF"/>
    <w:rsid w:val="00365B93"/>
    <w:rsid w:val="00366137"/>
    <w:rsid w:val="0036682D"/>
    <w:rsid w:val="003669BD"/>
    <w:rsid w:val="00370003"/>
    <w:rsid w:val="00370859"/>
    <w:rsid w:val="00370BDC"/>
    <w:rsid w:val="00370BF1"/>
    <w:rsid w:val="00370C5F"/>
    <w:rsid w:val="00370CC1"/>
    <w:rsid w:val="003712F0"/>
    <w:rsid w:val="003718AD"/>
    <w:rsid w:val="003726DA"/>
    <w:rsid w:val="003729CA"/>
    <w:rsid w:val="00373537"/>
    <w:rsid w:val="0037368C"/>
    <w:rsid w:val="003743D8"/>
    <w:rsid w:val="0037463D"/>
    <w:rsid w:val="003755B7"/>
    <w:rsid w:val="003757AF"/>
    <w:rsid w:val="00375B57"/>
    <w:rsid w:val="00376EF1"/>
    <w:rsid w:val="003771C6"/>
    <w:rsid w:val="003774BA"/>
    <w:rsid w:val="00377711"/>
    <w:rsid w:val="00377C4E"/>
    <w:rsid w:val="00377FB6"/>
    <w:rsid w:val="00380682"/>
    <w:rsid w:val="00380FC9"/>
    <w:rsid w:val="00381777"/>
    <w:rsid w:val="003819E2"/>
    <w:rsid w:val="0038249D"/>
    <w:rsid w:val="0038278F"/>
    <w:rsid w:val="00382E12"/>
    <w:rsid w:val="0038377F"/>
    <w:rsid w:val="0038383F"/>
    <w:rsid w:val="003839B6"/>
    <w:rsid w:val="003839E0"/>
    <w:rsid w:val="00384A43"/>
    <w:rsid w:val="00385358"/>
    <w:rsid w:val="003857C7"/>
    <w:rsid w:val="00385816"/>
    <w:rsid w:val="003859CD"/>
    <w:rsid w:val="00385E8D"/>
    <w:rsid w:val="00386DF3"/>
    <w:rsid w:val="003875C8"/>
    <w:rsid w:val="00387C1D"/>
    <w:rsid w:val="003903F8"/>
    <w:rsid w:val="00390672"/>
    <w:rsid w:val="00390B18"/>
    <w:rsid w:val="00390B2C"/>
    <w:rsid w:val="00391056"/>
    <w:rsid w:val="00391C1E"/>
    <w:rsid w:val="003931AD"/>
    <w:rsid w:val="003933FE"/>
    <w:rsid w:val="00393711"/>
    <w:rsid w:val="0039499C"/>
    <w:rsid w:val="00395744"/>
    <w:rsid w:val="003964A7"/>
    <w:rsid w:val="003965D3"/>
    <w:rsid w:val="00396707"/>
    <w:rsid w:val="0039713C"/>
    <w:rsid w:val="003972A1"/>
    <w:rsid w:val="003973B0"/>
    <w:rsid w:val="003A0362"/>
    <w:rsid w:val="003A08AD"/>
    <w:rsid w:val="003A1360"/>
    <w:rsid w:val="003A145E"/>
    <w:rsid w:val="003A1485"/>
    <w:rsid w:val="003A2257"/>
    <w:rsid w:val="003A2544"/>
    <w:rsid w:val="003A2E81"/>
    <w:rsid w:val="003A2E8E"/>
    <w:rsid w:val="003A2F1F"/>
    <w:rsid w:val="003A3682"/>
    <w:rsid w:val="003A392E"/>
    <w:rsid w:val="003A4C40"/>
    <w:rsid w:val="003A5138"/>
    <w:rsid w:val="003A5D10"/>
    <w:rsid w:val="003A6509"/>
    <w:rsid w:val="003A7163"/>
    <w:rsid w:val="003A71BE"/>
    <w:rsid w:val="003A7440"/>
    <w:rsid w:val="003A75A1"/>
    <w:rsid w:val="003A7898"/>
    <w:rsid w:val="003A7A46"/>
    <w:rsid w:val="003A7D04"/>
    <w:rsid w:val="003B02BF"/>
    <w:rsid w:val="003B0374"/>
    <w:rsid w:val="003B07D0"/>
    <w:rsid w:val="003B1575"/>
    <w:rsid w:val="003B1756"/>
    <w:rsid w:val="003B21DF"/>
    <w:rsid w:val="003B23F6"/>
    <w:rsid w:val="003B317E"/>
    <w:rsid w:val="003B3DC0"/>
    <w:rsid w:val="003B4195"/>
    <w:rsid w:val="003B4BF9"/>
    <w:rsid w:val="003B5147"/>
    <w:rsid w:val="003B5222"/>
    <w:rsid w:val="003B5AE1"/>
    <w:rsid w:val="003B5B9C"/>
    <w:rsid w:val="003B5DD1"/>
    <w:rsid w:val="003B7058"/>
    <w:rsid w:val="003B70FC"/>
    <w:rsid w:val="003B7A89"/>
    <w:rsid w:val="003B7F65"/>
    <w:rsid w:val="003C03CB"/>
    <w:rsid w:val="003C10B3"/>
    <w:rsid w:val="003C12CE"/>
    <w:rsid w:val="003C1948"/>
    <w:rsid w:val="003C1F75"/>
    <w:rsid w:val="003C274A"/>
    <w:rsid w:val="003C2930"/>
    <w:rsid w:val="003C2C5B"/>
    <w:rsid w:val="003C3815"/>
    <w:rsid w:val="003C460C"/>
    <w:rsid w:val="003C460F"/>
    <w:rsid w:val="003C5A20"/>
    <w:rsid w:val="003C5CBD"/>
    <w:rsid w:val="003C5F45"/>
    <w:rsid w:val="003C60F8"/>
    <w:rsid w:val="003C6291"/>
    <w:rsid w:val="003C6717"/>
    <w:rsid w:val="003C7640"/>
    <w:rsid w:val="003D025E"/>
    <w:rsid w:val="003D02AD"/>
    <w:rsid w:val="003D0451"/>
    <w:rsid w:val="003D0A16"/>
    <w:rsid w:val="003D0A88"/>
    <w:rsid w:val="003D0AF3"/>
    <w:rsid w:val="003D0C24"/>
    <w:rsid w:val="003D0E54"/>
    <w:rsid w:val="003D1176"/>
    <w:rsid w:val="003D239B"/>
    <w:rsid w:val="003D25BD"/>
    <w:rsid w:val="003D2D2E"/>
    <w:rsid w:val="003D2D3C"/>
    <w:rsid w:val="003D2D5C"/>
    <w:rsid w:val="003D2EC3"/>
    <w:rsid w:val="003D3146"/>
    <w:rsid w:val="003D3DE4"/>
    <w:rsid w:val="003D66EC"/>
    <w:rsid w:val="003D770D"/>
    <w:rsid w:val="003E0788"/>
    <w:rsid w:val="003E07B7"/>
    <w:rsid w:val="003E0B8D"/>
    <w:rsid w:val="003E0BBA"/>
    <w:rsid w:val="003E0FF0"/>
    <w:rsid w:val="003E150A"/>
    <w:rsid w:val="003E1714"/>
    <w:rsid w:val="003E1A49"/>
    <w:rsid w:val="003E1E9B"/>
    <w:rsid w:val="003E2C2B"/>
    <w:rsid w:val="003E2DEE"/>
    <w:rsid w:val="003E3109"/>
    <w:rsid w:val="003E3154"/>
    <w:rsid w:val="003E351D"/>
    <w:rsid w:val="003E43F9"/>
    <w:rsid w:val="003E4F75"/>
    <w:rsid w:val="003E4FD8"/>
    <w:rsid w:val="003E63C4"/>
    <w:rsid w:val="003E715D"/>
    <w:rsid w:val="003F0800"/>
    <w:rsid w:val="003F0D57"/>
    <w:rsid w:val="003F100C"/>
    <w:rsid w:val="003F148D"/>
    <w:rsid w:val="003F1498"/>
    <w:rsid w:val="003F16F7"/>
    <w:rsid w:val="003F1803"/>
    <w:rsid w:val="003F1D4A"/>
    <w:rsid w:val="003F1E09"/>
    <w:rsid w:val="003F25B8"/>
    <w:rsid w:val="003F290F"/>
    <w:rsid w:val="003F3204"/>
    <w:rsid w:val="003F3B0A"/>
    <w:rsid w:val="003F3B50"/>
    <w:rsid w:val="003F3D5D"/>
    <w:rsid w:val="003F3DF7"/>
    <w:rsid w:val="003F40BD"/>
    <w:rsid w:val="003F4440"/>
    <w:rsid w:val="003F533E"/>
    <w:rsid w:val="003F546E"/>
    <w:rsid w:val="003F55D5"/>
    <w:rsid w:val="003F59BD"/>
    <w:rsid w:val="003F5D6E"/>
    <w:rsid w:val="003F5EC5"/>
    <w:rsid w:val="003F69A7"/>
    <w:rsid w:val="003F6FD0"/>
    <w:rsid w:val="003F76AF"/>
    <w:rsid w:val="003F7B84"/>
    <w:rsid w:val="003F7F30"/>
    <w:rsid w:val="0040069A"/>
    <w:rsid w:val="00400982"/>
    <w:rsid w:val="00400D86"/>
    <w:rsid w:val="00400FB0"/>
    <w:rsid w:val="00401029"/>
    <w:rsid w:val="004010B4"/>
    <w:rsid w:val="004017D3"/>
    <w:rsid w:val="00401F27"/>
    <w:rsid w:val="004024DE"/>
    <w:rsid w:val="00402570"/>
    <w:rsid w:val="00402C73"/>
    <w:rsid w:val="00402D08"/>
    <w:rsid w:val="004031EB"/>
    <w:rsid w:val="004031FB"/>
    <w:rsid w:val="004033E1"/>
    <w:rsid w:val="00403746"/>
    <w:rsid w:val="00403835"/>
    <w:rsid w:val="00403FF6"/>
    <w:rsid w:val="00404126"/>
    <w:rsid w:val="004044F3"/>
    <w:rsid w:val="00404754"/>
    <w:rsid w:val="0040504A"/>
    <w:rsid w:val="00405176"/>
    <w:rsid w:val="004052D6"/>
    <w:rsid w:val="0040533E"/>
    <w:rsid w:val="0040559C"/>
    <w:rsid w:val="00406838"/>
    <w:rsid w:val="00406A21"/>
    <w:rsid w:val="00406AAD"/>
    <w:rsid w:val="004076BC"/>
    <w:rsid w:val="00407B1C"/>
    <w:rsid w:val="00407D27"/>
    <w:rsid w:val="0041021C"/>
    <w:rsid w:val="004106C0"/>
    <w:rsid w:val="004109B6"/>
    <w:rsid w:val="0041135C"/>
    <w:rsid w:val="0041135E"/>
    <w:rsid w:val="004117A6"/>
    <w:rsid w:val="004121A4"/>
    <w:rsid w:val="004123D6"/>
    <w:rsid w:val="00412AD5"/>
    <w:rsid w:val="00412BCD"/>
    <w:rsid w:val="004132C1"/>
    <w:rsid w:val="004138A3"/>
    <w:rsid w:val="00413F4F"/>
    <w:rsid w:val="00414724"/>
    <w:rsid w:val="00416A5D"/>
    <w:rsid w:val="00417273"/>
    <w:rsid w:val="00417CBE"/>
    <w:rsid w:val="004201E2"/>
    <w:rsid w:val="0042050F"/>
    <w:rsid w:val="00420DC0"/>
    <w:rsid w:val="00420F5A"/>
    <w:rsid w:val="0042111D"/>
    <w:rsid w:val="00421501"/>
    <w:rsid w:val="004218A6"/>
    <w:rsid w:val="00421B92"/>
    <w:rsid w:val="004221B8"/>
    <w:rsid w:val="00422714"/>
    <w:rsid w:val="004227EF"/>
    <w:rsid w:val="0042309F"/>
    <w:rsid w:val="00424036"/>
    <w:rsid w:val="00424A60"/>
    <w:rsid w:val="004254BA"/>
    <w:rsid w:val="00425F40"/>
    <w:rsid w:val="004263F8"/>
    <w:rsid w:val="00426427"/>
    <w:rsid w:val="00426890"/>
    <w:rsid w:val="00426ED4"/>
    <w:rsid w:val="00427560"/>
    <w:rsid w:val="004279D6"/>
    <w:rsid w:val="00431877"/>
    <w:rsid w:val="0043188D"/>
    <w:rsid w:val="00431BF4"/>
    <w:rsid w:val="00431DC4"/>
    <w:rsid w:val="00432723"/>
    <w:rsid w:val="00432D88"/>
    <w:rsid w:val="00433184"/>
    <w:rsid w:val="004332F4"/>
    <w:rsid w:val="004334EB"/>
    <w:rsid w:val="004335B6"/>
    <w:rsid w:val="00433AAC"/>
    <w:rsid w:val="004349D0"/>
    <w:rsid w:val="00434A2B"/>
    <w:rsid w:val="004357D2"/>
    <w:rsid w:val="00436C59"/>
    <w:rsid w:val="00436F79"/>
    <w:rsid w:val="00436FA6"/>
    <w:rsid w:val="00436FDA"/>
    <w:rsid w:val="004374D5"/>
    <w:rsid w:val="0043776A"/>
    <w:rsid w:val="00437A60"/>
    <w:rsid w:val="00437F3E"/>
    <w:rsid w:val="004400A1"/>
    <w:rsid w:val="0044191C"/>
    <w:rsid w:val="004421FE"/>
    <w:rsid w:val="00442FD0"/>
    <w:rsid w:val="0044312A"/>
    <w:rsid w:val="0044356A"/>
    <w:rsid w:val="004441EE"/>
    <w:rsid w:val="00444D48"/>
    <w:rsid w:val="004451D2"/>
    <w:rsid w:val="0044522C"/>
    <w:rsid w:val="004453B9"/>
    <w:rsid w:val="004455BD"/>
    <w:rsid w:val="00445AE5"/>
    <w:rsid w:val="00445C8B"/>
    <w:rsid w:val="004460C6"/>
    <w:rsid w:val="00446FFF"/>
    <w:rsid w:val="00447052"/>
    <w:rsid w:val="004476A3"/>
    <w:rsid w:val="004503EC"/>
    <w:rsid w:val="004505F5"/>
    <w:rsid w:val="004508A1"/>
    <w:rsid w:val="0045189E"/>
    <w:rsid w:val="00451CBB"/>
    <w:rsid w:val="00451D37"/>
    <w:rsid w:val="00451ED3"/>
    <w:rsid w:val="004523C7"/>
    <w:rsid w:val="00453F7B"/>
    <w:rsid w:val="00454067"/>
    <w:rsid w:val="0045415C"/>
    <w:rsid w:val="00454ABB"/>
    <w:rsid w:val="00455035"/>
    <w:rsid w:val="004550E5"/>
    <w:rsid w:val="004553C4"/>
    <w:rsid w:val="00456536"/>
    <w:rsid w:val="004569A7"/>
    <w:rsid w:val="00456E26"/>
    <w:rsid w:val="0046123A"/>
    <w:rsid w:val="0046190C"/>
    <w:rsid w:val="00461B6B"/>
    <w:rsid w:val="004623AC"/>
    <w:rsid w:val="00462401"/>
    <w:rsid w:val="0046276A"/>
    <w:rsid w:val="00462C83"/>
    <w:rsid w:val="00462FE2"/>
    <w:rsid w:val="004637E3"/>
    <w:rsid w:val="00463B42"/>
    <w:rsid w:val="00463F8B"/>
    <w:rsid w:val="00463FEA"/>
    <w:rsid w:val="004641C9"/>
    <w:rsid w:val="004645F8"/>
    <w:rsid w:val="004646A9"/>
    <w:rsid w:val="00465D93"/>
    <w:rsid w:val="00465EEF"/>
    <w:rsid w:val="00467373"/>
    <w:rsid w:val="00467CE9"/>
    <w:rsid w:val="00467F48"/>
    <w:rsid w:val="00470B8E"/>
    <w:rsid w:val="00470F5D"/>
    <w:rsid w:val="0047108A"/>
    <w:rsid w:val="00471194"/>
    <w:rsid w:val="004712D0"/>
    <w:rsid w:val="00471F59"/>
    <w:rsid w:val="00472356"/>
    <w:rsid w:val="004725F7"/>
    <w:rsid w:val="00472A0F"/>
    <w:rsid w:val="00472EDF"/>
    <w:rsid w:val="0047327A"/>
    <w:rsid w:val="004734A0"/>
    <w:rsid w:val="00473BA6"/>
    <w:rsid w:val="00473C60"/>
    <w:rsid w:val="004745C8"/>
    <w:rsid w:val="00474BDB"/>
    <w:rsid w:val="00474C16"/>
    <w:rsid w:val="00474CB0"/>
    <w:rsid w:val="00474F97"/>
    <w:rsid w:val="004756CF"/>
    <w:rsid w:val="0047585A"/>
    <w:rsid w:val="0047594F"/>
    <w:rsid w:val="00475E9D"/>
    <w:rsid w:val="00476063"/>
    <w:rsid w:val="00476844"/>
    <w:rsid w:val="00476F97"/>
    <w:rsid w:val="00477BDE"/>
    <w:rsid w:val="00477CB5"/>
    <w:rsid w:val="00477D59"/>
    <w:rsid w:val="0048117C"/>
    <w:rsid w:val="0048276D"/>
    <w:rsid w:val="00482C92"/>
    <w:rsid w:val="00482E93"/>
    <w:rsid w:val="00483814"/>
    <w:rsid w:val="0048381B"/>
    <w:rsid w:val="00483B2F"/>
    <w:rsid w:val="00483D68"/>
    <w:rsid w:val="0048472A"/>
    <w:rsid w:val="00485099"/>
    <w:rsid w:val="0048537D"/>
    <w:rsid w:val="0048539F"/>
    <w:rsid w:val="004853D9"/>
    <w:rsid w:val="00485481"/>
    <w:rsid w:val="004866E1"/>
    <w:rsid w:val="004877AB"/>
    <w:rsid w:val="004877F7"/>
    <w:rsid w:val="00487A85"/>
    <w:rsid w:val="00487BF6"/>
    <w:rsid w:val="00487D70"/>
    <w:rsid w:val="00490433"/>
    <w:rsid w:val="00491F07"/>
    <w:rsid w:val="00492C25"/>
    <w:rsid w:val="00492CA7"/>
    <w:rsid w:val="00492DEA"/>
    <w:rsid w:val="00492E8B"/>
    <w:rsid w:val="00492FF9"/>
    <w:rsid w:val="0049315A"/>
    <w:rsid w:val="004931C3"/>
    <w:rsid w:val="004932FB"/>
    <w:rsid w:val="00493DD4"/>
    <w:rsid w:val="00494317"/>
    <w:rsid w:val="00494D9A"/>
    <w:rsid w:val="00494E62"/>
    <w:rsid w:val="004953DD"/>
    <w:rsid w:val="0049558F"/>
    <w:rsid w:val="00496910"/>
    <w:rsid w:val="004971DF"/>
    <w:rsid w:val="00497371"/>
    <w:rsid w:val="004973B3"/>
    <w:rsid w:val="00497933"/>
    <w:rsid w:val="00497BF2"/>
    <w:rsid w:val="004A0143"/>
    <w:rsid w:val="004A0A82"/>
    <w:rsid w:val="004A0B68"/>
    <w:rsid w:val="004A0C4E"/>
    <w:rsid w:val="004A1A74"/>
    <w:rsid w:val="004A1AAA"/>
    <w:rsid w:val="004A1ECA"/>
    <w:rsid w:val="004A2A36"/>
    <w:rsid w:val="004A2F07"/>
    <w:rsid w:val="004A4003"/>
    <w:rsid w:val="004A41DC"/>
    <w:rsid w:val="004A448F"/>
    <w:rsid w:val="004A524B"/>
    <w:rsid w:val="004A536D"/>
    <w:rsid w:val="004A5750"/>
    <w:rsid w:val="004A61FF"/>
    <w:rsid w:val="004A6373"/>
    <w:rsid w:val="004A676B"/>
    <w:rsid w:val="004A6DAC"/>
    <w:rsid w:val="004A6E9F"/>
    <w:rsid w:val="004A6F93"/>
    <w:rsid w:val="004A78E5"/>
    <w:rsid w:val="004A7B26"/>
    <w:rsid w:val="004A7CB2"/>
    <w:rsid w:val="004B0259"/>
    <w:rsid w:val="004B04BE"/>
    <w:rsid w:val="004B055D"/>
    <w:rsid w:val="004B0588"/>
    <w:rsid w:val="004B0CF4"/>
    <w:rsid w:val="004B0F2F"/>
    <w:rsid w:val="004B1851"/>
    <w:rsid w:val="004B1F18"/>
    <w:rsid w:val="004B2525"/>
    <w:rsid w:val="004B2778"/>
    <w:rsid w:val="004B29ED"/>
    <w:rsid w:val="004B306A"/>
    <w:rsid w:val="004B3683"/>
    <w:rsid w:val="004B3837"/>
    <w:rsid w:val="004B3D35"/>
    <w:rsid w:val="004B40B2"/>
    <w:rsid w:val="004B4DE1"/>
    <w:rsid w:val="004B4EBC"/>
    <w:rsid w:val="004B572D"/>
    <w:rsid w:val="004B5864"/>
    <w:rsid w:val="004B5E3E"/>
    <w:rsid w:val="004B6EB1"/>
    <w:rsid w:val="004B7453"/>
    <w:rsid w:val="004B766A"/>
    <w:rsid w:val="004C004F"/>
    <w:rsid w:val="004C07E0"/>
    <w:rsid w:val="004C096C"/>
    <w:rsid w:val="004C0EE1"/>
    <w:rsid w:val="004C1429"/>
    <w:rsid w:val="004C1B7E"/>
    <w:rsid w:val="004C27C6"/>
    <w:rsid w:val="004C284A"/>
    <w:rsid w:val="004C2C8D"/>
    <w:rsid w:val="004C31D7"/>
    <w:rsid w:val="004C3602"/>
    <w:rsid w:val="004C3767"/>
    <w:rsid w:val="004C46CA"/>
    <w:rsid w:val="004C46FC"/>
    <w:rsid w:val="004C482A"/>
    <w:rsid w:val="004C4ACF"/>
    <w:rsid w:val="004C4B10"/>
    <w:rsid w:val="004C4C4C"/>
    <w:rsid w:val="004C5935"/>
    <w:rsid w:val="004C622B"/>
    <w:rsid w:val="004C64B8"/>
    <w:rsid w:val="004C685A"/>
    <w:rsid w:val="004C6B9E"/>
    <w:rsid w:val="004C6CE2"/>
    <w:rsid w:val="004C707E"/>
    <w:rsid w:val="004C7C27"/>
    <w:rsid w:val="004D0029"/>
    <w:rsid w:val="004D04D9"/>
    <w:rsid w:val="004D04E3"/>
    <w:rsid w:val="004D09D4"/>
    <w:rsid w:val="004D09EE"/>
    <w:rsid w:val="004D0B0D"/>
    <w:rsid w:val="004D0BE0"/>
    <w:rsid w:val="004D0D11"/>
    <w:rsid w:val="004D1298"/>
    <w:rsid w:val="004D17D0"/>
    <w:rsid w:val="004D1EB3"/>
    <w:rsid w:val="004D274C"/>
    <w:rsid w:val="004D39A1"/>
    <w:rsid w:val="004D3C20"/>
    <w:rsid w:val="004D3DDC"/>
    <w:rsid w:val="004D3FAB"/>
    <w:rsid w:val="004D466D"/>
    <w:rsid w:val="004D4E07"/>
    <w:rsid w:val="004D51A2"/>
    <w:rsid w:val="004D716A"/>
    <w:rsid w:val="004D7263"/>
    <w:rsid w:val="004D7512"/>
    <w:rsid w:val="004D7DE0"/>
    <w:rsid w:val="004E0116"/>
    <w:rsid w:val="004E02FB"/>
    <w:rsid w:val="004E0671"/>
    <w:rsid w:val="004E0680"/>
    <w:rsid w:val="004E1C0D"/>
    <w:rsid w:val="004E1E22"/>
    <w:rsid w:val="004E1FCA"/>
    <w:rsid w:val="004E2723"/>
    <w:rsid w:val="004E3200"/>
    <w:rsid w:val="004E38F4"/>
    <w:rsid w:val="004E3CF7"/>
    <w:rsid w:val="004E4396"/>
    <w:rsid w:val="004E4ACB"/>
    <w:rsid w:val="004E4D7B"/>
    <w:rsid w:val="004E4DFD"/>
    <w:rsid w:val="004E53D4"/>
    <w:rsid w:val="004E5A32"/>
    <w:rsid w:val="004E5ADA"/>
    <w:rsid w:val="004E5D76"/>
    <w:rsid w:val="004E5DF6"/>
    <w:rsid w:val="004E6152"/>
    <w:rsid w:val="004E63FE"/>
    <w:rsid w:val="004E652E"/>
    <w:rsid w:val="004E68A1"/>
    <w:rsid w:val="004E6C7A"/>
    <w:rsid w:val="004E7A4E"/>
    <w:rsid w:val="004F04C6"/>
    <w:rsid w:val="004F11E7"/>
    <w:rsid w:val="004F180C"/>
    <w:rsid w:val="004F206E"/>
    <w:rsid w:val="004F2C4C"/>
    <w:rsid w:val="004F3018"/>
    <w:rsid w:val="004F3019"/>
    <w:rsid w:val="004F392F"/>
    <w:rsid w:val="004F398F"/>
    <w:rsid w:val="004F49B2"/>
    <w:rsid w:val="004F4A07"/>
    <w:rsid w:val="004F4A69"/>
    <w:rsid w:val="004F5CA7"/>
    <w:rsid w:val="004F64E4"/>
    <w:rsid w:val="004F67B7"/>
    <w:rsid w:val="004F6D26"/>
    <w:rsid w:val="004F6E3B"/>
    <w:rsid w:val="004F6FCB"/>
    <w:rsid w:val="004F7968"/>
    <w:rsid w:val="004F7D0D"/>
    <w:rsid w:val="00500372"/>
    <w:rsid w:val="005007CB"/>
    <w:rsid w:val="00500C3B"/>
    <w:rsid w:val="005017C4"/>
    <w:rsid w:val="00501B32"/>
    <w:rsid w:val="00502276"/>
    <w:rsid w:val="00502991"/>
    <w:rsid w:val="00502ADB"/>
    <w:rsid w:val="00502F72"/>
    <w:rsid w:val="00503C73"/>
    <w:rsid w:val="00503D77"/>
    <w:rsid w:val="0050469B"/>
    <w:rsid w:val="00504C9A"/>
    <w:rsid w:val="005057AD"/>
    <w:rsid w:val="00505804"/>
    <w:rsid w:val="00505841"/>
    <w:rsid w:val="00505D7E"/>
    <w:rsid w:val="00505DB0"/>
    <w:rsid w:val="00505FCD"/>
    <w:rsid w:val="00506001"/>
    <w:rsid w:val="005062C6"/>
    <w:rsid w:val="005067F2"/>
    <w:rsid w:val="005075C4"/>
    <w:rsid w:val="00507617"/>
    <w:rsid w:val="00507CB5"/>
    <w:rsid w:val="00510195"/>
    <w:rsid w:val="00510283"/>
    <w:rsid w:val="005102D4"/>
    <w:rsid w:val="00510E02"/>
    <w:rsid w:val="005113A8"/>
    <w:rsid w:val="0051141F"/>
    <w:rsid w:val="00511E27"/>
    <w:rsid w:val="005121C0"/>
    <w:rsid w:val="00512404"/>
    <w:rsid w:val="00512F94"/>
    <w:rsid w:val="0051318B"/>
    <w:rsid w:val="0051348F"/>
    <w:rsid w:val="0051357F"/>
    <w:rsid w:val="0051360F"/>
    <w:rsid w:val="00513757"/>
    <w:rsid w:val="005139A0"/>
    <w:rsid w:val="005145D0"/>
    <w:rsid w:val="00514806"/>
    <w:rsid w:val="00514CAB"/>
    <w:rsid w:val="00515481"/>
    <w:rsid w:val="00515E15"/>
    <w:rsid w:val="00516700"/>
    <w:rsid w:val="00517995"/>
    <w:rsid w:val="00517EC4"/>
    <w:rsid w:val="005204C4"/>
    <w:rsid w:val="00520673"/>
    <w:rsid w:val="00521407"/>
    <w:rsid w:val="00522857"/>
    <w:rsid w:val="005228F7"/>
    <w:rsid w:val="00522FBC"/>
    <w:rsid w:val="005233C3"/>
    <w:rsid w:val="005237A9"/>
    <w:rsid w:val="00524365"/>
    <w:rsid w:val="00524FA4"/>
    <w:rsid w:val="00526720"/>
    <w:rsid w:val="0052695F"/>
    <w:rsid w:val="005269BC"/>
    <w:rsid w:val="00526A34"/>
    <w:rsid w:val="00526C0A"/>
    <w:rsid w:val="00526DFC"/>
    <w:rsid w:val="005273A9"/>
    <w:rsid w:val="00527661"/>
    <w:rsid w:val="00527B59"/>
    <w:rsid w:val="00530297"/>
    <w:rsid w:val="005303C4"/>
    <w:rsid w:val="00530C16"/>
    <w:rsid w:val="00530C5B"/>
    <w:rsid w:val="0053135B"/>
    <w:rsid w:val="00531643"/>
    <w:rsid w:val="005319A9"/>
    <w:rsid w:val="00531F15"/>
    <w:rsid w:val="00532056"/>
    <w:rsid w:val="0053209B"/>
    <w:rsid w:val="00532461"/>
    <w:rsid w:val="005327C6"/>
    <w:rsid w:val="00532A31"/>
    <w:rsid w:val="00532D44"/>
    <w:rsid w:val="00532F29"/>
    <w:rsid w:val="0053427D"/>
    <w:rsid w:val="0053429A"/>
    <w:rsid w:val="005346F5"/>
    <w:rsid w:val="0053473F"/>
    <w:rsid w:val="005350C5"/>
    <w:rsid w:val="0053537D"/>
    <w:rsid w:val="00535CF6"/>
    <w:rsid w:val="005362D9"/>
    <w:rsid w:val="00536F35"/>
    <w:rsid w:val="00537726"/>
    <w:rsid w:val="00537C51"/>
    <w:rsid w:val="00537D44"/>
    <w:rsid w:val="00537E34"/>
    <w:rsid w:val="0054113C"/>
    <w:rsid w:val="00541244"/>
    <w:rsid w:val="0054157A"/>
    <w:rsid w:val="0054175B"/>
    <w:rsid w:val="00541B9F"/>
    <w:rsid w:val="00541EDD"/>
    <w:rsid w:val="00541F72"/>
    <w:rsid w:val="00542735"/>
    <w:rsid w:val="00542B98"/>
    <w:rsid w:val="00543C92"/>
    <w:rsid w:val="00544211"/>
    <w:rsid w:val="005443CB"/>
    <w:rsid w:val="005454F9"/>
    <w:rsid w:val="005457BF"/>
    <w:rsid w:val="00545941"/>
    <w:rsid w:val="005461B3"/>
    <w:rsid w:val="00547084"/>
    <w:rsid w:val="005471CE"/>
    <w:rsid w:val="005472CB"/>
    <w:rsid w:val="00547884"/>
    <w:rsid w:val="00547AC4"/>
    <w:rsid w:val="00547DAB"/>
    <w:rsid w:val="00550A2C"/>
    <w:rsid w:val="00550D88"/>
    <w:rsid w:val="00550FC7"/>
    <w:rsid w:val="00551370"/>
    <w:rsid w:val="005515A1"/>
    <w:rsid w:val="00551635"/>
    <w:rsid w:val="0055176E"/>
    <w:rsid w:val="00552973"/>
    <w:rsid w:val="00552C06"/>
    <w:rsid w:val="00552DDA"/>
    <w:rsid w:val="0055376C"/>
    <w:rsid w:val="00553859"/>
    <w:rsid w:val="00553BCA"/>
    <w:rsid w:val="00554060"/>
    <w:rsid w:val="005544D1"/>
    <w:rsid w:val="005549A9"/>
    <w:rsid w:val="00554D84"/>
    <w:rsid w:val="00554F93"/>
    <w:rsid w:val="00555191"/>
    <w:rsid w:val="00555338"/>
    <w:rsid w:val="005561DE"/>
    <w:rsid w:val="005566CC"/>
    <w:rsid w:val="00556756"/>
    <w:rsid w:val="00556D71"/>
    <w:rsid w:val="00556D9A"/>
    <w:rsid w:val="00556ECE"/>
    <w:rsid w:val="00556EF1"/>
    <w:rsid w:val="00557590"/>
    <w:rsid w:val="00557A9B"/>
    <w:rsid w:val="00557AC5"/>
    <w:rsid w:val="00557C35"/>
    <w:rsid w:val="005608D7"/>
    <w:rsid w:val="00560B19"/>
    <w:rsid w:val="00560E2F"/>
    <w:rsid w:val="00560F84"/>
    <w:rsid w:val="0056142B"/>
    <w:rsid w:val="00561C5B"/>
    <w:rsid w:val="0056213F"/>
    <w:rsid w:val="005639ED"/>
    <w:rsid w:val="00563A42"/>
    <w:rsid w:val="00563E3D"/>
    <w:rsid w:val="0056520E"/>
    <w:rsid w:val="00565212"/>
    <w:rsid w:val="00565746"/>
    <w:rsid w:val="0056576A"/>
    <w:rsid w:val="005665E7"/>
    <w:rsid w:val="00566899"/>
    <w:rsid w:val="00566EA0"/>
    <w:rsid w:val="00567119"/>
    <w:rsid w:val="005677F6"/>
    <w:rsid w:val="005711D2"/>
    <w:rsid w:val="005714A9"/>
    <w:rsid w:val="00571902"/>
    <w:rsid w:val="005726EE"/>
    <w:rsid w:val="00572A89"/>
    <w:rsid w:val="00572BF2"/>
    <w:rsid w:val="00572EBD"/>
    <w:rsid w:val="005737CF"/>
    <w:rsid w:val="00573834"/>
    <w:rsid w:val="00574193"/>
    <w:rsid w:val="005745EF"/>
    <w:rsid w:val="005748AC"/>
    <w:rsid w:val="00574A42"/>
    <w:rsid w:val="00574F5D"/>
    <w:rsid w:val="0057508B"/>
    <w:rsid w:val="00575737"/>
    <w:rsid w:val="005760C1"/>
    <w:rsid w:val="00577638"/>
    <w:rsid w:val="00577E25"/>
    <w:rsid w:val="00581423"/>
    <w:rsid w:val="00581F60"/>
    <w:rsid w:val="0058470B"/>
    <w:rsid w:val="005848CC"/>
    <w:rsid w:val="00584CA5"/>
    <w:rsid w:val="005850CC"/>
    <w:rsid w:val="00585405"/>
    <w:rsid w:val="00585686"/>
    <w:rsid w:val="005857A4"/>
    <w:rsid w:val="005859C1"/>
    <w:rsid w:val="005859EE"/>
    <w:rsid w:val="00585AD6"/>
    <w:rsid w:val="00585D77"/>
    <w:rsid w:val="005860B5"/>
    <w:rsid w:val="005860B9"/>
    <w:rsid w:val="005868C9"/>
    <w:rsid w:val="00587983"/>
    <w:rsid w:val="00587F08"/>
    <w:rsid w:val="0059028F"/>
    <w:rsid w:val="00590312"/>
    <w:rsid w:val="00590918"/>
    <w:rsid w:val="005912C9"/>
    <w:rsid w:val="00591392"/>
    <w:rsid w:val="00591A2E"/>
    <w:rsid w:val="00591CBC"/>
    <w:rsid w:val="005929F2"/>
    <w:rsid w:val="00592A90"/>
    <w:rsid w:val="00592AFA"/>
    <w:rsid w:val="00592B53"/>
    <w:rsid w:val="00593028"/>
    <w:rsid w:val="0059350A"/>
    <w:rsid w:val="00593F21"/>
    <w:rsid w:val="00594085"/>
    <w:rsid w:val="005943C5"/>
    <w:rsid w:val="00594B35"/>
    <w:rsid w:val="00594F7F"/>
    <w:rsid w:val="00594FCC"/>
    <w:rsid w:val="00596235"/>
    <w:rsid w:val="0059643E"/>
    <w:rsid w:val="005968EE"/>
    <w:rsid w:val="00596B7F"/>
    <w:rsid w:val="0059731E"/>
    <w:rsid w:val="00597485"/>
    <w:rsid w:val="005976F1"/>
    <w:rsid w:val="00597968"/>
    <w:rsid w:val="00597BCC"/>
    <w:rsid w:val="005A0AF3"/>
    <w:rsid w:val="005A0BC7"/>
    <w:rsid w:val="005A14E2"/>
    <w:rsid w:val="005A17B5"/>
    <w:rsid w:val="005A18F7"/>
    <w:rsid w:val="005A2351"/>
    <w:rsid w:val="005A26D1"/>
    <w:rsid w:val="005A2A9C"/>
    <w:rsid w:val="005A3D3B"/>
    <w:rsid w:val="005A3E90"/>
    <w:rsid w:val="005A49D3"/>
    <w:rsid w:val="005A5802"/>
    <w:rsid w:val="005A5973"/>
    <w:rsid w:val="005A5BE4"/>
    <w:rsid w:val="005A6253"/>
    <w:rsid w:val="005A641F"/>
    <w:rsid w:val="005A6619"/>
    <w:rsid w:val="005A7238"/>
    <w:rsid w:val="005A77BC"/>
    <w:rsid w:val="005A7850"/>
    <w:rsid w:val="005A7E24"/>
    <w:rsid w:val="005B037A"/>
    <w:rsid w:val="005B140E"/>
    <w:rsid w:val="005B1BAE"/>
    <w:rsid w:val="005B246D"/>
    <w:rsid w:val="005B2CAC"/>
    <w:rsid w:val="005B2CB3"/>
    <w:rsid w:val="005B4080"/>
    <w:rsid w:val="005B40A7"/>
    <w:rsid w:val="005B4A5A"/>
    <w:rsid w:val="005B4FDD"/>
    <w:rsid w:val="005B50C3"/>
    <w:rsid w:val="005B524A"/>
    <w:rsid w:val="005B53EA"/>
    <w:rsid w:val="005B58C7"/>
    <w:rsid w:val="005B5D66"/>
    <w:rsid w:val="005B61BB"/>
    <w:rsid w:val="005B67C2"/>
    <w:rsid w:val="005B7E00"/>
    <w:rsid w:val="005C0040"/>
    <w:rsid w:val="005C07D9"/>
    <w:rsid w:val="005C0E8C"/>
    <w:rsid w:val="005C1174"/>
    <w:rsid w:val="005C120A"/>
    <w:rsid w:val="005C19F1"/>
    <w:rsid w:val="005C24F4"/>
    <w:rsid w:val="005C2BB9"/>
    <w:rsid w:val="005C2F3A"/>
    <w:rsid w:val="005C2FF8"/>
    <w:rsid w:val="005C3045"/>
    <w:rsid w:val="005C39A9"/>
    <w:rsid w:val="005C404D"/>
    <w:rsid w:val="005C4667"/>
    <w:rsid w:val="005C4F8F"/>
    <w:rsid w:val="005C520F"/>
    <w:rsid w:val="005C5380"/>
    <w:rsid w:val="005C5799"/>
    <w:rsid w:val="005C6030"/>
    <w:rsid w:val="005C63D3"/>
    <w:rsid w:val="005C6525"/>
    <w:rsid w:val="005C6E3C"/>
    <w:rsid w:val="005C73A2"/>
    <w:rsid w:val="005C7E7F"/>
    <w:rsid w:val="005D0397"/>
    <w:rsid w:val="005D1105"/>
    <w:rsid w:val="005D1427"/>
    <w:rsid w:val="005D2126"/>
    <w:rsid w:val="005D31D6"/>
    <w:rsid w:val="005D3F33"/>
    <w:rsid w:val="005D4929"/>
    <w:rsid w:val="005D4C68"/>
    <w:rsid w:val="005D5003"/>
    <w:rsid w:val="005D54FF"/>
    <w:rsid w:val="005D582C"/>
    <w:rsid w:val="005D5890"/>
    <w:rsid w:val="005D5BC5"/>
    <w:rsid w:val="005D621E"/>
    <w:rsid w:val="005D63EC"/>
    <w:rsid w:val="005D6550"/>
    <w:rsid w:val="005D6F62"/>
    <w:rsid w:val="005D7C9A"/>
    <w:rsid w:val="005E0247"/>
    <w:rsid w:val="005E0445"/>
    <w:rsid w:val="005E15A2"/>
    <w:rsid w:val="005E194E"/>
    <w:rsid w:val="005E1975"/>
    <w:rsid w:val="005E1D27"/>
    <w:rsid w:val="005E1E62"/>
    <w:rsid w:val="005E2305"/>
    <w:rsid w:val="005E4018"/>
    <w:rsid w:val="005E4119"/>
    <w:rsid w:val="005E5A21"/>
    <w:rsid w:val="005E5B30"/>
    <w:rsid w:val="005E5C8B"/>
    <w:rsid w:val="005E6DF0"/>
    <w:rsid w:val="005E7FF0"/>
    <w:rsid w:val="005F02F7"/>
    <w:rsid w:val="005F196B"/>
    <w:rsid w:val="005F1B71"/>
    <w:rsid w:val="005F2865"/>
    <w:rsid w:val="005F2B22"/>
    <w:rsid w:val="005F2BF6"/>
    <w:rsid w:val="005F37F5"/>
    <w:rsid w:val="005F43EF"/>
    <w:rsid w:val="005F47F2"/>
    <w:rsid w:val="005F4C90"/>
    <w:rsid w:val="005F5678"/>
    <w:rsid w:val="005F576E"/>
    <w:rsid w:val="005F5908"/>
    <w:rsid w:val="005F6172"/>
    <w:rsid w:val="005F681B"/>
    <w:rsid w:val="005F7358"/>
    <w:rsid w:val="005F75A0"/>
    <w:rsid w:val="005F7EE1"/>
    <w:rsid w:val="0060064A"/>
    <w:rsid w:val="006011B4"/>
    <w:rsid w:val="00601C86"/>
    <w:rsid w:val="00601D75"/>
    <w:rsid w:val="0060232C"/>
    <w:rsid w:val="00602391"/>
    <w:rsid w:val="00603006"/>
    <w:rsid w:val="00603163"/>
    <w:rsid w:val="0060316D"/>
    <w:rsid w:val="00603A7C"/>
    <w:rsid w:val="00603F28"/>
    <w:rsid w:val="00604D95"/>
    <w:rsid w:val="006057CD"/>
    <w:rsid w:val="006062D3"/>
    <w:rsid w:val="00606A5E"/>
    <w:rsid w:val="00607002"/>
    <w:rsid w:val="00607525"/>
    <w:rsid w:val="006076D3"/>
    <w:rsid w:val="00607705"/>
    <w:rsid w:val="006078DE"/>
    <w:rsid w:val="006102BB"/>
    <w:rsid w:val="006103F6"/>
    <w:rsid w:val="006109BA"/>
    <w:rsid w:val="00610DB4"/>
    <w:rsid w:val="00610EB9"/>
    <w:rsid w:val="006114BC"/>
    <w:rsid w:val="006117EA"/>
    <w:rsid w:val="00612214"/>
    <w:rsid w:val="00612B3E"/>
    <w:rsid w:val="00612B8B"/>
    <w:rsid w:val="00613A0F"/>
    <w:rsid w:val="00613B05"/>
    <w:rsid w:val="00613E83"/>
    <w:rsid w:val="00614605"/>
    <w:rsid w:val="00614DD9"/>
    <w:rsid w:val="00614F23"/>
    <w:rsid w:val="00615146"/>
    <w:rsid w:val="00615E8F"/>
    <w:rsid w:val="0061611A"/>
    <w:rsid w:val="00616231"/>
    <w:rsid w:val="00616BD7"/>
    <w:rsid w:val="00616D39"/>
    <w:rsid w:val="00616D56"/>
    <w:rsid w:val="00616F19"/>
    <w:rsid w:val="00617A80"/>
    <w:rsid w:val="00617BDE"/>
    <w:rsid w:val="00620526"/>
    <w:rsid w:val="0062152A"/>
    <w:rsid w:val="00622020"/>
    <w:rsid w:val="00622458"/>
    <w:rsid w:val="00622C7D"/>
    <w:rsid w:val="00622D05"/>
    <w:rsid w:val="006232B9"/>
    <w:rsid w:val="006233DD"/>
    <w:rsid w:val="006235F4"/>
    <w:rsid w:val="0062368D"/>
    <w:rsid w:val="0062371B"/>
    <w:rsid w:val="006238A7"/>
    <w:rsid w:val="00623C1C"/>
    <w:rsid w:val="006240E5"/>
    <w:rsid w:val="006244B5"/>
    <w:rsid w:val="00624843"/>
    <w:rsid w:val="00624DC0"/>
    <w:rsid w:val="0062522A"/>
    <w:rsid w:val="00626124"/>
    <w:rsid w:val="006267A7"/>
    <w:rsid w:val="00626A13"/>
    <w:rsid w:val="00626C40"/>
    <w:rsid w:val="006276ED"/>
    <w:rsid w:val="0062799C"/>
    <w:rsid w:val="00627E50"/>
    <w:rsid w:val="0063007A"/>
    <w:rsid w:val="006303E4"/>
    <w:rsid w:val="00630655"/>
    <w:rsid w:val="00630742"/>
    <w:rsid w:val="006310F0"/>
    <w:rsid w:val="00632280"/>
    <w:rsid w:val="00632372"/>
    <w:rsid w:val="00633AA3"/>
    <w:rsid w:val="00634CCD"/>
    <w:rsid w:val="00634D8A"/>
    <w:rsid w:val="00634DE8"/>
    <w:rsid w:val="00634FEA"/>
    <w:rsid w:val="0063658E"/>
    <w:rsid w:val="00636CBF"/>
    <w:rsid w:val="00636D74"/>
    <w:rsid w:val="00636E84"/>
    <w:rsid w:val="00636F4A"/>
    <w:rsid w:val="0063709D"/>
    <w:rsid w:val="00637B3F"/>
    <w:rsid w:val="006406A7"/>
    <w:rsid w:val="00640833"/>
    <w:rsid w:val="00640A34"/>
    <w:rsid w:val="00640D06"/>
    <w:rsid w:val="00640EF6"/>
    <w:rsid w:val="006413B9"/>
    <w:rsid w:val="00641CE6"/>
    <w:rsid w:val="006426FA"/>
    <w:rsid w:val="006428D9"/>
    <w:rsid w:val="00642A0D"/>
    <w:rsid w:val="006434A2"/>
    <w:rsid w:val="00644157"/>
    <w:rsid w:val="006442CF"/>
    <w:rsid w:val="00644438"/>
    <w:rsid w:val="0064463A"/>
    <w:rsid w:val="00644A7A"/>
    <w:rsid w:val="00644C25"/>
    <w:rsid w:val="00644DFB"/>
    <w:rsid w:val="0064502F"/>
    <w:rsid w:val="006451E4"/>
    <w:rsid w:val="00645577"/>
    <w:rsid w:val="006457C9"/>
    <w:rsid w:val="00645896"/>
    <w:rsid w:val="0064593E"/>
    <w:rsid w:val="00645D68"/>
    <w:rsid w:val="0064611F"/>
    <w:rsid w:val="00646A77"/>
    <w:rsid w:val="00647A52"/>
    <w:rsid w:val="00647E34"/>
    <w:rsid w:val="006500A2"/>
    <w:rsid w:val="00650871"/>
    <w:rsid w:val="00650C81"/>
    <w:rsid w:val="006511F0"/>
    <w:rsid w:val="006517D5"/>
    <w:rsid w:val="0065245C"/>
    <w:rsid w:val="00653830"/>
    <w:rsid w:val="006541C7"/>
    <w:rsid w:val="006549CD"/>
    <w:rsid w:val="00654CF3"/>
    <w:rsid w:val="006558A6"/>
    <w:rsid w:val="00656173"/>
    <w:rsid w:val="00656A21"/>
    <w:rsid w:val="00657143"/>
    <w:rsid w:val="00657496"/>
    <w:rsid w:val="006577D1"/>
    <w:rsid w:val="006577E2"/>
    <w:rsid w:val="006578D3"/>
    <w:rsid w:val="00657A4D"/>
    <w:rsid w:val="00660554"/>
    <w:rsid w:val="00660F95"/>
    <w:rsid w:val="00660FB9"/>
    <w:rsid w:val="0066253C"/>
    <w:rsid w:val="0066356B"/>
    <w:rsid w:val="00664117"/>
    <w:rsid w:val="0066420B"/>
    <w:rsid w:val="0066445A"/>
    <w:rsid w:val="006646A4"/>
    <w:rsid w:val="006653E5"/>
    <w:rsid w:val="00665C01"/>
    <w:rsid w:val="00665DB4"/>
    <w:rsid w:val="00666048"/>
    <w:rsid w:val="006660FD"/>
    <w:rsid w:val="006661BD"/>
    <w:rsid w:val="006662AC"/>
    <w:rsid w:val="00666394"/>
    <w:rsid w:val="006665A9"/>
    <w:rsid w:val="00666634"/>
    <w:rsid w:val="00666972"/>
    <w:rsid w:val="00666D7F"/>
    <w:rsid w:val="00666E72"/>
    <w:rsid w:val="00666E7A"/>
    <w:rsid w:val="0066738F"/>
    <w:rsid w:val="00667A88"/>
    <w:rsid w:val="00670164"/>
    <w:rsid w:val="006706CD"/>
    <w:rsid w:val="0067184C"/>
    <w:rsid w:val="00671EB2"/>
    <w:rsid w:val="0067269B"/>
    <w:rsid w:val="00672CEE"/>
    <w:rsid w:val="00672EA9"/>
    <w:rsid w:val="00673051"/>
    <w:rsid w:val="00673396"/>
    <w:rsid w:val="00674B56"/>
    <w:rsid w:val="00675F71"/>
    <w:rsid w:val="006760C6"/>
    <w:rsid w:val="00676B72"/>
    <w:rsid w:val="00677208"/>
    <w:rsid w:val="006807E4"/>
    <w:rsid w:val="00680D5D"/>
    <w:rsid w:val="00680D8A"/>
    <w:rsid w:val="00680E6D"/>
    <w:rsid w:val="006811BE"/>
    <w:rsid w:val="006812E5"/>
    <w:rsid w:val="00681BFB"/>
    <w:rsid w:val="006820F5"/>
    <w:rsid w:val="006825D3"/>
    <w:rsid w:val="00682601"/>
    <w:rsid w:val="00682D12"/>
    <w:rsid w:val="006836FC"/>
    <w:rsid w:val="0068482B"/>
    <w:rsid w:val="00685451"/>
    <w:rsid w:val="00685550"/>
    <w:rsid w:val="00685AE7"/>
    <w:rsid w:val="006860FD"/>
    <w:rsid w:val="00686173"/>
    <w:rsid w:val="00686348"/>
    <w:rsid w:val="00686B6C"/>
    <w:rsid w:val="0068709D"/>
    <w:rsid w:val="006872C9"/>
    <w:rsid w:val="006875D6"/>
    <w:rsid w:val="006908AE"/>
    <w:rsid w:val="00690DFC"/>
    <w:rsid w:val="00690E94"/>
    <w:rsid w:val="00691B3D"/>
    <w:rsid w:val="00691C2E"/>
    <w:rsid w:val="00691FCB"/>
    <w:rsid w:val="006923C2"/>
    <w:rsid w:val="00692816"/>
    <w:rsid w:val="0069283F"/>
    <w:rsid w:val="00692E16"/>
    <w:rsid w:val="00692E57"/>
    <w:rsid w:val="006937D5"/>
    <w:rsid w:val="006942F0"/>
    <w:rsid w:val="00694396"/>
    <w:rsid w:val="00694BCA"/>
    <w:rsid w:val="00695220"/>
    <w:rsid w:val="006955F9"/>
    <w:rsid w:val="00695B87"/>
    <w:rsid w:val="00696406"/>
    <w:rsid w:val="00696F86"/>
    <w:rsid w:val="0069761A"/>
    <w:rsid w:val="00697A02"/>
    <w:rsid w:val="006A01A4"/>
    <w:rsid w:val="006A0711"/>
    <w:rsid w:val="006A0778"/>
    <w:rsid w:val="006A1EED"/>
    <w:rsid w:val="006A204E"/>
    <w:rsid w:val="006A24FD"/>
    <w:rsid w:val="006A340E"/>
    <w:rsid w:val="006A4BED"/>
    <w:rsid w:val="006A51F5"/>
    <w:rsid w:val="006A5F63"/>
    <w:rsid w:val="006A6526"/>
    <w:rsid w:val="006A6703"/>
    <w:rsid w:val="006A6985"/>
    <w:rsid w:val="006A6CF5"/>
    <w:rsid w:val="006B11BB"/>
    <w:rsid w:val="006B170C"/>
    <w:rsid w:val="006B1FCB"/>
    <w:rsid w:val="006B271A"/>
    <w:rsid w:val="006B2CB0"/>
    <w:rsid w:val="006B2FA8"/>
    <w:rsid w:val="006B3BAB"/>
    <w:rsid w:val="006B3C09"/>
    <w:rsid w:val="006B3EF4"/>
    <w:rsid w:val="006B3F11"/>
    <w:rsid w:val="006B405E"/>
    <w:rsid w:val="006B5C1D"/>
    <w:rsid w:val="006B5EF0"/>
    <w:rsid w:val="006B5F87"/>
    <w:rsid w:val="006B622D"/>
    <w:rsid w:val="006B737B"/>
    <w:rsid w:val="006B7CDF"/>
    <w:rsid w:val="006B7F40"/>
    <w:rsid w:val="006C058F"/>
    <w:rsid w:val="006C0659"/>
    <w:rsid w:val="006C1024"/>
    <w:rsid w:val="006C12C1"/>
    <w:rsid w:val="006C14FC"/>
    <w:rsid w:val="006C182B"/>
    <w:rsid w:val="006C1CD6"/>
    <w:rsid w:val="006C1F38"/>
    <w:rsid w:val="006C23AD"/>
    <w:rsid w:val="006C2943"/>
    <w:rsid w:val="006C2A40"/>
    <w:rsid w:val="006C31C7"/>
    <w:rsid w:val="006C3537"/>
    <w:rsid w:val="006C389C"/>
    <w:rsid w:val="006C3D4C"/>
    <w:rsid w:val="006C437F"/>
    <w:rsid w:val="006C4575"/>
    <w:rsid w:val="006C5214"/>
    <w:rsid w:val="006C5451"/>
    <w:rsid w:val="006C55DC"/>
    <w:rsid w:val="006C5928"/>
    <w:rsid w:val="006C5CF5"/>
    <w:rsid w:val="006C5FEB"/>
    <w:rsid w:val="006C601E"/>
    <w:rsid w:val="006C6532"/>
    <w:rsid w:val="006C66A7"/>
    <w:rsid w:val="006C6730"/>
    <w:rsid w:val="006C69D0"/>
    <w:rsid w:val="006D0258"/>
    <w:rsid w:val="006D05E3"/>
    <w:rsid w:val="006D06DB"/>
    <w:rsid w:val="006D085B"/>
    <w:rsid w:val="006D0978"/>
    <w:rsid w:val="006D199A"/>
    <w:rsid w:val="006D3AC2"/>
    <w:rsid w:val="006D3D37"/>
    <w:rsid w:val="006D4300"/>
    <w:rsid w:val="006D435D"/>
    <w:rsid w:val="006D46A6"/>
    <w:rsid w:val="006D484C"/>
    <w:rsid w:val="006D4DF0"/>
    <w:rsid w:val="006D5496"/>
    <w:rsid w:val="006D59E7"/>
    <w:rsid w:val="006D5C21"/>
    <w:rsid w:val="006D610A"/>
    <w:rsid w:val="006D6848"/>
    <w:rsid w:val="006D6A7A"/>
    <w:rsid w:val="006D6BC6"/>
    <w:rsid w:val="006D753F"/>
    <w:rsid w:val="006E06F6"/>
    <w:rsid w:val="006E1028"/>
    <w:rsid w:val="006E11A1"/>
    <w:rsid w:val="006E1409"/>
    <w:rsid w:val="006E165E"/>
    <w:rsid w:val="006E2001"/>
    <w:rsid w:val="006E24B8"/>
    <w:rsid w:val="006E30A1"/>
    <w:rsid w:val="006E3197"/>
    <w:rsid w:val="006E3270"/>
    <w:rsid w:val="006E32E6"/>
    <w:rsid w:val="006E3457"/>
    <w:rsid w:val="006E35D1"/>
    <w:rsid w:val="006E39E7"/>
    <w:rsid w:val="006E4193"/>
    <w:rsid w:val="006E4743"/>
    <w:rsid w:val="006E4A68"/>
    <w:rsid w:val="006E5120"/>
    <w:rsid w:val="006E5E4D"/>
    <w:rsid w:val="006E5F80"/>
    <w:rsid w:val="006E7C05"/>
    <w:rsid w:val="006E7DBE"/>
    <w:rsid w:val="006F0467"/>
    <w:rsid w:val="006F049D"/>
    <w:rsid w:val="006F051E"/>
    <w:rsid w:val="006F0E39"/>
    <w:rsid w:val="006F15DA"/>
    <w:rsid w:val="006F1D33"/>
    <w:rsid w:val="006F25FF"/>
    <w:rsid w:val="006F27C1"/>
    <w:rsid w:val="006F2D93"/>
    <w:rsid w:val="006F31E4"/>
    <w:rsid w:val="006F3792"/>
    <w:rsid w:val="006F38A6"/>
    <w:rsid w:val="006F4862"/>
    <w:rsid w:val="006F4948"/>
    <w:rsid w:val="006F616E"/>
    <w:rsid w:val="006F6BD2"/>
    <w:rsid w:val="006F7301"/>
    <w:rsid w:val="006F7F5D"/>
    <w:rsid w:val="006F7F67"/>
    <w:rsid w:val="006F7FA6"/>
    <w:rsid w:val="0070016C"/>
    <w:rsid w:val="00700D9C"/>
    <w:rsid w:val="00701F8C"/>
    <w:rsid w:val="00702941"/>
    <w:rsid w:val="00702A5D"/>
    <w:rsid w:val="00702C2B"/>
    <w:rsid w:val="00702C34"/>
    <w:rsid w:val="00702DFB"/>
    <w:rsid w:val="00702E61"/>
    <w:rsid w:val="00703414"/>
    <w:rsid w:val="007034D9"/>
    <w:rsid w:val="00703563"/>
    <w:rsid w:val="00703C35"/>
    <w:rsid w:val="007041C8"/>
    <w:rsid w:val="00704236"/>
    <w:rsid w:val="00704A05"/>
    <w:rsid w:val="00704BE6"/>
    <w:rsid w:val="00704D19"/>
    <w:rsid w:val="00705063"/>
    <w:rsid w:val="00705765"/>
    <w:rsid w:val="007057C7"/>
    <w:rsid w:val="007066C2"/>
    <w:rsid w:val="0070674D"/>
    <w:rsid w:val="0070693B"/>
    <w:rsid w:val="00706B99"/>
    <w:rsid w:val="0070790E"/>
    <w:rsid w:val="00707A27"/>
    <w:rsid w:val="00707B59"/>
    <w:rsid w:val="00707F2B"/>
    <w:rsid w:val="00707F4D"/>
    <w:rsid w:val="007105D1"/>
    <w:rsid w:val="00710FE1"/>
    <w:rsid w:val="00710FEA"/>
    <w:rsid w:val="0071123B"/>
    <w:rsid w:val="00711744"/>
    <w:rsid w:val="00711AEE"/>
    <w:rsid w:val="00711F1B"/>
    <w:rsid w:val="007126DE"/>
    <w:rsid w:val="00712AC7"/>
    <w:rsid w:val="007130C0"/>
    <w:rsid w:val="00713DA2"/>
    <w:rsid w:val="007140EE"/>
    <w:rsid w:val="00714308"/>
    <w:rsid w:val="007145B8"/>
    <w:rsid w:val="007159F6"/>
    <w:rsid w:val="00717463"/>
    <w:rsid w:val="00717E3B"/>
    <w:rsid w:val="007204E4"/>
    <w:rsid w:val="00720541"/>
    <w:rsid w:val="00721986"/>
    <w:rsid w:val="00721F39"/>
    <w:rsid w:val="00721FAE"/>
    <w:rsid w:val="00722D40"/>
    <w:rsid w:val="007230A9"/>
    <w:rsid w:val="00723765"/>
    <w:rsid w:val="00723B6C"/>
    <w:rsid w:val="00723F7F"/>
    <w:rsid w:val="007240B5"/>
    <w:rsid w:val="00724740"/>
    <w:rsid w:val="00724896"/>
    <w:rsid w:val="0072506D"/>
    <w:rsid w:val="00725079"/>
    <w:rsid w:val="0072516E"/>
    <w:rsid w:val="00725223"/>
    <w:rsid w:val="007254B1"/>
    <w:rsid w:val="0072553E"/>
    <w:rsid w:val="00725998"/>
    <w:rsid w:val="00725D0D"/>
    <w:rsid w:val="00726017"/>
    <w:rsid w:val="007262B6"/>
    <w:rsid w:val="0072743A"/>
    <w:rsid w:val="00730258"/>
    <w:rsid w:val="00730CDE"/>
    <w:rsid w:val="00730EC8"/>
    <w:rsid w:val="0073109F"/>
    <w:rsid w:val="0073111B"/>
    <w:rsid w:val="00731183"/>
    <w:rsid w:val="0073161F"/>
    <w:rsid w:val="007317B6"/>
    <w:rsid w:val="007318DD"/>
    <w:rsid w:val="007323FA"/>
    <w:rsid w:val="00732BAE"/>
    <w:rsid w:val="00732C64"/>
    <w:rsid w:val="00732FB3"/>
    <w:rsid w:val="007332D0"/>
    <w:rsid w:val="00733604"/>
    <w:rsid w:val="00733A85"/>
    <w:rsid w:val="00733AE3"/>
    <w:rsid w:val="00733B06"/>
    <w:rsid w:val="00733B54"/>
    <w:rsid w:val="00733BE6"/>
    <w:rsid w:val="00734341"/>
    <w:rsid w:val="00734BA2"/>
    <w:rsid w:val="00734DCC"/>
    <w:rsid w:val="0073519E"/>
    <w:rsid w:val="00736CD5"/>
    <w:rsid w:val="007370A2"/>
    <w:rsid w:val="00737560"/>
    <w:rsid w:val="0073781D"/>
    <w:rsid w:val="00740902"/>
    <w:rsid w:val="007409BE"/>
    <w:rsid w:val="00740BD0"/>
    <w:rsid w:val="00740CB5"/>
    <w:rsid w:val="00741606"/>
    <w:rsid w:val="00741887"/>
    <w:rsid w:val="00741901"/>
    <w:rsid w:val="00742004"/>
    <w:rsid w:val="00743457"/>
    <w:rsid w:val="0074352E"/>
    <w:rsid w:val="007435BE"/>
    <w:rsid w:val="00743986"/>
    <w:rsid w:val="007440D5"/>
    <w:rsid w:val="00744186"/>
    <w:rsid w:val="00744A6A"/>
    <w:rsid w:val="00744C19"/>
    <w:rsid w:val="00745448"/>
    <w:rsid w:val="00745806"/>
    <w:rsid w:val="00745AA0"/>
    <w:rsid w:val="00745F95"/>
    <w:rsid w:val="00745FEF"/>
    <w:rsid w:val="00746E9F"/>
    <w:rsid w:val="007503EB"/>
    <w:rsid w:val="00750644"/>
    <w:rsid w:val="00750AB6"/>
    <w:rsid w:val="00750DC2"/>
    <w:rsid w:val="0075121A"/>
    <w:rsid w:val="007512DE"/>
    <w:rsid w:val="00753043"/>
    <w:rsid w:val="00753C50"/>
    <w:rsid w:val="00754C8E"/>
    <w:rsid w:val="00755516"/>
    <w:rsid w:val="00755917"/>
    <w:rsid w:val="00755A54"/>
    <w:rsid w:val="00756DD0"/>
    <w:rsid w:val="00756E0D"/>
    <w:rsid w:val="00756EB2"/>
    <w:rsid w:val="00756FD2"/>
    <w:rsid w:val="00757986"/>
    <w:rsid w:val="00757E05"/>
    <w:rsid w:val="00760507"/>
    <w:rsid w:val="00760E75"/>
    <w:rsid w:val="00761026"/>
    <w:rsid w:val="007614CC"/>
    <w:rsid w:val="007618BB"/>
    <w:rsid w:val="007621A6"/>
    <w:rsid w:val="00762240"/>
    <w:rsid w:val="007628C5"/>
    <w:rsid w:val="00762D1D"/>
    <w:rsid w:val="007631EC"/>
    <w:rsid w:val="00763428"/>
    <w:rsid w:val="00763500"/>
    <w:rsid w:val="00763608"/>
    <w:rsid w:val="007637A9"/>
    <w:rsid w:val="00763CDD"/>
    <w:rsid w:val="0076440F"/>
    <w:rsid w:val="00764882"/>
    <w:rsid w:val="007649F1"/>
    <w:rsid w:val="00764F5B"/>
    <w:rsid w:val="00764FBE"/>
    <w:rsid w:val="0076653A"/>
    <w:rsid w:val="00766D91"/>
    <w:rsid w:val="00770635"/>
    <w:rsid w:val="00770EDA"/>
    <w:rsid w:val="00771356"/>
    <w:rsid w:val="00771741"/>
    <w:rsid w:val="00772558"/>
    <w:rsid w:val="0077263B"/>
    <w:rsid w:val="007736F3"/>
    <w:rsid w:val="00773B22"/>
    <w:rsid w:val="007744A5"/>
    <w:rsid w:val="00775A9C"/>
    <w:rsid w:val="00776064"/>
    <w:rsid w:val="0077664A"/>
    <w:rsid w:val="00776E80"/>
    <w:rsid w:val="00777322"/>
    <w:rsid w:val="0077744B"/>
    <w:rsid w:val="00777C67"/>
    <w:rsid w:val="00777CF4"/>
    <w:rsid w:val="007809F2"/>
    <w:rsid w:val="00781015"/>
    <w:rsid w:val="00781A0D"/>
    <w:rsid w:val="00781FF5"/>
    <w:rsid w:val="007821DE"/>
    <w:rsid w:val="00782374"/>
    <w:rsid w:val="00782F64"/>
    <w:rsid w:val="007842D7"/>
    <w:rsid w:val="00784551"/>
    <w:rsid w:val="0078465E"/>
    <w:rsid w:val="00784C3E"/>
    <w:rsid w:val="007850E2"/>
    <w:rsid w:val="0078531E"/>
    <w:rsid w:val="00785A13"/>
    <w:rsid w:val="00785C0B"/>
    <w:rsid w:val="00785CA4"/>
    <w:rsid w:val="00785DEB"/>
    <w:rsid w:val="007863D4"/>
    <w:rsid w:val="00786454"/>
    <w:rsid w:val="0078662A"/>
    <w:rsid w:val="0078692F"/>
    <w:rsid w:val="007875D6"/>
    <w:rsid w:val="0078787A"/>
    <w:rsid w:val="00787B14"/>
    <w:rsid w:val="00787C58"/>
    <w:rsid w:val="00787F6B"/>
    <w:rsid w:val="00790D5A"/>
    <w:rsid w:val="00791B13"/>
    <w:rsid w:val="00791C58"/>
    <w:rsid w:val="00791DAC"/>
    <w:rsid w:val="00791F2D"/>
    <w:rsid w:val="0079236E"/>
    <w:rsid w:val="00792688"/>
    <w:rsid w:val="007930BB"/>
    <w:rsid w:val="00793872"/>
    <w:rsid w:val="00793C6B"/>
    <w:rsid w:val="0079434B"/>
    <w:rsid w:val="007949DD"/>
    <w:rsid w:val="00794B0C"/>
    <w:rsid w:val="00795548"/>
    <w:rsid w:val="00796386"/>
    <w:rsid w:val="007963C8"/>
    <w:rsid w:val="007976DF"/>
    <w:rsid w:val="00797F41"/>
    <w:rsid w:val="007A0262"/>
    <w:rsid w:val="007A04E5"/>
    <w:rsid w:val="007A089B"/>
    <w:rsid w:val="007A134D"/>
    <w:rsid w:val="007A1C89"/>
    <w:rsid w:val="007A2680"/>
    <w:rsid w:val="007A33E8"/>
    <w:rsid w:val="007A37AD"/>
    <w:rsid w:val="007A39A9"/>
    <w:rsid w:val="007A3B65"/>
    <w:rsid w:val="007A3BD2"/>
    <w:rsid w:val="007A597C"/>
    <w:rsid w:val="007A5F77"/>
    <w:rsid w:val="007A7586"/>
    <w:rsid w:val="007A75AE"/>
    <w:rsid w:val="007A7617"/>
    <w:rsid w:val="007B0267"/>
    <w:rsid w:val="007B04AB"/>
    <w:rsid w:val="007B0D5E"/>
    <w:rsid w:val="007B1C25"/>
    <w:rsid w:val="007B1E59"/>
    <w:rsid w:val="007B2011"/>
    <w:rsid w:val="007B219F"/>
    <w:rsid w:val="007B25D6"/>
    <w:rsid w:val="007B266F"/>
    <w:rsid w:val="007B2B3A"/>
    <w:rsid w:val="007B2DC3"/>
    <w:rsid w:val="007B34F3"/>
    <w:rsid w:val="007B3F54"/>
    <w:rsid w:val="007B40E3"/>
    <w:rsid w:val="007B43A9"/>
    <w:rsid w:val="007B56E7"/>
    <w:rsid w:val="007B5E51"/>
    <w:rsid w:val="007B6835"/>
    <w:rsid w:val="007B6B8E"/>
    <w:rsid w:val="007B6C8F"/>
    <w:rsid w:val="007B70FB"/>
    <w:rsid w:val="007B7263"/>
    <w:rsid w:val="007B7464"/>
    <w:rsid w:val="007B7679"/>
    <w:rsid w:val="007B7A44"/>
    <w:rsid w:val="007B7BE7"/>
    <w:rsid w:val="007C088E"/>
    <w:rsid w:val="007C1435"/>
    <w:rsid w:val="007C1A59"/>
    <w:rsid w:val="007C28E4"/>
    <w:rsid w:val="007C2FA0"/>
    <w:rsid w:val="007C31FD"/>
    <w:rsid w:val="007C3632"/>
    <w:rsid w:val="007C39B3"/>
    <w:rsid w:val="007C50C8"/>
    <w:rsid w:val="007C584D"/>
    <w:rsid w:val="007C5969"/>
    <w:rsid w:val="007C5E2F"/>
    <w:rsid w:val="007C640E"/>
    <w:rsid w:val="007C65C4"/>
    <w:rsid w:val="007C6D24"/>
    <w:rsid w:val="007C6DA7"/>
    <w:rsid w:val="007C7043"/>
    <w:rsid w:val="007C7B3C"/>
    <w:rsid w:val="007D04D9"/>
    <w:rsid w:val="007D092F"/>
    <w:rsid w:val="007D18DA"/>
    <w:rsid w:val="007D1EB3"/>
    <w:rsid w:val="007D1EC3"/>
    <w:rsid w:val="007D34F6"/>
    <w:rsid w:val="007D370B"/>
    <w:rsid w:val="007D4523"/>
    <w:rsid w:val="007D56CF"/>
    <w:rsid w:val="007D5767"/>
    <w:rsid w:val="007D5A2B"/>
    <w:rsid w:val="007D632F"/>
    <w:rsid w:val="007D647C"/>
    <w:rsid w:val="007D651F"/>
    <w:rsid w:val="007D6837"/>
    <w:rsid w:val="007D6FA9"/>
    <w:rsid w:val="007D7066"/>
    <w:rsid w:val="007D717A"/>
    <w:rsid w:val="007D73DF"/>
    <w:rsid w:val="007D76C3"/>
    <w:rsid w:val="007E0121"/>
    <w:rsid w:val="007E0842"/>
    <w:rsid w:val="007E0EF2"/>
    <w:rsid w:val="007E11D9"/>
    <w:rsid w:val="007E1225"/>
    <w:rsid w:val="007E130A"/>
    <w:rsid w:val="007E1968"/>
    <w:rsid w:val="007E2738"/>
    <w:rsid w:val="007E308B"/>
    <w:rsid w:val="007E4034"/>
    <w:rsid w:val="007E49CB"/>
    <w:rsid w:val="007E56C6"/>
    <w:rsid w:val="007E5842"/>
    <w:rsid w:val="007E7A0F"/>
    <w:rsid w:val="007E7F65"/>
    <w:rsid w:val="007F06F0"/>
    <w:rsid w:val="007F0E7C"/>
    <w:rsid w:val="007F103A"/>
    <w:rsid w:val="007F1537"/>
    <w:rsid w:val="007F1B5E"/>
    <w:rsid w:val="007F1BA0"/>
    <w:rsid w:val="007F2DD6"/>
    <w:rsid w:val="007F2FB7"/>
    <w:rsid w:val="007F50FF"/>
    <w:rsid w:val="007F58E8"/>
    <w:rsid w:val="007F5B49"/>
    <w:rsid w:val="007F5D97"/>
    <w:rsid w:val="007F604D"/>
    <w:rsid w:val="007F6669"/>
    <w:rsid w:val="007F6F0F"/>
    <w:rsid w:val="007F717C"/>
    <w:rsid w:val="00800173"/>
    <w:rsid w:val="008007FD"/>
    <w:rsid w:val="00800817"/>
    <w:rsid w:val="00800C1F"/>
    <w:rsid w:val="0080150D"/>
    <w:rsid w:val="00801D42"/>
    <w:rsid w:val="00802470"/>
    <w:rsid w:val="0080278B"/>
    <w:rsid w:val="00802D7D"/>
    <w:rsid w:val="008035B7"/>
    <w:rsid w:val="00803D29"/>
    <w:rsid w:val="00804BC7"/>
    <w:rsid w:val="008052F2"/>
    <w:rsid w:val="0080594C"/>
    <w:rsid w:val="00805A44"/>
    <w:rsid w:val="00805CA1"/>
    <w:rsid w:val="0080613E"/>
    <w:rsid w:val="008062E3"/>
    <w:rsid w:val="00806C12"/>
    <w:rsid w:val="00806D58"/>
    <w:rsid w:val="00806FEC"/>
    <w:rsid w:val="00807094"/>
    <w:rsid w:val="0080718D"/>
    <w:rsid w:val="008073B3"/>
    <w:rsid w:val="00807A93"/>
    <w:rsid w:val="008100FC"/>
    <w:rsid w:val="008107C5"/>
    <w:rsid w:val="00810B5B"/>
    <w:rsid w:val="00811C5D"/>
    <w:rsid w:val="00811F08"/>
    <w:rsid w:val="0081200B"/>
    <w:rsid w:val="008135B6"/>
    <w:rsid w:val="00813C0A"/>
    <w:rsid w:val="00814120"/>
    <w:rsid w:val="008149E8"/>
    <w:rsid w:val="00814A25"/>
    <w:rsid w:val="0081502C"/>
    <w:rsid w:val="008150C7"/>
    <w:rsid w:val="008157CB"/>
    <w:rsid w:val="00815D6C"/>
    <w:rsid w:val="00816E96"/>
    <w:rsid w:val="00817301"/>
    <w:rsid w:val="0081768F"/>
    <w:rsid w:val="00820231"/>
    <w:rsid w:val="00820581"/>
    <w:rsid w:val="008206E2"/>
    <w:rsid w:val="00821B07"/>
    <w:rsid w:val="0082260A"/>
    <w:rsid w:val="00822C22"/>
    <w:rsid w:val="008230AE"/>
    <w:rsid w:val="0082315B"/>
    <w:rsid w:val="008231F1"/>
    <w:rsid w:val="0082339A"/>
    <w:rsid w:val="00823D37"/>
    <w:rsid w:val="00823DA2"/>
    <w:rsid w:val="00823E4E"/>
    <w:rsid w:val="00824D27"/>
    <w:rsid w:val="00824D68"/>
    <w:rsid w:val="00825D22"/>
    <w:rsid w:val="00826151"/>
    <w:rsid w:val="008261A7"/>
    <w:rsid w:val="008267EE"/>
    <w:rsid w:val="00826946"/>
    <w:rsid w:val="008275E2"/>
    <w:rsid w:val="00827EC4"/>
    <w:rsid w:val="00830013"/>
    <w:rsid w:val="008306C4"/>
    <w:rsid w:val="00830A36"/>
    <w:rsid w:val="00830FA1"/>
    <w:rsid w:val="00831027"/>
    <w:rsid w:val="00831B49"/>
    <w:rsid w:val="00831F08"/>
    <w:rsid w:val="00832133"/>
    <w:rsid w:val="00832D2E"/>
    <w:rsid w:val="008332A1"/>
    <w:rsid w:val="0083370E"/>
    <w:rsid w:val="0083371F"/>
    <w:rsid w:val="008341C0"/>
    <w:rsid w:val="00835609"/>
    <w:rsid w:val="00835890"/>
    <w:rsid w:val="00835EAB"/>
    <w:rsid w:val="00835F2C"/>
    <w:rsid w:val="008362AA"/>
    <w:rsid w:val="008365F4"/>
    <w:rsid w:val="0083665D"/>
    <w:rsid w:val="00836C2E"/>
    <w:rsid w:val="008375AC"/>
    <w:rsid w:val="00837BB2"/>
    <w:rsid w:val="0084041F"/>
    <w:rsid w:val="00840C69"/>
    <w:rsid w:val="00840EE4"/>
    <w:rsid w:val="00841394"/>
    <w:rsid w:val="00841698"/>
    <w:rsid w:val="00842738"/>
    <w:rsid w:val="00842EC4"/>
    <w:rsid w:val="008430C8"/>
    <w:rsid w:val="0084365E"/>
    <w:rsid w:val="00843BB3"/>
    <w:rsid w:val="00844191"/>
    <w:rsid w:val="00844EED"/>
    <w:rsid w:val="008450AE"/>
    <w:rsid w:val="00845843"/>
    <w:rsid w:val="00845E4D"/>
    <w:rsid w:val="008461D0"/>
    <w:rsid w:val="008463E3"/>
    <w:rsid w:val="00846483"/>
    <w:rsid w:val="00846BD9"/>
    <w:rsid w:val="008475AE"/>
    <w:rsid w:val="00847AF2"/>
    <w:rsid w:val="00847B5A"/>
    <w:rsid w:val="00847BED"/>
    <w:rsid w:val="00847F37"/>
    <w:rsid w:val="00847FF5"/>
    <w:rsid w:val="008500E2"/>
    <w:rsid w:val="0085089A"/>
    <w:rsid w:val="00850999"/>
    <w:rsid w:val="008517CE"/>
    <w:rsid w:val="00851E8A"/>
    <w:rsid w:val="00852EA9"/>
    <w:rsid w:val="008533AA"/>
    <w:rsid w:val="00853889"/>
    <w:rsid w:val="0085394A"/>
    <w:rsid w:val="0085412F"/>
    <w:rsid w:val="008545E2"/>
    <w:rsid w:val="008547E7"/>
    <w:rsid w:val="0085506E"/>
    <w:rsid w:val="008553AA"/>
    <w:rsid w:val="008553BD"/>
    <w:rsid w:val="008556B5"/>
    <w:rsid w:val="0085570A"/>
    <w:rsid w:val="00855DB0"/>
    <w:rsid w:val="008565AC"/>
    <w:rsid w:val="00856BE7"/>
    <w:rsid w:val="00856D79"/>
    <w:rsid w:val="0085781F"/>
    <w:rsid w:val="0086004C"/>
    <w:rsid w:val="00860179"/>
    <w:rsid w:val="008605CB"/>
    <w:rsid w:val="00860E5D"/>
    <w:rsid w:val="00860E85"/>
    <w:rsid w:val="00861765"/>
    <w:rsid w:val="00861E70"/>
    <w:rsid w:val="008621EF"/>
    <w:rsid w:val="008627E1"/>
    <w:rsid w:val="00863167"/>
    <w:rsid w:val="008648D0"/>
    <w:rsid w:val="008659F7"/>
    <w:rsid w:val="00865C4E"/>
    <w:rsid w:val="0086632E"/>
    <w:rsid w:val="0086652B"/>
    <w:rsid w:val="00866BC0"/>
    <w:rsid w:val="00867347"/>
    <w:rsid w:val="008674D2"/>
    <w:rsid w:val="00871113"/>
    <w:rsid w:val="008713FE"/>
    <w:rsid w:val="00871675"/>
    <w:rsid w:val="008718CB"/>
    <w:rsid w:val="00872A69"/>
    <w:rsid w:val="00872AAE"/>
    <w:rsid w:val="00872BAC"/>
    <w:rsid w:val="00872D31"/>
    <w:rsid w:val="00873299"/>
    <w:rsid w:val="008735C5"/>
    <w:rsid w:val="00873C90"/>
    <w:rsid w:val="00873D38"/>
    <w:rsid w:val="00873D95"/>
    <w:rsid w:val="00874844"/>
    <w:rsid w:val="00874F09"/>
    <w:rsid w:val="00875425"/>
    <w:rsid w:val="008758E4"/>
    <w:rsid w:val="00875CD4"/>
    <w:rsid w:val="00875D6F"/>
    <w:rsid w:val="008761DC"/>
    <w:rsid w:val="008765DE"/>
    <w:rsid w:val="00876715"/>
    <w:rsid w:val="00877598"/>
    <w:rsid w:val="00877B54"/>
    <w:rsid w:val="008801ED"/>
    <w:rsid w:val="008804E0"/>
    <w:rsid w:val="00880803"/>
    <w:rsid w:val="008809A3"/>
    <w:rsid w:val="00881314"/>
    <w:rsid w:val="00881D3F"/>
    <w:rsid w:val="008821A0"/>
    <w:rsid w:val="00882428"/>
    <w:rsid w:val="0088349F"/>
    <w:rsid w:val="00883F40"/>
    <w:rsid w:val="00884459"/>
    <w:rsid w:val="0088534F"/>
    <w:rsid w:val="00885A83"/>
    <w:rsid w:val="008864F9"/>
    <w:rsid w:val="00887890"/>
    <w:rsid w:val="008908C5"/>
    <w:rsid w:val="00890E73"/>
    <w:rsid w:val="0089103A"/>
    <w:rsid w:val="00891160"/>
    <w:rsid w:val="00891CE9"/>
    <w:rsid w:val="00892101"/>
    <w:rsid w:val="0089265B"/>
    <w:rsid w:val="00892C17"/>
    <w:rsid w:val="00893315"/>
    <w:rsid w:val="00893453"/>
    <w:rsid w:val="008937FB"/>
    <w:rsid w:val="00893EAC"/>
    <w:rsid w:val="00894606"/>
    <w:rsid w:val="0089482F"/>
    <w:rsid w:val="00894CFD"/>
    <w:rsid w:val="0089502E"/>
    <w:rsid w:val="0089560F"/>
    <w:rsid w:val="00895A36"/>
    <w:rsid w:val="00895BA4"/>
    <w:rsid w:val="00895E11"/>
    <w:rsid w:val="00896AB0"/>
    <w:rsid w:val="00896BF8"/>
    <w:rsid w:val="00897640"/>
    <w:rsid w:val="00897917"/>
    <w:rsid w:val="00897ABB"/>
    <w:rsid w:val="008A0111"/>
    <w:rsid w:val="008A094C"/>
    <w:rsid w:val="008A0ECF"/>
    <w:rsid w:val="008A23BF"/>
    <w:rsid w:val="008A23C7"/>
    <w:rsid w:val="008A2AB4"/>
    <w:rsid w:val="008A2C42"/>
    <w:rsid w:val="008A331A"/>
    <w:rsid w:val="008A3D7F"/>
    <w:rsid w:val="008A437E"/>
    <w:rsid w:val="008A4757"/>
    <w:rsid w:val="008A4C0E"/>
    <w:rsid w:val="008A542D"/>
    <w:rsid w:val="008A5468"/>
    <w:rsid w:val="008A6B12"/>
    <w:rsid w:val="008A70B1"/>
    <w:rsid w:val="008A7534"/>
    <w:rsid w:val="008A7797"/>
    <w:rsid w:val="008A7814"/>
    <w:rsid w:val="008A7BB7"/>
    <w:rsid w:val="008B0000"/>
    <w:rsid w:val="008B0763"/>
    <w:rsid w:val="008B07DE"/>
    <w:rsid w:val="008B098E"/>
    <w:rsid w:val="008B1068"/>
    <w:rsid w:val="008B1372"/>
    <w:rsid w:val="008B2C5C"/>
    <w:rsid w:val="008B2FB8"/>
    <w:rsid w:val="008B3123"/>
    <w:rsid w:val="008B39ED"/>
    <w:rsid w:val="008B3E42"/>
    <w:rsid w:val="008B4054"/>
    <w:rsid w:val="008B41F7"/>
    <w:rsid w:val="008B46D3"/>
    <w:rsid w:val="008B4C29"/>
    <w:rsid w:val="008B4D49"/>
    <w:rsid w:val="008B536C"/>
    <w:rsid w:val="008B58E0"/>
    <w:rsid w:val="008B6441"/>
    <w:rsid w:val="008B695A"/>
    <w:rsid w:val="008B72CB"/>
    <w:rsid w:val="008B745E"/>
    <w:rsid w:val="008B7BB3"/>
    <w:rsid w:val="008B7E87"/>
    <w:rsid w:val="008C0048"/>
    <w:rsid w:val="008C04FE"/>
    <w:rsid w:val="008C0503"/>
    <w:rsid w:val="008C17E5"/>
    <w:rsid w:val="008C2454"/>
    <w:rsid w:val="008C2490"/>
    <w:rsid w:val="008C2D51"/>
    <w:rsid w:val="008C37EA"/>
    <w:rsid w:val="008C39B6"/>
    <w:rsid w:val="008C4511"/>
    <w:rsid w:val="008C46CA"/>
    <w:rsid w:val="008C46F0"/>
    <w:rsid w:val="008C4798"/>
    <w:rsid w:val="008C4DB3"/>
    <w:rsid w:val="008C52D2"/>
    <w:rsid w:val="008C5946"/>
    <w:rsid w:val="008C5BF8"/>
    <w:rsid w:val="008C60B8"/>
    <w:rsid w:val="008C67A0"/>
    <w:rsid w:val="008C6DF8"/>
    <w:rsid w:val="008D0275"/>
    <w:rsid w:val="008D02DC"/>
    <w:rsid w:val="008D03CF"/>
    <w:rsid w:val="008D0765"/>
    <w:rsid w:val="008D0A15"/>
    <w:rsid w:val="008D0F8E"/>
    <w:rsid w:val="008D1538"/>
    <w:rsid w:val="008D1558"/>
    <w:rsid w:val="008D20C5"/>
    <w:rsid w:val="008D2D2D"/>
    <w:rsid w:val="008D3261"/>
    <w:rsid w:val="008D3CD8"/>
    <w:rsid w:val="008D3DB2"/>
    <w:rsid w:val="008D42CB"/>
    <w:rsid w:val="008D466D"/>
    <w:rsid w:val="008D4C6D"/>
    <w:rsid w:val="008D4F13"/>
    <w:rsid w:val="008D5352"/>
    <w:rsid w:val="008D584E"/>
    <w:rsid w:val="008D5CE7"/>
    <w:rsid w:val="008D5D80"/>
    <w:rsid w:val="008D60D7"/>
    <w:rsid w:val="008E0044"/>
    <w:rsid w:val="008E12F1"/>
    <w:rsid w:val="008E13C8"/>
    <w:rsid w:val="008E20E3"/>
    <w:rsid w:val="008E23A4"/>
    <w:rsid w:val="008E2A0D"/>
    <w:rsid w:val="008E2B74"/>
    <w:rsid w:val="008E2E77"/>
    <w:rsid w:val="008E4B3B"/>
    <w:rsid w:val="008E4DEC"/>
    <w:rsid w:val="008E5106"/>
    <w:rsid w:val="008E5569"/>
    <w:rsid w:val="008E62F0"/>
    <w:rsid w:val="008E6B7A"/>
    <w:rsid w:val="008E6E62"/>
    <w:rsid w:val="008E711E"/>
    <w:rsid w:val="008E75A8"/>
    <w:rsid w:val="008E7900"/>
    <w:rsid w:val="008E79EC"/>
    <w:rsid w:val="008F0407"/>
    <w:rsid w:val="008F07F3"/>
    <w:rsid w:val="008F14CF"/>
    <w:rsid w:val="008F1A5E"/>
    <w:rsid w:val="008F1BDB"/>
    <w:rsid w:val="008F1C51"/>
    <w:rsid w:val="008F21B0"/>
    <w:rsid w:val="008F3110"/>
    <w:rsid w:val="008F3AE9"/>
    <w:rsid w:val="008F3B83"/>
    <w:rsid w:val="008F4572"/>
    <w:rsid w:val="008F4D18"/>
    <w:rsid w:val="008F5617"/>
    <w:rsid w:val="008F5E37"/>
    <w:rsid w:val="008F6EF3"/>
    <w:rsid w:val="008F7BB9"/>
    <w:rsid w:val="008F7D4F"/>
    <w:rsid w:val="008F7D87"/>
    <w:rsid w:val="00900615"/>
    <w:rsid w:val="00900624"/>
    <w:rsid w:val="00900760"/>
    <w:rsid w:val="00900C8C"/>
    <w:rsid w:val="00900CE9"/>
    <w:rsid w:val="0090116F"/>
    <w:rsid w:val="009016C6"/>
    <w:rsid w:val="00901FA8"/>
    <w:rsid w:val="00902469"/>
    <w:rsid w:val="0090251E"/>
    <w:rsid w:val="00902A18"/>
    <w:rsid w:val="00902F9D"/>
    <w:rsid w:val="00903132"/>
    <w:rsid w:val="00903645"/>
    <w:rsid w:val="00903ADC"/>
    <w:rsid w:val="00904143"/>
    <w:rsid w:val="0090459B"/>
    <w:rsid w:val="0090461B"/>
    <w:rsid w:val="0090476D"/>
    <w:rsid w:val="00904786"/>
    <w:rsid w:val="00904901"/>
    <w:rsid w:val="00904906"/>
    <w:rsid w:val="00904FEF"/>
    <w:rsid w:val="00905884"/>
    <w:rsid w:val="00905A27"/>
    <w:rsid w:val="00905B5D"/>
    <w:rsid w:val="00905B84"/>
    <w:rsid w:val="00905B9C"/>
    <w:rsid w:val="00905BB6"/>
    <w:rsid w:val="0090613A"/>
    <w:rsid w:val="009065D1"/>
    <w:rsid w:val="00906D57"/>
    <w:rsid w:val="00907193"/>
    <w:rsid w:val="00907415"/>
    <w:rsid w:val="00907616"/>
    <w:rsid w:val="009104E9"/>
    <w:rsid w:val="00910701"/>
    <w:rsid w:val="00910942"/>
    <w:rsid w:val="00910D14"/>
    <w:rsid w:val="0091257A"/>
    <w:rsid w:val="00912752"/>
    <w:rsid w:val="00912F35"/>
    <w:rsid w:val="00912F69"/>
    <w:rsid w:val="009131A7"/>
    <w:rsid w:val="00913265"/>
    <w:rsid w:val="009138E4"/>
    <w:rsid w:val="00913DEF"/>
    <w:rsid w:val="009140DB"/>
    <w:rsid w:val="00915BCC"/>
    <w:rsid w:val="00915EA3"/>
    <w:rsid w:val="00916118"/>
    <w:rsid w:val="00916BB1"/>
    <w:rsid w:val="00917475"/>
    <w:rsid w:val="00917765"/>
    <w:rsid w:val="00920134"/>
    <w:rsid w:val="009202E4"/>
    <w:rsid w:val="00920334"/>
    <w:rsid w:val="0092071B"/>
    <w:rsid w:val="00920913"/>
    <w:rsid w:val="0092109D"/>
    <w:rsid w:val="00921103"/>
    <w:rsid w:val="0092112C"/>
    <w:rsid w:val="00921219"/>
    <w:rsid w:val="00921490"/>
    <w:rsid w:val="0092241F"/>
    <w:rsid w:val="009227BB"/>
    <w:rsid w:val="009229E8"/>
    <w:rsid w:val="00923109"/>
    <w:rsid w:val="00923369"/>
    <w:rsid w:val="009243FC"/>
    <w:rsid w:val="009248F6"/>
    <w:rsid w:val="0092562D"/>
    <w:rsid w:val="00925B31"/>
    <w:rsid w:val="00926FB0"/>
    <w:rsid w:val="009270CF"/>
    <w:rsid w:val="00927787"/>
    <w:rsid w:val="00927E57"/>
    <w:rsid w:val="00930107"/>
    <w:rsid w:val="009301B8"/>
    <w:rsid w:val="009304C3"/>
    <w:rsid w:val="00930C68"/>
    <w:rsid w:val="00931221"/>
    <w:rsid w:val="009319A6"/>
    <w:rsid w:val="00931DE1"/>
    <w:rsid w:val="009321CF"/>
    <w:rsid w:val="00932A03"/>
    <w:rsid w:val="00932A8E"/>
    <w:rsid w:val="00932CA4"/>
    <w:rsid w:val="00932D46"/>
    <w:rsid w:val="009331BF"/>
    <w:rsid w:val="00933753"/>
    <w:rsid w:val="0093426F"/>
    <w:rsid w:val="00934906"/>
    <w:rsid w:val="00934ACD"/>
    <w:rsid w:val="00934D21"/>
    <w:rsid w:val="00934D81"/>
    <w:rsid w:val="00935249"/>
    <w:rsid w:val="009352A4"/>
    <w:rsid w:val="009353C7"/>
    <w:rsid w:val="0093557B"/>
    <w:rsid w:val="0093692E"/>
    <w:rsid w:val="00936E0D"/>
    <w:rsid w:val="0093749A"/>
    <w:rsid w:val="009403AB"/>
    <w:rsid w:val="0094119F"/>
    <w:rsid w:val="009415AF"/>
    <w:rsid w:val="00941708"/>
    <w:rsid w:val="00941718"/>
    <w:rsid w:val="00941847"/>
    <w:rsid w:val="00941907"/>
    <w:rsid w:val="00941DAC"/>
    <w:rsid w:val="00942614"/>
    <w:rsid w:val="00942C01"/>
    <w:rsid w:val="00942D9A"/>
    <w:rsid w:val="00943A20"/>
    <w:rsid w:val="00943C96"/>
    <w:rsid w:val="009442F7"/>
    <w:rsid w:val="00945B36"/>
    <w:rsid w:val="00946319"/>
    <w:rsid w:val="00946994"/>
    <w:rsid w:val="009471D3"/>
    <w:rsid w:val="00947745"/>
    <w:rsid w:val="00947AD9"/>
    <w:rsid w:val="009502AB"/>
    <w:rsid w:val="0095033A"/>
    <w:rsid w:val="00950D93"/>
    <w:rsid w:val="00951297"/>
    <w:rsid w:val="00951897"/>
    <w:rsid w:val="00951E81"/>
    <w:rsid w:val="00952609"/>
    <w:rsid w:val="00952999"/>
    <w:rsid w:val="00952AB2"/>
    <w:rsid w:val="00952EB8"/>
    <w:rsid w:val="00953663"/>
    <w:rsid w:val="009536CA"/>
    <w:rsid w:val="0095385E"/>
    <w:rsid w:val="0095489F"/>
    <w:rsid w:val="00955BA4"/>
    <w:rsid w:val="00956C85"/>
    <w:rsid w:val="00956CAC"/>
    <w:rsid w:val="00956D92"/>
    <w:rsid w:val="00957310"/>
    <w:rsid w:val="00957454"/>
    <w:rsid w:val="0095756C"/>
    <w:rsid w:val="009575B2"/>
    <w:rsid w:val="00957E62"/>
    <w:rsid w:val="009610CE"/>
    <w:rsid w:val="00961373"/>
    <w:rsid w:val="00961841"/>
    <w:rsid w:val="0096283B"/>
    <w:rsid w:val="0096297E"/>
    <w:rsid w:val="00963311"/>
    <w:rsid w:val="009635FF"/>
    <w:rsid w:val="00964D06"/>
    <w:rsid w:val="00965729"/>
    <w:rsid w:val="0096645F"/>
    <w:rsid w:val="0096678D"/>
    <w:rsid w:val="00966B99"/>
    <w:rsid w:val="009674B4"/>
    <w:rsid w:val="009674B7"/>
    <w:rsid w:val="00967B72"/>
    <w:rsid w:val="00967D1A"/>
    <w:rsid w:val="00970DE6"/>
    <w:rsid w:val="00970ED2"/>
    <w:rsid w:val="00971668"/>
    <w:rsid w:val="009721AB"/>
    <w:rsid w:val="00972B0A"/>
    <w:rsid w:val="00972F3C"/>
    <w:rsid w:val="00973BDC"/>
    <w:rsid w:val="00974744"/>
    <w:rsid w:val="0097725B"/>
    <w:rsid w:val="0097743A"/>
    <w:rsid w:val="0097757F"/>
    <w:rsid w:val="00977968"/>
    <w:rsid w:val="00977A98"/>
    <w:rsid w:val="00980012"/>
    <w:rsid w:val="009801D1"/>
    <w:rsid w:val="009808C9"/>
    <w:rsid w:val="00980F4E"/>
    <w:rsid w:val="009812DB"/>
    <w:rsid w:val="00982048"/>
    <w:rsid w:val="009822CD"/>
    <w:rsid w:val="009825F2"/>
    <w:rsid w:val="00982C74"/>
    <w:rsid w:val="00982F6A"/>
    <w:rsid w:val="00983E79"/>
    <w:rsid w:val="0098454B"/>
    <w:rsid w:val="00984C75"/>
    <w:rsid w:val="0098538C"/>
    <w:rsid w:val="00985A4C"/>
    <w:rsid w:val="009860CB"/>
    <w:rsid w:val="00986D2B"/>
    <w:rsid w:val="00986E21"/>
    <w:rsid w:val="009873C9"/>
    <w:rsid w:val="00987EF4"/>
    <w:rsid w:val="00990BDA"/>
    <w:rsid w:val="0099109A"/>
    <w:rsid w:val="009910D3"/>
    <w:rsid w:val="0099183C"/>
    <w:rsid w:val="00992707"/>
    <w:rsid w:val="00992BC7"/>
    <w:rsid w:val="00992DC7"/>
    <w:rsid w:val="00993129"/>
    <w:rsid w:val="00993DA1"/>
    <w:rsid w:val="00994EE9"/>
    <w:rsid w:val="00995166"/>
    <w:rsid w:val="0099520B"/>
    <w:rsid w:val="0099567A"/>
    <w:rsid w:val="0099578B"/>
    <w:rsid w:val="0099670F"/>
    <w:rsid w:val="0099695A"/>
    <w:rsid w:val="009969EE"/>
    <w:rsid w:val="00996DB7"/>
    <w:rsid w:val="00996F40"/>
    <w:rsid w:val="00996F5E"/>
    <w:rsid w:val="009A02D2"/>
    <w:rsid w:val="009A07EA"/>
    <w:rsid w:val="009A0C9B"/>
    <w:rsid w:val="009A0F19"/>
    <w:rsid w:val="009A19E3"/>
    <w:rsid w:val="009A1AD7"/>
    <w:rsid w:val="009A22A9"/>
    <w:rsid w:val="009A2944"/>
    <w:rsid w:val="009A2A51"/>
    <w:rsid w:val="009A36EB"/>
    <w:rsid w:val="009A3B2D"/>
    <w:rsid w:val="009A3CD2"/>
    <w:rsid w:val="009A400D"/>
    <w:rsid w:val="009A42FD"/>
    <w:rsid w:val="009A4464"/>
    <w:rsid w:val="009A4DA9"/>
    <w:rsid w:val="009A5594"/>
    <w:rsid w:val="009A57EC"/>
    <w:rsid w:val="009A6557"/>
    <w:rsid w:val="009A6DAC"/>
    <w:rsid w:val="009A7000"/>
    <w:rsid w:val="009A7356"/>
    <w:rsid w:val="009A736D"/>
    <w:rsid w:val="009A7726"/>
    <w:rsid w:val="009B07E3"/>
    <w:rsid w:val="009B0B5D"/>
    <w:rsid w:val="009B13CE"/>
    <w:rsid w:val="009B1B49"/>
    <w:rsid w:val="009B31A5"/>
    <w:rsid w:val="009B31C2"/>
    <w:rsid w:val="009B3876"/>
    <w:rsid w:val="009B48CC"/>
    <w:rsid w:val="009B4CB6"/>
    <w:rsid w:val="009B5427"/>
    <w:rsid w:val="009B5FBC"/>
    <w:rsid w:val="009B71E7"/>
    <w:rsid w:val="009B78FE"/>
    <w:rsid w:val="009C09A8"/>
    <w:rsid w:val="009C0D84"/>
    <w:rsid w:val="009C11E2"/>
    <w:rsid w:val="009C2002"/>
    <w:rsid w:val="009C2BE2"/>
    <w:rsid w:val="009C3678"/>
    <w:rsid w:val="009C3897"/>
    <w:rsid w:val="009C3BE7"/>
    <w:rsid w:val="009C3E14"/>
    <w:rsid w:val="009C41AA"/>
    <w:rsid w:val="009C4A55"/>
    <w:rsid w:val="009C4FFC"/>
    <w:rsid w:val="009C6799"/>
    <w:rsid w:val="009C735F"/>
    <w:rsid w:val="009D0050"/>
    <w:rsid w:val="009D0640"/>
    <w:rsid w:val="009D0690"/>
    <w:rsid w:val="009D09E0"/>
    <w:rsid w:val="009D1700"/>
    <w:rsid w:val="009D1BD1"/>
    <w:rsid w:val="009D20A4"/>
    <w:rsid w:val="009D2475"/>
    <w:rsid w:val="009D5E94"/>
    <w:rsid w:val="009D647F"/>
    <w:rsid w:val="009D6A48"/>
    <w:rsid w:val="009D6D39"/>
    <w:rsid w:val="009D75CD"/>
    <w:rsid w:val="009D7828"/>
    <w:rsid w:val="009E0016"/>
    <w:rsid w:val="009E06AD"/>
    <w:rsid w:val="009E13BE"/>
    <w:rsid w:val="009E1520"/>
    <w:rsid w:val="009E1EF6"/>
    <w:rsid w:val="009E20E7"/>
    <w:rsid w:val="009E2259"/>
    <w:rsid w:val="009E232F"/>
    <w:rsid w:val="009E278C"/>
    <w:rsid w:val="009E2FE7"/>
    <w:rsid w:val="009E37B9"/>
    <w:rsid w:val="009E3992"/>
    <w:rsid w:val="009E3D6A"/>
    <w:rsid w:val="009E4B68"/>
    <w:rsid w:val="009E4B9B"/>
    <w:rsid w:val="009E4F3A"/>
    <w:rsid w:val="009E4F50"/>
    <w:rsid w:val="009E56D7"/>
    <w:rsid w:val="009E5A67"/>
    <w:rsid w:val="009E6116"/>
    <w:rsid w:val="009E66C9"/>
    <w:rsid w:val="009E77DC"/>
    <w:rsid w:val="009E79FD"/>
    <w:rsid w:val="009F065B"/>
    <w:rsid w:val="009F0A46"/>
    <w:rsid w:val="009F0C5B"/>
    <w:rsid w:val="009F0FBA"/>
    <w:rsid w:val="009F3A63"/>
    <w:rsid w:val="009F4A7E"/>
    <w:rsid w:val="009F4DC5"/>
    <w:rsid w:val="009F54E7"/>
    <w:rsid w:val="009F5C3B"/>
    <w:rsid w:val="009F6154"/>
    <w:rsid w:val="009F6A5F"/>
    <w:rsid w:val="009F6CF4"/>
    <w:rsid w:val="009F7057"/>
    <w:rsid w:val="009F7C9D"/>
    <w:rsid w:val="00A000D5"/>
    <w:rsid w:val="00A0060B"/>
    <w:rsid w:val="00A00937"/>
    <w:rsid w:val="00A01333"/>
    <w:rsid w:val="00A02318"/>
    <w:rsid w:val="00A02442"/>
    <w:rsid w:val="00A02477"/>
    <w:rsid w:val="00A0247D"/>
    <w:rsid w:val="00A026F4"/>
    <w:rsid w:val="00A027E7"/>
    <w:rsid w:val="00A02FFA"/>
    <w:rsid w:val="00A03E41"/>
    <w:rsid w:val="00A0462D"/>
    <w:rsid w:val="00A054C4"/>
    <w:rsid w:val="00A056C1"/>
    <w:rsid w:val="00A067C9"/>
    <w:rsid w:val="00A07649"/>
    <w:rsid w:val="00A07DC9"/>
    <w:rsid w:val="00A101D0"/>
    <w:rsid w:val="00A10CE5"/>
    <w:rsid w:val="00A10D37"/>
    <w:rsid w:val="00A10DEC"/>
    <w:rsid w:val="00A10ECB"/>
    <w:rsid w:val="00A113D0"/>
    <w:rsid w:val="00A1178A"/>
    <w:rsid w:val="00A1189B"/>
    <w:rsid w:val="00A11EE3"/>
    <w:rsid w:val="00A11F97"/>
    <w:rsid w:val="00A12D29"/>
    <w:rsid w:val="00A13759"/>
    <w:rsid w:val="00A1377F"/>
    <w:rsid w:val="00A139F9"/>
    <w:rsid w:val="00A15078"/>
    <w:rsid w:val="00A15121"/>
    <w:rsid w:val="00A153F8"/>
    <w:rsid w:val="00A156FD"/>
    <w:rsid w:val="00A15984"/>
    <w:rsid w:val="00A15B23"/>
    <w:rsid w:val="00A15D53"/>
    <w:rsid w:val="00A15F32"/>
    <w:rsid w:val="00A16571"/>
    <w:rsid w:val="00A16ACA"/>
    <w:rsid w:val="00A16E0A"/>
    <w:rsid w:val="00A171BB"/>
    <w:rsid w:val="00A20C58"/>
    <w:rsid w:val="00A20DF6"/>
    <w:rsid w:val="00A21298"/>
    <w:rsid w:val="00A21A01"/>
    <w:rsid w:val="00A2203A"/>
    <w:rsid w:val="00A221FB"/>
    <w:rsid w:val="00A22408"/>
    <w:rsid w:val="00A230A1"/>
    <w:rsid w:val="00A238D3"/>
    <w:rsid w:val="00A23BAF"/>
    <w:rsid w:val="00A248DE"/>
    <w:rsid w:val="00A24E53"/>
    <w:rsid w:val="00A250A0"/>
    <w:rsid w:val="00A25253"/>
    <w:rsid w:val="00A25596"/>
    <w:rsid w:val="00A25E7E"/>
    <w:rsid w:val="00A26501"/>
    <w:rsid w:val="00A268EC"/>
    <w:rsid w:val="00A26AA2"/>
    <w:rsid w:val="00A271CB"/>
    <w:rsid w:val="00A27594"/>
    <w:rsid w:val="00A30B70"/>
    <w:rsid w:val="00A31B00"/>
    <w:rsid w:val="00A33FD3"/>
    <w:rsid w:val="00A3415F"/>
    <w:rsid w:val="00A35904"/>
    <w:rsid w:val="00A3640E"/>
    <w:rsid w:val="00A41149"/>
    <w:rsid w:val="00A416DF"/>
    <w:rsid w:val="00A41A4C"/>
    <w:rsid w:val="00A41B14"/>
    <w:rsid w:val="00A41C41"/>
    <w:rsid w:val="00A41F47"/>
    <w:rsid w:val="00A4294B"/>
    <w:rsid w:val="00A4305B"/>
    <w:rsid w:val="00A431E4"/>
    <w:rsid w:val="00A439C7"/>
    <w:rsid w:val="00A43B17"/>
    <w:rsid w:val="00A43B2F"/>
    <w:rsid w:val="00A4404F"/>
    <w:rsid w:val="00A44BB6"/>
    <w:rsid w:val="00A44C6E"/>
    <w:rsid w:val="00A476F7"/>
    <w:rsid w:val="00A477A7"/>
    <w:rsid w:val="00A47C2F"/>
    <w:rsid w:val="00A50136"/>
    <w:rsid w:val="00A50298"/>
    <w:rsid w:val="00A506B1"/>
    <w:rsid w:val="00A50FBB"/>
    <w:rsid w:val="00A510C7"/>
    <w:rsid w:val="00A51340"/>
    <w:rsid w:val="00A51394"/>
    <w:rsid w:val="00A516DD"/>
    <w:rsid w:val="00A517C1"/>
    <w:rsid w:val="00A5240B"/>
    <w:rsid w:val="00A526C7"/>
    <w:rsid w:val="00A52A03"/>
    <w:rsid w:val="00A534E8"/>
    <w:rsid w:val="00A53CAB"/>
    <w:rsid w:val="00A54857"/>
    <w:rsid w:val="00A54D9E"/>
    <w:rsid w:val="00A54DD4"/>
    <w:rsid w:val="00A54EB3"/>
    <w:rsid w:val="00A550A8"/>
    <w:rsid w:val="00A5544D"/>
    <w:rsid w:val="00A560E5"/>
    <w:rsid w:val="00A56280"/>
    <w:rsid w:val="00A563A2"/>
    <w:rsid w:val="00A56923"/>
    <w:rsid w:val="00A56BE7"/>
    <w:rsid w:val="00A56DB3"/>
    <w:rsid w:val="00A573A0"/>
    <w:rsid w:val="00A57403"/>
    <w:rsid w:val="00A57677"/>
    <w:rsid w:val="00A57E83"/>
    <w:rsid w:val="00A60178"/>
    <w:rsid w:val="00A602B6"/>
    <w:rsid w:val="00A60F9F"/>
    <w:rsid w:val="00A61B40"/>
    <w:rsid w:val="00A61DBC"/>
    <w:rsid w:val="00A6218A"/>
    <w:rsid w:val="00A63320"/>
    <w:rsid w:val="00A6379B"/>
    <w:rsid w:val="00A63A40"/>
    <w:rsid w:val="00A648C1"/>
    <w:rsid w:val="00A64C4F"/>
    <w:rsid w:val="00A64D0E"/>
    <w:rsid w:val="00A64E54"/>
    <w:rsid w:val="00A65296"/>
    <w:rsid w:val="00A65D08"/>
    <w:rsid w:val="00A66040"/>
    <w:rsid w:val="00A668D8"/>
    <w:rsid w:val="00A6765A"/>
    <w:rsid w:val="00A678C6"/>
    <w:rsid w:val="00A67FB1"/>
    <w:rsid w:val="00A7027E"/>
    <w:rsid w:val="00A70E0C"/>
    <w:rsid w:val="00A7133D"/>
    <w:rsid w:val="00A71F5A"/>
    <w:rsid w:val="00A7252A"/>
    <w:rsid w:val="00A728EF"/>
    <w:rsid w:val="00A738B8"/>
    <w:rsid w:val="00A73956"/>
    <w:rsid w:val="00A73F06"/>
    <w:rsid w:val="00A748E6"/>
    <w:rsid w:val="00A749DD"/>
    <w:rsid w:val="00A74C87"/>
    <w:rsid w:val="00A758AF"/>
    <w:rsid w:val="00A759D1"/>
    <w:rsid w:val="00A76868"/>
    <w:rsid w:val="00A77029"/>
    <w:rsid w:val="00A779A9"/>
    <w:rsid w:val="00A77DFC"/>
    <w:rsid w:val="00A80243"/>
    <w:rsid w:val="00A802B0"/>
    <w:rsid w:val="00A8051C"/>
    <w:rsid w:val="00A8083E"/>
    <w:rsid w:val="00A80CFF"/>
    <w:rsid w:val="00A8174F"/>
    <w:rsid w:val="00A82161"/>
    <w:rsid w:val="00A8223F"/>
    <w:rsid w:val="00A82CE5"/>
    <w:rsid w:val="00A83503"/>
    <w:rsid w:val="00A84815"/>
    <w:rsid w:val="00A84972"/>
    <w:rsid w:val="00A84EEF"/>
    <w:rsid w:val="00A85027"/>
    <w:rsid w:val="00A85943"/>
    <w:rsid w:val="00A85C49"/>
    <w:rsid w:val="00A85F2A"/>
    <w:rsid w:val="00A861A1"/>
    <w:rsid w:val="00A865D5"/>
    <w:rsid w:val="00A8676B"/>
    <w:rsid w:val="00A8716D"/>
    <w:rsid w:val="00A8787E"/>
    <w:rsid w:val="00A90080"/>
    <w:rsid w:val="00A90481"/>
    <w:rsid w:val="00A908E4"/>
    <w:rsid w:val="00A90A96"/>
    <w:rsid w:val="00A915DA"/>
    <w:rsid w:val="00A91A85"/>
    <w:rsid w:val="00A91B26"/>
    <w:rsid w:val="00A9202D"/>
    <w:rsid w:val="00A933CE"/>
    <w:rsid w:val="00A9347C"/>
    <w:rsid w:val="00A93CAA"/>
    <w:rsid w:val="00A94C3B"/>
    <w:rsid w:val="00A95236"/>
    <w:rsid w:val="00A95447"/>
    <w:rsid w:val="00A954EE"/>
    <w:rsid w:val="00A9678D"/>
    <w:rsid w:val="00AA0016"/>
    <w:rsid w:val="00AA0255"/>
    <w:rsid w:val="00AA05CE"/>
    <w:rsid w:val="00AA07BA"/>
    <w:rsid w:val="00AA0AD7"/>
    <w:rsid w:val="00AA0AD8"/>
    <w:rsid w:val="00AA130F"/>
    <w:rsid w:val="00AA1FB8"/>
    <w:rsid w:val="00AA26C2"/>
    <w:rsid w:val="00AA26FC"/>
    <w:rsid w:val="00AA35AD"/>
    <w:rsid w:val="00AA3992"/>
    <w:rsid w:val="00AA39BD"/>
    <w:rsid w:val="00AA4131"/>
    <w:rsid w:val="00AA44FC"/>
    <w:rsid w:val="00AA45A9"/>
    <w:rsid w:val="00AA49A9"/>
    <w:rsid w:val="00AA4FA7"/>
    <w:rsid w:val="00AA5185"/>
    <w:rsid w:val="00AA5602"/>
    <w:rsid w:val="00AA56D5"/>
    <w:rsid w:val="00AA58EE"/>
    <w:rsid w:val="00AA6BC1"/>
    <w:rsid w:val="00AA6FE4"/>
    <w:rsid w:val="00AA7131"/>
    <w:rsid w:val="00AA79ED"/>
    <w:rsid w:val="00AA7FEF"/>
    <w:rsid w:val="00AB036C"/>
    <w:rsid w:val="00AB0B64"/>
    <w:rsid w:val="00AB0E6D"/>
    <w:rsid w:val="00AB0EAA"/>
    <w:rsid w:val="00AB17BA"/>
    <w:rsid w:val="00AB19EA"/>
    <w:rsid w:val="00AB20FF"/>
    <w:rsid w:val="00AB2D40"/>
    <w:rsid w:val="00AB31C7"/>
    <w:rsid w:val="00AB397D"/>
    <w:rsid w:val="00AB3DEF"/>
    <w:rsid w:val="00AB52B3"/>
    <w:rsid w:val="00AB557D"/>
    <w:rsid w:val="00AB6093"/>
    <w:rsid w:val="00AB6581"/>
    <w:rsid w:val="00AB6C05"/>
    <w:rsid w:val="00AB77CF"/>
    <w:rsid w:val="00AB7ED8"/>
    <w:rsid w:val="00AB7EEB"/>
    <w:rsid w:val="00AC069E"/>
    <w:rsid w:val="00AC072F"/>
    <w:rsid w:val="00AC0E53"/>
    <w:rsid w:val="00AC12E9"/>
    <w:rsid w:val="00AC1CF9"/>
    <w:rsid w:val="00AC1D38"/>
    <w:rsid w:val="00AC1DD2"/>
    <w:rsid w:val="00AC25F2"/>
    <w:rsid w:val="00AC273B"/>
    <w:rsid w:val="00AC2A3B"/>
    <w:rsid w:val="00AC31BA"/>
    <w:rsid w:val="00AC3F82"/>
    <w:rsid w:val="00AC47EE"/>
    <w:rsid w:val="00AC485C"/>
    <w:rsid w:val="00AC5474"/>
    <w:rsid w:val="00AC6175"/>
    <w:rsid w:val="00AC72F9"/>
    <w:rsid w:val="00AC7845"/>
    <w:rsid w:val="00AC797B"/>
    <w:rsid w:val="00AC7CE5"/>
    <w:rsid w:val="00AD04FA"/>
    <w:rsid w:val="00AD0683"/>
    <w:rsid w:val="00AD108A"/>
    <w:rsid w:val="00AD1485"/>
    <w:rsid w:val="00AD15AB"/>
    <w:rsid w:val="00AD1ACD"/>
    <w:rsid w:val="00AD1E42"/>
    <w:rsid w:val="00AD1ECC"/>
    <w:rsid w:val="00AD2B10"/>
    <w:rsid w:val="00AD33E3"/>
    <w:rsid w:val="00AD35FE"/>
    <w:rsid w:val="00AD3A2B"/>
    <w:rsid w:val="00AD3E7E"/>
    <w:rsid w:val="00AD4035"/>
    <w:rsid w:val="00AD4624"/>
    <w:rsid w:val="00AD5F77"/>
    <w:rsid w:val="00AD63FB"/>
    <w:rsid w:val="00AD67C1"/>
    <w:rsid w:val="00AD6CBD"/>
    <w:rsid w:val="00AD6E5F"/>
    <w:rsid w:val="00AD7552"/>
    <w:rsid w:val="00AD774E"/>
    <w:rsid w:val="00AD7D97"/>
    <w:rsid w:val="00AD7DD9"/>
    <w:rsid w:val="00AD7FE6"/>
    <w:rsid w:val="00AE009E"/>
    <w:rsid w:val="00AE03EB"/>
    <w:rsid w:val="00AE0A33"/>
    <w:rsid w:val="00AE1683"/>
    <w:rsid w:val="00AE2422"/>
    <w:rsid w:val="00AE2F91"/>
    <w:rsid w:val="00AE2FCB"/>
    <w:rsid w:val="00AE310B"/>
    <w:rsid w:val="00AE32F4"/>
    <w:rsid w:val="00AE36EF"/>
    <w:rsid w:val="00AE4D9E"/>
    <w:rsid w:val="00AE4EA1"/>
    <w:rsid w:val="00AE5245"/>
    <w:rsid w:val="00AE5329"/>
    <w:rsid w:val="00AE7D2F"/>
    <w:rsid w:val="00AF034A"/>
    <w:rsid w:val="00AF0D9C"/>
    <w:rsid w:val="00AF10CE"/>
    <w:rsid w:val="00AF1601"/>
    <w:rsid w:val="00AF1625"/>
    <w:rsid w:val="00AF1D4C"/>
    <w:rsid w:val="00AF1D79"/>
    <w:rsid w:val="00AF2475"/>
    <w:rsid w:val="00AF27D9"/>
    <w:rsid w:val="00AF2C03"/>
    <w:rsid w:val="00AF2CE9"/>
    <w:rsid w:val="00AF39DC"/>
    <w:rsid w:val="00AF4068"/>
    <w:rsid w:val="00AF4619"/>
    <w:rsid w:val="00AF5075"/>
    <w:rsid w:val="00AF5352"/>
    <w:rsid w:val="00AF5D38"/>
    <w:rsid w:val="00AF5EF2"/>
    <w:rsid w:val="00AF6129"/>
    <w:rsid w:val="00AF622B"/>
    <w:rsid w:val="00AF6482"/>
    <w:rsid w:val="00AF65FC"/>
    <w:rsid w:val="00AF7310"/>
    <w:rsid w:val="00AF7B58"/>
    <w:rsid w:val="00B008A9"/>
    <w:rsid w:val="00B00A9D"/>
    <w:rsid w:val="00B020D8"/>
    <w:rsid w:val="00B02BB8"/>
    <w:rsid w:val="00B031EF"/>
    <w:rsid w:val="00B03A93"/>
    <w:rsid w:val="00B03C2B"/>
    <w:rsid w:val="00B03E33"/>
    <w:rsid w:val="00B04194"/>
    <w:rsid w:val="00B043BF"/>
    <w:rsid w:val="00B04AD0"/>
    <w:rsid w:val="00B04D7E"/>
    <w:rsid w:val="00B04DA2"/>
    <w:rsid w:val="00B04E4E"/>
    <w:rsid w:val="00B04EA2"/>
    <w:rsid w:val="00B05B88"/>
    <w:rsid w:val="00B05C1B"/>
    <w:rsid w:val="00B05C55"/>
    <w:rsid w:val="00B05CAC"/>
    <w:rsid w:val="00B05E15"/>
    <w:rsid w:val="00B065EE"/>
    <w:rsid w:val="00B06813"/>
    <w:rsid w:val="00B0694F"/>
    <w:rsid w:val="00B06AFF"/>
    <w:rsid w:val="00B06CE4"/>
    <w:rsid w:val="00B06DE6"/>
    <w:rsid w:val="00B06E55"/>
    <w:rsid w:val="00B07BCA"/>
    <w:rsid w:val="00B07BCB"/>
    <w:rsid w:val="00B07EA2"/>
    <w:rsid w:val="00B10337"/>
    <w:rsid w:val="00B107F5"/>
    <w:rsid w:val="00B10A48"/>
    <w:rsid w:val="00B119D7"/>
    <w:rsid w:val="00B11BBA"/>
    <w:rsid w:val="00B11D5E"/>
    <w:rsid w:val="00B12532"/>
    <w:rsid w:val="00B125AF"/>
    <w:rsid w:val="00B12BEB"/>
    <w:rsid w:val="00B12EE6"/>
    <w:rsid w:val="00B1310F"/>
    <w:rsid w:val="00B137AE"/>
    <w:rsid w:val="00B13918"/>
    <w:rsid w:val="00B13D59"/>
    <w:rsid w:val="00B1421B"/>
    <w:rsid w:val="00B14969"/>
    <w:rsid w:val="00B14C95"/>
    <w:rsid w:val="00B14D7A"/>
    <w:rsid w:val="00B15284"/>
    <w:rsid w:val="00B15D08"/>
    <w:rsid w:val="00B1612E"/>
    <w:rsid w:val="00B1678D"/>
    <w:rsid w:val="00B175E8"/>
    <w:rsid w:val="00B20026"/>
    <w:rsid w:val="00B203B3"/>
    <w:rsid w:val="00B2090C"/>
    <w:rsid w:val="00B2098F"/>
    <w:rsid w:val="00B20A99"/>
    <w:rsid w:val="00B21362"/>
    <w:rsid w:val="00B216EC"/>
    <w:rsid w:val="00B21821"/>
    <w:rsid w:val="00B219DD"/>
    <w:rsid w:val="00B21EBB"/>
    <w:rsid w:val="00B22027"/>
    <w:rsid w:val="00B2264A"/>
    <w:rsid w:val="00B2440B"/>
    <w:rsid w:val="00B24CD4"/>
    <w:rsid w:val="00B24FD0"/>
    <w:rsid w:val="00B251A8"/>
    <w:rsid w:val="00B2539B"/>
    <w:rsid w:val="00B25748"/>
    <w:rsid w:val="00B2662D"/>
    <w:rsid w:val="00B26E3F"/>
    <w:rsid w:val="00B27178"/>
    <w:rsid w:val="00B274DA"/>
    <w:rsid w:val="00B279E5"/>
    <w:rsid w:val="00B30987"/>
    <w:rsid w:val="00B3159F"/>
    <w:rsid w:val="00B31D9E"/>
    <w:rsid w:val="00B31EDB"/>
    <w:rsid w:val="00B3272F"/>
    <w:rsid w:val="00B32E60"/>
    <w:rsid w:val="00B32EF7"/>
    <w:rsid w:val="00B336C1"/>
    <w:rsid w:val="00B33722"/>
    <w:rsid w:val="00B33ABA"/>
    <w:rsid w:val="00B34ECC"/>
    <w:rsid w:val="00B3536D"/>
    <w:rsid w:val="00B363D7"/>
    <w:rsid w:val="00B36E9D"/>
    <w:rsid w:val="00B37C46"/>
    <w:rsid w:val="00B37E06"/>
    <w:rsid w:val="00B37FB2"/>
    <w:rsid w:val="00B40873"/>
    <w:rsid w:val="00B40974"/>
    <w:rsid w:val="00B40E49"/>
    <w:rsid w:val="00B41001"/>
    <w:rsid w:val="00B416E2"/>
    <w:rsid w:val="00B41845"/>
    <w:rsid w:val="00B41AFB"/>
    <w:rsid w:val="00B42585"/>
    <w:rsid w:val="00B42830"/>
    <w:rsid w:val="00B42864"/>
    <w:rsid w:val="00B4289B"/>
    <w:rsid w:val="00B42DB6"/>
    <w:rsid w:val="00B43C8E"/>
    <w:rsid w:val="00B443AD"/>
    <w:rsid w:val="00B4445F"/>
    <w:rsid w:val="00B4502B"/>
    <w:rsid w:val="00B456F7"/>
    <w:rsid w:val="00B46539"/>
    <w:rsid w:val="00B4670D"/>
    <w:rsid w:val="00B4747D"/>
    <w:rsid w:val="00B47724"/>
    <w:rsid w:val="00B47E15"/>
    <w:rsid w:val="00B47E21"/>
    <w:rsid w:val="00B47F9A"/>
    <w:rsid w:val="00B5000B"/>
    <w:rsid w:val="00B500F3"/>
    <w:rsid w:val="00B512CC"/>
    <w:rsid w:val="00B515E6"/>
    <w:rsid w:val="00B517AF"/>
    <w:rsid w:val="00B51978"/>
    <w:rsid w:val="00B529B8"/>
    <w:rsid w:val="00B530D6"/>
    <w:rsid w:val="00B530DC"/>
    <w:rsid w:val="00B531AC"/>
    <w:rsid w:val="00B537F7"/>
    <w:rsid w:val="00B53EE3"/>
    <w:rsid w:val="00B54062"/>
    <w:rsid w:val="00B54CBC"/>
    <w:rsid w:val="00B5559E"/>
    <w:rsid w:val="00B557A9"/>
    <w:rsid w:val="00B55ACA"/>
    <w:rsid w:val="00B55ACB"/>
    <w:rsid w:val="00B55EE5"/>
    <w:rsid w:val="00B56026"/>
    <w:rsid w:val="00B564B0"/>
    <w:rsid w:val="00B56B67"/>
    <w:rsid w:val="00B571E0"/>
    <w:rsid w:val="00B57310"/>
    <w:rsid w:val="00B600AE"/>
    <w:rsid w:val="00B6054A"/>
    <w:rsid w:val="00B608C7"/>
    <w:rsid w:val="00B60A40"/>
    <w:rsid w:val="00B61002"/>
    <w:rsid w:val="00B61247"/>
    <w:rsid w:val="00B6178B"/>
    <w:rsid w:val="00B6184E"/>
    <w:rsid w:val="00B62AD7"/>
    <w:rsid w:val="00B62C24"/>
    <w:rsid w:val="00B62C6B"/>
    <w:rsid w:val="00B62CDE"/>
    <w:rsid w:val="00B63B95"/>
    <w:rsid w:val="00B63E2A"/>
    <w:rsid w:val="00B63E49"/>
    <w:rsid w:val="00B64311"/>
    <w:rsid w:val="00B6590F"/>
    <w:rsid w:val="00B66022"/>
    <w:rsid w:val="00B660F0"/>
    <w:rsid w:val="00B66EA1"/>
    <w:rsid w:val="00B676CA"/>
    <w:rsid w:val="00B67F2B"/>
    <w:rsid w:val="00B70F6A"/>
    <w:rsid w:val="00B71127"/>
    <w:rsid w:val="00B7167F"/>
    <w:rsid w:val="00B71760"/>
    <w:rsid w:val="00B71845"/>
    <w:rsid w:val="00B71AC4"/>
    <w:rsid w:val="00B71E43"/>
    <w:rsid w:val="00B727B2"/>
    <w:rsid w:val="00B72EF3"/>
    <w:rsid w:val="00B739D2"/>
    <w:rsid w:val="00B746CC"/>
    <w:rsid w:val="00B749FE"/>
    <w:rsid w:val="00B74B9A"/>
    <w:rsid w:val="00B74C1D"/>
    <w:rsid w:val="00B74D2C"/>
    <w:rsid w:val="00B7502B"/>
    <w:rsid w:val="00B75DE1"/>
    <w:rsid w:val="00B75F23"/>
    <w:rsid w:val="00B75F2D"/>
    <w:rsid w:val="00B75FA0"/>
    <w:rsid w:val="00B76150"/>
    <w:rsid w:val="00B76750"/>
    <w:rsid w:val="00B76CD0"/>
    <w:rsid w:val="00B77044"/>
    <w:rsid w:val="00B77EB4"/>
    <w:rsid w:val="00B77EC6"/>
    <w:rsid w:val="00B8056D"/>
    <w:rsid w:val="00B80720"/>
    <w:rsid w:val="00B80F1D"/>
    <w:rsid w:val="00B81710"/>
    <w:rsid w:val="00B8290C"/>
    <w:rsid w:val="00B82D66"/>
    <w:rsid w:val="00B82FA0"/>
    <w:rsid w:val="00B83077"/>
    <w:rsid w:val="00B833BE"/>
    <w:rsid w:val="00B836A1"/>
    <w:rsid w:val="00B84FDA"/>
    <w:rsid w:val="00B85737"/>
    <w:rsid w:val="00B85A07"/>
    <w:rsid w:val="00B85EB3"/>
    <w:rsid w:val="00B869B1"/>
    <w:rsid w:val="00B86AD4"/>
    <w:rsid w:val="00B878D5"/>
    <w:rsid w:val="00B903A0"/>
    <w:rsid w:val="00B90904"/>
    <w:rsid w:val="00B91532"/>
    <w:rsid w:val="00B9186E"/>
    <w:rsid w:val="00B91A0D"/>
    <w:rsid w:val="00B91BD8"/>
    <w:rsid w:val="00B9212D"/>
    <w:rsid w:val="00B92B3D"/>
    <w:rsid w:val="00B934B2"/>
    <w:rsid w:val="00B9399A"/>
    <w:rsid w:val="00B93F07"/>
    <w:rsid w:val="00B93F1F"/>
    <w:rsid w:val="00B9420D"/>
    <w:rsid w:val="00B9438A"/>
    <w:rsid w:val="00B95069"/>
    <w:rsid w:val="00B95933"/>
    <w:rsid w:val="00B95B43"/>
    <w:rsid w:val="00B95D05"/>
    <w:rsid w:val="00B961FE"/>
    <w:rsid w:val="00B96B62"/>
    <w:rsid w:val="00B97471"/>
    <w:rsid w:val="00B9773A"/>
    <w:rsid w:val="00B977AB"/>
    <w:rsid w:val="00B97A0A"/>
    <w:rsid w:val="00B97E95"/>
    <w:rsid w:val="00BA0534"/>
    <w:rsid w:val="00BA07FE"/>
    <w:rsid w:val="00BA0D49"/>
    <w:rsid w:val="00BA11D2"/>
    <w:rsid w:val="00BA1273"/>
    <w:rsid w:val="00BA17F6"/>
    <w:rsid w:val="00BA1B74"/>
    <w:rsid w:val="00BA27FA"/>
    <w:rsid w:val="00BA3EE3"/>
    <w:rsid w:val="00BA4EB9"/>
    <w:rsid w:val="00BA557D"/>
    <w:rsid w:val="00BA58C2"/>
    <w:rsid w:val="00BA5A12"/>
    <w:rsid w:val="00BA5C0C"/>
    <w:rsid w:val="00BA5C16"/>
    <w:rsid w:val="00BA6853"/>
    <w:rsid w:val="00BA714B"/>
    <w:rsid w:val="00BA7194"/>
    <w:rsid w:val="00BA76FA"/>
    <w:rsid w:val="00BA7E37"/>
    <w:rsid w:val="00BA7F4C"/>
    <w:rsid w:val="00BB0008"/>
    <w:rsid w:val="00BB07FB"/>
    <w:rsid w:val="00BB0B99"/>
    <w:rsid w:val="00BB0F07"/>
    <w:rsid w:val="00BB10AB"/>
    <w:rsid w:val="00BB128C"/>
    <w:rsid w:val="00BB1816"/>
    <w:rsid w:val="00BB1879"/>
    <w:rsid w:val="00BB1C44"/>
    <w:rsid w:val="00BB2B49"/>
    <w:rsid w:val="00BB31E7"/>
    <w:rsid w:val="00BB438D"/>
    <w:rsid w:val="00BB51BD"/>
    <w:rsid w:val="00BB550F"/>
    <w:rsid w:val="00BB6516"/>
    <w:rsid w:val="00BB65D9"/>
    <w:rsid w:val="00BB69FE"/>
    <w:rsid w:val="00BB70F1"/>
    <w:rsid w:val="00BB729C"/>
    <w:rsid w:val="00BB745C"/>
    <w:rsid w:val="00BB74FB"/>
    <w:rsid w:val="00BB7CFE"/>
    <w:rsid w:val="00BC00EA"/>
    <w:rsid w:val="00BC024A"/>
    <w:rsid w:val="00BC0B31"/>
    <w:rsid w:val="00BC1896"/>
    <w:rsid w:val="00BC21A8"/>
    <w:rsid w:val="00BC22F9"/>
    <w:rsid w:val="00BC23F4"/>
    <w:rsid w:val="00BC2C81"/>
    <w:rsid w:val="00BC31DF"/>
    <w:rsid w:val="00BC39CC"/>
    <w:rsid w:val="00BC3BE7"/>
    <w:rsid w:val="00BC3C51"/>
    <w:rsid w:val="00BC3EAA"/>
    <w:rsid w:val="00BC406A"/>
    <w:rsid w:val="00BC45E4"/>
    <w:rsid w:val="00BC472D"/>
    <w:rsid w:val="00BC5ED5"/>
    <w:rsid w:val="00BC634B"/>
    <w:rsid w:val="00BC6EDC"/>
    <w:rsid w:val="00BC7088"/>
    <w:rsid w:val="00BC788E"/>
    <w:rsid w:val="00BC7BA5"/>
    <w:rsid w:val="00BD041D"/>
    <w:rsid w:val="00BD0535"/>
    <w:rsid w:val="00BD06A0"/>
    <w:rsid w:val="00BD1896"/>
    <w:rsid w:val="00BD21A8"/>
    <w:rsid w:val="00BD222B"/>
    <w:rsid w:val="00BD37BF"/>
    <w:rsid w:val="00BD48EF"/>
    <w:rsid w:val="00BD5187"/>
    <w:rsid w:val="00BD5226"/>
    <w:rsid w:val="00BD6123"/>
    <w:rsid w:val="00BD656F"/>
    <w:rsid w:val="00BD6918"/>
    <w:rsid w:val="00BD6B5E"/>
    <w:rsid w:val="00BD7143"/>
    <w:rsid w:val="00BD7210"/>
    <w:rsid w:val="00BD7269"/>
    <w:rsid w:val="00BD7584"/>
    <w:rsid w:val="00BD7855"/>
    <w:rsid w:val="00BE0165"/>
    <w:rsid w:val="00BE039D"/>
    <w:rsid w:val="00BE055A"/>
    <w:rsid w:val="00BE0780"/>
    <w:rsid w:val="00BE090B"/>
    <w:rsid w:val="00BE0C9A"/>
    <w:rsid w:val="00BE1189"/>
    <w:rsid w:val="00BE16FD"/>
    <w:rsid w:val="00BE1843"/>
    <w:rsid w:val="00BE1CE7"/>
    <w:rsid w:val="00BE1E42"/>
    <w:rsid w:val="00BE260F"/>
    <w:rsid w:val="00BE3103"/>
    <w:rsid w:val="00BE3316"/>
    <w:rsid w:val="00BE3E2E"/>
    <w:rsid w:val="00BE5409"/>
    <w:rsid w:val="00BE58C7"/>
    <w:rsid w:val="00BE68B7"/>
    <w:rsid w:val="00BE6A2F"/>
    <w:rsid w:val="00BE6B1B"/>
    <w:rsid w:val="00BE6DBC"/>
    <w:rsid w:val="00BE70FB"/>
    <w:rsid w:val="00BE73EF"/>
    <w:rsid w:val="00BE74AB"/>
    <w:rsid w:val="00BE7F70"/>
    <w:rsid w:val="00BF05CB"/>
    <w:rsid w:val="00BF0809"/>
    <w:rsid w:val="00BF0CF2"/>
    <w:rsid w:val="00BF0E07"/>
    <w:rsid w:val="00BF18C5"/>
    <w:rsid w:val="00BF1D5C"/>
    <w:rsid w:val="00BF1E7F"/>
    <w:rsid w:val="00BF3771"/>
    <w:rsid w:val="00BF3839"/>
    <w:rsid w:val="00BF3970"/>
    <w:rsid w:val="00BF409A"/>
    <w:rsid w:val="00BF45AD"/>
    <w:rsid w:val="00BF4A85"/>
    <w:rsid w:val="00BF4F42"/>
    <w:rsid w:val="00BF5C27"/>
    <w:rsid w:val="00BF5FCD"/>
    <w:rsid w:val="00BF61DF"/>
    <w:rsid w:val="00BF65DB"/>
    <w:rsid w:val="00BF6E2A"/>
    <w:rsid w:val="00BF6FF3"/>
    <w:rsid w:val="00C0028B"/>
    <w:rsid w:val="00C0041E"/>
    <w:rsid w:val="00C01233"/>
    <w:rsid w:val="00C013E0"/>
    <w:rsid w:val="00C0140C"/>
    <w:rsid w:val="00C01611"/>
    <w:rsid w:val="00C016F9"/>
    <w:rsid w:val="00C02CE5"/>
    <w:rsid w:val="00C02DEE"/>
    <w:rsid w:val="00C03249"/>
    <w:rsid w:val="00C033A4"/>
    <w:rsid w:val="00C03C61"/>
    <w:rsid w:val="00C04355"/>
    <w:rsid w:val="00C0444A"/>
    <w:rsid w:val="00C04964"/>
    <w:rsid w:val="00C04AB3"/>
    <w:rsid w:val="00C04AFF"/>
    <w:rsid w:val="00C04F0D"/>
    <w:rsid w:val="00C051D4"/>
    <w:rsid w:val="00C05901"/>
    <w:rsid w:val="00C059CE"/>
    <w:rsid w:val="00C0633B"/>
    <w:rsid w:val="00C06E05"/>
    <w:rsid w:val="00C07585"/>
    <w:rsid w:val="00C075EE"/>
    <w:rsid w:val="00C0760F"/>
    <w:rsid w:val="00C076E8"/>
    <w:rsid w:val="00C10701"/>
    <w:rsid w:val="00C107FA"/>
    <w:rsid w:val="00C11F42"/>
    <w:rsid w:val="00C11F7D"/>
    <w:rsid w:val="00C122BD"/>
    <w:rsid w:val="00C124EC"/>
    <w:rsid w:val="00C125FE"/>
    <w:rsid w:val="00C126BF"/>
    <w:rsid w:val="00C1283A"/>
    <w:rsid w:val="00C1372A"/>
    <w:rsid w:val="00C13C28"/>
    <w:rsid w:val="00C14269"/>
    <w:rsid w:val="00C14672"/>
    <w:rsid w:val="00C14DC7"/>
    <w:rsid w:val="00C159D0"/>
    <w:rsid w:val="00C15B02"/>
    <w:rsid w:val="00C15CC0"/>
    <w:rsid w:val="00C15EA5"/>
    <w:rsid w:val="00C166EA"/>
    <w:rsid w:val="00C17A7C"/>
    <w:rsid w:val="00C17C8A"/>
    <w:rsid w:val="00C2099E"/>
    <w:rsid w:val="00C2218F"/>
    <w:rsid w:val="00C221FE"/>
    <w:rsid w:val="00C22440"/>
    <w:rsid w:val="00C227A8"/>
    <w:rsid w:val="00C22D20"/>
    <w:rsid w:val="00C2317D"/>
    <w:rsid w:val="00C23612"/>
    <w:rsid w:val="00C23DA6"/>
    <w:rsid w:val="00C23EB0"/>
    <w:rsid w:val="00C245D6"/>
    <w:rsid w:val="00C248EE"/>
    <w:rsid w:val="00C24CF3"/>
    <w:rsid w:val="00C2508C"/>
    <w:rsid w:val="00C2513E"/>
    <w:rsid w:val="00C257F1"/>
    <w:rsid w:val="00C25FF4"/>
    <w:rsid w:val="00C26A02"/>
    <w:rsid w:val="00C26B15"/>
    <w:rsid w:val="00C26E1B"/>
    <w:rsid w:val="00C27ECE"/>
    <w:rsid w:val="00C30105"/>
    <w:rsid w:val="00C306B4"/>
    <w:rsid w:val="00C30E25"/>
    <w:rsid w:val="00C31591"/>
    <w:rsid w:val="00C31673"/>
    <w:rsid w:val="00C31B10"/>
    <w:rsid w:val="00C31EF7"/>
    <w:rsid w:val="00C32551"/>
    <w:rsid w:val="00C32985"/>
    <w:rsid w:val="00C32C27"/>
    <w:rsid w:val="00C32C51"/>
    <w:rsid w:val="00C32DEE"/>
    <w:rsid w:val="00C3301E"/>
    <w:rsid w:val="00C332FB"/>
    <w:rsid w:val="00C34001"/>
    <w:rsid w:val="00C3400F"/>
    <w:rsid w:val="00C3424E"/>
    <w:rsid w:val="00C34642"/>
    <w:rsid w:val="00C3487E"/>
    <w:rsid w:val="00C3490A"/>
    <w:rsid w:val="00C355A9"/>
    <w:rsid w:val="00C355B6"/>
    <w:rsid w:val="00C35CEE"/>
    <w:rsid w:val="00C36000"/>
    <w:rsid w:val="00C36224"/>
    <w:rsid w:val="00C364AF"/>
    <w:rsid w:val="00C36578"/>
    <w:rsid w:val="00C365D1"/>
    <w:rsid w:val="00C365FB"/>
    <w:rsid w:val="00C3677F"/>
    <w:rsid w:val="00C36A8A"/>
    <w:rsid w:val="00C36AB1"/>
    <w:rsid w:val="00C37126"/>
    <w:rsid w:val="00C3716F"/>
    <w:rsid w:val="00C376BF"/>
    <w:rsid w:val="00C377AA"/>
    <w:rsid w:val="00C37A8C"/>
    <w:rsid w:val="00C400C9"/>
    <w:rsid w:val="00C400CC"/>
    <w:rsid w:val="00C4071B"/>
    <w:rsid w:val="00C4083A"/>
    <w:rsid w:val="00C40B94"/>
    <w:rsid w:val="00C40C95"/>
    <w:rsid w:val="00C40D68"/>
    <w:rsid w:val="00C40D7C"/>
    <w:rsid w:val="00C41115"/>
    <w:rsid w:val="00C41605"/>
    <w:rsid w:val="00C4196B"/>
    <w:rsid w:val="00C419C7"/>
    <w:rsid w:val="00C42584"/>
    <w:rsid w:val="00C42D96"/>
    <w:rsid w:val="00C4411C"/>
    <w:rsid w:val="00C44C96"/>
    <w:rsid w:val="00C45253"/>
    <w:rsid w:val="00C4599E"/>
    <w:rsid w:val="00C45C9B"/>
    <w:rsid w:val="00C45EB3"/>
    <w:rsid w:val="00C45EE1"/>
    <w:rsid w:val="00C474E2"/>
    <w:rsid w:val="00C50390"/>
    <w:rsid w:val="00C51362"/>
    <w:rsid w:val="00C52104"/>
    <w:rsid w:val="00C52125"/>
    <w:rsid w:val="00C523B6"/>
    <w:rsid w:val="00C54630"/>
    <w:rsid w:val="00C54FAC"/>
    <w:rsid w:val="00C55222"/>
    <w:rsid w:val="00C55BC8"/>
    <w:rsid w:val="00C55E81"/>
    <w:rsid w:val="00C55F4E"/>
    <w:rsid w:val="00C55FC1"/>
    <w:rsid w:val="00C567E1"/>
    <w:rsid w:val="00C5684C"/>
    <w:rsid w:val="00C570C8"/>
    <w:rsid w:val="00C573A8"/>
    <w:rsid w:val="00C5769D"/>
    <w:rsid w:val="00C60207"/>
    <w:rsid w:val="00C60A9C"/>
    <w:rsid w:val="00C60BD3"/>
    <w:rsid w:val="00C60C95"/>
    <w:rsid w:val="00C60E21"/>
    <w:rsid w:val="00C61426"/>
    <w:rsid w:val="00C61873"/>
    <w:rsid w:val="00C61EAD"/>
    <w:rsid w:val="00C633AD"/>
    <w:rsid w:val="00C63732"/>
    <w:rsid w:val="00C63871"/>
    <w:rsid w:val="00C63EFC"/>
    <w:rsid w:val="00C64366"/>
    <w:rsid w:val="00C64456"/>
    <w:rsid w:val="00C64761"/>
    <w:rsid w:val="00C65455"/>
    <w:rsid w:val="00C655CA"/>
    <w:rsid w:val="00C656AE"/>
    <w:rsid w:val="00C65A29"/>
    <w:rsid w:val="00C66042"/>
    <w:rsid w:val="00C660C9"/>
    <w:rsid w:val="00C66872"/>
    <w:rsid w:val="00C668EB"/>
    <w:rsid w:val="00C66AB2"/>
    <w:rsid w:val="00C66B19"/>
    <w:rsid w:val="00C67428"/>
    <w:rsid w:val="00C67509"/>
    <w:rsid w:val="00C6759D"/>
    <w:rsid w:val="00C67691"/>
    <w:rsid w:val="00C70D3D"/>
    <w:rsid w:val="00C70DA6"/>
    <w:rsid w:val="00C713EE"/>
    <w:rsid w:val="00C7166E"/>
    <w:rsid w:val="00C728F3"/>
    <w:rsid w:val="00C72E87"/>
    <w:rsid w:val="00C73649"/>
    <w:rsid w:val="00C737F8"/>
    <w:rsid w:val="00C73E13"/>
    <w:rsid w:val="00C73E30"/>
    <w:rsid w:val="00C73F14"/>
    <w:rsid w:val="00C747F9"/>
    <w:rsid w:val="00C749FE"/>
    <w:rsid w:val="00C74C13"/>
    <w:rsid w:val="00C74D99"/>
    <w:rsid w:val="00C76B2D"/>
    <w:rsid w:val="00C77B04"/>
    <w:rsid w:val="00C77E5E"/>
    <w:rsid w:val="00C80448"/>
    <w:rsid w:val="00C805C8"/>
    <w:rsid w:val="00C81664"/>
    <w:rsid w:val="00C81AD2"/>
    <w:rsid w:val="00C82C4D"/>
    <w:rsid w:val="00C83116"/>
    <w:rsid w:val="00C833D4"/>
    <w:rsid w:val="00C8438F"/>
    <w:rsid w:val="00C84446"/>
    <w:rsid w:val="00C8449B"/>
    <w:rsid w:val="00C848DD"/>
    <w:rsid w:val="00C852F2"/>
    <w:rsid w:val="00C85480"/>
    <w:rsid w:val="00C85A87"/>
    <w:rsid w:val="00C85B12"/>
    <w:rsid w:val="00C85C6A"/>
    <w:rsid w:val="00C85CF5"/>
    <w:rsid w:val="00C85DC8"/>
    <w:rsid w:val="00C86011"/>
    <w:rsid w:val="00C860A6"/>
    <w:rsid w:val="00C864AC"/>
    <w:rsid w:val="00C8747E"/>
    <w:rsid w:val="00C878C9"/>
    <w:rsid w:val="00C90816"/>
    <w:rsid w:val="00C90B7E"/>
    <w:rsid w:val="00C911C9"/>
    <w:rsid w:val="00C91249"/>
    <w:rsid w:val="00C916AE"/>
    <w:rsid w:val="00C919E4"/>
    <w:rsid w:val="00C9254B"/>
    <w:rsid w:val="00C930CF"/>
    <w:rsid w:val="00C9312B"/>
    <w:rsid w:val="00C94680"/>
    <w:rsid w:val="00C9469A"/>
    <w:rsid w:val="00C94744"/>
    <w:rsid w:val="00C94992"/>
    <w:rsid w:val="00C94D49"/>
    <w:rsid w:val="00C95039"/>
    <w:rsid w:val="00C956C8"/>
    <w:rsid w:val="00C959E7"/>
    <w:rsid w:val="00C961B3"/>
    <w:rsid w:val="00C9776F"/>
    <w:rsid w:val="00CA04F6"/>
    <w:rsid w:val="00CA064D"/>
    <w:rsid w:val="00CA0700"/>
    <w:rsid w:val="00CA079F"/>
    <w:rsid w:val="00CA0BE5"/>
    <w:rsid w:val="00CA0FD6"/>
    <w:rsid w:val="00CA18DA"/>
    <w:rsid w:val="00CA1D18"/>
    <w:rsid w:val="00CA267C"/>
    <w:rsid w:val="00CA2BC6"/>
    <w:rsid w:val="00CA2D7D"/>
    <w:rsid w:val="00CA37B6"/>
    <w:rsid w:val="00CA3A36"/>
    <w:rsid w:val="00CA3BCF"/>
    <w:rsid w:val="00CA4130"/>
    <w:rsid w:val="00CA4254"/>
    <w:rsid w:val="00CA4B15"/>
    <w:rsid w:val="00CA5742"/>
    <w:rsid w:val="00CA5FDC"/>
    <w:rsid w:val="00CA5FED"/>
    <w:rsid w:val="00CA6B4B"/>
    <w:rsid w:val="00CA6D04"/>
    <w:rsid w:val="00CA6D9F"/>
    <w:rsid w:val="00CA6F23"/>
    <w:rsid w:val="00CA770A"/>
    <w:rsid w:val="00CA7718"/>
    <w:rsid w:val="00CA7B2F"/>
    <w:rsid w:val="00CA7E59"/>
    <w:rsid w:val="00CA7FC7"/>
    <w:rsid w:val="00CB03D7"/>
    <w:rsid w:val="00CB08E7"/>
    <w:rsid w:val="00CB0EA2"/>
    <w:rsid w:val="00CB0F67"/>
    <w:rsid w:val="00CB1266"/>
    <w:rsid w:val="00CB152F"/>
    <w:rsid w:val="00CB1A58"/>
    <w:rsid w:val="00CB1D18"/>
    <w:rsid w:val="00CB2333"/>
    <w:rsid w:val="00CB23D0"/>
    <w:rsid w:val="00CB273D"/>
    <w:rsid w:val="00CB2FF9"/>
    <w:rsid w:val="00CB3B2B"/>
    <w:rsid w:val="00CB41DF"/>
    <w:rsid w:val="00CB46D0"/>
    <w:rsid w:val="00CB4EBE"/>
    <w:rsid w:val="00CB5135"/>
    <w:rsid w:val="00CB5821"/>
    <w:rsid w:val="00CB6087"/>
    <w:rsid w:val="00CB6324"/>
    <w:rsid w:val="00CB6354"/>
    <w:rsid w:val="00CB6570"/>
    <w:rsid w:val="00CB6805"/>
    <w:rsid w:val="00CB69F6"/>
    <w:rsid w:val="00CB7CBB"/>
    <w:rsid w:val="00CC055C"/>
    <w:rsid w:val="00CC0E02"/>
    <w:rsid w:val="00CC0F01"/>
    <w:rsid w:val="00CC1618"/>
    <w:rsid w:val="00CC1B04"/>
    <w:rsid w:val="00CC24B9"/>
    <w:rsid w:val="00CC253B"/>
    <w:rsid w:val="00CC2A4B"/>
    <w:rsid w:val="00CC2E93"/>
    <w:rsid w:val="00CC3CE6"/>
    <w:rsid w:val="00CC4011"/>
    <w:rsid w:val="00CC424B"/>
    <w:rsid w:val="00CC4B01"/>
    <w:rsid w:val="00CC535D"/>
    <w:rsid w:val="00CC54C8"/>
    <w:rsid w:val="00CC55C5"/>
    <w:rsid w:val="00CC5785"/>
    <w:rsid w:val="00CC5FF6"/>
    <w:rsid w:val="00CC67EA"/>
    <w:rsid w:val="00CC68A2"/>
    <w:rsid w:val="00CC7018"/>
    <w:rsid w:val="00CC73EE"/>
    <w:rsid w:val="00CC75A6"/>
    <w:rsid w:val="00CC7FEC"/>
    <w:rsid w:val="00CD0B5F"/>
    <w:rsid w:val="00CD0E36"/>
    <w:rsid w:val="00CD0E85"/>
    <w:rsid w:val="00CD0F7C"/>
    <w:rsid w:val="00CD1E8C"/>
    <w:rsid w:val="00CD26C4"/>
    <w:rsid w:val="00CD2A9E"/>
    <w:rsid w:val="00CD2C47"/>
    <w:rsid w:val="00CD360C"/>
    <w:rsid w:val="00CD3A58"/>
    <w:rsid w:val="00CD3E3D"/>
    <w:rsid w:val="00CD51A1"/>
    <w:rsid w:val="00CD5804"/>
    <w:rsid w:val="00CD5DD0"/>
    <w:rsid w:val="00CD6271"/>
    <w:rsid w:val="00CD66E1"/>
    <w:rsid w:val="00CD727E"/>
    <w:rsid w:val="00CD72F9"/>
    <w:rsid w:val="00CD7A38"/>
    <w:rsid w:val="00CE0080"/>
    <w:rsid w:val="00CE060A"/>
    <w:rsid w:val="00CE0F62"/>
    <w:rsid w:val="00CE1031"/>
    <w:rsid w:val="00CE110C"/>
    <w:rsid w:val="00CE13B9"/>
    <w:rsid w:val="00CE165F"/>
    <w:rsid w:val="00CE1A2C"/>
    <w:rsid w:val="00CE2A44"/>
    <w:rsid w:val="00CE2EFC"/>
    <w:rsid w:val="00CE36C0"/>
    <w:rsid w:val="00CE373D"/>
    <w:rsid w:val="00CE3B02"/>
    <w:rsid w:val="00CE3B4B"/>
    <w:rsid w:val="00CE3C06"/>
    <w:rsid w:val="00CE3C60"/>
    <w:rsid w:val="00CE3E15"/>
    <w:rsid w:val="00CE4348"/>
    <w:rsid w:val="00CE4995"/>
    <w:rsid w:val="00CE55BF"/>
    <w:rsid w:val="00CE562A"/>
    <w:rsid w:val="00CE5688"/>
    <w:rsid w:val="00CE57C9"/>
    <w:rsid w:val="00CE6335"/>
    <w:rsid w:val="00CE66EF"/>
    <w:rsid w:val="00CE6779"/>
    <w:rsid w:val="00CE70FE"/>
    <w:rsid w:val="00CE7137"/>
    <w:rsid w:val="00CE77AA"/>
    <w:rsid w:val="00CE793E"/>
    <w:rsid w:val="00CE7F72"/>
    <w:rsid w:val="00CF005C"/>
    <w:rsid w:val="00CF066D"/>
    <w:rsid w:val="00CF0781"/>
    <w:rsid w:val="00CF1130"/>
    <w:rsid w:val="00CF1281"/>
    <w:rsid w:val="00CF14D3"/>
    <w:rsid w:val="00CF14DE"/>
    <w:rsid w:val="00CF1F25"/>
    <w:rsid w:val="00CF1F74"/>
    <w:rsid w:val="00CF248B"/>
    <w:rsid w:val="00CF257C"/>
    <w:rsid w:val="00CF2594"/>
    <w:rsid w:val="00CF28A1"/>
    <w:rsid w:val="00CF2B3C"/>
    <w:rsid w:val="00CF4874"/>
    <w:rsid w:val="00CF4B7E"/>
    <w:rsid w:val="00CF5CFF"/>
    <w:rsid w:val="00CF65D2"/>
    <w:rsid w:val="00CF674C"/>
    <w:rsid w:val="00CF6845"/>
    <w:rsid w:val="00CF729B"/>
    <w:rsid w:val="00CF7323"/>
    <w:rsid w:val="00D00E81"/>
    <w:rsid w:val="00D00E8A"/>
    <w:rsid w:val="00D00EBF"/>
    <w:rsid w:val="00D013A7"/>
    <w:rsid w:val="00D0152F"/>
    <w:rsid w:val="00D01BF0"/>
    <w:rsid w:val="00D0271B"/>
    <w:rsid w:val="00D027F8"/>
    <w:rsid w:val="00D02BCB"/>
    <w:rsid w:val="00D02ECB"/>
    <w:rsid w:val="00D03A30"/>
    <w:rsid w:val="00D03C66"/>
    <w:rsid w:val="00D04292"/>
    <w:rsid w:val="00D04B17"/>
    <w:rsid w:val="00D04BE4"/>
    <w:rsid w:val="00D04C79"/>
    <w:rsid w:val="00D04C94"/>
    <w:rsid w:val="00D04CAB"/>
    <w:rsid w:val="00D04CC2"/>
    <w:rsid w:val="00D0506D"/>
    <w:rsid w:val="00D05C0A"/>
    <w:rsid w:val="00D05C5F"/>
    <w:rsid w:val="00D06F3B"/>
    <w:rsid w:val="00D0700F"/>
    <w:rsid w:val="00D07784"/>
    <w:rsid w:val="00D07DE6"/>
    <w:rsid w:val="00D07E89"/>
    <w:rsid w:val="00D07F69"/>
    <w:rsid w:val="00D100C0"/>
    <w:rsid w:val="00D102EF"/>
    <w:rsid w:val="00D10B0C"/>
    <w:rsid w:val="00D126BC"/>
    <w:rsid w:val="00D12DA1"/>
    <w:rsid w:val="00D12DF8"/>
    <w:rsid w:val="00D12E8E"/>
    <w:rsid w:val="00D1370C"/>
    <w:rsid w:val="00D1520E"/>
    <w:rsid w:val="00D15B2F"/>
    <w:rsid w:val="00D161B8"/>
    <w:rsid w:val="00D165A9"/>
    <w:rsid w:val="00D16646"/>
    <w:rsid w:val="00D166F4"/>
    <w:rsid w:val="00D1673E"/>
    <w:rsid w:val="00D16C73"/>
    <w:rsid w:val="00D171E3"/>
    <w:rsid w:val="00D173DD"/>
    <w:rsid w:val="00D177B9"/>
    <w:rsid w:val="00D17A38"/>
    <w:rsid w:val="00D20413"/>
    <w:rsid w:val="00D206B5"/>
    <w:rsid w:val="00D2119F"/>
    <w:rsid w:val="00D21F21"/>
    <w:rsid w:val="00D2236C"/>
    <w:rsid w:val="00D22491"/>
    <w:rsid w:val="00D22ED1"/>
    <w:rsid w:val="00D232AA"/>
    <w:rsid w:val="00D2351E"/>
    <w:rsid w:val="00D23AD3"/>
    <w:rsid w:val="00D2449B"/>
    <w:rsid w:val="00D24933"/>
    <w:rsid w:val="00D24EC0"/>
    <w:rsid w:val="00D2519B"/>
    <w:rsid w:val="00D25CC4"/>
    <w:rsid w:val="00D26065"/>
    <w:rsid w:val="00D260E5"/>
    <w:rsid w:val="00D264CC"/>
    <w:rsid w:val="00D26681"/>
    <w:rsid w:val="00D266E3"/>
    <w:rsid w:val="00D26887"/>
    <w:rsid w:val="00D26DDD"/>
    <w:rsid w:val="00D27AFD"/>
    <w:rsid w:val="00D30151"/>
    <w:rsid w:val="00D30B2F"/>
    <w:rsid w:val="00D30FEB"/>
    <w:rsid w:val="00D3195B"/>
    <w:rsid w:val="00D31A44"/>
    <w:rsid w:val="00D3268C"/>
    <w:rsid w:val="00D3270C"/>
    <w:rsid w:val="00D32F51"/>
    <w:rsid w:val="00D33538"/>
    <w:rsid w:val="00D33D10"/>
    <w:rsid w:val="00D33D3C"/>
    <w:rsid w:val="00D33E68"/>
    <w:rsid w:val="00D33EA8"/>
    <w:rsid w:val="00D346F8"/>
    <w:rsid w:val="00D35221"/>
    <w:rsid w:val="00D35534"/>
    <w:rsid w:val="00D355F9"/>
    <w:rsid w:val="00D360C4"/>
    <w:rsid w:val="00D3694D"/>
    <w:rsid w:val="00D36CA7"/>
    <w:rsid w:val="00D371D7"/>
    <w:rsid w:val="00D409EF"/>
    <w:rsid w:val="00D410BB"/>
    <w:rsid w:val="00D41292"/>
    <w:rsid w:val="00D42D92"/>
    <w:rsid w:val="00D43268"/>
    <w:rsid w:val="00D4498F"/>
    <w:rsid w:val="00D44EB6"/>
    <w:rsid w:val="00D45241"/>
    <w:rsid w:val="00D45672"/>
    <w:rsid w:val="00D4573E"/>
    <w:rsid w:val="00D45DF5"/>
    <w:rsid w:val="00D45F7E"/>
    <w:rsid w:val="00D45F84"/>
    <w:rsid w:val="00D473CC"/>
    <w:rsid w:val="00D473D3"/>
    <w:rsid w:val="00D47638"/>
    <w:rsid w:val="00D50C20"/>
    <w:rsid w:val="00D50EA1"/>
    <w:rsid w:val="00D51419"/>
    <w:rsid w:val="00D51A2B"/>
    <w:rsid w:val="00D51F4C"/>
    <w:rsid w:val="00D5288A"/>
    <w:rsid w:val="00D52A1A"/>
    <w:rsid w:val="00D52A1B"/>
    <w:rsid w:val="00D53F97"/>
    <w:rsid w:val="00D5414F"/>
    <w:rsid w:val="00D547E7"/>
    <w:rsid w:val="00D55E6E"/>
    <w:rsid w:val="00D56368"/>
    <w:rsid w:val="00D568E5"/>
    <w:rsid w:val="00D5703F"/>
    <w:rsid w:val="00D57B85"/>
    <w:rsid w:val="00D60196"/>
    <w:rsid w:val="00D60E3F"/>
    <w:rsid w:val="00D60FFA"/>
    <w:rsid w:val="00D61265"/>
    <w:rsid w:val="00D61657"/>
    <w:rsid w:val="00D6215B"/>
    <w:rsid w:val="00D62D8C"/>
    <w:rsid w:val="00D6329D"/>
    <w:rsid w:val="00D642A5"/>
    <w:rsid w:val="00D643C1"/>
    <w:rsid w:val="00D645AC"/>
    <w:rsid w:val="00D64E2D"/>
    <w:rsid w:val="00D655B9"/>
    <w:rsid w:val="00D656F6"/>
    <w:rsid w:val="00D65A9C"/>
    <w:rsid w:val="00D66035"/>
    <w:rsid w:val="00D663A7"/>
    <w:rsid w:val="00D66773"/>
    <w:rsid w:val="00D67D6A"/>
    <w:rsid w:val="00D701F4"/>
    <w:rsid w:val="00D705B4"/>
    <w:rsid w:val="00D708F3"/>
    <w:rsid w:val="00D7123F"/>
    <w:rsid w:val="00D71815"/>
    <w:rsid w:val="00D71F6C"/>
    <w:rsid w:val="00D72E48"/>
    <w:rsid w:val="00D73109"/>
    <w:rsid w:val="00D73903"/>
    <w:rsid w:val="00D74E42"/>
    <w:rsid w:val="00D74F39"/>
    <w:rsid w:val="00D74FD4"/>
    <w:rsid w:val="00D75354"/>
    <w:rsid w:val="00D75412"/>
    <w:rsid w:val="00D7591C"/>
    <w:rsid w:val="00D75AAD"/>
    <w:rsid w:val="00D76021"/>
    <w:rsid w:val="00D763EE"/>
    <w:rsid w:val="00D76657"/>
    <w:rsid w:val="00D7681F"/>
    <w:rsid w:val="00D76854"/>
    <w:rsid w:val="00D769BD"/>
    <w:rsid w:val="00D778F0"/>
    <w:rsid w:val="00D77BC2"/>
    <w:rsid w:val="00D800A0"/>
    <w:rsid w:val="00D80619"/>
    <w:rsid w:val="00D80F72"/>
    <w:rsid w:val="00D811A9"/>
    <w:rsid w:val="00D81525"/>
    <w:rsid w:val="00D81DE1"/>
    <w:rsid w:val="00D81E92"/>
    <w:rsid w:val="00D823DF"/>
    <w:rsid w:val="00D82416"/>
    <w:rsid w:val="00D82632"/>
    <w:rsid w:val="00D82696"/>
    <w:rsid w:val="00D82701"/>
    <w:rsid w:val="00D82722"/>
    <w:rsid w:val="00D82A0E"/>
    <w:rsid w:val="00D830AF"/>
    <w:rsid w:val="00D830ED"/>
    <w:rsid w:val="00D832D0"/>
    <w:rsid w:val="00D8372B"/>
    <w:rsid w:val="00D84091"/>
    <w:rsid w:val="00D84137"/>
    <w:rsid w:val="00D84763"/>
    <w:rsid w:val="00D847C9"/>
    <w:rsid w:val="00D84C5E"/>
    <w:rsid w:val="00D85193"/>
    <w:rsid w:val="00D8542F"/>
    <w:rsid w:val="00D85C89"/>
    <w:rsid w:val="00D8610B"/>
    <w:rsid w:val="00D86434"/>
    <w:rsid w:val="00D86478"/>
    <w:rsid w:val="00D86504"/>
    <w:rsid w:val="00D86B1C"/>
    <w:rsid w:val="00D86C6A"/>
    <w:rsid w:val="00D86EF8"/>
    <w:rsid w:val="00D871A8"/>
    <w:rsid w:val="00D90256"/>
    <w:rsid w:val="00D9067C"/>
    <w:rsid w:val="00D9128E"/>
    <w:rsid w:val="00D915A9"/>
    <w:rsid w:val="00D91761"/>
    <w:rsid w:val="00D917DB"/>
    <w:rsid w:val="00D920DC"/>
    <w:rsid w:val="00D922DF"/>
    <w:rsid w:val="00D92673"/>
    <w:rsid w:val="00D9309F"/>
    <w:rsid w:val="00D93440"/>
    <w:rsid w:val="00D93854"/>
    <w:rsid w:val="00D93B2B"/>
    <w:rsid w:val="00D93D0D"/>
    <w:rsid w:val="00D94443"/>
    <w:rsid w:val="00D94BBB"/>
    <w:rsid w:val="00D94FF1"/>
    <w:rsid w:val="00D95276"/>
    <w:rsid w:val="00D95687"/>
    <w:rsid w:val="00D95E9D"/>
    <w:rsid w:val="00D962A3"/>
    <w:rsid w:val="00D96363"/>
    <w:rsid w:val="00D96432"/>
    <w:rsid w:val="00D96960"/>
    <w:rsid w:val="00D96BD1"/>
    <w:rsid w:val="00D96DF0"/>
    <w:rsid w:val="00D97579"/>
    <w:rsid w:val="00D975A5"/>
    <w:rsid w:val="00D97E5B"/>
    <w:rsid w:val="00D97FC2"/>
    <w:rsid w:val="00DA013A"/>
    <w:rsid w:val="00DA0D5A"/>
    <w:rsid w:val="00DA1C51"/>
    <w:rsid w:val="00DA2B98"/>
    <w:rsid w:val="00DA2C76"/>
    <w:rsid w:val="00DA3525"/>
    <w:rsid w:val="00DA37C2"/>
    <w:rsid w:val="00DA3BA5"/>
    <w:rsid w:val="00DA3E69"/>
    <w:rsid w:val="00DA4379"/>
    <w:rsid w:val="00DA47AF"/>
    <w:rsid w:val="00DA571A"/>
    <w:rsid w:val="00DA63C8"/>
    <w:rsid w:val="00DA658E"/>
    <w:rsid w:val="00DA69A6"/>
    <w:rsid w:val="00DA75EF"/>
    <w:rsid w:val="00DA77E8"/>
    <w:rsid w:val="00DA7BA4"/>
    <w:rsid w:val="00DA7D83"/>
    <w:rsid w:val="00DA7DA2"/>
    <w:rsid w:val="00DB0217"/>
    <w:rsid w:val="00DB04BE"/>
    <w:rsid w:val="00DB1DC5"/>
    <w:rsid w:val="00DB1E3F"/>
    <w:rsid w:val="00DB2740"/>
    <w:rsid w:val="00DB281A"/>
    <w:rsid w:val="00DB32F9"/>
    <w:rsid w:val="00DB3661"/>
    <w:rsid w:val="00DB3A1B"/>
    <w:rsid w:val="00DB3D20"/>
    <w:rsid w:val="00DB4396"/>
    <w:rsid w:val="00DB47A2"/>
    <w:rsid w:val="00DB4A0D"/>
    <w:rsid w:val="00DB6CD3"/>
    <w:rsid w:val="00DB755A"/>
    <w:rsid w:val="00DB7999"/>
    <w:rsid w:val="00DC020A"/>
    <w:rsid w:val="00DC0453"/>
    <w:rsid w:val="00DC136D"/>
    <w:rsid w:val="00DC1F7F"/>
    <w:rsid w:val="00DC210C"/>
    <w:rsid w:val="00DC21BC"/>
    <w:rsid w:val="00DC2886"/>
    <w:rsid w:val="00DC28FC"/>
    <w:rsid w:val="00DC31CE"/>
    <w:rsid w:val="00DC3765"/>
    <w:rsid w:val="00DC3C15"/>
    <w:rsid w:val="00DC3D52"/>
    <w:rsid w:val="00DC4A6F"/>
    <w:rsid w:val="00DC4C73"/>
    <w:rsid w:val="00DC4C8D"/>
    <w:rsid w:val="00DC54C9"/>
    <w:rsid w:val="00DC5766"/>
    <w:rsid w:val="00DC5A19"/>
    <w:rsid w:val="00DC6098"/>
    <w:rsid w:val="00DC66A2"/>
    <w:rsid w:val="00DC69D9"/>
    <w:rsid w:val="00DC72C7"/>
    <w:rsid w:val="00DD01DC"/>
    <w:rsid w:val="00DD01FC"/>
    <w:rsid w:val="00DD071D"/>
    <w:rsid w:val="00DD09F5"/>
    <w:rsid w:val="00DD107B"/>
    <w:rsid w:val="00DD1148"/>
    <w:rsid w:val="00DD14DD"/>
    <w:rsid w:val="00DD1ED1"/>
    <w:rsid w:val="00DD21B3"/>
    <w:rsid w:val="00DD21BA"/>
    <w:rsid w:val="00DD25BA"/>
    <w:rsid w:val="00DD297B"/>
    <w:rsid w:val="00DD2AFA"/>
    <w:rsid w:val="00DD319C"/>
    <w:rsid w:val="00DD32B8"/>
    <w:rsid w:val="00DD3622"/>
    <w:rsid w:val="00DD3E7B"/>
    <w:rsid w:val="00DD4001"/>
    <w:rsid w:val="00DD45C9"/>
    <w:rsid w:val="00DD4AE1"/>
    <w:rsid w:val="00DD54C4"/>
    <w:rsid w:val="00DD66C3"/>
    <w:rsid w:val="00DD68BD"/>
    <w:rsid w:val="00DD6D66"/>
    <w:rsid w:val="00DD6EFD"/>
    <w:rsid w:val="00DD6F1D"/>
    <w:rsid w:val="00DD78CD"/>
    <w:rsid w:val="00DD7D45"/>
    <w:rsid w:val="00DE0D77"/>
    <w:rsid w:val="00DE1376"/>
    <w:rsid w:val="00DE3593"/>
    <w:rsid w:val="00DE3B9B"/>
    <w:rsid w:val="00DE3DDB"/>
    <w:rsid w:val="00DE3FDE"/>
    <w:rsid w:val="00DE454C"/>
    <w:rsid w:val="00DE4926"/>
    <w:rsid w:val="00DE4DA3"/>
    <w:rsid w:val="00DE54D0"/>
    <w:rsid w:val="00DE5782"/>
    <w:rsid w:val="00DE6A2E"/>
    <w:rsid w:val="00DE6DDB"/>
    <w:rsid w:val="00DE6F6D"/>
    <w:rsid w:val="00DE719A"/>
    <w:rsid w:val="00DE7C09"/>
    <w:rsid w:val="00DF069A"/>
    <w:rsid w:val="00DF15C0"/>
    <w:rsid w:val="00DF17BB"/>
    <w:rsid w:val="00DF1BCC"/>
    <w:rsid w:val="00DF25C2"/>
    <w:rsid w:val="00DF2DCE"/>
    <w:rsid w:val="00DF33C9"/>
    <w:rsid w:val="00DF4626"/>
    <w:rsid w:val="00DF49BF"/>
    <w:rsid w:val="00DF4D7B"/>
    <w:rsid w:val="00DF4F57"/>
    <w:rsid w:val="00DF5056"/>
    <w:rsid w:val="00DF5384"/>
    <w:rsid w:val="00DF5AD4"/>
    <w:rsid w:val="00DF5F50"/>
    <w:rsid w:val="00DF5FD4"/>
    <w:rsid w:val="00DF6181"/>
    <w:rsid w:val="00DF6374"/>
    <w:rsid w:val="00DF73A5"/>
    <w:rsid w:val="00DF73CD"/>
    <w:rsid w:val="00DF7CD8"/>
    <w:rsid w:val="00E0032B"/>
    <w:rsid w:val="00E005B3"/>
    <w:rsid w:val="00E01835"/>
    <w:rsid w:val="00E01872"/>
    <w:rsid w:val="00E018D2"/>
    <w:rsid w:val="00E01921"/>
    <w:rsid w:val="00E01995"/>
    <w:rsid w:val="00E01DC0"/>
    <w:rsid w:val="00E029A8"/>
    <w:rsid w:val="00E02DE9"/>
    <w:rsid w:val="00E03E11"/>
    <w:rsid w:val="00E042A8"/>
    <w:rsid w:val="00E04415"/>
    <w:rsid w:val="00E06104"/>
    <w:rsid w:val="00E06C98"/>
    <w:rsid w:val="00E07019"/>
    <w:rsid w:val="00E07521"/>
    <w:rsid w:val="00E07678"/>
    <w:rsid w:val="00E10150"/>
    <w:rsid w:val="00E101D2"/>
    <w:rsid w:val="00E10641"/>
    <w:rsid w:val="00E10EF1"/>
    <w:rsid w:val="00E11058"/>
    <w:rsid w:val="00E119E0"/>
    <w:rsid w:val="00E11AFC"/>
    <w:rsid w:val="00E11DC0"/>
    <w:rsid w:val="00E12ACF"/>
    <w:rsid w:val="00E145EF"/>
    <w:rsid w:val="00E14FBE"/>
    <w:rsid w:val="00E14FE6"/>
    <w:rsid w:val="00E153BE"/>
    <w:rsid w:val="00E15E7D"/>
    <w:rsid w:val="00E16246"/>
    <w:rsid w:val="00E17C44"/>
    <w:rsid w:val="00E202E4"/>
    <w:rsid w:val="00E20371"/>
    <w:rsid w:val="00E20B18"/>
    <w:rsid w:val="00E21DB0"/>
    <w:rsid w:val="00E22FD8"/>
    <w:rsid w:val="00E23735"/>
    <w:rsid w:val="00E245CB"/>
    <w:rsid w:val="00E24D59"/>
    <w:rsid w:val="00E253CA"/>
    <w:rsid w:val="00E25945"/>
    <w:rsid w:val="00E2640E"/>
    <w:rsid w:val="00E267B4"/>
    <w:rsid w:val="00E26887"/>
    <w:rsid w:val="00E30158"/>
    <w:rsid w:val="00E31A9B"/>
    <w:rsid w:val="00E3265D"/>
    <w:rsid w:val="00E32C6B"/>
    <w:rsid w:val="00E32C88"/>
    <w:rsid w:val="00E32CBD"/>
    <w:rsid w:val="00E32E66"/>
    <w:rsid w:val="00E33296"/>
    <w:rsid w:val="00E336A9"/>
    <w:rsid w:val="00E3417C"/>
    <w:rsid w:val="00E3447D"/>
    <w:rsid w:val="00E34FC5"/>
    <w:rsid w:val="00E3500E"/>
    <w:rsid w:val="00E351FF"/>
    <w:rsid w:val="00E352C0"/>
    <w:rsid w:val="00E35A6B"/>
    <w:rsid w:val="00E35ECF"/>
    <w:rsid w:val="00E36649"/>
    <w:rsid w:val="00E36A0F"/>
    <w:rsid w:val="00E36CDF"/>
    <w:rsid w:val="00E371B0"/>
    <w:rsid w:val="00E37C0D"/>
    <w:rsid w:val="00E37C3D"/>
    <w:rsid w:val="00E40071"/>
    <w:rsid w:val="00E40650"/>
    <w:rsid w:val="00E4065B"/>
    <w:rsid w:val="00E40A89"/>
    <w:rsid w:val="00E413EB"/>
    <w:rsid w:val="00E41FDC"/>
    <w:rsid w:val="00E4355F"/>
    <w:rsid w:val="00E4399F"/>
    <w:rsid w:val="00E439E9"/>
    <w:rsid w:val="00E43A89"/>
    <w:rsid w:val="00E43E79"/>
    <w:rsid w:val="00E43F1B"/>
    <w:rsid w:val="00E44A34"/>
    <w:rsid w:val="00E44A9E"/>
    <w:rsid w:val="00E44B50"/>
    <w:rsid w:val="00E44E62"/>
    <w:rsid w:val="00E45C1A"/>
    <w:rsid w:val="00E45EB9"/>
    <w:rsid w:val="00E460CF"/>
    <w:rsid w:val="00E460E6"/>
    <w:rsid w:val="00E46145"/>
    <w:rsid w:val="00E4629E"/>
    <w:rsid w:val="00E467B2"/>
    <w:rsid w:val="00E46A3F"/>
    <w:rsid w:val="00E46DAA"/>
    <w:rsid w:val="00E479DC"/>
    <w:rsid w:val="00E50B2F"/>
    <w:rsid w:val="00E511FC"/>
    <w:rsid w:val="00E51382"/>
    <w:rsid w:val="00E51629"/>
    <w:rsid w:val="00E52B00"/>
    <w:rsid w:val="00E52FA3"/>
    <w:rsid w:val="00E534BE"/>
    <w:rsid w:val="00E53895"/>
    <w:rsid w:val="00E53F35"/>
    <w:rsid w:val="00E53F5C"/>
    <w:rsid w:val="00E541F8"/>
    <w:rsid w:val="00E54CD8"/>
    <w:rsid w:val="00E556C1"/>
    <w:rsid w:val="00E5593A"/>
    <w:rsid w:val="00E55D7B"/>
    <w:rsid w:val="00E55DF0"/>
    <w:rsid w:val="00E55E4B"/>
    <w:rsid w:val="00E56136"/>
    <w:rsid w:val="00E56268"/>
    <w:rsid w:val="00E563C3"/>
    <w:rsid w:val="00E56ACC"/>
    <w:rsid w:val="00E57141"/>
    <w:rsid w:val="00E572CA"/>
    <w:rsid w:val="00E57457"/>
    <w:rsid w:val="00E578B8"/>
    <w:rsid w:val="00E57DB6"/>
    <w:rsid w:val="00E60107"/>
    <w:rsid w:val="00E60835"/>
    <w:rsid w:val="00E635F5"/>
    <w:rsid w:val="00E638DA"/>
    <w:rsid w:val="00E63FA0"/>
    <w:rsid w:val="00E64542"/>
    <w:rsid w:val="00E648EB"/>
    <w:rsid w:val="00E6492B"/>
    <w:rsid w:val="00E64C7F"/>
    <w:rsid w:val="00E64CDF"/>
    <w:rsid w:val="00E64D1D"/>
    <w:rsid w:val="00E652A8"/>
    <w:rsid w:val="00E65AF1"/>
    <w:rsid w:val="00E6603E"/>
    <w:rsid w:val="00E66382"/>
    <w:rsid w:val="00E663E0"/>
    <w:rsid w:val="00E6667F"/>
    <w:rsid w:val="00E66F33"/>
    <w:rsid w:val="00E670AA"/>
    <w:rsid w:val="00E67AF4"/>
    <w:rsid w:val="00E67C7B"/>
    <w:rsid w:val="00E70781"/>
    <w:rsid w:val="00E7097E"/>
    <w:rsid w:val="00E70FA4"/>
    <w:rsid w:val="00E7100C"/>
    <w:rsid w:val="00E7136C"/>
    <w:rsid w:val="00E72303"/>
    <w:rsid w:val="00E73A43"/>
    <w:rsid w:val="00E73DD3"/>
    <w:rsid w:val="00E73E4D"/>
    <w:rsid w:val="00E74B97"/>
    <w:rsid w:val="00E761A7"/>
    <w:rsid w:val="00E762A3"/>
    <w:rsid w:val="00E77177"/>
    <w:rsid w:val="00E77E32"/>
    <w:rsid w:val="00E805DF"/>
    <w:rsid w:val="00E81AC5"/>
    <w:rsid w:val="00E82596"/>
    <w:rsid w:val="00E8314E"/>
    <w:rsid w:val="00E8476E"/>
    <w:rsid w:val="00E8571A"/>
    <w:rsid w:val="00E858FE"/>
    <w:rsid w:val="00E85968"/>
    <w:rsid w:val="00E85A2A"/>
    <w:rsid w:val="00E85A4F"/>
    <w:rsid w:val="00E861AD"/>
    <w:rsid w:val="00E862E3"/>
    <w:rsid w:val="00E8696F"/>
    <w:rsid w:val="00E869D1"/>
    <w:rsid w:val="00E878A9"/>
    <w:rsid w:val="00E907F4"/>
    <w:rsid w:val="00E90D67"/>
    <w:rsid w:val="00E910DF"/>
    <w:rsid w:val="00E915A4"/>
    <w:rsid w:val="00E91FEF"/>
    <w:rsid w:val="00E92448"/>
    <w:rsid w:val="00E92CBD"/>
    <w:rsid w:val="00E92F3F"/>
    <w:rsid w:val="00E92F9C"/>
    <w:rsid w:val="00E93B36"/>
    <w:rsid w:val="00E94192"/>
    <w:rsid w:val="00E943EC"/>
    <w:rsid w:val="00E94604"/>
    <w:rsid w:val="00E94FC2"/>
    <w:rsid w:val="00E9566C"/>
    <w:rsid w:val="00E95790"/>
    <w:rsid w:val="00E962CE"/>
    <w:rsid w:val="00E96BDB"/>
    <w:rsid w:val="00E97119"/>
    <w:rsid w:val="00E9733B"/>
    <w:rsid w:val="00E976DC"/>
    <w:rsid w:val="00E97D1A"/>
    <w:rsid w:val="00E97D6B"/>
    <w:rsid w:val="00EA1496"/>
    <w:rsid w:val="00EA14CB"/>
    <w:rsid w:val="00EA17EF"/>
    <w:rsid w:val="00EA1B98"/>
    <w:rsid w:val="00EA32CC"/>
    <w:rsid w:val="00EA355C"/>
    <w:rsid w:val="00EA3B57"/>
    <w:rsid w:val="00EA3C13"/>
    <w:rsid w:val="00EA4076"/>
    <w:rsid w:val="00EA4530"/>
    <w:rsid w:val="00EA45C9"/>
    <w:rsid w:val="00EA48FC"/>
    <w:rsid w:val="00EA4D08"/>
    <w:rsid w:val="00EA5016"/>
    <w:rsid w:val="00EA57F1"/>
    <w:rsid w:val="00EA5A98"/>
    <w:rsid w:val="00EA5E1A"/>
    <w:rsid w:val="00EA5E48"/>
    <w:rsid w:val="00EA5E9A"/>
    <w:rsid w:val="00EA625F"/>
    <w:rsid w:val="00EA6768"/>
    <w:rsid w:val="00EA68E6"/>
    <w:rsid w:val="00EA6BD3"/>
    <w:rsid w:val="00EA7C95"/>
    <w:rsid w:val="00EA7CF5"/>
    <w:rsid w:val="00EA7D38"/>
    <w:rsid w:val="00EA7E5A"/>
    <w:rsid w:val="00EA7E8F"/>
    <w:rsid w:val="00EB01B6"/>
    <w:rsid w:val="00EB0239"/>
    <w:rsid w:val="00EB04F9"/>
    <w:rsid w:val="00EB0E95"/>
    <w:rsid w:val="00EB1F6D"/>
    <w:rsid w:val="00EB28B1"/>
    <w:rsid w:val="00EB2B78"/>
    <w:rsid w:val="00EB341C"/>
    <w:rsid w:val="00EB3A71"/>
    <w:rsid w:val="00EB3DDD"/>
    <w:rsid w:val="00EB3EE5"/>
    <w:rsid w:val="00EB445D"/>
    <w:rsid w:val="00EB45D2"/>
    <w:rsid w:val="00EB467A"/>
    <w:rsid w:val="00EB4A43"/>
    <w:rsid w:val="00EB4E7B"/>
    <w:rsid w:val="00EB528A"/>
    <w:rsid w:val="00EB5A6E"/>
    <w:rsid w:val="00EB6572"/>
    <w:rsid w:val="00EB6A37"/>
    <w:rsid w:val="00EB7BA6"/>
    <w:rsid w:val="00EC1339"/>
    <w:rsid w:val="00EC1453"/>
    <w:rsid w:val="00EC1C49"/>
    <w:rsid w:val="00EC1D18"/>
    <w:rsid w:val="00EC2766"/>
    <w:rsid w:val="00EC2AE5"/>
    <w:rsid w:val="00EC2BCE"/>
    <w:rsid w:val="00EC2CE5"/>
    <w:rsid w:val="00EC2F18"/>
    <w:rsid w:val="00EC4A0C"/>
    <w:rsid w:val="00EC4AA9"/>
    <w:rsid w:val="00EC4EA3"/>
    <w:rsid w:val="00EC4F04"/>
    <w:rsid w:val="00EC4FDE"/>
    <w:rsid w:val="00EC5065"/>
    <w:rsid w:val="00EC511E"/>
    <w:rsid w:val="00EC5376"/>
    <w:rsid w:val="00EC5A8E"/>
    <w:rsid w:val="00EC5A9A"/>
    <w:rsid w:val="00EC5F2C"/>
    <w:rsid w:val="00EC6C20"/>
    <w:rsid w:val="00EC760B"/>
    <w:rsid w:val="00EC7A16"/>
    <w:rsid w:val="00ED05C6"/>
    <w:rsid w:val="00ED0B05"/>
    <w:rsid w:val="00ED0CD6"/>
    <w:rsid w:val="00ED0FCF"/>
    <w:rsid w:val="00ED0FF7"/>
    <w:rsid w:val="00ED1027"/>
    <w:rsid w:val="00ED1416"/>
    <w:rsid w:val="00ED14D9"/>
    <w:rsid w:val="00ED19B6"/>
    <w:rsid w:val="00ED1B45"/>
    <w:rsid w:val="00ED1E1D"/>
    <w:rsid w:val="00ED2205"/>
    <w:rsid w:val="00ED2C33"/>
    <w:rsid w:val="00ED3434"/>
    <w:rsid w:val="00ED36F4"/>
    <w:rsid w:val="00ED3B33"/>
    <w:rsid w:val="00ED3DB6"/>
    <w:rsid w:val="00ED424F"/>
    <w:rsid w:val="00ED44BB"/>
    <w:rsid w:val="00ED4E3D"/>
    <w:rsid w:val="00ED5455"/>
    <w:rsid w:val="00ED577E"/>
    <w:rsid w:val="00ED5CEE"/>
    <w:rsid w:val="00ED5DEF"/>
    <w:rsid w:val="00ED6665"/>
    <w:rsid w:val="00ED73E2"/>
    <w:rsid w:val="00ED745B"/>
    <w:rsid w:val="00ED761E"/>
    <w:rsid w:val="00ED7F70"/>
    <w:rsid w:val="00EE0090"/>
    <w:rsid w:val="00EE0140"/>
    <w:rsid w:val="00EE01FB"/>
    <w:rsid w:val="00EE06D9"/>
    <w:rsid w:val="00EE0FDE"/>
    <w:rsid w:val="00EE2990"/>
    <w:rsid w:val="00EE2F03"/>
    <w:rsid w:val="00EE31A9"/>
    <w:rsid w:val="00EE4B02"/>
    <w:rsid w:val="00EE5365"/>
    <w:rsid w:val="00EE585F"/>
    <w:rsid w:val="00EE6248"/>
    <w:rsid w:val="00EE6374"/>
    <w:rsid w:val="00EE6A58"/>
    <w:rsid w:val="00EE6AAD"/>
    <w:rsid w:val="00EE6BC7"/>
    <w:rsid w:val="00EE6C2B"/>
    <w:rsid w:val="00EE7CA4"/>
    <w:rsid w:val="00EF0130"/>
    <w:rsid w:val="00EF0788"/>
    <w:rsid w:val="00EF0E5A"/>
    <w:rsid w:val="00EF13B6"/>
    <w:rsid w:val="00EF16C1"/>
    <w:rsid w:val="00EF1CA8"/>
    <w:rsid w:val="00EF20C4"/>
    <w:rsid w:val="00EF2821"/>
    <w:rsid w:val="00EF2B49"/>
    <w:rsid w:val="00EF2E59"/>
    <w:rsid w:val="00EF373F"/>
    <w:rsid w:val="00EF3FAC"/>
    <w:rsid w:val="00EF43F4"/>
    <w:rsid w:val="00EF466C"/>
    <w:rsid w:val="00EF4DE0"/>
    <w:rsid w:val="00EF5321"/>
    <w:rsid w:val="00EF5404"/>
    <w:rsid w:val="00EF546B"/>
    <w:rsid w:val="00EF551B"/>
    <w:rsid w:val="00EF6FA0"/>
    <w:rsid w:val="00EF7B70"/>
    <w:rsid w:val="00EF7B7C"/>
    <w:rsid w:val="00EF7F7B"/>
    <w:rsid w:val="00F00A0F"/>
    <w:rsid w:val="00F00CB1"/>
    <w:rsid w:val="00F00E34"/>
    <w:rsid w:val="00F0149C"/>
    <w:rsid w:val="00F014E3"/>
    <w:rsid w:val="00F0182A"/>
    <w:rsid w:val="00F01871"/>
    <w:rsid w:val="00F01D93"/>
    <w:rsid w:val="00F01EED"/>
    <w:rsid w:val="00F01FD5"/>
    <w:rsid w:val="00F0203C"/>
    <w:rsid w:val="00F02141"/>
    <w:rsid w:val="00F02353"/>
    <w:rsid w:val="00F03686"/>
    <w:rsid w:val="00F037DE"/>
    <w:rsid w:val="00F039A6"/>
    <w:rsid w:val="00F043FE"/>
    <w:rsid w:val="00F04562"/>
    <w:rsid w:val="00F04856"/>
    <w:rsid w:val="00F04F72"/>
    <w:rsid w:val="00F04FC4"/>
    <w:rsid w:val="00F0508A"/>
    <w:rsid w:val="00F05821"/>
    <w:rsid w:val="00F05A45"/>
    <w:rsid w:val="00F05AB2"/>
    <w:rsid w:val="00F05B36"/>
    <w:rsid w:val="00F05C99"/>
    <w:rsid w:val="00F0639B"/>
    <w:rsid w:val="00F070A6"/>
    <w:rsid w:val="00F0787C"/>
    <w:rsid w:val="00F07ACD"/>
    <w:rsid w:val="00F102F0"/>
    <w:rsid w:val="00F10543"/>
    <w:rsid w:val="00F10649"/>
    <w:rsid w:val="00F10EA6"/>
    <w:rsid w:val="00F116CD"/>
    <w:rsid w:val="00F1176C"/>
    <w:rsid w:val="00F11E0A"/>
    <w:rsid w:val="00F13493"/>
    <w:rsid w:val="00F139DD"/>
    <w:rsid w:val="00F14251"/>
    <w:rsid w:val="00F14AC9"/>
    <w:rsid w:val="00F16132"/>
    <w:rsid w:val="00F16299"/>
    <w:rsid w:val="00F1630F"/>
    <w:rsid w:val="00F17717"/>
    <w:rsid w:val="00F17FB7"/>
    <w:rsid w:val="00F20287"/>
    <w:rsid w:val="00F202A4"/>
    <w:rsid w:val="00F21118"/>
    <w:rsid w:val="00F211D0"/>
    <w:rsid w:val="00F21235"/>
    <w:rsid w:val="00F21952"/>
    <w:rsid w:val="00F21B1B"/>
    <w:rsid w:val="00F21F7D"/>
    <w:rsid w:val="00F22299"/>
    <w:rsid w:val="00F22430"/>
    <w:rsid w:val="00F224E6"/>
    <w:rsid w:val="00F224FF"/>
    <w:rsid w:val="00F22CAF"/>
    <w:rsid w:val="00F23A64"/>
    <w:rsid w:val="00F23C4F"/>
    <w:rsid w:val="00F24553"/>
    <w:rsid w:val="00F24F24"/>
    <w:rsid w:val="00F253C0"/>
    <w:rsid w:val="00F2540A"/>
    <w:rsid w:val="00F25603"/>
    <w:rsid w:val="00F257D3"/>
    <w:rsid w:val="00F25E17"/>
    <w:rsid w:val="00F263C8"/>
    <w:rsid w:val="00F26EB8"/>
    <w:rsid w:val="00F3124D"/>
    <w:rsid w:val="00F31312"/>
    <w:rsid w:val="00F3146E"/>
    <w:rsid w:val="00F31FF3"/>
    <w:rsid w:val="00F325BC"/>
    <w:rsid w:val="00F32A6C"/>
    <w:rsid w:val="00F32C3A"/>
    <w:rsid w:val="00F32CD3"/>
    <w:rsid w:val="00F33240"/>
    <w:rsid w:val="00F33AE6"/>
    <w:rsid w:val="00F33C4C"/>
    <w:rsid w:val="00F35386"/>
    <w:rsid w:val="00F35EF2"/>
    <w:rsid w:val="00F36068"/>
    <w:rsid w:val="00F36639"/>
    <w:rsid w:val="00F36A96"/>
    <w:rsid w:val="00F37A7A"/>
    <w:rsid w:val="00F37AC5"/>
    <w:rsid w:val="00F37CDF"/>
    <w:rsid w:val="00F37FF9"/>
    <w:rsid w:val="00F41518"/>
    <w:rsid w:val="00F41726"/>
    <w:rsid w:val="00F41C75"/>
    <w:rsid w:val="00F43487"/>
    <w:rsid w:val="00F438B2"/>
    <w:rsid w:val="00F43B3D"/>
    <w:rsid w:val="00F43D83"/>
    <w:rsid w:val="00F4429F"/>
    <w:rsid w:val="00F44473"/>
    <w:rsid w:val="00F45D12"/>
    <w:rsid w:val="00F46449"/>
    <w:rsid w:val="00F46510"/>
    <w:rsid w:val="00F46A96"/>
    <w:rsid w:val="00F46E5D"/>
    <w:rsid w:val="00F46E7A"/>
    <w:rsid w:val="00F504C1"/>
    <w:rsid w:val="00F508D4"/>
    <w:rsid w:val="00F520A3"/>
    <w:rsid w:val="00F52669"/>
    <w:rsid w:val="00F52814"/>
    <w:rsid w:val="00F52DEA"/>
    <w:rsid w:val="00F52E1D"/>
    <w:rsid w:val="00F53396"/>
    <w:rsid w:val="00F535A6"/>
    <w:rsid w:val="00F53E01"/>
    <w:rsid w:val="00F54372"/>
    <w:rsid w:val="00F54426"/>
    <w:rsid w:val="00F54BD1"/>
    <w:rsid w:val="00F54CD9"/>
    <w:rsid w:val="00F54CE3"/>
    <w:rsid w:val="00F54F62"/>
    <w:rsid w:val="00F55211"/>
    <w:rsid w:val="00F558FE"/>
    <w:rsid w:val="00F559BC"/>
    <w:rsid w:val="00F5607C"/>
    <w:rsid w:val="00F56560"/>
    <w:rsid w:val="00F565FD"/>
    <w:rsid w:val="00F56CC8"/>
    <w:rsid w:val="00F573EA"/>
    <w:rsid w:val="00F5761E"/>
    <w:rsid w:val="00F57877"/>
    <w:rsid w:val="00F57E85"/>
    <w:rsid w:val="00F602A9"/>
    <w:rsid w:val="00F60862"/>
    <w:rsid w:val="00F6096B"/>
    <w:rsid w:val="00F614AB"/>
    <w:rsid w:val="00F623F5"/>
    <w:rsid w:val="00F624B4"/>
    <w:rsid w:val="00F62D34"/>
    <w:rsid w:val="00F62DBA"/>
    <w:rsid w:val="00F634E1"/>
    <w:rsid w:val="00F64690"/>
    <w:rsid w:val="00F6470D"/>
    <w:rsid w:val="00F6572F"/>
    <w:rsid w:val="00F65E47"/>
    <w:rsid w:val="00F66282"/>
    <w:rsid w:val="00F66CDC"/>
    <w:rsid w:val="00F66D4B"/>
    <w:rsid w:val="00F678EE"/>
    <w:rsid w:val="00F67968"/>
    <w:rsid w:val="00F67A26"/>
    <w:rsid w:val="00F67D63"/>
    <w:rsid w:val="00F70960"/>
    <w:rsid w:val="00F7174F"/>
    <w:rsid w:val="00F7176C"/>
    <w:rsid w:val="00F72303"/>
    <w:rsid w:val="00F72316"/>
    <w:rsid w:val="00F72BB1"/>
    <w:rsid w:val="00F72CCE"/>
    <w:rsid w:val="00F72ED0"/>
    <w:rsid w:val="00F73237"/>
    <w:rsid w:val="00F739CA"/>
    <w:rsid w:val="00F73AB5"/>
    <w:rsid w:val="00F74398"/>
    <w:rsid w:val="00F74A91"/>
    <w:rsid w:val="00F7649E"/>
    <w:rsid w:val="00F766DA"/>
    <w:rsid w:val="00F76A71"/>
    <w:rsid w:val="00F777E9"/>
    <w:rsid w:val="00F7797C"/>
    <w:rsid w:val="00F77E77"/>
    <w:rsid w:val="00F80339"/>
    <w:rsid w:val="00F809E7"/>
    <w:rsid w:val="00F810C5"/>
    <w:rsid w:val="00F81B4B"/>
    <w:rsid w:val="00F81FFB"/>
    <w:rsid w:val="00F82165"/>
    <w:rsid w:val="00F82D25"/>
    <w:rsid w:val="00F82ECE"/>
    <w:rsid w:val="00F8332A"/>
    <w:rsid w:val="00F83EE2"/>
    <w:rsid w:val="00F8425E"/>
    <w:rsid w:val="00F85C92"/>
    <w:rsid w:val="00F85D0B"/>
    <w:rsid w:val="00F86767"/>
    <w:rsid w:val="00F86BA4"/>
    <w:rsid w:val="00F872ED"/>
    <w:rsid w:val="00F87871"/>
    <w:rsid w:val="00F87C2B"/>
    <w:rsid w:val="00F87F26"/>
    <w:rsid w:val="00F87F85"/>
    <w:rsid w:val="00F907A4"/>
    <w:rsid w:val="00F912E9"/>
    <w:rsid w:val="00F912EA"/>
    <w:rsid w:val="00F915E4"/>
    <w:rsid w:val="00F91933"/>
    <w:rsid w:val="00F91E21"/>
    <w:rsid w:val="00F924B7"/>
    <w:rsid w:val="00F92E72"/>
    <w:rsid w:val="00F93509"/>
    <w:rsid w:val="00F93DFD"/>
    <w:rsid w:val="00F93F4A"/>
    <w:rsid w:val="00F95582"/>
    <w:rsid w:val="00F959AB"/>
    <w:rsid w:val="00F96C3E"/>
    <w:rsid w:val="00F96D57"/>
    <w:rsid w:val="00F96DAB"/>
    <w:rsid w:val="00F97086"/>
    <w:rsid w:val="00F978AB"/>
    <w:rsid w:val="00FA07B1"/>
    <w:rsid w:val="00FA0E22"/>
    <w:rsid w:val="00FA1C80"/>
    <w:rsid w:val="00FA20FE"/>
    <w:rsid w:val="00FA2563"/>
    <w:rsid w:val="00FA29D8"/>
    <w:rsid w:val="00FA2E22"/>
    <w:rsid w:val="00FA3163"/>
    <w:rsid w:val="00FA4397"/>
    <w:rsid w:val="00FA4D3D"/>
    <w:rsid w:val="00FA5576"/>
    <w:rsid w:val="00FA6053"/>
    <w:rsid w:val="00FA6054"/>
    <w:rsid w:val="00FA60D3"/>
    <w:rsid w:val="00FA62BD"/>
    <w:rsid w:val="00FA6AB3"/>
    <w:rsid w:val="00FA7C28"/>
    <w:rsid w:val="00FB0031"/>
    <w:rsid w:val="00FB0D12"/>
    <w:rsid w:val="00FB0E33"/>
    <w:rsid w:val="00FB13D1"/>
    <w:rsid w:val="00FB15F6"/>
    <w:rsid w:val="00FB20AC"/>
    <w:rsid w:val="00FB32F9"/>
    <w:rsid w:val="00FB3559"/>
    <w:rsid w:val="00FB3EB7"/>
    <w:rsid w:val="00FB41A9"/>
    <w:rsid w:val="00FB4249"/>
    <w:rsid w:val="00FB51A0"/>
    <w:rsid w:val="00FB64C3"/>
    <w:rsid w:val="00FC0808"/>
    <w:rsid w:val="00FC0A1B"/>
    <w:rsid w:val="00FC0B3A"/>
    <w:rsid w:val="00FC0D35"/>
    <w:rsid w:val="00FC1580"/>
    <w:rsid w:val="00FC1899"/>
    <w:rsid w:val="00FC19A8"/>
    <w:rsid w:val="00FC2608"/>
    <w:rsid w:val="00FC3249"/>
    <w:rsid w:val="00FC338F"/>
    <w:rsid w:val="00FC3926"/>
    <w:rsid w:val="00FC423D"/>
    <w:rsid w:val="00FC47EA"/>
    <w:rsid w:val="00FC48D1"/>
    <w:rsid w:val="00FC4CC0"/>
    <w:rsid w:val="00FC5580"/>
    <w:rsid w:val="00FC5EDD"/>
    <w:rsid w:val="00FC5F03"/>
    <w:rsid w:val="00FC608B"/>
    <w:rsid w:val="00FC7D1E"/>
    <w:rsid w:val="00FD16B6"/>
    <w:rsid w:val="00FD2350"/>
    <w:rsid w:val="00FD2C33"/>
    <w:rsid w:val="00FD2E2A"/>
    <w:rsid w:val="00FD2E53"/>
    <w:rsid w:val="00FD2FFF"/>
    <w:rsid w:val="00FD30F6"/>
    <w:rsid w:val="00FD382E"/>
    <w:rsid w:val="00FD3995"/>
    <w:rsid w:val="00FD3C35"/>
    <w:rsid w:val="00FD3F53"/>
    <w:rsid w:val="00FD43A9"/>
    <w:rsid w:val="00FD4427"/>
    <w:rsid w:val="00FD4795"/>
    <w:rsid w:val="00FD5219"/>
    <w:rsid w:val="00FD5565"/>
    <w:rsid w:val="00FD5D40"/>
    <w:rsid w:val="00FD5F89"/>
    <w:rsid w:val="00FD7A22"/>
    <w:rsid w:val="00FE0101"/>
    <w:rsid w:val="00FE0581"/>
    <w:rsid w:val="00FE08AE"/>
    <w:rsid w:val="00FE08E0"/>
    <w:rsid w:val="00FE1256"/>
    <w:rsid w:val="00FE166F"/>
    <w:rsid w:val="00FE16AD"/>
    <w:rsid w:val="00FE1781"/>
    <w:rsid w:val="00FE1F54"/>
    <w:rsid w:val="00FE373E"/>
    <w:rsid w:val="00FE383A"/>
    <w:rsid w:val="00FE4043"/>
    <w:rsid w:val="00FE4652"/>
    <w:rsid w:val="00FE4974"/>
    <w:rsid w:val="00FE4DB0"/>
    <w:rsid w:val="00FE531D"/>
    <w:rsid w:val="00FE58FD"/>
    <w:rsid w:val="00FE5C37"/>
    <w:rsid w:val="00FE6990"/>
    <w:rsid w:val="00FE6F9B"/>
    <w:rsid w:val="00FE720C"/>
    <w:rsid w:val="00FE78A8"/>
    <w:rsid w:val="00FE7A2A"/>
    <w:rsid w:val="00FE7FD2"/>
    <w:rsid w:val="00FF0D2B"/>
    <w:rsid w:val="00FF0E94"/>
    <w:rsid w:val="00FF0FFA"/>
    <w:rsid w:val="00FF1A96"/>
    <w:rsid w:val="00FF318F"/>
    <w:rsid w:val="00FF3B84"/>
    <w:rsid w:val="00FF3E08"/>
    <w:rsid w:val="00FF4174"/>
    <w:rsid w:val="00FF4A60"/>
    <w:rsid w:val="00FF5220"/>
    <w:rsid w:val="00FF6F7C"/>
    <w:rsid w:val="00FF71EB"/>
    <w:rsid w:val="00FF7205"/>
    <w:rsid w:val="00FF791B"/>
    <w:rsid w:val="00FF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2F2016D-9DD9-4785-AFC9-8C6DA9ED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57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  <w:rPr>
      <w:lang w:val="x-none" w:eastAsia="x-none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E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613A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B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492C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387" w:hanging="540"/>
      <w:jc w:val="both"/>
    </w:pPr>
    <w:rPr>
      <w:rFonts w:ascii="Angsana New" w:hAnsi="Angsana New"/>
      <w:b/>
      <w:b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492CA7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a2">
    <w:name w:val="ข้อความ"/>
    <w:basedOn w:val="Normal"/>
    <w:rsid w:val="00875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a3">
    <w:name w:val="???"/>
    <w:basedOn w:val="Normal"/>
    <w:rsid w:val="00D731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4505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C7088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0336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EC14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EC1453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D00E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F10CE"/>
    <w:rPr>
      <w:rFonts w:ascii="Arial" w:hAnsi="Arial"/>
      <w:sz w:val="18"/>
      <w:szCs w:val="18"/>
    </w:rPr>
  </w:style>
  <w:style w:type="character" w:styleId="Emphasis">
    <w:name w:val="Emphasis"/>
    <w:uiPriority w:val="20"/>
    <w:qFormat/>
    <w:rsid w:val="00D3270C"/>
    <w:rPr>
      <w:i/>
      <w:iCs/>
    </w:rPr>
  </w:style>
  <w:style w:type="paragraph" w:customStyle="1" w:styleId="10">
    <w:name w:val="10"/>
    <w:basedOn w:val="Normal"/>
    <w:rsid w:val="00523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character" w:customStyle="1" w:styleId="FooterChar">
    <w:name w:val="Footer Char"/>
    <w:link w:val="Footer"/>
    <w:uiPriority w:val="99"/>
    <w:rsid w:val="000636B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E14FE6"/>
    <w:rPr>
      <w:rFonts w:cs="EucrosiaUPC"/>
      <w:sz w:val="28"/>
      <w:szCs w:val="28"/>
    </w:rPr>
  </w:style>
  <w:style w:type="character" w:styleId="CommentReference">
    <w:name w:val="annotation reference"/>
    <w:rsid w:val="002A3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38D9"/>
    <w:rPr>
      <w:sz w:val="20"/>
      <w:szCs w:val="25"/>
    </w:rPr>
  </w:style>
  <w:style w:type="character" w:customStyle="1" w:styleId="CommentTextChar">
    <w:name w:val="Comment Text Char"/>
    <w:link w:val="CommentText"/>
    <w:rsid w:val="002A38D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A38D9"/>
    <w:rPr>
      <w:b/>
      <w:bCs/>
    </w:rPr>
  </w:style>
  <w:style w:type="character" w:customStyle="1" w:styleId="CommentSubjectChar">
    <w:name w:val="Comment Subject Char"/>
    <w:link w:val="CommentSubject"/>
    <w:rsid w:val="002A38D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38D9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E32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31DC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31DC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31DC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31DC4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31DC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31DC4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31DC4"/>
    <w:rPr>
      <w:rFonts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431DC4"/>
    <w:rPr>
      <w:rFonts w:cs="EucrosiaUPC"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431DC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431DC4"/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31DC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431DC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431DC4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431D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7E4F1-3944-41C5-B379-F1A79D6D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61</Pages>
  <Words>14087</Words>
  <Characters>56701</Characters>
  <Application>Microsoft Office Word</Application>
  <DocSecurity>0</DocSecurity>
  <Lines>472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70647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creator>AA</dc:creator>
  <cp:lastModifiedBy>Somjai, Nigonyanont</cp:lastModifiedBy>
  <cp:revision>3</cp:revision>
  <cp:lastPrinted>2020-02-24T05:51:00Z</cp:lastPrinted>
  <dcterms:created xsi:type="dcterms:W3CDTF">2020-02-24T14:14:00Z</dcterms:created>
  <dcterms:modified xsi:type="dcterms:W3CDTF">2020-02-24T14:19:00Z</dcterms:modified>
</cp:coreProperties>
</file>