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56C5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2C09691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010A4DF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9919D83" w14:textId="77777777" w:rsidR="00352159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2545B4C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93F3649" w14:textId="77777777" w:rsidR="00352159" w:rsidRPr="00EA592D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091287B4" w14:textId="77777777" w:rsidR="00352159" w:rsidRPr="0034283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7A6D92CA" w:rsidR="00352159" w:rsidRPr="00116E54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</w:t>
      </w:r>
      <w:r w:rsidRPr="00116E54">
        <w:rPr>
          <w:rFonts w:ascii="Angsana New" w:hAnsi="Angsana New"/>
          <w:sz w:val="32"/>
          <w:szCs w:val="32"/>
          <w:cs/>
        </w:rPr>
        <w:t>สำหรับ</w:t>
      </w:r>
      <w:r w:rsidR="00B974E8">
        <w:rPr>
          <w:rFonts w:ascii="Angsana New" w:hAnsi="Angsana New" w:hint="cs"/>
          <w:sz w:val="32"/>
          <w:szCs w:val="32"/>
          <w:cs/>
        </w:rPr>
        <w:t>ปีสิ้นสุด</w:t>
      </w:r>
      <w:r w:rsidRPr="00116E54">
        <w:rPr>
          <w:rFonts w:ascii="Angsana New" w:hAnsi="Angsana New"/>
          <w:sz w:val="32"/>
          <w:szCs w:val="32"/>
          <w:cs/>
        </w:rPr>
        <w:t>วันที่ 3</w:t>
      </w:r>
      <w:r w:rsidR="004946D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946DC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16E54">
        <w:rPr>
          <w:rFonts w:ascii="Angsana New" w:hAnsi="Angsana New"/>
          <w:sz w:val="32"/>
          <w:szCs w:val="32"/>
          <w:cs/>
        </w:rPr>
        <w:t>256</w:t>
      </w:r>
      <w:r>
        <w:rPr>
          <w:rFonts w:ascii="Angsana New" w:hAnsi="Angsana New"/>
          <w:sz w:val="32"/>
          <w:szCs w:val="32"/>
        </w:rPr>
        <w:t>2</w:t>
      </w:r>
    </w:p>
    <w:p w14:paraId="4D78FA0E" w14:textId="77777777" w:rsidR="00352159" w:rsidRPr="00116E54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2A36A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7777777" w:rsidR="00352159" w:rsidRPr="00EA592D" w:rsidRDefault="00352159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356594" w14:textId="6B163AA3" w:rsidR="00352159" w:rsidRPr="00A04FB9" w:rsidRDefault="00352159" w:rsidP="00352159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</w:t>
      </w:r>
      <w:r w:rsidR="00B974E8">
        <w:rPr>
          <w:rFonts w:hint="cs"/>
          <w:b/>
          <w:bCs/>
          <w:sz w:val="32"/>
          <w:szCs w:val="32"/>
          <w:cs/>
        </w:rPr>
        <w:t>ของ</w:t>
      </w:r>
      <w:r w:rsidRPr="00A04FB9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4690DB97" w14:textId="1D3638F6" w:rsidR="00352159" w:rsidRPr="00A04FB9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>
        <w:rPr>
          <w:rFonts w:ascii="Angsana New" w:hAnsi="Angsana New" w:hint="cs"/>
          <w:b/>
          <w:bCs/>
          <w:sz w:val="30"/>
          <w:szCs w:val="30"/>
          <w:cs/>
        </w:rPr>
        <w:t>ผู้ถือหน่วยลงทุนของทรัสต์</w:t>
      </w:r>
      <w:r w:rsidR="004946DC" w:rsidRPr="004946DC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6BE3EA24" w14:textId="32CF9543" w:rsidR="004946DC" w:rsidRPr="004946DC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946DC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B974E8" w:rsidRDefault="004946DC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  <w:cs/>
        </w:rPr>
      </w:pPr>
    </w:p>
    <w:p w14:paraId="7A9A42E6" w14:textId="5691B164" w:rsidR="00352159" w:rsidRPr="00A04FB9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</w:t>
      </w:r>
      <w:r w:rsidR="004946DC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>
        <w:rPr>
          <w:rFonts w:ascii="Angsana New" w:hAnsi="Angsana New" w:cs="Angsana New" w:hint="cs"/>
          <w:cs/>
          <w:lang w:val="en-US"/>
        </w:rPr>
        <w:t>รวมและงบการเงินเฉพาะกิจการ</w:t>
      </w:r>
      <w:r w:rsidR="004946DC" w:rsidRPr="004946DC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>
        <w:rPr>
          <w:rFonts w:ascii="Angsana New" w:hAnsi="Angsana New" w:cs="Angsana New" w:hint="cs"/>
          <w:cs/>
          <w:lang w:val="en-US"/>
        </w:rPr>
        <w:t xml:space="preserve"> และบริษัทย่อย</w:t>
      </w:r>
      <w:r w:rsidR="004946DC" w:rsidRPr="004946DC">
        <w:rPr>
          <w:rFonts w:ascii="Angsana New" w:hAnsi="Angsana New" w:cs="Angsana New"/>
          <w:cs/>
          <w:lang w:val="en-US"/>
        </w:rPr>
        <w:t xml:space="preserve"> (</w:t>
      </w:r>
      <w:r w:rsidR="00B45647">
        <w:rPr>
          <w:rFonts w:ascii="Angsana New" w:hAnsi="Angsana New" w:cs="Angsana New" w:hint="cs"/>
          <w:cs/>
          <w:lang w:val="en-US"/>
        </w:rPr>
        <w:t>กลุ่ม</w:t>
      </w:r>
      <w:r w:rsidR="004946DC" w:rsidRPr="004946DC">
        <w:rPr>
          <w:rFonts w:ascii="Angsana New" w:hAnsi="Angsana New" w:cs="Angsana New"/>
          <w:cs/>
          <w:lang w:val="en-US"/>
        </w:rPr>
        <w:t xml:space="preserve">กองทรัสต์) </w:t>
      </w:r>
      <w:r w:rsidR="006E0360" w:rsidRPr="006E0360">
        <w:rPr>
          <w:rFonts w:ascii="Angsana New" w:hAnsi="Angsana New" w:cs="Angsana New"/>
          <w:cs/>
          <w:lang w:val="en-US"/>
        </w:rPr>
        <w:t>และของเฉพาะ</w:t>
      </w:r>
      <w:r w:rsidR="006E0360" w:rsidRPr="004946DC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ทรัสต์เพื่อการลงทุนในอสังหาริมทรัพย์และสิทธิการเช่า</w:t>
      </w:r>
      <w:r w:rsidR="00F05A36">
        <w:rPr>
          <w:rFonts w:ascii="Angsana New" w:hAnsi="Angsana New" w:cs="Angsana New"/>
          <w:cs/>
          <w:lang w:val="en-US"/>
        </w:rPr>
        <w:br/>
      </w:r>
      <w:r w:rsidR="006E0360" w:rsidRPr="004946DC">
        <w:rPr>
          <w:rFonts w:ascii="Angsana New" w:hAnsi="Angsana New" w:cs="Angsana New"/>
          <w:cs/>
          <w:lang w:val="en-US"/>
        </w:rPr>
        <w:t>ดุสิตธานี</w:t>
      </w:r>
      <w:r w:rsidR="006E0360">
        <w:rPr>
          <w:rFonts w:ascii="Angsana New" w:hAnsi="Angsana New" w:cs="Angsana New"/>
          <w:lang w:val="en-US"/>
        </w:rPr>
        <w:t xml:space="preserve"> </w:t>
      </w:r>
      <w:r w:rsidR="006E0360" w:rsidRPr="004946DC">
        <w:rPr>
          <w:rFonts w:ascii="Angsana New" w:hAnsi="Angsana New" w:cs="Angsana New"/>
          <w:cs/>
          <w:lang w:val="en-US"/>
        </w:rPr>
        <w:t>(กองทรัสต์)</w:t>
      </w:r>
      <w:r w:rsidR="006E0360" w:rsidRPr="006E0360">
        <w:rPr>
          <w:rFonts w:ascii="Angsana New" w:hAnsi="Angsana New" w:cs="Angsana New"/>
          <w:cs/>
          <w:lang w:val="en-US"/>
        </w:rPr>
        <w:t xml:space="preserve"> </w:t>
      </w:r>
      <w:r w:rsidR="006E0360" w:rsidRPr="00005D4D">
        <w:rPr>
          <w:rFonts w:ascii="Angsana New" w:hAnsi="Angsana New" w:cs="Angsana New"/>
          <w:cs/>
          <w:lang w:val="en-US"/>
        </w:rPr>
        <w:t>ตามลำดับ</w:t>
      </w:r>
      <w:r w:rsidR="006E0360" w:rsidRPr="00005D4D">
        <w:rPr>
          <w:cs/>
        </w:rPr>
        <w:t xml:space="preserve"> </w:t>
      </w:r>
      <w:r w:rsidR="004946DC" w:rsidRPr="00005D4D">
        <w:rPr>
          <w:rFonts w:ascii="Angsana New" w:hAnsi="Angsana New" w:cs="Angsana New"/>
          <w:cs/>
          <w:lang w:val="en-US"/>
        </w:rPr>
        <w:t>ซึ่</w:t>
      </w:r>
      <w:r w:rsidR="004946DC" w:rsidRPr="004946DC">
        <w:rPr>
          <w:rFonts w:ascii="Angsana New" w:hAnsi="Angsana New" w:cs="Angsana New"/>
          <w:cs/>
          <w:lang w:val="en-US"/>
        </w:rPr>
        <w:t>งประกอบด้วย</w:t>
      </w:r>
      <w:r w:rsidR="004946DC">
        <w:rPr>
          <w:rFonts w:ascii="Angsana New" w:hAnsi="Angsana New" w:cs="Angsana New" w:hint="cs"/>
          <w:cs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>ดุลรวม</w:t>
      </w:r>
      <w:r w:rsidRPr="00A04FB9">
        <w:rPr>
          <w:rFonts w:ascii="Angsana New" w:hAnsi="Angsana New" w:cs="Angsana New"/>
          <w:cs/>
          <w:lang w:val="en-US"/>
        </w:rPr>
        <w:t>และ</w:t>
      </w:r>
      <w:r w:rsidRPr="00A04FB9">
        <w:rPr>
          <w:rFonts w:ascii="Angsana New" w:hAnsi="Angsana New" w:cs="Angsana New" w:hint="cs"/>
          <w:cs/>
          <w:lang w:val="en-US"/>
        </w:rPr>
        <w:t xml:space="preserve">งบดุลเฉพาะกิจการ 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ประกอบรายละเอียดเงินลงทุนเฉพาะกิจการ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Pr="00A04FB9">
        <w:rPr>
          <w:rFonts w:ascii="Angsana New" w:hAnsi="Angsana New" w:cs="Angsana New" w:hint="cs"/>
          <w:cs/>
          <w:lang w:val="en-US"/>
        </w:rPr>
        <w:t>3</w:t>
      </w:r>
      <w:r w:rsidR="004946DC">
        <w:rPr>
          <w:rFonts w:ascii="Angsana New" w:hAnsi="Angsana New" w:cs="Angsana New"/>
          <w:lang w:val="en-US"/>
        </w:rPr>
        <w:t>1</w:t>
      </w:r>
      <w:r w:rsidRPr="00A04FB9">
        <w:rPr>
          <w:rFonts w:ascii="Angsana New" w:hAnsi="Angsana New" w:cs="Angsana New" w:hint="cs"/>
          <w:cs/>
          <w:lang w:val="en-US"/>
        </w:rPr>
        <w:t xml:space="preserve"> </w:t>
      </w:r>
      <w:r w:rsidR="004946DC">
        <w:rPr>
          <w:rFonts w:ascii="Angsana New" w:hAnsi="Angsana New" w:cs="Angsana New" w:hint="cs"/>
          <w:cs/>
          <w:lang w:val="en-US"/>
        </w:rPr>
        <w:t>ธันวาคม</w:t>
      </w:r>
      <w:r w:rsidRPr="00A04FB9">
        <w:rPr>
          <w:rFonts w:ascii="Angsana New" w:hAnsi="Angsana New" w:cs="Angsana New"/>
          <w:cs/>
          <w:lang w:val="en-US"/>
        </w:rPr>
        <w:t xml:space="preserve"> 256</w:t>
      </w:r>
      <w:r w:rsidRPr="00A04FB9">
        <w:rPr>
          <w:rFonts w:ascii="Angsana New" w:hAnsi="Angsana New" w:cs="Angsana New"/>
          <w:lang w:val="en-US"/>
        </w:rPr>
        <w:t>2</w:t>
      </w:r>
      <w:r w:rsidRPr="00A04FB9">
        <w:rPr>
          <w:rFonts w:ascii="Angsana New" w:hAnsi="Angsana New" w:cs="Angsana New" w:hint="cs"/>
          <w:cs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งบกำไรขาดทุน</w:t>
      </w:r>
      <w:r w:rsidRPr="00A04FB9">
        <w:rPr>
          <w:rFonts w:ascii="Angsana New" w:hAnsi="Angsana New" w:cs="Angsana New" w:hint="cs"/>
          <w:cs/>
          <w:lang w:val="en-US"/>
        </w:rPr>
        <w:t xml:space="preserve">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Pr="00A04FB9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A04FB9">
        <w:rPr>
          <w:rFonts w:ascii="Angsana New" w:hAnsi="Angsana New" w:cs="Angsana New" w:hint="cs"/>
          <w:cs/>
          <w:lang w:val="en-US"/>
        </w:rPr>
        <w:t>สินทรัพย์สุทธิรวมและ</w:t>
      </w:r>
      <w:r w:rsidRPr="00A04FB9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A04FB9">
        <w:rPr>
          <w:rFonts w:ascii="Angsana New" w:hAnsi="Angsana New" w:cs="Angsana New" w:hint="cs"/>
          <w:cs/>
          <w:lang w:val="en-US"/>
        </w:rPr>
        <w:t xml:space="preserve">สินทรัพย์สุทธิเฉพาะกิจการ </w:t>
      </w:r>
      <w:r w:rsidRPr="00A04FB9">
        <w:rPr>
          <w:rFonts w:ascii="Angsana New" w:hAnsi="Angsana New" w:cs="Angsana New"/>
          <w:cs/>
          <w:lang w:val="en-US"/>
        </w:rPr>
        <w:t>งบกระแสเงินสด</w:t>
      </w:r>
      <w:r w:rsidRPr="00A04FB9">
        <w:rPr>
          <w:rFonts w:ascii="Angsana New" w:hAnsi="Angsana New" w:cs="Angsana New" w:hint="cs"/>
          <w:cs/>
          <w:lang w:val="en-US"/>
        </w:rPr>
        <w:t>รวมและงบกระแสเงินสดเฉพาะกิจการ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และข้อมูลทางการเงินที่สำคัญรวมและข้อมูลทางการเงินที่สำคัญเฉพาะกิจการ</w:t>
      </w:r>
      <w:r w:rsidRPr="00A04FB9">
        <w:rPr>
          <w:rFonts w:ascii="Angsana New" w:hAnsi="Angsana New" w:cs="Angsana New"/>
          <w:cs/>
          <w:lang w:val="en-US"/>
        </w:rPr>
        <w:t xml:space="preserve"> สำหรับ</w:t>
      </w:r>
      <w:r w:rsidR="004946DC">
        <w:rPr>
          <w:rFonts w:ascii="Angsana New" w:hAnsi="Angsana New" w:cs="Angsana New" w:hint="cs"/>
          <w:cs/>
          <w:lang w:val="en-US"/>
        </w:rPr>
        <w:t>ปี</w:t>
      </w:r>
      <w:r w:rsidRPr="00A04FB9">
        <w:rPr>
          <w:rFonts w:ascii="Angsana New" w:hAnsi="Angsana New" w:cs="Angsana New"/>
          <w:cs/>
          <w:lang w:val="en-US"/>
        </w:rPr>
        <w:t>สิ้นสุด</w:t>
      </w:r>
      <w:r w:rsidR="004946DC">
        <w:rPr>
          <w:rFonts w:ascii="Angsana New" w:hAnsi="Angsana New" w:cs="Angsana New" w:hint="cs"/>
          <w:cs/>
          <w:lang w:val="en-US"/>
        </w:rPr>
        <w:t>วันเดียวกัน</w:t>
      </w:r>
      <w:r w:rsidRPr="00A04FB9">
        <w:rPr>
          <w:rFonts w:ascii="Angsana New" w:hAnsi="Angsana New" w:cs="Angsana New"/>
          <w:cs/>
          <w:lang w:val="en-US"/>
        </w:rPr>
        <w:t xml:space="preserve"> </w:t>
      </w:r>
      <w:r w:rsidR="004946DC">
        <w:rPr>
          <w:rFonts w:ascii="Angsana New" w:hAnsi="Angsana New" w:cs="Angsana New" w:hint="cs"/>
          <w:cs/>
          <w:lang w:val="en-US"/>
        </w:rPr>
        <w:t>รวมถึง</w:t>
      </w:r>
      <w:r w:rsidRPr="00A04FB9">
        <w:rPr>
          <w:rFonts w:ascii="Angsana New" w:hAnsi="Angsana New" w:cs="Angsana New"/>
          <w:cs/>
          <w:lang w:val="en-US"/>
        </w:rPr>
        <w:t>หมายเหตุ</w:t>
      </w:r>
      <w:r w:rsidR="004946DC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4946DC" w:rsidRPr="004946DC">
        <w:rPr>
          <w:rFonts w:ascii="Angsana New" w:hAnsi="Angsana New" w:cs="Angsana New"/>
          <w:cs/>
          <w:lang w:val="en-US"/>
        </w:rPr>
        <w:t>และเรื่องอื่น</w:t>
      </w:r>
      <w:r w:rsidR="004946DC" w:rsidRPr="004946DC">
        <w:rPr>
          <w:rFonts w:ascii="Angsana New" w:hAnsi="Angsana New" w:cs="Angsana New"/>
          <w:lang w:val="en-US"/>
        </w:rPr>
        <w:t xml:space="preserve"> </w:t>
      </w:r>
      <w:r w:rsidR="004946DC" w:rsidRPr="004946DC">
        <w:rPr>
          <w:rFonts w:ascii="Angsana New" w:hAnsi="Angsana New" w:cs="Angsana New"/>
          <w:cs/>
          <w:lang w:val="en-US"/>
        </w:rPr>
        <w:t>ๆ</w:t>
      </w:r>
      <w:r w:rsidRPr="00A04FB9">
        <w:rPr>
          <w:rFonts w:ascii="Angsana New" w:hAnsi="Angsana New" w:cs="Angsana New" w:hint="cs"/>
          <w:cs/>
          <w:lang w:val="en-US"/>
        </w:rPr>
        <w:t xml:space="preserve"> </w:t>
      </w:r>
    </w:p>
    <w:p w14:paraId="0B056DCA" w14:textId="7D28B007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1CF5F88D" w14:textId="13AF2F24" w:rsidR="004946DC" w:rsidRDefault="004946DC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4946DC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>
        <w:rPr>
          <w:rFonts w:ascii="Angsana New" w:hAnsi="Angsana New" w:cs="Angsana New" w:hint="cs"/>
          <w:cs/>
          <w:lang w:val="en-US"/>
        </w:rPr>
        <w:t>การเงิน</w:t>
      </w:r>
      <w:r w:rsidRPr="004946DC">
        <w:rPr>
          <w:rFonts w:ascii="Angsana New" w:hAnsi="Angsana New" w:cs="Angsana New"/>
          <w:cs/>
          <w:lang w:val="en-US"/>
        </w:rPr>
        <w:t>รวมและงบ</w:t>
      </w:r>
      <w:r w:rsidR="00B45647">
        <w:rPr>
          <w:rFonts w:ascii="Angsana New" w:hAnsi="Angsana New" w:cs="Angsana New" w:hint="cs"/>
          <w:cs/>
          <w:lang w:val="en-US"/>
        </w:rPr>
        <w:t>การเงิน</w:t>
      </w:r>
      <w:r w:rsidRPr="004946DC">
        <w:rPr>
          <w:rFonts w:ascii="Angsana New" w:hAnsi="Angsana New" w:cs="Angsana New"/>
          <w:cs/>
          <w:lang w:val="en-US"/>
        </w:rPr>
        <w:t>เฉพาะกิจการข้างต้นนี้แสดงฐานะการเงินรวมและฐานะการเงินเฉพาะกิจการของกลุ่ม</w:t>
      </w:r>
      <w:r w:rsidR="00B974E8">
        <w:rPr>
          <w:rFonts w:ascii="Angsana New" w:hAnsi="Angsana New" w:cs="Angsana New" w:hint="cs"/>
          <w:cs/>
          <w:lang w:val="en-US"/>
        </w:rPr>
        <w:t>กองทรัสต์</w:t>
      </w:r>
      <w:r w:rsidRPr="004946DC">
        <w:rPr>
          <w:rFonts w:ascii="Angsana New" w:hAnsi="Angsana New" w:cs="Angsana New"/>
          <w:cs/>
          <w:lang w:val="en-US"/>
        </w:rPr>
        <w:t>และ</w:t>
      </w:r>
      <w:r w:rsidR="00B974E8">
        <w:rPr>
          <w:rFonts w:ascii="Angsana New" w:hAnsi="Angsana New" w:cs="Angsana New" w:hint="cs"/>
          <w:cs/>
          <w:lang w:val="en-US"/>
        </w:rPr>
        <w:t>กองทรัสต์</w:t>
      </w:r>
      <w:r w:rsidRPr="004946DC">
        <w:rPr>
          <w:rFonts w:ascii="Angsana New" w:hAnsi="Angsana New" w:cs="Angsana New"/>
          <w:cs/>
          <w:lang w:val="en-US"/>
        </w:rPr>
        <w:t xml:space="preserve"> ตามลำดับ ณ วันที่ 31 ธันวาคม 2562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CADB7D5" w14:textId="77777777" w:rsidR="004946DC" w:rsidRPr="00B974E8" w:rsidRDefault="004946DC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6A519826" w14:textId="4744BFC3" w:rsidR="00352159" w:rsidRPr="00A04FB9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77777777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411745EE" w14:textId="466068EE" w:rsidR="00352159" w:rsidRPr="00B45647" w:rsidRDefault="00B974E8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352159" w:rsidRPr="00B45647" w:rsidSect="000F2E6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  <w:r w:rsidRPr="00B974E8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86E27">
        <w:rPr>
          <w:rFonts w:ascii="Angsana New" w:hAnsi="Angsana New" w:cs="Angsana New"/>
          <w:cs/>
          <w:lang w:val="en-US"/>
        </w:rPr>
        <w:br/>
      </w:r>
      <w:r w:rsidRPr="00621472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 w:rsidR="00B45647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621472">
        <w:rPr>
          <w:rFonts w:ascii="Angsana New" w:hAnsi="Angsana New" w:cs="Angsana New"/>
          <w:i/>
          <w:iCs/>
          <w:cs/>
          <w:lang w:val="en-US"/>
        </w:rPr>
        <w:t>รวมและงบ</w:t>
      </w:r>
      <w:r w:rsidR="00B45647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621472">
        <w:rPr>
          <w:rFonts w:ascii="Angsana New" w:hAnsi="Angsana New" w:cs="Angsana New"/>
          <w:i/>
          <w:iCs/>
          <w:cs/>
          <w:lang w:val="en-US"/>
        </w:rPr>
        <w:t>เฉพาะกิจการ</w:t>
      </w:r>
      <w:r w:rsidRPr="00E86E27">
        <w:rPr>
          <w:rFonts w:ascii="Angsana New" w:hAnsi="Angsana New" w:cs="Angsana New"/>
          <w:cs/>
          <w:lang w:val="en-US"/>
        </w:rPr>
        <w:t>ในรายงานของข้าพเจ้า</w:t>
      </w:r>
      <w:r w:rsidRPr="00B974E8">
        <w:rPr>
          <w:rFonts w:ascii="Angsana New" w:hAnsi="Angsana New" w:cs="Angsana New"/>
          <w:cs/>
          <w:lang w:val="en-US"/>
        </w:rPr>
        <w:t xml:space="preserve"> ข้าพเจ้ามีความเป็นอิสระจากกลุ่ม</w:t>
      </w:r>
      <w:r w:rsidR="00A37FF2">
        <w:rPr>
          <w:rFonts w:ascii="Angsana New" w:hAnsi="Angsana New" w:cs="Angsana New" w:hint="cs"/>
          <w:cs/>
          <w:lang w:val="en-US"/>
        </w:rPr>
        <w:t>กองทรัสต์</w:t>
      </w:r>
      <w:r w:rsidR="00B45647">
        <w:rPr>
          <w:rFonts w:ascii="Angsana New" w:hAnsi="Angsana New" w:cs="Angsana New" w:hint="cs"/>
          <w:cs/>
          <w:lang w:val="en-US"/>
        </w:rPr>
        <w:t>และกองทรัสต์</w:t>
      </w:r>
      <w:r w:rsidRPr="00B974E8">
        <w:rPr>
          <w:rFonts w:ascii="Angsana New" w:hAnsi="Angsana New" w:cs="Angsana New"/>
          <w:cs/>
          <w:lang w:val="en-US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</w:t>
      </w:r>
      <w:r w:rsidR="00B45647">
        <w:rPr>
          <w:rFonts w:ascii="Angsana New" w:hAnsi="Angsana New" w:cs="Angsana New" w:hint="cs"/>
          <w:cs/>
          <w:lang w:val="en-US"/>
        </w:rPr>
        <w:t>การเงิน</w:t>
      </w:r>
      <w:r w:rsidRPr="00B974E8">
        <w:rPr>
          <w:rFonts w:ascii="Angsana New" w:hAnsi="Angsana New" w:cs="Angsana New"/>
          <w:cs/>
          <w:lang w:val="en-US"/>
        </w:rPr>
        <w:t>รวมและงบ</w:t>
      </w:r>
      <w:r w:rsidR="00B45647">
        <w:rPr>
          <w:rFonts w:ascii="Angsana New" w:hAnsi="Angsana New" w:cs="Angsana New" w:hint="cs"/>
          <w:cs/>
          <w:lang w:val="en-US"/>
        </w:rPr>
        <w:t>การเงิน</w:t>
      </w:r>
      <w:r w:rsidRPr="00B974E8">
        <w:rPr>
          <w:rFonts w:ascii="Angsana New" w:hAnsi="Angsana New" w:cs="Angsana New"/>
          <w:cs/>
          <w:lang w:val="en-US"/>
        </w:rPr>
        <w:t>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ECA194" w14:textId="77777777" w:rsidR="00B974E8" w:rsidRPr="00C101D5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9FF613D" w14:textId="77777777" w:rsidR="00B974E8" w:rsidRPr="00DC4D01" w:rsidRDefault="00B974E8" w:rsidP="00B974E8">
      <w:pPr>
        <w:jc w:val="thaiDistribute"/>
        <w:rPr>
          <w:rFonts w:ascii="Angsana New" w:hAnsi="Angsana New"/>
          <w:sz w:val="16"/>
          <w:szCs w:val="16"/>
        </w:rPr>
      </w:pPr>
    </w:p>
    <w:p w14:paraId="65423D05" w14:textId="493B6EA2" w:rsidR="00B974E8" w:rsidRPr="00017136" w:rsidRDefault="00B974E8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 w:rsidR="00F05A36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bookmarkEnd w:id="0"/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05A36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017136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017136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92BDD2E" w14:textId="77777777" w:rsidR="00B974E8" w:rsidRPr="00E55191" w:rsidRDefault="00B974E8" w:rsidP="00B974E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783193" w14:paraId="089CD814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2D10AEC" w14:textId="77777777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</w:p>
        </w:tc>
      </w:tr>
      <w:tr w:rsidR="00B974E8" w:rsidRPr="00783193" w14:paraId="7BC9A27A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041A30AA" w14:textId="550CE517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0A2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9A0A2D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B974E8" w:rsidRPr="00783193" w14:paraId="13461BF8" w14:textId="77777777" w:rsidTr="001C7184">
        <w:trPr>
          <w:tblHeader/>
        </w:trPr>
        <w:tc>
          <w:tcPr>
            <w:tcW w:w="4050" w:type="dxa"/>
            <w:shd w:val="clear" w:color="auto" w:fill="auto"/>
          </w:tcPr>
          <w:p w14:paraId="016B0F6C" w14:textId="77777777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A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033B4155" w14:textId="77777777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A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783193" w14:paraId="55F5D17C" w14:textId="77777777" w:rsidTr="001C7184">
        <w:tc>
          <w:tcPr>
            <w:tcW w:w="4050" w:type="dxa"/>
            <w:shd w:val="clear" w:color="auto" w:fill="auto"/>
          </w:tcPr>
          <w:p w14:paraId="03ABC004" w14:textId="3AD75C6C" w:rsidR="00B974E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  <w:r w:rsidR="00F05A36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="00F05A3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และมีนัยสำคัญในงบการเงิน</w:t>
            </w:r>
            <w:r w:rsidR="00236B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รวมและงบการเงินเฉพาะกิจการ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F05A3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และกองทรัสต์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มูลค่ายุติธรรมของเงินลงทุนในอสังหาริมทรัพย์</w:t>
            </w:r>
            <w:r w:rsidRPr="009A0A2D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และสิทธิการเช่า</w:t>
            </w:r>
            <w:r w:rsidR="00F05A3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โดยวิธีรายได้จากการคิดลดประมาณการกระแสเงินสดในอนาคต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ซึ่งขึ้นอยู่กับการคาดการณ์ผลประกอบการของโรงแรมแต่ละแห่ง โดย</w:t>
            </w:r>
            <w:r w:rsidR="00A37FF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และกองทรัสต์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ได้</w:t>
            </w:r>
            <w:r w:rsidR="00F05A3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แต่งตั้ง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ผู้ประเมินราคาอิสระ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ภายนอก</w:t>
            </w:r>
            <w:r w:rsid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เพื่อ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ประเมินมูลค่ายุติธรรมของเงินลงทุนดังกล่าว</w:t>
            </w:r>
          </w:p>
          <w:p w14:paraId="6EF20625" w14:textId="77777777" w:rsidR="00B974E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55E2B3D6" w14:textId="1CDC6E76" w:rsidR="00B974E8" w:rsidRPr="009A0A2D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  <w:p w14:paraId="7519FAAC" w14:textId="77777777" w:rsidR="00B974E8" w:rsidRPr="009A0A2D" w:rsidRDefault="00B974E8" w:rsidP="001C71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3E16454B" w14:textId="77777777" w:rsidR="009F7684" w:rsidRPr="00D238C9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38C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7E82951B" w:rsidR="00B974E8" w:rsidRPr="009F7684" w:rsidRDefault="00B974E8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และกองทรัสต์</w:t>
            </w:r>
            <w:r w:rsidR="00D33A24"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52577BF0" w:rsidR="009F7684" w:rsidRPr="009F7684" w:rsidRDefault="009F7684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  <w:r w:rsidR="00D33A2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และกองทรัสต์</w:t>
            </w:r>
          </w:p>
          <w:p w14:paraId="21FCBFC9" w14:textId="4CFA4E2E" w:rsidR="009F7684" w:rsidRDefault="00D238C9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D238C9" w:rsidRDefault="00B974E8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9F76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D238C9" w:rsidRDefault="00B974E8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77777777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23611" w14:textId="77777777" w:rsidR="00B974E8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AC0A92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</w:p>
    <w:p w14:paraId="5ACD68D7" w14:textId="77C13C46" w:rsidR="00B974E8" w:rsidRPr="004C3AAE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AC0A92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4"/>
          <w:szCs w:val="14"/>
        </w:rPr>
      </w:pPr>
    </w:p>
    <w:p w14:paraId="3566DC1A" w14:textId="4B323690" w:rsidR="00B974E8" w:rsidRPr="00AC0A92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ความเห็นของข้าพเจ้าต่องบการเงิน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E76A409" w14:textId="77777777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7FD498" w14:textId="7B7EF092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AC0A92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ข้อมูลอื่นตามที่ระบุข้างต้นเมื่อจัดทำแล้ว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B6541B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6541B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B6541B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75DB762F" w:rsidR="00B974E8" w:rsidRPr="00487080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8708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395876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103CCD8A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87080">
        <w:rPr>
          <w:rFonts w:ascii="Angsana New" w:hAnsi="Angsana New"/>
          <w:sz w:val="30"/>
          <w:szCs w:val="30"/>
        </w:rPr>
        <w:tab/>
      </w:r>
    </w:p>
    <w:p w14:paraId="07A5DF2F" w14:textId="6C361700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7080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487080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487080">
        <w:rPr>
          <w:rFonts w:ascii="Angsana New" w:hAnsi="Angsana New"/>
          <w:color w:val="FFFFFF"/>
          <w:sz w:val="30"/>
          <w:szCs w:val="30"/>
        </w:rPr>
        <w:t>.</w:t>
      </w:r>
      <w:r w:rsidRPr="00487080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487080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721D4386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="00D238C9">
        <w:rPr>
          <w:rFonts w:ascii="Angsana New" w:eastAsia="Calibri" w:hAnsi="Angsana New" w:hint="cs"/>
          <w:color w:val="000000"/>
          <w:sz w:val="30"/>
          <w:szCs w:val="30"/>
          <w:cs/>
        </w:rPr>
        <w:t>และกองทรัสต์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A37FF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เว้นแต่ผู้บริหารมีความตั้งใจที่จะเลิก</w:t>
      </w:r>
      <w:r w:rsidR="00D238C9">
        <w:rPr>
          <w:rFonts w:ascii="Angsana New" w:eastAsia="Calibri" w:hAnsi="Angsana New" w:hint="cs"/>
          <w:sz w:val="30"/>
          <w:szCs w:val="30"/>
          <w:cs/>
        </w:rPr>
        <w:t>กลุ่มกองทรัสต์และกองทรัสต์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6F77D04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83E907" w14:textId="29C958A0" w:rsidR="00B974E8" w:rsidRPr="007D5D1F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38C9" w:rsidRPr="00D238C9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28FA4EF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5786AB30" w:rsidR="00B974E8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D238C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D238C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564C59A8" w14:textId="77777777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bookmarkStart w:id="1" w:name="_GoBack"/>
      <w:bookmarkEnd w:id="1"/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1E5C6EB4" w:rsidR="00B974E8" w:rsidRPr="007616B3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5029C">
        <w:rPr>
          <w:rFonts w:ascii="Angsana New" w:eastAsia="Calibri" w:hAnsi="Angsana New"/>
          <w:sz w:val="30"/>
          <w:szCs w:val="30"/>
          <w:cs/>
        </w:rPr>
        <w:t>ระบุ</w:t>
      </w:r>
      <w:r w:rsidRPr="007616B3">
        <w:rPr>
          <w:rFonts w:ascii="Angsana New" w:eastAsia="Calibri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D238C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31A5397D" w14:textId="3EE33F63" w:rsidR="00B974E8" w:rsidRPr="008946F7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="00D238C9">
        <w:rPr>
          <w:rFonts w:ascii="Angsana New" w:eastAsia="Calibri" w:hAnsi="Angsana New" w:hint="cs"/>
          <w:color w:val="000000"/>
          <w:sz w:val="30"/>
          <w:szCs w:val="30"/>
          <w:cs/>
        </w:rPr>
        <w:t>และกองทรัสต์</w:t>
      </w:r>
    </w:p>
    <w:p w14:paraId="3574F1A5" w14:textId="77777777" w:rsidR="00B974E8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7616B3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74F01239" w:rsidR="00B974E8" w:rsidRPr="007616B3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="00F13D86">
        <w:rPr>
          <w:rFonts w:ascii="Angsana New" w:eastAsia="Calibri" w:hAnsi="Angsana New" w:hint="cs"/>
          <w:color w:val="000000"/>
          <w:sz w:val="30"/>
          <w:szCs w:val="30"/>
          <w:cs/>
        </w:rPr>
        <w:t>และกองทรัสต์</w:t>
      </w:r>
      <w:r w:rsidRPr="007616B3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616B3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616B3">
        <w:rPr>
          <w:rFonts w:ascii="Angsana New" w:hAnsi="Angsana New"/>
          <w:sz w:val="30"/>
          <w:szCs w:val="30"/>
          <w:cs/>
        </w:rPr>
        <w:t>ถึงการ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616B3">
        <w:rPr>
          <w:rFonts w:ascii="Angsana New" w:hAnsi="Angsana New"/>
          <w:sz w:val="30"/>
          <w:szCs w:val="30"/>
          <w:cs/>
        </w:rPr>
        <w:t>ในงบการเงิน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616B3">
        <w:rPr>
          <w:rFonts w:ascii="Angsana New" w:hAnsi="Angsana New"/>
          <w:sz w:val="30"/>
          <w:szCs w:val="30"/>
          <w:cs/>
        </w:rPr>
        <w:t xml:space="preserve"> หรือถ้าการ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616B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="00F13D86">
        <w:rPr>
          <w:rFonts w:ascii="Angsana New" w:eastAsia="Calibri" w:hAnsi="Angsana New" w:hint="cs"/>
          <w:color w:val="000000"/>
          <w:sz w:val="30"/>
          <w:szCs w:val="30"/>
          <w:cs/>
        </w:rPr>
        <w:t>และกองทรัสต์</w:t>
      </w:r>
      <w:r w:rsidRPr="007616B3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63531638" w:rsidR="00B974E8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โดยรวม รวมถึงการ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65029C">
        <w:rPr>
          <w:rFonts w:ascii="Angsana New" w:hAnsi="Angsana New"/>
          <w:sz w:val="30"/>
          <w:szCs w:val="30"/>
          <w:cs/>
        </w:rPr>
        <w:t>ว่</w:t>
      </w:r>
      <w:r w:rsidRPr="007616B3">
        <w:rPr>
          <w:rFonts w:ascii="Angsana New" w:hAnsi="Angsana New"/>
          <w:sz w:val="30"/>
          <w:szCs w:val="30"/>
          <w:cs/>
        </w:rPr>
        <w:t>างบการเงิน</w:t>
      </w:r>
      <w:r w:rsidR="00F13D86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/>
          <w:sz w:val="30"/>
          <w:szCs w:val="30"/>
          <w:cs/>
        </w:rPr>
        <w:t>หรือไม่</w:t>
      </w:r>
    </w:p>
    <w:p w14:paraId="12F7DC98" w14:textId="27185B35" w:rsidR="00D21997" w:rsidRPr="007616B3" w:rsidRDefault="00D21997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C2720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C2720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9A0A2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 </w:t>
      </w:r>
      <w:r w:rsidRPr="00DC2720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</w:t>
      </w:r>
      <w:r w:rsidR="00DC2720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6A174D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7F7E94E7" w14:textId="77777777" w:rsidR="00B974E8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ผู้บริหารในเรื่องต่างๆ ที่สำคัญ 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36236857" w14:textId="77777777" w:rsidR="00B974E8" w:rsidRPr="006A174D" w:rsidRDefault="00B974E8" w:rsidP="00B974E8">
      <w:pPr>
        <w:jc w:val="thaiDistribute"/>
        <w:rPr>
          <w:rFonts w:ascii="Angsana New" w:hAnsi="Angsana New"/>
          <w:sz w:val="16"/>
          <w:szCs w:val="16"/>
        </w:rPr>
      </w:pPr>
    </w:p>
    <w:p w14:paraId="0766A65A" w14:textId="77777777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101D5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C101D5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1C046A8F" w14:textId="77777777" w:rsidR="000F2E63" w:rsidRDefault="000F2E63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2787B3AB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7616B3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</w:t>
      </w:r>
      <w:r w:rsidRPr="0065029C">
        <w:rPr>
          <w:rFonts w:ascii="Angsana New" w:hAnsi="Angsana New"/>
          <w:sz w:val="30"/>
          <w:szCs w:val="30"/>
          <w:cs/>
        </w:rPr>
        <w:t>ที่สุดในการ</w:t>
      </w:r>
      <w:r w:rsidRPr="007616B3">
        <w:rPr>
          <w:rFonts w:ascii="Angsana New" w:hAnsi="Angsana New"/>
          <w:sz w:val="30"/>
          <w:szCs w:val="30"/>
          <w:cs/>
        </w:rPr>
        <w:t>ตรวจสอบงบการเงิน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รวมและ</w:t>
      </w:r>
      <w:r w:rsidR="00345E6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D05709" w14:textId="2B2A7A65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A640E5" w14:textId="6014609D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77777777" w:rsidR="00B974E8" w:rsidRPr="00A27F39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E03BC0" w14:textId="15410E2A" w:rsidR="00B974E8" w:rsidRPr="00EA592D" w:rsidRDefault="00B974E8" w:rsidP="00B974E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 w:rsidRPr="00B974E8">
        <w:rPr>
          <w:rFonts w:ascii="Angsana New" w:eastAsia="MS Mincho" w:hAnsi="Angsana New" w:cs="Angsana New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1D60E6E1" w14:textId="77777777" w:rsidR="00B974E8" w:rsidRPr="00EA592D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29860D12" w14:textId="53853D68" w:rsidR="00B974E8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Pr="00B974E8">
        <w:rPr>
          <w:rFonts w:ascii="Angsana New" w:hAnsi="Angsana New" w:cs="Angsana New"/>
          <w:lang w:val="en-US"/>
        </w:rPr>
        <w:t>4795</w:t>
      </w:r>
    </w:p>
    <w:p w14:paraId="16B04262" w14:textId="77777777" w:rsidR="00B974E8" w:rsidRPr="006A174D" w:rsidRDefault="00B974E8" w:rsidP="00B974E8">
      <w:pPr>
        <w:pStyle w:val="T"/>
        <w:ind w:left="0" w:right="29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2EF7116" w14:textId="77777777" w:rsidR="00B974E8" w:rsidRPr="00357A8D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6D21769" w14:textId="715B04B7" w:rsidR="00B974E8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  <w:r w:rsidR="006F48A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4D8D663" w14:textId="6BBBFEB3" w:rsidR="00B974E8" w:rsidRPr="00357A8D" w:rsidRDefault="006F48AF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B974E8">
        <w:rPr>
          <w:rFonts w:ascii="Angsana New" w:hAnsi="Angsana New"/>
          <w:sz w:val="30"/>
          <w:szCs w:val="30"/>
        </w:rPr>
        <w:t xml:space="preserve"> </w:t>
      </w:r>
      <w:r w:rsidRPr="006F48AF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974E8">
        <w:rPr>
          <w:rFonts w:ascii="Angsana New" w:hAnsi="Angsana New" w:hint="cs"/>
          <w:sz w:val="30"/>
          <w:szCs w:val="30"/>
          <w:cs/>
        </w:rPr>
        <w:t>256</w:t>
      </w:r>
      <w:r w:rsidR="00B974E8">
        <w:rPr>
          <w:rFonts w:ascii="Angsana New" w:hAnsi="Angsana New"/>
          <w:sz w:val="30"/>
          <w:szCs w:val="30"/>
        </w:rPr>
        <w:t>3</w:t>
      </w:r>
    </w:p>
    <w:p w14:paraId="7DA56A21" w14:textId="77777777" w:rsidR="00B974E8" w:rsidRDefault="00B974E8" w:rsidP="00B974E8"/>
    <w:p w14:paraId="52FB51C5" w14:textId="13FC00F8" w:rsidR="0087666B" w:rsidRDefault="0087666B" w:rsidP="00FF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87666B" w:rsidSect="000F2E6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51F58" w14:textId="77777777" w:rsidR="00F339B6" w:rsidRDefault="00F339B6" w:rsidP="004956B4">
      <w:r>
        <w:separator/>
      </w:r>
    </w:p>
  </w:endnote>
  <w:endnote w:type="continuationSeparator" w:id="0">
    <w:p w14:paraId="6B644441" w14:textId="77777777" w:rsidR="00F339B6" w:rsidRDefault="00F339B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3DAEF" w14:textId="77777777" w:rsidR="003D0CFD" w:rsidRDefault="003D0CFD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14:paraId="6C42CF8C" w14:textId="77777777" w:rsidR="003D0CFD" w:rsidRDefault="003D0CFD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0ED8F" w14:textId="77777777" w:rsidR="003D0CFD" w:rsidRPr="00005ACB" w:rsidRDefault="003D0CFD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4F8B271E" w:rsidR="003D0CFD" w:rsidRDefault="003D0CFD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DREIT TH YE19 rev5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0F0D2" w14:textId="77777777" w:rsidR="003D0CFD" w:rsidRPr="00320BD0" w:rsidRDefault="003D0CFD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77777777" w:rsidR="003D0CFD" w:rsidRPr="00320BD0" w:rsidRDefault="003D0CFD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212D6" w14:textId="77777777" w:rsidR="00F339B6" w:rsidRDefault="00F339B6" w:rsidP="004956B4">
      <w:r>
        <w:separator/>
      </w:r>
    </w:p>
  </w:footnote>
  <w:footnote w:type="continuationSeparator" w:id="0">
    <w:p w14:paraId="20A3F280" w14:textId="77777777" w:rsidR="00F339B6" w:rsidRDefault="00F339B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41A81" w14:textId="77777777" w:rsidR="003D0CFD" w:rsidRDefault="003D0CF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3D0CFD" w:rsidRDefault="003D0CFD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14:paraId="041D6465" w14:textId="77777777" w:rsidR="003D0CFD" w:rsidRDefault="003D0CFD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804EE" w14:textId="77777777" w:rsidR="003D0CFD" w:rsidRPr="00393F36" w:rsidRDefault="003D0CFD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3D0CFD" w:rsidRPr="00393F36" w:rsidRDefault="003D0CFD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77777777" w:rsidR="003D0CFD" w:rsidRDefault="003D0CFD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1420ABDB" w14:textId="77777777" w:rsidR="003D0CFD" w:rsidRPr="00393F36" w:rsidRDefault="003D0CFD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A9F6" w14:textId="77777777" w:rsidR="003D0CFD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683130" w14:textId="77777777" w:rsidR="003D0CFD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33CAB6" w14:textId="77777777" w:rsidR="003D0CFD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F4A4E0" w14:textId="77777777" w:rsidR="003D0CFD" w:rsidRPr="00005ACB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404AB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8D3FB3A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7599127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22237AB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BE854B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0C76DA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E382C30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C04009D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0982BFA" w14:textId="77777777" w:rsidR="003D0CFD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8DBDE5A" w14:textId="77777777" w:rsidR="003D0CFD" w:rsidRPr="00234889" w:rsidRDefault="003D0CFD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70AF5" w14:textId="4827787C" w:rsidR="000F2E63" w:rsidRDefault="000F2E63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D460457" w14:textId="77777777" w:rsidR="004B7BB6" w:rsidRDefault="004B7BB6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bCs/>
        <w:sz w:val="32"/>
        <w:szCs w:val="32"/>
      </w:rPr>
    </w:pPr>
  </w:p>
  <w:p w14:paraId="5A1C16BE" w14:textId="77777777" w:rsidR="000F2E63" w:rsidRDefault="000F2E63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7" w15:restartNumberingAfterBreak="0">
    <w:nsid w:val="2D6066D0"/>
    <w:multiLevelType w:val="hybridMultilevel"/>
    <w:tmpl w:val="EFC037FA"/>
    <w:lvl w:ilvl="0" w:tplc="B74EBB6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2AF2F91"/>
    <w:multiLevelType w:val="hybridMultilevel"/>
    <w:tmpl w:val="DC2C0FF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6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7" w15:restartNumberingAfterBreak="0">
    <w:nsid w:val="46DA5E04"/>
    <w:multiLevelType w:val="hybridMultilevel"/>
    <w:tmpl w:val="34864082"/>
    <w:lvl w:ilvl="0" w:tplc="5E540F3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E56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2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4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41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7"/>
  </w:num>
  <w:num w:numId="4">
    <w:abstractNumId w:val="32"/>
  </w:num>
  <w:num w:numId="5">
    <w:abstractNumId w:val="44"/>
  </w:num>
  <w:num w:numId="6">
    <w:abstractNumId w:val="29"/>
  </w:num>
  <w:num w:numId="7">
    <w:abstractNumId w:val="0"/>
  </w:num>
  <w:num w:numId="8">
    <w:abstractNumId w:val="14"/>
  </w:num>
  <w:num w:numId="9">
    <w:abstractNumId w:val="39"/>
  </w:num>
  <w:num w:numId="10">
    <w:abstractNumId w:val="33"/>
  </w:num>
  <w:num w:numId="11">
    <w:abstractNumId w:val="18"/>
  </w:num>
  <w:num w:numId="12">
    <w:abstractNumId w:val="23"/>
  </w:num>
  <w:num w:numId="13">
    <w:abstractNumId w:val="16"/>
  </w:num>
  <w:num w:numId="14">
    <w:abstractNumId w:val="40"/>
  </w:num>
  <w:num w:numId="15">
    <w:abstractNumId w:val="1"/>
  </w:num>
  <w:num w:numId="16">
    <w:abstractNumId w:val="25"/>
  </w:num>
  <w:num w:numId="17">
    <w:abstractNumId w:val="5"/>
  </w:num>
  <w:num w:numId="18">
    <w:abstractNumId w:val="7"/>
  </w:num>
  <w:num w:numId="19">
    <w:abstractNumId w:val="15"/>
  </w:num>
  <w:num w:numId="20">
    <w:abstractNumId w:val="34"/>
  </w:num>
  <w:num w:numId="21">
    <w:abstractNumId w:val="4"/>
  </w:num>
  <w:num w:numId="22">
    <w:abstractNumId w:val="31"/>
  </w:num>
  <w:num w:numId="23">
    <w:abstractNumId w:val="26"/>
  </w:num>
  <w:num w:numId="24">
    <w:abstractNumId w:val="2"/>
  </w:num>
  <w:num w:numId="25">
    <w:abstractNumId w:val="21"/>
  </w:num>
  <w:num w:numId="26">
    <w:abstractNumId w:val="42"/>
  </w:num>
  <w:num w:numId="27">
    <w:abstractNumId w:val="3"/>
  </w:num>
  <w:num w:numId="28">
    <w:abstractNumId w:val="38"/>
  </w:num>
  <w:num w:numId="29">
    <w:abstractNumId w:val="11"/>
  </w:num>
  <w:num w:numId="30">
    <w:abstractNumId w:val="9"/>
  </w:num>
  <w:num w:numId="31">
    <w:abstractNumId w:val="45"/>
  </w:num>
  <w:num w:numId="32">
    <w:abstractNumId w:val="6"/>
  </w:num>
  <w:num w:numId="33">
    <w:abstractNumId w:val="27"/>
  </w:num>
  <w:num w:numId="34">
    <w:abstractNumId w:val="10"/>
  </w:num>
  <w:num w:numId="35">
    <w:abstractNumId w:val="22"/>
  </w:num>
  <w:num w:numId="36">
    <w:abstractNumId w:val="30"/>
  </w:num>
  <w:num w:numId="37">
    <w:abstractNumId w:val="17"/>
  </w:num>
  <w:num w:numId="38">
    <w:abstractNumId w:val="19"/>
  </w:num>
  <w:num w:numId="39">
    <w:abstractNumId w:val="12"/>
  </w:num>
  <w:num w:numId="40">
    <w:abstractNumId w:val="36"/>
  </w:num>
  <w:num w:numId="41">
    <w:abstractNumId w:val="8"/>
  </w:num>
  <w:num w:numId="42">
    <w:abstractNumId w:val="28"/>
  </w:num>
  <w:num w:numId="43">
    <w:abstractNumId w:val="24"/>
  </w:num>
  <w:num w:numId="44">
    <w:abstractNumId w:val="43"/>
  </w:num>
  <w:num w:numId="45">
    <w:abstractNumId w:val="41"/>
  </w:num>
  <w:num w:numId="4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5D4D"/>
    <w:rsid w:val="000061B5"/>
    <w:rsid w:val="00010B38"/>
    <w:rsid w:val="00010C1A"/>
    <w:rsid w:val="00010EAE"/>
    <w:rsid w:val="00011603"/>
    <w:rsid w:val="00011DD5"/>
    <w:rsid w:val="000131EA"/>
    <w:rsid w:val="000132F9"/>
    <w:rsid w:val="0001416C"/>
    <w:rsid w:val="000142E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74E"/>
    <w:rsid w:val="00023E11"/>
    <w:rsid w:val="0002424D"/>
    <w:rsid w:val="0002484C"/>
    <w:rsid w:val="00025269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1BFC"/>
    <w:rsid w:val="00053100"/>
    <w:rsid w:val="000537DF"/>
    <w:rsid w:val="000549B5"/>
    <w:rsid w:val="00054C47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7406"/>
    <w:rsid w:val="0009756E"/>
    <w:rsid w:val="00097EEF"/>
    <w:rsid w:val="000A0B11"/>
    <w:rsid w:val="000A0EAC"/>
    <w:rsid w:val="000A30C8"/>
    <w:rsid w:val="000A69F0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34C9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262F"/>
    <w:rsid w:val="000E2F3D"/>
    <w:rsid w:val="000E32A0"/>
    <w:rsid w:val="000E4781"/>
    <w:rsid w:val="000E4BCB"/>
    <w:rsid w:val="000E4D74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E63"/>
    <w:rsid w:val="000F3351"/>
    <w:rsid w:val="000F3AA6"/>
    <w:rsid w:val="000F5F28"/>
    <w:rsid w:val="000F61FD"/>
    <w:rsid w:val="000F6C6C"/>
    <w:rsid w:val="000F7221"/>
    <w:rsid w:val="000F7443"/>
    <w:rsid w:val="0010035A"/>
    <w:rsid w:val="001005A4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7E"/>
    <w:rsid w:val="001B1F8F"/>
    <w:rsid w:val="001B2794"/>
    <w:rsid w:val="001B302B"/>
    <w:rsid w:val="001B34EF"/>
    <w:rsid w:val="001B4CFB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58F5"/>
    <w:rsid w:val="001E7602"/>
    <w:rsid w:val="001E785F"/>
    <w:rsid w:val="001E789C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4CAE"/>
    <w:rsid w:val="001F51D0"/>
    <w:rsid w:val="001F54DC"/>
    <w:rsid w:val="001F5625"/>
    <w:rsid w:val="001F5C17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E40"/>
    <w:rsid w:val="00226A76"/>
    <w:rsid w:val="00227A8F"/>
    <w:rsid w:val="0023083D"/>
    <w:rsid w:val="00230971"/>
    <w:rsid w:val="00231242"/>
    <w:rsid w:val="00231387"/>
    <w:rsid w:val="0023163C"/>
    <w:rsid w:val="00232A3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BBD"/>
    <w:rsid w:val="00252146"/>
    <w:rsid w:val="002527C9"/>
    <w:rsid w:val="00252CE3"/>
    <w:rsid w:val="0025369B"/>
    <w:rsid w:val="00253FEA"/>
    <w:rsid w:val="0025449D"/>
    <w:rsid w:val="00254E1B"/>
    <w:rsid w:val="002579FB"/>
    <w:rsid w:val="00257E2F"/>
    <w:rsid w:val="0026014E"/>
    <w:rsid w:val="00261504"/>
    <w:rsid w:val="0026192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BD3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4AC0"/>
    <w:rsid w:val="00286016"/>
    <w:rsid w:val="002868C6"/>
    <w:rsid w:val="00286DD4"/>
    <w:rsid w:val="00287394"/>
    <w:rsid w:val="00290222"/>
    <w:rsid w:val="00291283"/>
    <w:rsid w:val="00291F91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0EA5"/>
    <w:rsid w:val="002A36A1"/>
    <w:rsid w:val="002A491E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44C"/>
    <w:rsid w:val="002E595B"/>
    <w:rsid w:val="002E59ED"/>
    <w:rsid w:val="002E633F"/>
    <w:rsid w:val="002E765B"/>
    <w:rsid w:val="002E7747"/>
    <w:rsid w:val="002E7D6D"/>
    <w:rsid w:val="002F0020"/>
    <w:rsid w:val="002F0339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D6A"/>
    <w:rsid w:val="00311D31"/>
    <w:rsid w:val="00312050"/>
    <w:rsid w:val="0031234D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BF4"/>
    <w:rsid w:val="00325C70"/>
    <w:rsid w:val="00325FD5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5000D"/>
    <w:rsid w:val="00350B0D"/>
    <w:rsid w:val="003512CD"/>
    <w:rsid w:val="003515F8"/>
    <w:rsid w:val="00352159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4277"/>
    <w:rsid w:val="00364ED8"/>
    <w:rsid w:val="0036553E"/>
    <w:rsid w:val="00366580"/>
    <w:rsid w:val="0036662A"/>
    <w:rsid w:val="00366A64"/>
    <w:rsid w:val="00366FE1"/>
    <w:rsid w:val="003670D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82F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876"/>
    <w:rsid w:val="00395E0C"/>
    <w:rsid w:val="00395F6C"/>
    <w:rsid w:val="003963A6"/>
    <w:rsid w:val="00396A1A"/>
    <w:rsid w:val="003974D1"/>
    <w:rsid w:val="003975F7"/>
    <w:rsid w:val="00397F91"/>
    <w:rsid w:val="00397FEE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B4B"/>
    <w:rsid w:val="003C4CD3"/>
    <w:rsid w:val="003C50B0"/>
    <w:rsid w:val="003C5CA9"/>
    <w:rsid w:val="003C6DC9"/>
    <w:rsid w:val="003C7F4B"/>
    <w:rsid w:val="003D0CFD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72CF"/>
    <w:rsid w:val="003D7D4A"/>
    <w:rsid w:val="003D7EA9"/>
    <w:rsid w:val="003E060F"/>
    <w:rsid w:val="003E0B8C"/>
    <w:rsid w:val="003E113F"/>
    <w:rsid w:val="003E14A3"/>
    <w:rsid w:val="003E1706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80"/>
    <w:rsid w:val="004240AE"/>
    <w:rsid w:val="00424C2A"/>
    <w:rsid w:val="00425E22"/>
    <w:rsid w:val="00426A9B"/>
    <w:rsid w:val="00426FA0"/>
    <w:rsid w:val="0042764D"/>
    <w:rsid w:val="00427FC6"/>
    <w:rsid w:val="004302FA"/>
    <w:rsid w:val="00430713"/>
    <w:rsid w:val="00430C6E"/>
    <w:rsid w:val="00431891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C9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C1"/>
    <w:rsid w:val="00480E51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FC8"/>
    <w:rsid w:val="004916C6"/>
    <w:rsid w:val="004919C8"/>
    <w:rsid w:val="00491E6C"/>
    <w:rsid w:val="004921F6"/>
    <w:rsid w:val="00492BF1"/>
    <w:rsid w:val="00493C2E"/>
    <w:rsid w:val="004946DC"/>
    <w:rsid w:val="0049490E"/>
    <w:rsid w:val="00494A63"/>
    <w:rsid w:val="004956B4"/>
    <w:rsid w:val="0049587F"/>
    <w:rsid w:val="00495FF6"/>
    <w:rsid w:val="0049665F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B18"/>
    <w:rsid w:val="004C2EE3"/>
    <w:rsid w:val="004C37E6"/>
    <w:rsid w:val="004C3AAE"/>
    <w:rsid w:val="004C3EE2"/>
    <w:rsid w:val="004C49DC"/>
    <w:rsid w:val="004C5920"/>
    <w:rsid w:val="004C6088"/>
    <w:rsid w:val="004C61BB"/>
    <w:rsid w:val="004C61F2"/>
    <w:rsid w:val="004C6563"/>
    <w:rsid w:val="004C7068"/>
    <w:rsid w:val="004D0980"/>
    <w:rsid w:val="004D10FC"/>
    <w:rsid w:val="004D11BF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0A5"/>
    <w:rsid w:val="004F611B"/>
    <w:rsid w:val="004F653C"/>
    <w:rsid w:val="004F6743"/>
    <w:rsid w:val="004F6C9B"/>
    <w:rsid w:val="004F7C98"/>
    <w:rsid w:val="00500298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89B"/>
    <w:rsid w:val="005578FA"/>
    <w:rsid w:val="00557FD6"/>
    <w:rsid w:val="00560EC4"/>
    <w:rsid w:val="0056179B"/>
    <w:rsid w:val="00561897"/>
    <w:rsid w:val="00561CF7"/>
    <w:rsid w:val="00561DDC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8D"/>
    <w:rsid w:val="005729D2"/>
    <w:rsid w:val="00572B6F"/>
    <w:rsid w:val="00572CCE"/>
    <w:rsid w:val="00572D2B"/>
    <w:rsid w:val="0057445A"/>
    <w:rsid w:val="005744B7"/>
    <w:rsid w:val="00574F72"/>
    <w:rsid w:val="00575330"/>
    <w:rsid w:val="00575416"/>
    <w:rsid w:val="00575802"/>
    <w:rsid w:val="00575873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3AF7"/>
    <w:rsid w:val="0058465D"/>
    <w:rsid w:val="005847B5"/>
    <w:rsid w:val="0058492B"/>
    <w:rsid w:val="005849ED"/>
    <w:rsid w:val="0058667E"/>
    <w:rsid w:val="00586DC8"/>
    <w:rsid w:val="00587B5B"/>
    <w:rsid w:val="00587D64"/>
    <w:rsid w:val="00590305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1C1"/>
    <w:rsid w:val="005D64A5"/>
    <w:rsid w:val="005D6DC9"/>
    <w:rsid w:val="005D6E79"/>
    <w:rsid w:val="005D7F93"/>
    <w:rsid w:val="005E0F29"/>
    <w:rsid w:val="005E105A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4FE6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47CFD"/>
    <w:rsid w:val="00650B47"/>
    <w:rsid w:val="00651220"/>
    <w:rsid w:val="00651758"/>
    <w:rsid w:val="00651E8A"/>
    <w:rsid w:val="00651EB8"/>
    <w:rsid w:val="006530B5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E1A"/>
    <w:rsid w:val="00674505"/>
    <w:rsid w:val="00675231"/>
    <w:rsid w:val="00676176"/>
    <w:rsid w:val="00676C3D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04AF"/>
    <w:rsid w:val="006A174D"/>
    <w:rsid w:val="006A1AE6"/>
    <w:rsid w:val="006A3941"/>
    <w:rsid w:val="006A4235"/>
    <w:rsid w:val="006A5327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D8"/>
    <w:rsid w:val="006D1836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E67"/>
    <w:rsid w:val="006D6ED5"/>
    <w:rsid w:val="006D7262"/>
    <w:rsid w:val="006D782B"/>
    <w:rsid w:val="006D7FF5"/>
    <w:rsid w:val="006E0360"/>
    <w:rsid w:val="006E054A"/>
    <w:rsid w:val="006E05FB"/>
    <w:rsid w:val="006E0BA2"/>
    <w:rsid w:val="006E0D3F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48AF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12"/>
    <w:rsid w:val="00707DBA"/>
    <w:rsid w:val="00710341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1DDB"/>
    <w:rsid w:val="007235ED"/>
    <w:rsid w:val="0072487A"/>
    <w:rsid w:val="00724E68"/>
    <w:rsid w:val="00725477"/>
    <w:rsid w:val="00725B8C"/>
    <w:rsid w:val="0072629D"/>
    <w:rsid w:val="007308F5"/>
    <w:rsid w:val="007310CB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224A"/>
    <w:rsid w:val="0074305A"/>
    <w:rsid w:val="00743E7F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31EF"/>
    <w:rsid w:val="0079415A"/>
    <w:rsid w:val="007946E7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90"/>
    <w:rsid w:val="007B1693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B43"/>
    <w:rsid w:val="007C005E"/>
    <w:rsid w:val="007C089C"/>
    <w:rsid w:val="007C0C74"/>
    <w:rsid w:val="007C178E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07C"/>
    <w:rsid w:val="0087247F"/>
    <w:rsid w:val="00873193"/>
    <w:rsid w:val="0087360C"/>
    <w:rsid w:val="008737BA"/>
    <w:rsid w:val="00875037"/>
    <w:rsid w:val="0087509C"/>
    <w:rsid w:val="00875229"/>
    <w:rsid w:val="008752C4"/>
    <w:rsid w:val="0087534E"/>
    <w:rsid w:val="00875D61"/>
    <w:rsid w:val="00875F0D"/>
    <w:rsid w:val="00876516"/>
    <w:rsid w:val="00876523"/>
    <w:rsid w:val="0087666B"/>
    <w:rsid w:val="00876A7C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517A"/>
    <w:rsid w:val="008B57B9"/>
    <w:rsid w:val="008B59AC"/>
    <w:rsid w:val="008B69D9"/>
    <w:rsid w:val="008B6E98"/>
    <w:rsid w:val="008B6F11"/>
    <w:rsid w:val="008B719A"/>
    <w:rsid w:val="008C0FE9"/>
    <w:rsid w:val="008C1272"/>
    <w:rsid w:val="008C1A09"/>
    <w:rsid w:val="008C2909"/>
    <w:rsid w:val="008C3074"/>
    <w:rsid w:val="008C370D"/>
    <w:rsid w:val="008C543F"/>
    <w:rsid w:val="008C5F55"/>
    <w:rsid w:val="008C69C0"/>
    <w:rsid w:val="008C700D"/>
    <w:rsid w:val="008C7619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5F99"/>
    <w:rsid w:val="008D6780"/>
    <w:rsid w:val="008D75D9"/>
    <w:rsid w:val="008E031F"/>
    <w:rsid w:val="008E0449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8E4"/>
    <w:rsid w:val="008E3932"/>
    <w:rsid w:val="008E4EDA"/>
    <w:rsid w:val="008E58CF"/>
    <w:rsid w:val="008E5A86"/>
    <w:rsid w:val="008E634B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64"/>
    <w:rsid w:val="008F7D90"/>
    <w:rsid w:val="009003BC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E6F"/>
    <w:rsid w:val="00916E74"/>
    <w:rsid w:val="0092028F"/>
    <w:rsid w:val="00920958"/>
    <w:rsid w:val="0092108F"/>
    <w:rsid w:val="00921940"/>
    <w:rsid w:val="00921CF6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4C3E"/>
    <w:rsid w:val="0093519D"/>
    <w:rsid w:val="0093587B"/>
    <w:rsid w:val="00935E5F"/>
    <w:rsid w:val="0093745A"/>
    <w:rsid w:val="00937C99"/>
    <w:rsid w:val="00940290"/>
    <w:rsid w:val="00940A8E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559A"/>
    <w:rsid w:val="009657D8"/>
    <w:rsid w:val="00965AAC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AC4"/>
    <w:rsid w:val="0097777A"/>
    <w:rsid w:val="00977F12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3893"/>
    <w:rsid w:val="00994758"/>
    <w:rsid w:val="00994C05"/>
    <w:rsid w:val="009965A8"/>
    <w:rsid w:val="00996920"/>
    <w:rsid w:val="009969B2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BAB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6FD"/>
    <w:rsid w:val="009C3A85"/>
    <w:rsid w:val="009C3E70"/>
    <w:rsid w:val="009C4E2D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4A"/>
    <w:rsid w:val="009D3AC1"/>
    <w:rsid w:val="009D3D1C"/>
    <w:rsid w:val="009D4C38"/>
    <w:rsid w:val="009D71D8"/>
    <w:rsid w:val="009D7C88"/>
    <w:rsid w:val="009E044D"/>
    <w:rsid w:val="009E0B3E"/>
    <w:rsid w:val="009E1B68"/>
    <w:rsid w:val="009E1EF7"/>
    <w:rsid w:val="009E30FD"/>
    <w:rsid w:val="009E359E"/>
    <w:rsid w:val="009E4A04"/>
    <w:rsid w:val="009E4A19"/>
    <w:rsid w:val="009E4E71"/>
    <w:rsid w:val="009E5FF4"/>
    <w:rsid w:val="009E6117"/>
    <w:rsid w:val="009F08DA"/>
    <w:rsid w:val="009F198D"/>
    <w:rsid w:val="009F233F"/>
    <w:rsid w:val="009F23BA"/>
    <w:rsid w:val="009F290E"/>
    <w:rsid w:val="009F317C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1A4D"/>
    <w:rsid w:val="00A11A77"/>
    <w:rsid w:val="00A11C22"/>
    <w:rsid w:val="00A12AB4"/>
    <w:rsid w:val="00A12CB5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26"/>
    <w:rsid w:val="00A308A4"/>
    <w:rsid w:val="00A31EED"/>
    <w:rsid w:val="00A33727"/>
    <w:rsid w:val="00A339E9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F18"/>
    <w:rsid w:val="00A64300"/>
    <w:rsid w:val="00A659E0"/>
    <w:rsid w:val="00A6650A"/>
    <w:rsid w:val="00A67049"/>
    <w:rsid w:val="00A679D8"/>
    <w:rsid w:val="00A70BC1"/>
    <w:rsid w:val="00A7205B"/>
    <w:rsid w:val="00A7259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114F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59DA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0E30"/>
    <w:rsid w:val="00AE12A3"/>
    <w:rsid w:val="00AE1796"/>
    <w:rsid w:val="00AE199A"/>
    <w:rsid w:val="00AE27FC"/>
    <w:rsid w:val="00AE3570"/>
    <w:rsid w:val="00AE35A4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90E"/>
    <w:rsid w:val="00B06F85"/>
    <w:rsid w:val="00B07438"/>
    <w:rsid w:val="00B07A63"/>
    <w:rsid w:val="00B07B68"/>
    <w:rsid w:val="00B10C8E"/>
    <w:rsid w:val="00B10D1A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6E6"/>
    <w:rsid w:val="00B3191A"/>
    <w:rsid w:val="00B31DEC"/>
    <w:rsid w:val="00B32867"/>
    <w:rsid w:val="00B3322D"/>
    <w:rsid w:val="00B33C65"/>
    <w:rsid w:val="00B34B24"/>
    <w:rsid w:val="00B34B50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2A7B"/>
    <w:rsid w:val="00B63A3C"/>
    <w:rsid w:val="00B6541B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D4"/>
    <w:rsid w:val="00B801D1"/>
    <w:rsid w:val="00B817A8"/>
    <w:rsid w:val="00B826EA"/>
    <w:rsid w:val="00B828C6"/>
    <w:rsid w:val="00B82A91"/>
    <w:rsid w:val="00B83831"/>
    <w:rsid w:val="00B83B5F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974E8"/>
    <w:rsid w:val="00BA04B7"/>
    <w:rsid w:val="00BA05FA"/>
    <w:rsid w:val="00BA1D49"/>
    <w:rsid w:val="00BA1FCE"/>
    <w:rsid w:val="00BA3B88"/>
    <w:rsid w:val="00BA48CB"/>
    <w:rsid w:val="00BA4B1A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0EA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362"/>
    <w:rsid w:val="00BC040B"/>
    <w:rsid w:val="00BC0E27"/>
    <w:rsid w:val="00BC13EA"/>
    <w:rsid w:val="00BC3D0B"/>
    <w:rsid w:val="00BC4474"/>
    <w:rsid w:val="00BC4F86"/>
    <w:rsid w:val="00BC669B"/>
    <w:rsid w:val="00BC6819"/>
    <w:rsid w:val="00BD046B"/>
    <w:rsid w:val="00BD04EB"/>
    <w:rsid w:val="00BD075C"/>
    <w:rsid w:val="00BD1FFC"/>
    <w:rsid w:val="00BD22C8"/>
    <w:rsid w:val="00BD35BB"/>
    <w:rsid w:val="00BD3BA1"/>
    <w:rsid w:val="00BD4D1E"/>
    <w:rsid w:val="00BD622E"/>
    <w:rsid w:val="00BD6496"/>
    <w:rsid w:val="00BD719C"/>
    <w:rsid w:val="00BD71C7"/>
    <w:rsid w:val="00BD74E2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97C"/>
    <w:rsid w:val="00BF3F35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5B59"/>
    <w:rsid w:val="00C06B84"/>
    <w:rsid w:val="00C06EF3"/>
    <w:rsid w:val="00C0708F"/>
    <w:rsid w:val="00C07945"/>
    <w:rsid w:val="00C07BFD"/>
    <w:rsid w:val="00C1098F"/>
    <w:rsid w:val="00C12035"/>
    <w:rsid w:val="00C13A88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6B0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10CE"/>
    <w:rsid w:val="00C311A2"/>
    <w:rsid w:val="00C31DA2"/>
    <w:rsid w:val="00C31F12"/>
    <w:rsid w:val="00C3201F"/>
    <w:rsid w:val="00C33128"/>
    <w:rsid w:val="00C33344"/>
    <w:rsid w:val="00C33A5C"/>
    <w:rsid w:val="00C34008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F2F"/>
    <w:rsid w:val="00C435DD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F9C"/>
    <w:rsid w:val="00C66D89"/>
    <w:rsid w:val="00C671BE"/>
    <w:rsid w:val="00C67624"/>
    <w:rsid w:val="00C67C94"/>
    <w:rsid w:val="00C67E94"/>
    <w:rsid w:val="00C7097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234"/>
    <w:rsid w:val="00CD54E1"/>
    <w:rsid w:val="00CD59E2"/>
    <w:rsid w:val="00CE11A9"/>
    <w:rsid w:val="00CE1397"/>
    <w:rsid w:val="00CE1632"/>
    <w:rsid w:val="00CE3110"/>
    <w:rsid w:val="00CE3A72"/>
    <w:rsid w:val="00CE4051"/>
    <w:rsid w:val="00CE5225"/>
    <w:rsid w:val="00CE528B"/>
    <w:rsid w:val="00CE6A96"/>
    <w:rsid w:val="00CE6C57"/>
    <w:rsid w:val="00CE746E"/>
    <w:rsid w:val="00CE7524"/>
    <w:rsid w:val="00CE7C7D"/>
    <w:rsid w:val="00CF0E70"/>
    <w:rsid w:val="00CF1356"/>
    <w:rsid w:val="00CF1D6E"/>
    <w:rsid w:val="00CF2863"/>
    <w:rsid w:val="00CF418B"/>
    <w:rsid w:val="00CF4575"/>
    <w:rsid w:val="00CF4690"/>
    <w:rsid w:val="00CF47E8"/>
    <w:rsid w:val="00CF50D3"/>
    <w:rsid w:val="00CF53AC"/>
    <w:rsid w:val="00CF6B05"/>
    <w:rsid w:val="00CF78CB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1997"/>
    <w:rsid w:val="00D22BC4"/>
    <w:rsid w:val="00D238C9"/>
    <w:rsid w:val="00D24D06"/>
    <w:rsid w:val="00D26387"/>
    <w:rsid w:val="00D26871"/>
    <w:rsid w:val="00D268F4"/>
    <w:rsid w:val="00D27269"/>
    <w:rsid w:val="00D31376"/>
    <w:rsid w:val="00D31776"/>
    <w:rsid w:val="00D3189A"/>
    <w:rsid w:val="00D319AD"/>
    <w:rsid w:val="00D319D0"/>
    <w:rsid w:val="00D32352"/>
    <w:rsid w:val="00D328DD"/>
    <w:rsid w:val="00D32F14"/>
    <w:rsid w:val="00D33075"/>
    <w:rsid w:val="00D331C7"/>
    <w:rsid w:val="00D33A24"/>
    <w:rsid w:val="00D33D1D"/>
    <w:rsid w:val="00D3432C"/>
    <w:rsid w:val="00D34F6C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2BF"/>
    <w:rsid w:val="00D66899"/>
    <w:rsid w:val="00D66DEB"/>
    <w:rsid w:val="00D67A55"/>
    <w:rsid w:val="00D70D07"/>
    <w:rsid w:val="00D716FF"/>
    <w:rsid w:val="00D71F42"/>
    <w:rsid w:val="00D73150"/>
    <w:rsid w:val="00D73B87"/>
    <w:rsid w:val="00D74335"/>
    <w:rsid w:val="00D744BB"/>
    <w:rsid w:val="00D746E3"/>
    <w:rsid w:val="00D74B2B"/>
    <w:rsid w:val="00D75C6A"/>
    <w:rsid w:val="00D76183"/>
    <w:rsid w:val="00D76AB4"/>
    <w:rsid w:val="00D775A7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E14"/>
    <w:rsid w:val="00DD4C2C"/>
    <w:rsid w:val="00DD5C1E"/>
    <w:rsid w:val="00DD5F1B"/>
    <w:rsid w:val="00DD659F"/>
    <w:rsid w:val="00DD6C01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681B"/>
    <w:rsid w:val="00DF7546"/>
    <w:rsid w:val="00DF7795"/>
    <w:rsid w:val="00E0116A"/>
    <w:rsid w:val="00E01252"/>
    <w:rsid w:val="00E01338"/>
    <w:rsid w:val="00E021C3"/>
    <w:rsid w:val="00E023E4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28E7"/>
    <w:rsid w:val="00E23C0A"/>
    <w:rsid w:val="00E2410F"/>
    <w:rsid w:val="00E24567"/>
    <w:rsid w:val="00E25570"/>
    <w:rsid w:val="00E25D4C"/>
    <w:rsid w:val="00E26D3D"/>
    <w:rsid w:val="00E2786B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6256"/>
    <w:rsid w:val="00E37E64"/>
    <w:rsid w:val="00E37FCF"/>
    <w:rsid w:val="00E40048"/>
    <w:rsid w:val="00E4116A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010"/>
    <w:rsid w:val="00E5377B"/>
    <w:rsid w:val="00E53D98"/>
    <w:rsid w:val="00E53DA4"/>
    <w:rsid w:val="00E548B0"/>
    <w:rsid w:val="00E54D2E"/>
    <w:rsid w:val="00E54FC8"/>
    <w:rsid w:val="00E55421"/>
    <w:rsid w:val="00E56AA1"/>
    <w:rsid w:val="00E56DA8"/>
    <w:rsid w:val="00E578A2"/>
    <w:rsid w:val="00E57BC0"/>
    <w:rsid w:val="00E60806"/>
    <w:rsid w:val="00E6126D"/>
    <w:rsid w:val="00E61FB9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AF1"/>
    <w:rsid w:val="00E72EAD"/>
    <w:rsid w:val="00E75A1E"/>
    <w:rsid w:val="00E75C82"/>
    <w:rsid w:val="00E762AC"/>
    <w:rsid w:val="00E765E1"/>
    <w:rsid w:val="00E76A41"/>
    <w:rsid w:val="00E778C9"/>
    <w:rsid w:val="00E80536"/>
    <w:rsid w:val="00E81218"/>
    <w:rsid w:val="00E8182D"/>
    <w:rsid w:val="00E82690"/>
    <w:rsid w:val="00E83B49"/>
    <w:rsid w:val="00E83FF7"/>
    <w:rsid w:val="00E8447B"/>
    <w:rsid w:val="00E8455E"/>
    <w:rsid w:val="00E858B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1DAA"/>
    <w:rsid w:val="00EA27DD"/>
    <w:rsid w:val="00EA28F7"/>
    <w:rsid w:val="00EA3216"/>
    <w:rsid w:val="00EA3D58"/>
    <w:rsid w:val="00EA49B6"/>
    <w:rsid w:val="00EA54E9"/>
    <w:rsid w:val="00EA592D"/>
    <w:rsid w:val="00EA5B3E"/>
    <w:rsid w:val="00EA60D7"/>
    <w:rsid w:val="00EA688F"/>
    <w:rsid w:val="00EA7D29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973"/>
    <w:rsid w:val="00EB6B34"/>
    <w:rsid w:val="00EB6FD7"/>
    <w:rsid w:val="00EB72A4"/>
    <w:rsid w:val="00EB7724"/>
    <w:rsid w:val="00EB797A"/>
    <w:rsid w:val="00EB79B2"/>
    <w:rsid w:val="00EC1B9D"/>
    <w:rsid w:val="00EC2390"/>
    <w:rsid w:val="00EC2595"/>
    <w:rsid w:val="00EC3B58"/>
    <w:rsid w:val="00EC414C"/>
    <w:rsid w:val="00EC44E2"/>
    <w:rsid w:val="00EC51AD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278C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B43"/>
    <w:rsid w:val="00F31B8E"/>
    <w:rsid w:val="00F33535"/>
    <w:rsid w:val="00F339B6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6E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3F2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641D6"/>
    <w:rsid w:val="00F65371"/>
    <w:rsid w:val="00F71809"/>
    <w:rsid w:val="00F7192E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D0"/>
    <w:rsid w:val="00FB51FB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F96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2EEF"/>
    <w:rsid w:val="00FE3401"/>
    <w:rsid w:val="00FE4388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7E988-EA55-48A9-8E27-93E3A09F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6</Pages>
  <Words>2005</Words>
  <Characters>8020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Khwanruedi, Buntrakun</cp:lastModifiedBy>
  <cp:revision>4</cp:revision>
  <cp:lastPrinted>2020-02-14T11:48:00Z</cp:lastPrinted>
  <dcterms:created xsi:type="dcterms:W3CDTF">2020-02-21T08:16:00Z</dcterms:created>
  <dcterms:modified xsi:type="dcterms:W3CDTF">2020-02-24T12:20:00Z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