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56A21" w14:textId="77777777" w:rsidR="00B974E8" w:rsidRDefault="00B974E8" w:rsidP="00B974E8"/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EB57B0">
        <w:tc>
          <w:tcPr>
            <w:tcW w:w="1278" w:type="dxa"/>
          </w:tcPr>
          <w:p w14:paraId="2481E77F" w14:textId="71BC1748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5A4D0B">
        <w:tc>
          <w:tcPr>
            <w:tcW w:w="1278" w:type="dxa"/>
          </w:tcPr>
          <w:p w14:paraId="49E8D6FC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c>
          <w:tcPr>
            <w:tcW w:w="1278" w:type="dxa"/>
          </w:tcPr>
          <w:p w14:paraId="5B7C89E1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418FD57D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63BAD" w:rsidRPr="00EA592D" w14:paraId="4546620E" w14:textId="77777777" w:rsidTr="005A4D0B">
        <w:tc>
          <w:tcPr>
            <w:tcW w:w="1278" w:type="dxa"/>
          </w:tcPr>
          <w:p w14:paraId="242ECFB4" w14:textId="2C7D6413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36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E2E410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541214" w14:textId="5EB5021B" w:rsidR="00963BAD" w:rsidRPr="00077B34" w:rsidRDefault="00963BAD" w:rsidP="007F60E9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75C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นโยบาย</w:t>
            </w:r>
            <w:r w:rsidRPr="000132F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การบัญชี</w:t>
            </w:r>
            <w:r w:rsidR="001F6465" w:rsidRPr="000132F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ที่สำคัญ</w:t>
            </w:r>
          </w:p>
        </w:tc>
      </w:tr>
      <w:tr w:rsidR="00963BAD" w:rsidRPr="00EA592D" w14:paraId="6647C2E0" w14:textId="77777777" w:rsidTr="005A4D0B">
        <w:tc>
          <w:tcPr>
            <w:tcW w:w="1278" w:type="dxa"/>
          </w:tcPr>
          <w:p w14:paraId="1C85149B" w14:textId="002254A5" w:rsidR="00963BAD" w:rsidRPr="002C3668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8743049" w14:textId="77777777" w:rsidR="00963BAD" w:rsidRPr="002C3668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77777777" w:rsidR="00963BAD" w:rsidRPr="002C3668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C366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63BAD" w:rsidRPr="00EA592D" w14:paraId="036D31CA" w14:textId="77777777" w:rsidTr="005A4D0B">
        <w:tc>
          <w:tcPr>
            <w:tcW w:w="1278" w:type="dxa"/>
          </w:tcPr>
          <w:p w14:paraId="6A0BF878" w14:textId="4015E1D5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847FF6A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76EA1E03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เงินลงทุนในอสังหาริมทรัพย์และสิทธิการ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เช่า</w:t>
            </w:r>
          </w:p>
        </w:tc>
      </w:tr>
      <w:tr w:rsidR="00963BAD" w:rsidRPr="00EA592D" w14:paraId="7DE28D27" w14:textId="77777777" w:rsidTr="005A4D0B">
        <w:tc>
          <w:tcPr>
            <w:tcW w:w="1278" w:type="dxa"/>
          </w:tcPr>
          <w:p w14:paraId="0F1BC76F" w14:textId="0E8E47B0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BEB7E1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09C72B34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ลงทุนในบริษัทย่อย</w:t>
            </w:r>
          </w:p>
        </w:tc>
      </w:tr>
      <w:tr w:rsidR="00963BAD" w:rsidRPr="00EA592D" w14:paraId="7B925BB5" w14:textId="77777777" w:rsidTr="005A4D0B">
        <w:tc>
          <w:tcPr>
            <w:tcW w:w="1278" w:type="dxa"/>
          </w:tcPr>
          <w:p w14:paraId="774E060E" w14:textId="0360E250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4B2EB7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5ADEFC5B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</w:tr>
      <w:tr w:rsidR="00963BAD" w:rsidRPr="00EA592D" w14:paraId="11A1989C" w14:textId="77777777" w:rsidTr="00EB57B0">
        <w:tc>
          <w:tcPr>
            <w:tcW w:w="1278" w:type="dxa"/>
          </w:tcPr>
          <w:p w14:paraId="38D5176E" w14:textId="36D6D375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F0A75B" w14:textId="77777777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5FDD4B26" w:rsidR="00963BAD" w:rsidRPr="00EA592D" w:rsidRDefault="00963BAD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53478C" w:rsidRPr="00EA592D" w14:paraId="440978A8" w14:textId="77777777" w:rsidTr="00EB57B0">
        <w:tc>
          <w:tcPr>
            <w:tcW w:w="1278" w:type="dxa"/>
            <w:shd w:val="clear" w:color="auto" w:fill="auto"/>
          </w:tcPr>
          <w:p w14:paraId="5C5BD965" w14:textId="50CCCFD1" w:rsidR="0053478C" w:rsidRPr="00EB57B0" w:rsidRDefault="0053478C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57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53478C" w:rsidRPr="00EB57B0" w:rsidRDefault="0053478C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2FE6D505" w:rsidR="0053478C" w:rsidRPr="00EB57B0" w:rsidRDefault="0053478C" w:rsidP="00963B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B57B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84264" w:rsidRPr="00EA592D" w14:paraId="6E4828AC" w14:textId="77777777" w:rsidTr="00EB57B0">
        <w:tc>
          <w:tcPr>
            <w:tcW w:w="1278" w:type="dxa"/>
            <w:shd w:val="clear" w:color="auto" w:fill="auto"/>
          </w:tcPr>
          <w:p w14:paraId="7F685E0D" w14:textId="0E0EAEB6" w:rsidR="00D84264" w:rsidRPr="00595FFC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95FF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D84264" w:rsidRPr="00595FFC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4B49D19F" w:rsidR="00D84264" w:rsidRPr="00595FFC" w:rsidRDefault="00D84264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95FF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ส่วนของผู้ถือหน่วยทรัสต์</w:t>
            </w:r>
          </w:p>
        </w:tc>
      </w:tr>
      <w:tr w:rsidR="00D84264" w:rsidRPr="00EA592D" w14:paraId="17C1ADAE" w14:textId="77777777" w:rsidTr="00EB57B0">
        <w:tc>
          <w:tcPr>
            <w:tcW w:w="1278" w:type="dxa"/>
            <w:shd w:val="clear" w:color="auto" w:fill="auto"/>
          </w:tcPr>
          <w:p w14:paraId="4C33EB6D" w14:textId="1D0B4452" w:rsidR="00D84264" w:rsidRPr="00EB57B0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B57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EDB85AB" w14:textId="77777777" w:rsidR="00D84264" w:rsidRPr="00EB57B0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6A3DF7E" w14:textId="1575FF65" w:rsidR="00D84264" w:rsidRPr="00EB57B0" w:rsidRDefault="003059B5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จ่ายประโยชน์ตอบแทน</w:t>
            </w: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ให้แก่ผู้ถือหน่วย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1D26F9" w:rsidRPr="00EA592D" w14:paraId="1A170956" w14:textId="77777777" w:rsidTr="00EB57B0">
        <w:tc>
          <w:tcPr>
            <w:tcW w:w="1278" w:type="dxa"/>
            <w:shd w:val="clear" w:color="auto" w:fill="auto"/>
          </w:tcPr>
          <w:p w14:paraId="6AC21FF3" w14:textId="77139540" w:rsidR="001D26F9" w:rsidRPr="00EB57B0" w:rsidRDefault="001D26F9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450A3F7" w14:textId="77777777" w:rsidR="001D26F9" w:rsidRPr="00EB57B0" w:rsidRDefault="001D26F9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4AF09C8" w14:textId="3F84B3D9" w:rsidR="001D26F9" w:rsidRPr="0049665F" w:rsidRDefault="001D26F9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</w:tc>
      </w:tr>
      <w:tr w:rsidR="001D26F9" w:rsidRPr="00EA592D" w14:paraId="0A708A97" w14:textId="77777777" w:rsidTr="00EB57B0">
        <w:tc>
          <w:tcPr>
            <w:tcW w:w="1278" w:type="dxa"/>
            <w:shd w:val="clear" w:color="auto" w:fill="auto"/>
          </w:tcPr>
          <w:p w14:paraId="3DCB42EE" w14:textId="729CF872" w:rsidR="001D26F9" w:rsidRDefault="001D26F9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9D36832" w14:textId="77777777" w:rsidR="001D26F9" w:rsidRPr="00EB57B0" w:rsidRDefault="001D26F9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E5127CB" w14:textId="182F26F7" w:rsidR="001D26F9" w:rsidRDefault="001D26F9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D84264" w:rsidRPr="00EA592D" w14:paraId="01290B15" w14:textId="77777777" w:rsidTr="00EB57B0">
        <w:tc>
          <w:tcPr>
            <w:tcW w:w="1278" w:type="dxa"/>
          </w:tcPr>
          <w:p w14:paraId="5DEA87B6" w14:textId="6EA1B783" w:rsidR="00D84264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C370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654050" w14:textId="77777777" w:rsidR="00D84264" w:rsidRPr="00EA592D" w:rsidRDefault="00D84264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6105D2" w14:textId="16C7E299" w:rsidR="00D84264" w:rsidRPr="0049665F" w:rsidRDefault="003059B5" w:rsidP="00D8426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59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FE2945" w:rsidRPr="00EA592D" w14:paraId="3DE753C1" w14:textId="77777777" w:rsidTr="00EB57B0">
        <w:tc>
          <w:tcPr>
            <w:tcW w:w="1278" w:type="dxa"/>
          </w:tcPr>
          <w:p w14:paraId="267E88ED" w14:textId="5AD08B95" w:rsidR="00FE2945" w:rsidRDefault="00FE2945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F57B321" w14:textId="77777777" w:rsidR="00FE2945" w:rsidRPr="00EA592D" w:rsidRDefault="00FE2945" w:rsidP="00D842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27FDA52" w14:textId="114F525B" w:rsidR="00FE2945" w:rsidRPr="003059B5" w:rsidRDefault="00FE2945" w:rsidP="00FE2945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E294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</w:tbl>
    <w:p w14:paraId="5F3A121A" w14:textId="39D732B1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55113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9439BD" w14:textId="5AC090CE" w:rsidR="00572B6F" w:rsidRPr="005A76FE" w:rsidRDefault="00B974E8" w:rsidP="001869F3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974E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F8109C">
        <w:rPr>
          <w:rFonts w:ascii="Angsana New" w:hAnsi="Angsana New" w:hint="cs"/>
          <w:sz w:val="30"/>
          <w:szCs w:val="30"/>
          <w:cs/>
        </w:rPr>
        <w:t>กรรมการ</w:t>
      </w:r>
      <w:r w:rsidR="00E90A9D">
        <w:rPr>
          <w:rFonts w:ascii="Angsana New" w:hAnsi="Angsana New" w:hint="cs"/>
          <w:sz w:val="30"/>
          <w:szCs w:val="30"/>
          <w:cs/>
        </w:rPr>
        <w:t>ผู้มีอำนาจ</w:t>
      </w:r>
      <w:r w:rsidRPr="00D84DCC">
        <w:rPr>
          <w:rFonts w:ascii="Angsana New" w:hAnsi="Angsana New"/>
          <w:sz w:val="30"/>
          <w:szCs w:val="30"/>
          <w:cs/>
        </w:rPr>
        <w:t>ของผู้จัดการกองทรัสต์</w:t>
      </w:r>
      <w:r w:rsidRPr="00B974E8">
        <w:rPr>
          <w:rFonts w:ascii="Angsana New" w:hAnsi="Angsana New"/>
          <w:sz w:val="30"/>
          <w:szCs w:val="30"/>
          <w:cs/>
        </w:rPr>
        <w:t>เมื่อ</w:t>
      </w:r>
      <w:r w:rsidR="00572B6F" w:rsidRPr="00FA66D9">
        <w:rPr>
          <w:rFonts w:ascii="Angsana New" w:hAnsi="Angsana New"/>
          <w:sz w:val="30"/>
          <w:szCs w:val="30"/>
          <w:cs/>
        </w:rPr>
        <w:t>วันที่</w:t>
      </w:r>
      <w:r w:rsidR="00E53010">
        <w:rPr>
          <w:rFonts w:ascii="Angsana New" w:hAnsi="Angsana New" w:hint="cs"/>
          <w:sz w:val="30"/>
          <w:szCs w:val="30"/>
          <w:cs/>
        </w:rPr>
        <w:t xml:space="preserve"> </w:t>
      </w:r>
      <w:r w:rsidR="006F48AF">
        <w:rPr>
          <w:rFonts w:ascii="Angsana New" w:hAnsi="Angsana New"/>
          <w:sz w:val="30"/>
          <w:szCs w:val="30"/>
        </w:rPr>
        <w:t xml:space="preserve">24 </w:t>
      </w:r>
      <w:r w:rsidR="006F48AF" w:rsidRPr="006F48AF">
        <w:rPr>
          <w:rFonts w:ascii="Angsana New" w:hAnsi="Angsana New"/>
          <w:sz w:val="30"/>
          <w:szCs w:val="30"/>
          <w:cs/>
        </w:rPr>
        <w:t>กุมภาพันธ์</w:t>
      </w:r>
      <w:r>
        <w:rPr>
          <w:rFonts w:ascii="Angsana New" w:hAnsi="Angsana New"/>
          <w:sz w:val="30"/>
          <w:szCs w:val="30"/>
        </w:rPr>
        <w:t xml:space="preserve"> </w:t>
      </w:r>
      <w:r w:rsidR="00A6163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747800D1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44730" w14:textId="77777777" w:rsidR="00572B6F" w:rsidRDefault="00572B6F" w:rsidP="00A6163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592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5FF56372"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DA8AE3" w14:textId="0119391C" w:rsidR="001C7184" w:rsidRPr="003841AF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841AF">
        <w:rPr>
          <w:rFonts w:ascii="Angsana New" w:hAnsi="Angsana New"/>
          <w:spacing w:val="-4"/>
          <w:sz w:val="30"/>
          <w:szCs w:val="30"/>
          <w:cs/>
        </w:rPr>
        <w:t>ทรัสต์เพื่อการลงทุนในอสังหาริมทรัพย์และสิทธิการเช่าดุสิตธานี (</w:t>
      </w:r>
      <w:r w:rsidRPr="003841AF">
        <w:rPr>
          <w:rFonts w:ascii="Angsana New" w:hAnsi="Angsana New"/>
          <w:spacing w:val="-4"/>
          <w:sz w:val="30"/>
          <w:szCs w:val="30"/>
        </w:rPr>
        <w:t>“</w:t>
      </w:r>
      <w:r w:rsidRPr="003841AF">
        <w:rPr>
          <w:rFonts w:ascii="Angsana New" w:hAnsi="Angsana New"/>
          <w:spacing w:val="-4"/>
          <w:sz w:val="30"/>
          <w:szCs w:val="30"/>
          <w:cs/>
        </w:rPr>
        <w:t>กองทรัสต์</w:t>
      </w:r>
      <w:r w:rsidRPr="003841AF">
        <w:rPr>
          <w:rFonts w:ascii="Angsana New" w:hAnsi="Angsana New"/>
          <w:spacing w:val="-4"/>
          <w:sz w:val="30"/>
          <w:szCs w:val="30"/>
        </w:rPr>
        <w:t>”)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จัดตั้งขึ้น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29 พฤศจิกายน 2560 เป็นกองทรัสต์ที่แปลงสภาพจากกองทุนรวมอสังหาริมทรัพย์และสิทธิการเช่าดุสิตธานี </w:t>
      </w:r>
      <w:r w:rsidR="00E90A9D">
        <w:rPr>
          <w:rFonts w:ascii="Angsana New" w:hAnsi="Angsana New" w:hint="cs"/>
          <w:spacing w:val="-4"/>
          <w:sz w:val="30"/>
          <w:szCs w:val="30"/>
          <w:cs/>
        </w:rPr>
        <w:t>(</w:t>
      </w:r>
      <w:r w:rsidR="00005D4D">
        <w:rPr>
          <w:rFonts w:ascii="Angsana New" w:hAnsi="Angsana New" w:hint="cs"/>
          <w:spacing w:val="-4"/>
          <w:sz w:val="30"/>
          <w:szCs w:val="30"/>
          <w:cs/>
        </w:rPr>
        <w:t>“</w:t>
      </w:r>
      <w:r w:rsidR="00E90A9D">
        <w:rPr>
          <w:rFonts w:ascii="Angsana New" w:hAnsi="Angsana New" w:hint="cs"/>
          <w:spacing w:val="-4"/>
          <w:sz w:val="30"/>
          <w:szCs w:val="30"/>
          <w:cs/>
        </w:rPr>
        <w:t>กองทุนรวม</w:t>
      </w:r>
      <w:r w:rsidR="00005D4D">
        <w:rPr>
          <w:rFonts w:ascii="Angsana New" w:hAnsi="Angsana New" w:hint="cs"/>
          <w:spacing w:val="-4"/>
          <w:sz w:val="30"/>
          <w:szCs w:val="30"/>
          <w:cs/>
        </w:rPr>
        <w:t>”</w:t>
      </w:r>
      <w:r w:rsidR="00E90A9D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เป็นกองทรัสต์ที่ระบุเฉพาะเจาะจงประเภทไม่รับซื้อคืนหน่วยทรัสต์ และไม่มีการกําหนดอายุโครงการ 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โดยผู้จัดการกองทรัสต์ได้รับอนุญาตจากสํานักงาน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ก.ล.ต. ให้เสนอขายหน่วยทรัสต์ต่อผู้ลงทุน ตามหนังสือเลขที่ กลต. จค. 2047/2560 ลงวันที่ </w:t>
      </w:r>
      <w:r>
        <w:rPr>
          <w:rFonts w:ascii="Angsana New" w:hAnsi="Angsana New"/>
          <w:spacing w:val="-4"/>
          <w:sz w:val="30"/>
          <w:szCs w:val="30"/>
        </w:rPr>
        <w:br/>
      </w:r>
      <w:r w:rsidRPr="003841AF">
        <w:rPr>
          <w:rFonts w:ascii="Angsana New" w:hAnsi="Angsana New"/>
          <w:spacing w:val="-4"/>
          <w:sz w:val="30"/>
          <w:szCs w:val="30"/>
        </w:rPr>
        <w:t xml:space="preserve">23 </w:t>
      </w:r>
      <w:r w:rsidRPr="003841AF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841AF">
        <w:rPr>
          <w:rFonts w:ascii="Angsana New" w:hAnsi="Angsana New"/>
          <w:spacing w:val="-4"/>
          <w:sz w:val="30"/>
          <w:szCs w:val="30"/>
        </w:rPr>
        <w:t>2560</w:t>
      </w:r>
      <w:r w:rsidRPr="003841AF">
        <w:rPr>
          <w:rFonts w:ascii="Angsana New" w:hAnsi="Angsana New"/>
          <w:spacing w:val="-4"/>
          <w:sz w:val="30"/>
          <w:szCs w:val="30"/>
          <w:cs/>
        </w:rPr>
        <w:t xml:space="preserve"> เรื่องการขออนุญาตเสนอขายหน่วยทรัสต์ของทรัสต์เพื่อการลงทุนในอสังหาริมทรัพย์และสิทธิ</w:t>
      </w:r>
      <w:r>
        <w:rPr>
          <w:rFonts w:ascii="Angsana New" w:hAnsi="Angsana New"/>
          <w:spacing w:val="-4"/>
          <w:sz w:val="30"/>
          <w:szCs w:val="30"/>
        </w:rPr>
        <w:br/>
      </w:r>
      <w:r w:rsidRPr="003841AF">
        <w:rPr>
          <w:rFonts w:ascii="Angsana New" w:hAnsi="Angsana New"/>
          <w:spacing w:val="-4"/>
          <w:sz w:val="30"/>
          <w:szCs w:val="30"/>
          <w:cs/>
        </w:rPr>
        <w:t>การเช่าดุสิตธานี</w:t>
      </w:r>
    </w:p>
    <w:p w14:paraId="3053FB40" w14:textId="77777777" w:rsidR="001C7184" w:rsidRDefault="001C7184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D81F0B" w14:textId="77777777"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กองทรัสต์มีนโยบายที่จะลงทุนในอสังหาริมทรัพย์และสิทธิการเช่าอสังหาริมทรัพย์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ทั้งอสังหาริมทรัพย์ประเภทโรงแรมและอสังหาริมทรัพย์ประเภทอื่นๆ ที่มีความเกี่ยวข้องหรือส่งเสริมประโยชน์กับอสังหาริมทรัพย์ประเภทโรงแรม โดยจะมุ่งเน้นการจัดหาประโยชน์ในรูปแบบของรายได้ค่าเช่าหรือรายได้อื่นในทำนองเดียวกัน ทั้งนี้ กองทรัสต์จะมีการลงทุนในทรัพย์สินอื่น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หลักทรัพย์อื่น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การหาดอกผลโดยวิธีอื่นใด ตามที่กฎหมายหลักทรัพย์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กฎหมายอื่นใดที่เกี่ยวข้องกำหนด</w:t>
      </w:r>
    </w:p>
    <w:p w14:paraId="612BC874" w14:textId="6205211D" w:rsidR="00572B6F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44AAB3E" w14:textId="77777777" w:rsidR="001C7184" w:rsidRDefault="001C7184" w:rsidP="001C7184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น่วยทรัสต์ของกองทรัสต์เป็นหลักทรัพย์จดทะเบียนและให้เริ่มซื้อขายได้ตั้งแต่วันที่ 15 ธันวาคม 2560 เป็นต้นไป </w:t>
      </w:r>
    </w:p>
    <w:p w14:paraId="7F982F94" w14:textId="77777777" w:rsidR="001C7184" w:rsidRPr="00EA592D" w:rsidRDefault="001C7184" w:rsidP="001C7184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663A9A" w14:textId="7D4321AE" w:rsidR="001C7184" w:rsidRPr="003841AF" w:rsidRDefault="001C7184" w:rsidP="001C7184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ณ วันที่ 31 ธันวาคม 256</w:t>
      </w:r>
      <w:r w:rsidR="00647CFD">
        <w:rPr>
          <w:rFonts w:ascii="Angsana New" w:hAnsi="Angsana New"/>
          <w:sz w:val="30"/>
          <w:szCs w:val="30"/>
        </w:rPr>
        <w:t>2</w:t>
      </w:r>
      <w:r w:rsidRPr="003841AF">
        <w:rPr>
          <w:rFonts w:ascii="Angsana New" w:hAnsi="Angsana New"/>
          <w:sz w:val="30"/>
          <w:szCs w:val="30"/>
          <w:cs/>
        </w:rPr>
        <w:t xml:space="preserve"> บริษัท ดุสิตธานี จำกัด (มหาชน) เป็นผู้ถือหน่วยทรัสต์รายใหญ่ ซึ่งถือหน่วยทรัสต์ร้อยละ </w:t>
      </w:r>
      <w:r w:rsidRPr="003841AF">
        <w:rPr>
          <w:rFonts w:ascii="Angsana New" w:hAnsi="Angsana New"/>
          <w:sz w:val="30"/>
          <w:szCs w:val="30"/>
        </w:rPr>
        <w:t>30.02</w:t>
      </w:r>
      <w:r w:rsidRPr="003841AF">
        <w:rPr>
          <w:rFonts w:ascii="Angsana New" w:hAnsi="Angsana New"/>
          <w:sz w:val="30"/>
          <w:szCs w:val="30"/>
          <w:cs/>
        </w:rPr>
        <w:t xml:space="preserve"> </w:t>
      </w:r>
      <w:r w:rsidRPr="003841AF">
        <w:rPr>
          <w:rFonts w:ascii="Angsana New" w:hAnsi="Angsana New"/>
          <w:sz w:val="30"/>
          <w:szCs w:val="30"/>
        </w:rPr>
        <w:t> </w:t>
      </w:r>
    </w:p>
    <w:p w14:paraId="48E2E6E8" w14:textId="77777777" w:rsidR="001C7184" w:rsidRDefault="001C7184" w:rsidP="001C718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Angsana New" w:hAnsi="Angsana New"/>
          <w:sz w:val="30"/>
          <w:szCs w:val="30"/>
        </w:rPr>
      </w:pPr>
    </w:p>
    <w:p w14:paraId="7C1171E0" w14:textId="6A5B3E8E" w:rsidR="001C7184" w:rsidRDefault="002F7C48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2F7C48">
        <w:rPr>
          <w:rFonts w:ascii="Angsana New" w:hAnsi="Angsana New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บริษัทหลักทรัพย์จัดการกองทุน กรุงไทย จำกัด (มหาชน) เป็นทรัสตีของกองทรัสต์</w:t>
      </w:r>
    </w:p>
    <w:p w14:paraId="2162DAF0" w14:textId="6875E7FA" w:rsidR="001C7184" w:rsidRDefault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05B15492" w14:textId="23BDD06C" w:rsidR="00572B6F" w:rsidRPr="00EA592D" w:rsidRDefault="00572B6F" w:rsidP="00572B6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2D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2</w:t>
      </w:r>
      <w:r w:rsidRPr="00EA592D">
        <w:rPr>
          <w:rFonts w:ascii="Angsana New" w:hAnsi="Angsana New" w:cs="Angsana New"/>
          <w:sz w:val="30"/>
          <w:szCs w:val="30"/>
        </w:rPr>
        <w:tab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14:paraId="7F060C26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60D06F7" w14:textId="77777777"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5EA6C5D7"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5F7A6D38" w14:textId="3DB6A658" w:rsidR="00BC4474" w:rsidRPr="00621472" w:rsidRDefault="00BC4474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0A9D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="00E90A9D" w:rsidRPr="00E90A9D">
        <w:rPr>
          <w:rFonts w:ascii="Angsana New" w:hAnsi="Angsana New" w:hint="cs"/>
          <w:spacing w:val="4"/>
          <w:sz w:val="30"/>
          <w:szCs w:val="30"/>
          <w:cs/>
        </w:rPr>
        <w:t xml:space="preserve">  </w:t>
      </w:r>
      <w:r w:rsidRPr="00E90A9D">
        <w:rPr>
          <w:rFonts w:ascii="Angsana New" w:hAnsi="Angsana New"/>
          <w:spacing w:val="4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621472">
        <w:rPr>
          <w:rFonts w:ascii="Angsana New" w:hAnsi="Angsana New"/>
          <w:sz w:val="30"/>
          <w:szCs w:val="30"/>
          <w:cs/>
        </w:rPr>
        <w:t xml:space="preserve">สภาวิชาชีพบัญชี </w:t>
      </w:r>
      <w:r w:rsidR="00E90A9D">
        <w:rPr>
          <w:rFonts w:ascii="Angsana New" w:hAnsi="Angsana New" w:hint="cs"/>
          <w:sz w:val="30"/>
          <w:szCs w:val="30"/>
          <w:cs/>
        </w:rPr>
        <w:t xml:space="preserve"> </w:t>
      </w:r>
      <w:r w:rsidRPr="00621472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14:paraId="76BCD81E" w14:textId="77777777" w:rsidR="00BC4474" w:rsidRPr="00621472" w:rsidRDefault="00BC4474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3C0A322" w14:textId="6234401C" w:rsidR="00BC4474" w:rsidRPr="00621472" w:rsidRDefault="00BC4474" w:rsidP="00474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1472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สำหรับรอบระยะเวลาบัญชีที่เริ่มในหรือหลังวันที่</w:t>
      </w:r>
      <w:r w:rsidRPr="00621472">
        <w:rPr>
          <w:rFonts w:ascii="Angsana New" w:hAnsi="Angsana New" w:cs="Times New Roman"/>
          <w:sz w:val="30"/>
          <w:szCs w:val="30"/>
          <w:rtl/>
          <w:lang w:bidi="ar-SA"/>
        </w:rPr>
        <w:t xml:space="preserve">1 </w:t>
      </w:r>
      <w:r w:rsidRPr="00621472">
        <w:rPr>
          <w:rFonts w:ascii="Angsana New" w:hAnsi="Angsana New"/>
          <w:sz w:val="30"/>
          <w:szCs w:val="30"/>
        </w:rPr>
        <w:t xml:space="preserve"> </w:t>
      </w:r>
      <w:r w:rsidRPr="00621472">
        <w:rPr>
          <w:rFonts w:ascii="Angsana New" w:hAnsi="Angsana New"/>
          <w:sz w:val="30"/>
          <w:szCs w:val="30"/>
          <w:cs/>
        </w:rPr>
        <w:t xml:space="preserve">มกราคม </w:t>
      </w:r>
      <w:r w:rsidRPr="00621472">
        <w:rPr>
          <w:rFonts w:ascii="Angsana New" w:hAnsi="Angsana New"/>
          <w:sz w:val="30"/>
          <w:szCs w:val="30"/>
        </w:rPr>
        <w:t>2562</w:t>
      </w:r>
      <w:r w:rsidRPr="00621472">
        <w:rPr>
          <w:rFonts w:ascii="Angsana New" w:hAnsi="Angsana New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AE0E30">
        <w:rPr>
          <w:rFonts w:ascii="Angsana New" w:hAnsi="Angsana New" w:hint="cs"/>
          <w:sz w:val="30"/>
          <w:szCs w:val="30"/>
          <w:cs/>
        </w:rPr>
        <w:t>กลุ่ม</w:t>
      </w:r>
      <w:r w:rsidRPr="00621472">
        <w:rPr>
          <w:rFonts w:ascii="Angsana New" w:hAnsi="Angsana New"/>
          <w:sz w:val="30"/>
          <w:szCs w:val="30"/>
          <w:cs/>
        </w:rPr>
        <w:t>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C4474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ซึ่งไม่มีผลกระทบอย่างมีสาระสำคัญต่องบการเงินของ</w:t>
      </w:r>
      <w:r w:rsidR="00AE0E30">
        <w:rPr>
          <w:rFonts w:ascii="Angsana New" w:hAnsi="Angsana New" w:hint="cs"/>
          <w:sz w:val="30"/>
          <w:szCs w:val="30"/>
          <w:cs/>
        </w:rPr>
        <w:t>กลุ่ม</w:t>
      </w:r>
      <w:r w:rsidRPr="00BC4474">
        <w:rPr>
          <w:rFonts w:ascii="Angsana New" w:hAnsi="Angsana New"/>
          <w:sz w:val="30"/>
          <w:szCs w:val="30"/>
          <w:cs/>
        </w:rPr>
        <w:t>กองทรัสต์</w:t>
      </w:r>
    </w:p>
    <w:p w14:paraId="003F0FDE" w14:textId="77777777" w:rsidR="00BC4474" w:rsidRPr="00621472" w:rsidRDefault="00BC4474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07A30" w14:textId="50EC479B" w:rsidR="00BC4474" w:rsidRPr="00621472" w:rsidRDefault="00BC4474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1472">
        <w:rPr>
          <w:rFonts w:ascii="Angsana New" w:hAnsi="Angsana New"/>
          <w:sz w:val="30"/>
          <w:szCs w:val="30"/>
          <w:cs/>
        </w:rPr>
        <w:t>ตามประกาศคณะกรรมการกำกับตลาดทุน</w:t>
      </w:r>
      <w:r w:rsidRPr="00621472">
        <w:rPr>
          <w:rFonts w:ascii="Angsana New" w:hAnsi="Angsana New"/>
          <w:sz w:val="30"/>
          <w:szCs w:val="30"/>
        </w:rPr>
        <w:t xml:space="preserve"> </w:t>
      </w:r>
      <w:r w:rsidRPr="00621472">
        <w:rPr>
          <w:rFonts w:ascii="Angsana New" w:hAnsi="Angsana New"/>
          <w:sz w:val="30"/>
          <w:szCs w:val="30"/>
          <w:cs/>
        </w:rPr>
        <w:t xml:space="preserve">เรื่อง หลักเกณฑ์ เงื่อนไข และวิธีการรายงานการเปิดเผยข้อมูลของกองทุนรวมและทรัสต์ที่มีการลงทุนในอสังหาริมทรัพย์หรือโครงสร้างพื้นฐาน (ฉบับที่ </w:t>
      </w:r>
      <w:r w:rsidRPr="00621472">
        <w:rPr>
          <w:rFonts w:ascii="Angsana New" w:hAnsi="Angsana New"/>
          <w:sz w:val="30"/>
          <w:szCs w:val="30"/>
        </w:rPr>
        <w:t>5)</w:t>
      </w:r>
      <w:r w:rsidRPr="00621472">
        <w:rPr>
          <w:rFonts w:ascii="Angsana New" w:hAnsi="Angsana New"/>
          <w:sz w:val="30"/>
          <w:szCs w:val="30"/>
          <w:cs/>
        </w:rPr>
        <w:t xml:space="preserve"> ลงวันที่ </w:t>
      </w:r>
      <w:r w:rsidRPr="00621472">
        <w:rPr>
          <w:rFonts w:ascii="Angsana New" w:hAnsi="Angsana New"/>
          <w:sz w:val="30"/>
          <w:szCs w:val="30"/>
        </w:rPr>
        <w:t xml:space="preserve">27 </w:t>
      </w:r>
      <w:r w:rsidRPr="00621472">
        <w:rPr>
          <w:rFonts w:ascii="Angsana New" w:hAnsi="Angsana New"/>
          <w:sz w:val="30"/>
          <w:szCs w:val="30"/>
          <w:cs/>
        </w:rPr>
        <w:t xml:space="preserve">มกราคม </w:t>
      </w:r>
      <w:r w:rsidRPr="00621472">
        <w:rPr>
          <w:rFonts w:ascii="Angsana New" w:hAnsi="Angsana New"/>
          <w:sz w:val="30"/>
          <w:szCs w:val="30"/>
        </w:rPr>
        <w:t xml:space="preserve">2563 </w:t>
      </w:r>
      <w:r w:rsidRPr="00621472">
        <w:rPr>
          <w:rFonts w:ascii="Angsana New" w:hAnsi="Angsana New"/>
          <w:sz w:val="30"/>
          <w:szCs w:val="30"/>
          <w:cs/>
        </w:rPr>
        <w:t xml:space="preserve">กองทุนรวมและทรัสต์ดังกล่าวต้องจัดทำและเปิดเผยข้อมูลงบการเงินสำหรับรอบปี </w:t>
      </w:r>
      <w:r w:rsidRPr="00621472">
        <w:rPr>
          <w:rFonts w:ascii="Angsana New" w:hAnsi="Angsana New"/>
          <w:sz w:val="30"/>
          <w:szCs w:val="30"/>
        </w:rPr>
        <w:t xml:space="preserve">2563 </w:t>
      </w:r>
      <w:r w:rsidRPr="00621472">
        <w:rPr>
          <w:rFonts w:ascii="Angsana New" w:hAnsi="Angsana New"/>
          <w:sz w:val="30"/>
          <w:szCs w:val="30"/>
          <w:cs/>
        </w:rPr>
        <w:t xml:space="preserve">ตามแนวปฏิบัติทางบัญชีตามที่สมาคมบริษัทจัดการลงทุนกำหนดโดยได้รับความเห็นชอบจากสำนักงาน กลต. </w:t>
      </w:r>
      <w:r w:rsidR="00E53D98">
        <w:rPr>
          <w:rFonts w:ascii="Angsana New" w:hAnsi="Angsana New" w:hint="cs"/>
          <w:sz w:val="30"/>
          <w:szCs w:val="30"/>
          <w:cs/>
        </w:rPr>
        <w:t>ขณะนี้</w:t>
      </w:r>
      <w:r w:rsidR="00EC51AD">
        <w:rPr>
          <w:rFonts w:ascii="Angsana New" w:hAnsi="Angsana New" w:hint="cs"/>
          <w:sz w:val="30"/>
          <w:szCs w:val="30"/>
          <w:cs/>
        </w:rPr>
        <w:t>กลุ่ม</w:t>
      </w:r>
      <w:r w:rsidR="00EC51AD" w:rsidRPr="00BC4474">
        <w:rPr>
          <w:rFonts w:ascii="Angsana New" w:hAnsi="Angsana New"/>
          <w:sz w:val="30"/>
          <w:szCs w:val="30"/>
          <w:cs/>
        </w:rPr>
        <w:t>กองทรัสต์</w:t>
      </w:r>
      <w:r w:rsidR="00E53D98">
        <w:rPr>
          <w:rFonts w:ascii="Angsana New" w:hAnsi="Angsana New" w:hint="cs"/>
          <w:sz w:val="30"/>
          <w:szCs w:val="30"/>
          <w:cs/>
        </w:rPr>
        <w:t>กำลัง</w:t>
      </w:r>
      <w:r w:rsidR="00EC51AD" w:rsidRPr="00EC51AD">
        <w:rPr>
          <w:rFonts w:ascii="Angsana New" w:hAnsi="Angsana New" w:hint="cs"/>
          <w:sz w:val="30"/>
          <w:szCs w:val="30"/>
          <w:cs/>
        </w:rPr>
        <w:t>พิจารณา</w:t>
      </w:r>
      <w:r w:rsidR="00E53D98">
        <w:rPr>
          <w:rFonts w:ascii="Angsana New" w:hAnsi="Angsana New" w:hint="cs"/>
          <w:sz w:val="30"/>
          <w:szCs w:val="30"/>
          <w:cs/>
        </w:rPr>
        <w:t>ถึง</w:t>
      </w:r>
      <w:r w:rsidR="00EC51AD" w:rsidRPr="00EC51AD">
        <w:rPr>
          <w:rFonts w:ascii="Angsana New" w:hAnsi="Angsana New" w:hint="cs"/>
          <w:sz w:val="30"/>
          <w:szCs w:val="30"/>
          <w:cs/>
        </w:rPr>
        <w:t>ผลกระทบ</w:t>
      </w:r>
      <w:r w:rsidR="00E53D98">
        <w:rPr>
          <w:rFonts w:ascii="Angsana New" w:hAnsi="Angsana New" w:hint="cs"/>
          <w:sz w:val="30"/>
          <w:szCs w:val="30"/>
          <w:cs/>
        </w:rPr>
        <w:t>ที่อาจเกิดขึ้นต่องบการเงินในงวด</w:t>
      </w:r>
      <w:r w:rsidR="00F02CF3">
        <w:rPr>
          <w:rFonts w:ascii="Angsana New" w:hAnsi="Angsana New" w:hint="cs"/>
          <w:sz w:val="30"/>
          <w:szCs w:val="30"/>
          <w:cs/>
        </w:rPr>
        <w:t>แรก</w:t>
      </w:r>
      <w:r w:rsidR="00E53D98">
        <w:rPr>
          <w:rFonts w:ascii="Angsana New" w:hAnsi="Angsana New" w:hint="cs"/>
          <w:sz w:val="30"/>
          <w:szCs w:val="30"/>
          <w:cs/>
        </w:rPr>
        <w:t>ที่</w:t>
      </w:r>
      <w:r w:rsidR="00EC51AD" w:rsidRPr="00EC51AD">
        <w:rPr>
          <w:rFonts w:ascii="Angsana New" w:hAnsi="Angsana New" w:hint="cs"/>
          <w:sz w:val="30"/>
          <w:szCs w:val="30"/>
          <w:cs/>
        </w:rPr>
        <w:t>ถือปฏิบัติตามแนวปฏิบัติทางบัญชีดังกล่าว</w:t>
      </w:r>
      <w:r w:rsidR="00E53D98">
        <w:rPr>
          <w:rFonts w:ascii="Angsana New" w:hAnsi="Angsana New" w:hint="cs"/>
          <w:sz w:val="30"/>
          <w:szCs w:val="30"/>
          <w:cs/>
        </w:rPr>
        <w:t>ข้างต้น</w:t>
      </w:r>
    </w:p>
    <w:p w14:paraId="7D11ED11" w14:textId="77777777" w:rsidR="00BC4474" w:rsidRPr="00454DA6" w:rsidRDefault="00BC4474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5169A2E" w14:textId="5174D45D" w:rsidR="001C7184" w:rsidRPr="00EA592D" w:rsidRDefault="001C7184" w:rsidP="001C7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53D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592D">
        <w:rPr>
          <w:rFonts w:ascii="Angsana New" w:hAnsi="Angsana New"/>
          <w:b/>
          <w:b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3F25B7BE" w14:textId="77777777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7A45B087" w14:textId="1C4965DF" w:rsidR="002453BA" w:rsidRPr="00EA592D" w:rsidRDefault="001C7184" w:rsidP="002453BA">
      <w:pPr>
        <w:pStyle w:val="a"/>
        <w:tabs>
          <w:tab w:val="clear" w:pos="1080"/>
          <w:tab w:val="left" w:pos="1440"/>
        </w:tabs>
        <w:ind w:left="540" w:right="-45" w:hanging="540"/>
        <w:jc w:val="thaiDistribute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ab/>
        <w:t>งบการเงินนี้จัดท</w:t>
      </w:r>
      <w:r w:rsidR="00965AAC">
        <w:rPr>
          <w:rFonts w:ascii="Angsana New" w:hAnsi="Angsana New" w:cs="Angsana New" w:hint="cs"/>
          <w:cs/>
        </w:rPr>
        <w:t>ำ</w:t>
      </w:r>
      <w:r w:rsidRPr="00EA592D">
        <w:rPr>
          <w:rFonts w:ascii="Angsana New" w:hAnsi="Angsana New" w:cs="Angsana New"/>
          <w:cs/>
        </w:rPr>
        <w:t>เป็นเงินบาท ซึ่งเป็นสกุลเงิน</w:t>
      </w:r>
      <w:r>
        <w:rPr>
          <w:rFonts w:ascii="Angsana New" w:hAnsi="Angsana New" w:cs="Angsana New"/>
          <w:cs/>
        </w:rPr>
        <w:t>ที่ใช้ในการดำเนินงานของกองทรัสต์</w:t>
      </w:r>
      <w:r w:rsidRPr="00EA592D">
        <w:rPr>
          <w:rFonts w:ascii="Angsana New" w:hAnsi="Angsana New" w:cs="Angsana New"/>
          <w:cs/>
        </w:rPr>
        <w:t xml:space="preserve"> </w:t>
      </w:r>
    </w:p>
    <w:p w14:paraId="1F817368" w14:textId="44351BDF" w:rsidR="00D35F1A" w:rsidRDefault="00D35F1A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2934C2B9" w14:textId="1113A442" w:rsidR="00884587" w:rsidRPr="00EA592D" w:rsidRDefault="00884587" w:rsidP="00884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65A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1C718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A543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1585D868" w14:textId="3D474A1F" w:rsidR="004B02CC" w:rsidRDefault="004B02C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8144EA1" w14:textId="6C7AACF5" w:rsidR="00CB077E" w:rsidRPr="00D35F1A" w:rsidRDefault="00CB077E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5F1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965AAC">
        <w:rPr>
          <w:rFonts w:ascii="Angsana New" w:hAnsi="Angsana New" w:hint="cs"/>
          <w:sz w:val="30"/>
          <w:szCs w:val="30"/>
          <w:cs/>
        </w:rPr>
        <w:t>ปฏิบัติตาม</w:t>
      </w:r>
      <w:r w:rsidRPr="00D35F1A">
        <w:rPr>
          <w:rFonts w:ascii="Angsana New" w:hAnsi="Angsana New"/>
          <w:sz w:val="30"/>
          <w:szCs w:val="30"/>
          <w:cs/>
        </w:rPr>
        <w:t>นโยบายการบัญชีของกลุ่ม</w:t>
      </w:r>
      <w:r w:rsidRPr="00D35F1A">
        <w:rPr>
          <w:rFonts w:ascii="Angsana New" w:hAnsi="Angsana New" w:hint="cs"/>
          <w:sz w:val="30"/>
          <w:szCs w:val="30"/>
          <w:cs/>
        </w:rPr>
        <w:t>กองทรัสต์</w:t>
      </w:r>
      <w:r w:rsidRPr="00D35F1A">
        <w:rPr>
          <w:rFonts w:ascii="Angsana New" w:hAnsi="Angsana New"/>
          <w:sz w:val="30"/>
          <w:szCs w:val="30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6217C401" w14:textId="41708732" w:rsidR="00A679D8" w:rsidRDefault="00A6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5591B1" w14:textId="3B9A7125" w:rsidR="009E4A04" w:rsidRDefault="009E4A0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5F1A">
        <w:rPr>
          <w:rFonts w:ascii="Angsana New" w:hAnsi="Angsana New"/>
          <w:sz w:val="30"/>
          <w:szCs w:val="30"/>
          <w:cs/>
        </w:rPr>
        <w:lastRenderedPageBreak/>
        <w:t xml:space="preserve">ข้อมูลเกี่ยวกับข้อสมมติและความไม่แน่นอนของการประมาณการ ณ วันที่ </w:t>
      </w:r>
      <w:r w:rsidRPr="00D35F1A">
        <w:rPr>
          <w:rFonts w:ascii="Angsana New" w:hAnsi="Angsana New"/>
          <w:sz w:val="30"/>
          <w:szCs w:val="30"/>
        </w:rPr>
        <w:t xml:space="preserve">31 </w:t>
      </w:r>
      <w:r w:rsidRPr="00D35F1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35F1A">
        <w:rPr>
          <w:rFonts w:ascii="Angsana New" w:hAnsi="Angsana New"/>
          <w:sz w:val="30"/>
          <w:szCs w:val="30"/>
        </w:rPr>
        <w:t xml:space="preserve">2562 </w:t>
      </w:r>
      <w:r w:rsidRPr="00D35F1A">
        <w:rPr>
          <w:rFonts w:ascii="Angsana New" w:hAnsi="Angsana New"/>
          <w:sz w:val="30"/>
          <w:szCs w:val="30"/>
          <w:cs/>
        </w:rPr>
        <w:t xml:space="preserve"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ได้เปิดเผยในหมายเหตุประกอบงบการเงินข้อ </w:t>
      </w:r>
      <w:r w:rsidR="004329CB" w:rsidRPr="00D35F1A">
        <w:rPr>
          <w:rFonts w:ascii="Angsana New" w:hAnsi="Angsana New"/>
          <w:sz w:val="30"/>
          <w:szCs w:val="30"/>
        </w:rPr>
        <w:t>5</w:t>
      </w:r>
      <w:r w:rsidRPr="00D35F1A">
        <w:rPr>
          <w:rFonts w:ascii="Angsana New" w:hAnsi="Angsana New"/>
          <w:sz w:val="30"/>
          <w:szCs w:val="30"/>
          <w:cs/>
        </w:rPr>
        <w:t xml:space="preserve"> เงินลงทุนในอสังหาริมทรัพย์และสิทธิการเช่า</w:t>
      </w:r>
    </w:p>
    <w:p w14:paraId="50F4C9AD" w14:textId="77777777" w:rsidR="009E4A04" w:rsidRDefault="009E4A0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8FD18" w14:textId="2C31E36D" w:rsidR="006E0BA2" w:rsidRDefault="00424080" w:rsidP="004240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>
        <w:rPr>
          <w:rFonts w:ascii="Angsana New" w:hAnsi="Angsana New"/>
          <w:b/>
          <w:sz w:val="30"/>
          <w:szCs w:val="30"/>
        </w:rPr>
        <w:tab/>
      </w:r>
      <w:bookmarkStart w:id="0" w:name="_Hlk20399033"/>
      <w:r w:rsidR="006E0BA2" w:rsidRPr="007F60E9">
        <w:rPr>
          <w:rFonts w:ascii="Angsana New" w:hAnsi="Angsana New"/>
          <w:bCs/>
          <w:sz w:val="30"/>
          <w:szCs w:val="30"/>
          <w:cs/>
        </w:rPr>
        <w:t>นโยบายการ</w:t>
      </w:r>
      <w:r w:rsidR="006E0BA2" w:rsidRPr="000132F9">
        <w:rPr>
          <w:rFonts w:ascii="Angsana New" w:hAnsi="Angsana New"/>
          <w:bCs/>
          <w:sz w:val="30"/>
          <w:szCs w:val="30"/>
          <w:cs/>
        </w:rPr>
        <w:t>บัญชี</w:t>
      </w:r>
      <w:r w:rsidR="00775D7D" w:rsidRPr="000132F9">
        <w:rPr>
          <w:rFonts w:ascii="Angsana New" w:hAnsi="Angsana New" w:hint="cs"/>
          <w:bCs/>
          <w:sz w:val="30"/>
          <w:szCs w:val="30"/>
          <w:cs/>
        </w:rPr>
        <w:t>ที่สำคัญ</w:t>
      </w:r>
      <w:bookmarkEnd w:id="0"/>
    </w:p>
    <w:p w14:paraId="7E53EC12" w14:textId="5D5237D8" w:rsidR="006A5327" w:rsidRPr="006234F2" w:rsidRDefault="006A5327" w:rsidP="00623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7A91DF0" w14:textId="56C225BF" w:rsidR="001C7184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F63DFB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DEE53BC" w14:textId="73BF7D33" w:rsidR="001C7184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4C56AE0" w14:textId="77777777" w:rsidR="00DA3F7E" w:rsidRDefault="00DA3F7E" w:rsidP="00DA3F7E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F60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4A20857" w14:textId="77777777" w:rsidR="00DA3F7E" w:rsidRPr="006234F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4726B9D6" w14:textId="77777777" w:rsidR="00DA3F7E" w:rsidRPr="000132F9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F60E9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7F60E9">
        <w:rPr>
          <w:rFonts w:ascii="Angsana New" w:hAnsi="Angsana New"/>
          <w:sz w:val="30"/>
          <w:szCs w:val="30"/>
          <w:cs/>
        </w:rPr>
        <w:t>เงินของ</w:t>
      </w:r>
      <w:r>
        <w:rPr>
          <w:rFonts w:ascii="Angsana New" w:hAnsi="Angsana New" w:hint="cs"/>
          <w:sz w:val="30"/>
          <w:szCs w:val="30"/>
          <w:cs/>
        </w:rPr>
        <w:t>กองทรัสต์</w:t>
      </w:r>
      <w:r w:rsidRPr="007F60E9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0132F9">
        <w:rPr>
          <w:rFonts w:ascii="Angsana New" w:hAnsi="Angsana New"/>
          <w:sz w:val="30"/>
          <w:szCs w:val="30"/>
          <w:cs/>
        </w:rPr>
        <w:t xml:space="preserve">ย่อย </w:t>
      </w:r>
      <w:r w:rsidRPr="000132F9">
        <w:rPr>
          <w:rFonts w:ascii="Angsana New" w:hAnsi="Angsana New"/>
          <w:sz w:val="30"/>
          <w:szCs w:val="30"/>
        </w:rPr>
        <w:t>(</w:t>
      </w:r>
      <w:r w:rsidRPr="000132F9">
        <w:rPr>
          <w:rFonts w:ascii="Angsana New" w:hAnsi="Angsana New" w:hint="cs"/>
          <w:sz w:val="30"/>
          <w:szCs w:val="30"/>
          <w:cs/>
        </w:rPr>
        <w:t>รวมกันเรียกว่า “กลุ่มกองทรัสต์”)</w:t>
      </w:r>
    </w:p>
    <w:p w14:paraId="33B4247B" w14:textId="77777777" w:rsidR="00DA3F7E" w:rsidRPr="006234F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20E83F14" w14:textId="77777777" w:rsidR="00DA3F7E" w:rsidRPr="000132F9" w:rsidRDefault="00DA3F7E" w:rsidP="00DA3F7E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0132F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0132F9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08C8A52E" w14:textId="6D4241EE" w:rsidR="00DA3F7E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1475910F" w14:textId="77777777" w:rsidR="00DA3F7E" w:rsidRPr="000132F9" w:rsidRDefault="00DA3F7E" w:rsidP="00DA3F7E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0132F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0132F9">
        <w:rPr>
          <w:rFonts w:ascii="Angsana New" w:hAnsi="Angsana New" w:hint="cs"/>
          <w:sz w:val="30"/>
          <w:szCs w:val="30"/>
          <w:cs/>
        </w:rPr>
        <w:t xml:space="preserve">กลุ่มกองทรัสต์ </w:t>
      </w:r>
      <w:r w:rsidRPr="000132F9">
        <w:rPr>
          <w:rFonts w:ascii="Angsana New" w:hAnsi="Angsana New"/>
          <w:sz w:val="30"/>
          <w:szCs w:val="30"/>
          <w:cs/>
        </w:rPr>
        <w:t>การควบคุมเกิดขึ้นเมื่อ</w:t>
      </w:r>
      <w:r w:rsidRPr="000132F9">
        <w:rPr>
          <w:rFonts w:ascii="Angsana New" w:hAnsi="Angsana New" w:hint="cs"/>
          <w:sz w:val="30"/>
          <w:szCs w:val="30"/>
          <w:cs/>
        </w:rPr>
        <w:t xml:space="preserve">กลุ่มกองทรัสต์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กองทรัสต์ </w:t>
      </w:r>
      <w:r w:rsidRPr="000132F9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0132F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FF158D" w14:textId="77777777" w:rsidR="009D1F4F" w:rsidRDefault="009D1F4F" w:rsidP="00DA3F7E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3C834EFA" w14:textId="77777777" w:rsidR="00DA3F7E" w:rsidRPr="009412E6" w:rsidRDefault="00DA3F7E" w:rsidP="00DA3F7E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412E6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D23D5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479B460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1C097B67" w14:textId="77777777" w:rsidR="00DA3F7E" w:rsidRDefault="00DA3F7E" w:rsidP="00DA3F7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9412E6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</w:t>
      </w:r>
      <w:r>
        <w:rPr>
          <w:rFonts w:ascii="Angsana New" w:hAnsi="Angsana New" w:hint="cs"/>
          <w:sz w:val="30"/>
          <w:szCs w:val="30"/>
          <w:cs/>
        </w:rPr>
        <w:t xml:space="preserve">้ </w:t>
      </w:r>
      <w:r w:rsidRPr="009412E6">
        <w:rPr>
          <w:rFonts w:ascii="Angsana New" w:hAnsi="Angsana New" w:hint="cs"/>
          <w:sz w:val="30"/>
          <w:szCs w:val="30"/>
          <w:cs/>
        </w:rPr>
        <w:t xml:space="preserve"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</w:t>
      </w:r>
    </w:p>
    <w:p w14:paraId="7B6093A1" w14:textId="77777777" w:rsidR="00A543CE" w:rsidRPr="002B5272" w:rsidRDefault="00A543C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B99DA01" w14:textId="77777777" w:rsidR="00DA3F7E" w:rsidRDefault="00DA3F7E" w:rsidP="00DA3F7E">
      <w:pPr>
        <w:pStyle w:val="BodyText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7F60E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084D5233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19572F7E" w14:textId="77777777" w:rsidR="00DA3F7E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76AB4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0C5BAC2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7C9A70FA" w14:textId="77777777" w:rsidR="00DA3F7E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</w:t>
      </w:r>
      <w:r w:rsidRPr="000132F9">
        <w:rPr>
          <w:rFonts w:ascii="Angsana New" w:hAnsi="Angsana New"/>
          <w:sz w:val="30"/>
          <w:szCs w:val="30"/>
          <w:cs/>
        </w:rPr>
        <w:t>บริษัทใน</w:t>
      </w:r>
      <w:r w:rsidRPr="000132F9">
        <w:rPr>
          <w:rFonts w:ascii="Angsana New" w:hAnsi="Angsana New" w:hint="cs"/>
          <w:sz w:val="30"/>
          <w:szCs w:val="30"/>
          <w:cs/>
        </w:rPr>
        <w:t>กลุ่มกองทรัสต์</w:t>
      </w:r>
      <w:r w:rsidRPr="000132F9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  <w:r w:rsidRPr="000132F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ED121E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0DCE6EF" w14:textId="77777777" w:rsidR="00DA3F7E" w:rsidRPr="007F60E9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132F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</w:t>
      </w:r>
      <w:r w:rsidRPr="007F60E9">
        <w:rPr>
          <w:rFonts w:ascii="Angsana New" w:hAnsi="Angsana New"/>
          <w:sz w:val="30"/>
          <w:szCs w:val="30"/>
          <w:cs/>
        </w:rPr>
        <w:t xml:space="preserve">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15943718" w14:textId="21D12E34" w:rsidR="00A679D8" w:rsidRDefault="00A6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72124625" w14:textId="77777777" w:rsidR="00DA3F7E" w:rsidRPr="009E4A19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077B34">
        <w:rPr>
          <w:rFonts w:ascii="Angsana New" w:hAnsi="Angsana New"/>
          <w:sz w:val="30"/>
          <w:szCs w:val="30"/>
          <w:cs/>
        </w:rPr>
        <w:t xml:space="preserve"> </w:t>
      </w:r>
    </w:p>
    <w:p w14:paraId="4219DCA6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EF1B2D9" w14:textId="77777777" w:rsidR="008F08B8" w:rsidRPr="00AF49CF" w:rsidRDefault="008F08B8" w:rsidP="008F08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7F60E9">
        <w:rPr>
          <w:rFonts w:ascii="Angsana New" w:hAnsi="Angsana New"/>
          <w:color w:val="000000" w:themeColor="text1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30314CBD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E59C580" w14:textId="77777777" w:rsidR="00DA3F7E" w:rsidRPr="007F60E9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7F60E9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4FAAD59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1FD8EDE6" w14:textId="77777777" w:rsidR="00DA3F7E" w:rsidRPr="007F60E9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602B5DBB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7AB7AC37" w14:textId="77777777" w:rsidR="00DA3F7E" w:rsidRPr="00077B34" w:rsidRDefault="00DA3F7E" w:rsidP="00DA3F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7F60E9">
        <w:rPr>
          <w:rFonts w:ascii="Angsana New" w:hAnsi="Angsana New"/>
          <w:sz w:val="30"/>
          <w:szCs w:val="30"/>
        </w:rPr>
        <w:t xml:space="preserve"> </w:t>
      </w:r>
      <w:r w:rsidRPr="007F60E9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7356BFA6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203454E" w14:textId="77777777" w:rsidR="00DA3F7E" w:rsidRDefault="00DA3F7E" w:rsidP="00DA3F7E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</w:t>
      </w:r>
      <w:r w:rsidRPr="00EA3D58">
        <w:rPr>
          <w:rFonts w:ascii="Angsana New" w:hAnsi="Angsana New"/>
          <w:sz w:val="30"/>
          <w:szCs w:val="30"/>
          <w:cs/>
        </w:rPr>
        <w:t>ในส่วนของผู้ถือ</w:t>
      </w:r>
      <w:r>
        <w:rPr>
          <w:rFonts w:ascii="Angsana New" w:hAnsi="Angsana New" w:hint="cs"/>
          <w:sz w:val="30"/>
          <w:szCs w:val="30"/>
          <w:cs/>
        </w:rPr>
        <w:t>หน่วยทรัสต์</w:t>
      </w:r>
      <w:r w:rsidRPr="00EA3D58">
        <w:rPr>
          <w:rFonts w:ascii="Angsana New" w:hAnsi="Angsana New"/>
          <w:sz w:val="30"/>
          <w:szCs w:val="30"/>
          <w:cs/>
        </w:rPr>
        <w:t xml:space="preserve"> </w:t>
      </w:r>
      <w:r w:rsidRPr="007F60E9">
        <w:rPr>
          <w:rFonts w:ascii="Angsana New" w:hAnsi="Angsana New"/>
          <w:sz w:val="30"/>
          <w:szCs w:val="30"/>
          <w:cs/>
        </w:rPr>
        <w:t xml:space="preserve">จนกว่ามีการจำหน่ายเงินลงทุนนั้นออกไป </w:t>
      </w:r>
    </w:p>
    <w:p w14:paraId="3286A0DF" w14:textId="77777777" w:rsidR="00DA3F7E" w:rsidRPr="002B5272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71D65530" w14:textId="77777777" w:rsidR="00DA3F7E" w:rsidRDefault="00DA3F7E" w:rsidP="00DA3F7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</w:t>
      </w:r>
      <w:r w:rsidRPr="000132F9">
        <w:rPr>
          <w:rFonts w:ascii="Angsana New" w:hAnsi="Angsana New" w:hint="cs"/>
          <w:sz w:val="30"/>
          <w:szCs w:val="30"/>
          <w:cs/>
        </w:rPr>
        <w:t>กองทรัสต์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</w:t>
      </w:r>
      <w:r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ที่ไม่มีอำนาจควบคุม </w:t>
      </w:r>
    </w:p>
    <w:p w14:paraId="468F0BE5" w14:textId="77777777" w:rsidR="00DA3F7E" w:rsidRPr="00623946" w:rsidRDefault="00DA3F7E" w:rsidP="00DA3F7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C83AF6" w14:textId="7FD4BCE1" w:rsidR="00DA3F7E" w:rsidRPr="00623946" w:rsidRDefault="00DA3F7E" w:rsidP="00DA3F7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</w:t>
      </w:r>
      <w:r>
        <w:rPr>
          <w:rFonts w:asciiTheme="majorBidi" w:hAnsiTheme="majorBidi" w:cstheme="majorBidi" w:hint="cs"/>
          <w:sz w:val="30"/>
          <w:szCs w:val="30"/>
          <w:cs/>
        </w:rPr>
        <w:t>น่วยทรัสต์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จนกว่ามีการจำหน่ายเงินลงทุนนั้นออกไป</w:t>
      </w:r>
    </w:p>
    <w:p w14:paraId="06539F24" w14:textId="77777777" w:rsidR="00DA3F7E" w:rsidRPr="00F63DFB" w:rsidRDefault="00DA3F7E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0B0F1B15" w14:textId="268DB751" w:rsidR="001C7184" w:rsidRPr="00EA592D" w:rsidRDefault="001C7184" w:rsidP="001C7184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DA3F7E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ค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เงินลงทุน</w:t>
      </w:r>
    </w:p>
    <w:p w14:paraId="5D8EA88E" w14:textId="77777777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="Angsana New" w:eastAsia="Cordia New" w:hAnsi="Angsana New"/>
          <w:sz w:val="28"/>
          <w:szCs w:val="28"/>
        </w:rPr>
      </w:pPr>
    </w:p>
    <w:p w14:paraId="44E524B4" w14:textId="4A81F0A4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592D">
        <w:rPr>
          <w:rFonts w:ascii="Angsana New" w:hAnsi="Angsana New"/>
          <w:color w:val="000000"/>
          <w:sz w:val="30"/>
          <w:szCs w:val="30"/>
          <w:cs/>
        </w:rPr>
        <w:tab/>
        <w:t>เงินลงทุนจะรับรู้</w:t>
      </w:r>
      <w:r w:rsidR="00965AAC">
        <w:rPr>
          <w:rFonts w:ascii="Angsana New" w:hAnsi="Angsana New" w:hint="cs"/>
          <w:color w:val="000000"/>
          <w:sz w:val="30"/>
          <w:szCs w:val="30"/>
          <w:cs/>
        </w:rPr>
        <w:t>รายการเริ่มแรก</w:t>
      </w:r>
      <w:r>
        <w:rPr>
          <w:rFonts w:ascii="Angsana New" w:hAnsi="Angsana New"/>
          <w:color w:val="000000"/>
          <w:sz w:val="30"/>
          <w:szCs w:val="30"/>
          <w:cs/>
        </w:rPr>
        <w:t>ด้วยราคาทุน ณ วันที่</w:t>
      </w:r>
      <w:r w:rsidR="00965AA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>
        <w:rPr>
          <w:rFonts w:ascii="Angsana New" w:hAnsi="Angsana New"/>
          <w:color w:val="000000"/>
          <w:sz w:val="30"/>
          <w:szCs w:val="30"/>
          <w:cs/>
        </w:rPr>
        <w:t>กองทรัสต์</w:t>
      </w:r>
      <w:r w:rsidRPr="00EA592D">
        <w:rPr>
          <w:rFonts w:ascii="Angsana New" w:hAnsi="Angsana New"/>
          <w:color w:val="000000"/>
          <w:sz w:val="30"/>
          <w:szCs w:val="30"/>
          <w:cs/>
        </w:rPr>
        <w:t>มีสิทธิในเงินลงทุนนั้น ราคาทุนของเงินลงทุนประกอบด้วยรายจ่ายซื้อเงินลงทุน และค่าใช้จ่ายโดยตรงที่</w:t>
      </w:r>
      <w:r w:rsidR="00965AA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>
        <w:rPr>
          <w:rFonts w:ascii="Angsana New" w:hAnsi="Angsana New"/>
          <w:color w:val="000000"/>
          <w:sz w:val="30"/>
          <w:szCs w:val="30"/>
          <w:cs/>
        </w:rPr>
        <w:t>กองทรัสต์</w:t>
      </w:r>
      <w:r w:rsidRPr="00EA592D">
        <w:rPr>
          <w:rFonts w:ascii="Angsana New" w:hAnsi="Angsana New"/>
          <w:color w:val="000000"/>
          <w:sz w:val="30"/>
          <w:szCs w:val="30"/>
          <w:cs/>
        </w:rPr>
        <w:t>จ่ายเพื่อให้ได้มาซึ่งเงินลงทุนนั้น</w:t>
      </w:r>
    </w:p>
    <w:p w14:paraId="2847B646" w14:textId="77777777" w:rsidR="00B82A91" w:rsidRDefault="00B82A91" w:rsidP="0096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6EE4032" w14:textId="77777777" w:rsidR="00B17294" w:rsidRDefault="00B17294" w:rsidP="0096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4CE82F00" w14:textId="77777777" w:rsidR="00B17294" w:rsidRDefault="00B17294" w:rsidP="0096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5CB7D3E" w14:textId="77777777" w:rsidR="00B17294" w:rsidRDefault="00B17294" w:rsidP="0096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0335CDC4" w14:textId="025FF1CA" w:rsidR="00965AAC" w:rsidRPr="00F02CF3" w:rsidRDefault="00965AAC" w:rsidP="0096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F02CF3"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การวัดมูลค่าในภายหลัง</w:t>
      </w:r>
    </w:p>
    <w:p w14:paraId="4673D823" w14:textId="77777777" w:rsidR="0067257D" w:rsidRPr="00A679D8" w:rsidRDefault="0067257D" w:rsidP="001C7184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5062648" w14:textId="77777777" w:rsidR="00DA3F7E" w:rsidRPr="00077B34" w:rsidRDefault="00DA3F7E" w:rsidP="00DA3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7F60E9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</w:t>
      </w:r>
      <w:r w:rsidRPr="007F60E9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17F77598" w14:textId="77777777" w:rsidR="00DA3F7E" w:rsidRPr="00A679D8" w:rsidRDefault="00DA3F7E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0B670F1B" w14:textId="5DD170D4" w:rsidR="00DA3F7E" w:rsidRPr="000674D3" w:rsidRDefault="00DA3F7E" w:rsidP="00DA3F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72C59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Pr="007F60E9">
        <w:rPr>
          <w:rFonts w:ascii="Angsana New" w:hAnsi="Angsana New"/>
          <w:sz w:val="30"/>
          <w:szCs w:val="30"/>
          <w:cs/>
        </w:rPr>
        <w:t>ในงบการเงินเฉพาะกิจการของกองทรัสต์ บันทึกบัญชีโดยใช้วิธี</w:t>
      </w:r>
      <w:r w:rsidRPr="000E7A45">
        <w:rPr>
          <w:rFonts w:ascii="Angsana New" w:hAnsi="Angsana New"/>
          <w:sz w:val="30"/>
          <w:szCs w:val="30"/>
          <w:cs/>
        </w:rPr>
        <w:t>ราคา</w:t>
      </w:r>
      <w:r w:rsidRPr="000E7A45">
        <w:rPr>
          <w:rFonts w:ascii="Angsana New" w:hAnsi="Angsana New" w:hint="cs"/>
          <w:sz w:val="30"/>
          <w:szCs w:val="30"/>
          <w:cs/>
        </w:rPr>
        <w:t>ยุติธรรม</w:t>
      </w:r>
      <w:r w:rsidR="00965AAC">
        <w:rPr>
          <w:rFonts w:ascii="Angsana New" w:hAnsi="Angsana New" w:hint="cs"/>
          <w:sz w:val="30"/>
          <w:szCs w:val="30"/>
          <w:cs/>
        </w:rPr>
        <w:t xml:space="preserve"> กำไรหรือขาดทุนที่ยังไม่เกิดขึ้นจากการปรับมูลค่าของเงินลงทุนจะรับรู้ในกำไรหรือขาดทุน</w:t>
      </w:r>
    </w:p>
    <w:p w14:paraId="27F56AF8" w14:textId="77777777" w:rsidR="00DA3F7E" w:rsidRPr="00A679D8" w:rsidRDefault="00DA3F7E" w:rsidP="001C7184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03567D59" w14:textId="77777777" w:rsidR="001C7184" w:rsidRPr="00EA592D" w:rsidRDefault="001C7184" w:rsidP="001C7184">
      <w:pPr>
        <w:pStyle w:val="a"/>
        <w:tabs>
          <w:tab w:val="clear" w:pos="1080"/>
        </w:tabs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EA592D">
        <w:rPr>
          <w:rFonts w:ascii="Angsana New" w:hAnsi="Angsana New" w:cs="Angsana New"/>
          <w:i/>
          <w:iCs/>
          <w:cs/>
        </w:rPr>
        <w:t>เงินลงทุนในอสังหาริมทรัพย์</w:t>
      </w:r>
      <w:r w:rsidRPr="00EA592D">
        <w:rPr>
          <w:rFonts w:ascii="Angsana New" w:hAnsi="Angsana New" w:cs="Angsana New"/>
          <w:i/>
          <w:iCs/>
          <w:cs/>
          <w:lang w:val="en-US"/>
        </w:rPr>
        <w:t>และสิทธิการเช่า</w:t>
      </w:r>
    </w:p>
    <w:p w14:paraId="281375F5" w14:textId="77777777" w:rsidR="001C7184" w:rsidRPr="00A679D8" w:rsidRDefault="001C7184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0DA0FB71" w14:textId="61D3B456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EA592D">
        <w:rPr>
          <w:rFonts w:ascii="Angsana New" w:hAnsi="Angsana New"/>
          <w:sz w:val="30"/>
          <w:szCs w:val="30"/>
        </w:rPr>
        <w:tab/>
      </w:r>
      <w:r w:rsidRPr="00EA592D">
        <w:rPr>
          <w:rFonts w:ascii="Angsana New" w:hAnsi="Angsana New"/>
          <w:sz w:val="30"/>
          <w:szCs w:val="30"/>
          <w:cs/>
        </w:rPr>
        <w:t>สิทธิการเช่าและ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>สินทรัพย์ที่ซื้อและ/หรือลงทุนโดย</w:t>
      </w:r>
      <w:r w:rsidR="00965AAC">
        <w:rPr>
          <w:rFonts w:ascii="Angsana New" w:eastAsia="Angsana New" w:hAnsi="Angsana New" w:hint="cs"/>
          <w:spacing w:val="-4"/>
          <w:sz w:val="30"/>
          <w:szCs w:val="30"/>
          <w:cs/>
        </w:rPr>
        <w:t>กลุ่ม</w:t>
      </w:r>
      <w:r>
        <w:rPr>
          <w:rFonts w:ascii="Angsana New" w:eastAsia="Angsana New" w:hAnsi="Angsana New"/>
          <w:spacing w:val="-4"/>
          <w:sz w:val="30"/>
          <w:szCs w:val="30"/>
          <w:cs/>
        </w:rPr>
        <w:t>กองทรัสต์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 xml:space="preserve">รวมถึง สิทธิการเช่าที่ดินและอาคารโรงแรม ที่ดิน </w:t>
      </w:r>
      <w:r w:rsidRPr="00EA592D">
        <w:rPr>
          <w:rFonts w:ascii="Angsana New" w:hAnsi="Angsana New"/>
          <w:sz w:val="30"/>
          <w:szCs w:val="30"/>
          <w:cs/>
        </w:rPr>
        <w:t>สิ่งปลูกสร้าง งานระบบสาธารณูปโภคที่เกี่ยวข้องกับกิจการโรงแรม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และเฟอร์นิเจอร์ ทรัพย์สินติดตรึงตรา และอุปกรณ์ต่าง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>จะบันทึกในบัญชีเงินลงทุนในอสังหาริมทรัพย์และสิทธิการเช่า</w:t>
      </w:r>
    </w:p>
    <w:p w14:paraId="2F625A29" w14:textId="49FCFC8C" w:rsidR="001C7184" w:rsidRPr="00A679D8" w:rsidRDefault="001C7184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0A80C8E2" w14:textId="0236DCBD" w:rsidR="001C7184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eastAsia="Angsana New" w:hAnsi="Angsana New"/>
          <w:spacing w:val="-4"/>
          <w:sz w:val="30"/>
          <w:szCs w:val="30"/>
        </w:rPr>
      </w:pP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>เงินลงทุนในอสังหาริมทรัพย์และสิทธิการเช่า</w:t>
      </w:r>
      <w:r w:rsidR="00965AAC">
        <w:rPr>
          <w:rFonts w:ascii="Angsana New" w:eastAsia="Angsana New" w:hAnsi="Angsana New" w:hint="cs"/>
          <w:spacing w:val="-4"/>
          <w:sz w:val="30"/>
          <w:szCs w:val="30"/>
          <w:cs/>
        </w:rPr>
        <w:t>วัดมูลค่า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>ด้วยมูลค่ายุติธรรมโดยไม่คิดค่าเสื่อมราคา มูลค่ายุติธรรมของอสังหาริมทรัพย์และสิทธิการเช่าได้มาจากราคาประเมินโดยผู้ประเมินอิสระที่ได้รับอนุมัติจากคณะกรรมการกำกับหลักทรัพย์และตลาดหลักทรัพย์ ซึ่ง</w:t>
      </w:r>
      <w:r w:rsidR="00965AAC">
        <w:rPr>
          <w:rFonts w:ascii="Angsana New" w:eastAsia="Angsana New" w:hAnsi="Angsana New" w:hint="cs"/>
          <w:spacing w:val="-4"/>
          <w:sz w:val="30"/>
          <w:szCs w:val="30"/>
          <w:cs/>
        </w:rPr>
        <w:t>กลุ่ม</w:t>
      </w:r>
      <w:r>
        <w:rPr>
          <w:rFonts w:ascii="Angsana New" w:eastAsia="Angsana New" w:hAnsi="Angsana New"/>
          <w:spacing w:val="-4"/>
          <w:sz w:val="30"/>
          <w:szCs w:val="30"/>
          <w:cs/>
        </w:rPr>
        <w:t>กองทรัสต์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 xml:space="preserve">จะจัดให้มีการประเมินราคาอย่างน้อยทุกสองปีนับจากวันที่ได้อสังหาริมทรัพย์นั้นมาหรือวันที่ประเมินล่าสุด และจัดให้มีการสอบทานการประเมินราคาอย่างน้อยทุกปีนับแต่วันที่มีการประเมินค่าครั้งสุดท้ายไปแล้ว </w:t>
      </w:r>
      <w:r>
        <w:rPr>
          <w:rFonts w:ascii="Angsana New" w:eastAsia="Angsana New" w:hAnsi="Angsana New" w:hint="cs"/>
          <w:spacing w:val="-4"/>
          <w:sz w:val="30"/>
          <w:szCs w:val="30"/>
          <w:cs/>
        </w:rPr>
        <w:t>โดยผู้จัดการกองทรัสต์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 xml:space="preserve">จะไม่แต่งตั้งบริษัทประเมินราคาทรัพย์สินรายใดรายหนึ่งให้ประเมินราคาอสังหาริมทรัพย์หรือสิทธิการเช่าเดียวกันติดต่อเกิน </w:t>
      </w:r>
      <w:r w:rsidRPr="00EA592D">
        <w:rPr>
          <w:rFonts w:ascii="Angsana New" w:eastAsia="Angsana New" w:hAnsi="Angsana New"/>
          <w:spacing w:val="-4"/>
          <w:sz w:val="30"/>
          <w:szCs w:val="30"/>
        </w:rPr>
        <w:t xml:space="preserve">2 </w:t>
      </w:r>
      <w:r w:rsidRPr="00EA592D">
        <w:rPr>
          <w:rFonts w:ascii="Angsana New" w:eastAsia="Angsana New" w:hAnsi="Angsana New"/>
          <w:spacing w:val="-4"/>
          <w:sz w:val="30"/>
          <w:szCs w:val="30"/>
          <w:cs/>
        </w:rPr>
        <w:t>ครั้ง</w:t>
      </w:r>
    </w:p>
    <w:p w14:paraId="09A7384F" w14:textId="77777777" w:rsidR="001C7184" w:rsidRPr="00A679D8" w:rsidRDefault="001C7184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6F27D6A2" w14:textId="09AA6A2E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592D">
        <w:rPr>
          <w:rFonts w:ascii="Angsana New" w:hAnsi="Angsana New"/>
          <w:color w:val="000000"/>
          <w:sz w:val="30"/>
          <w:szCs w:val="30"/>
          <w:cs/>
        </w:rPr>
        <w:tab/>
        <w:t>กำไรหรือขาดทุนจากการวัด</w:t>
      </w:r>
      <w:r w:rsidR="00965AAC">
        <w:rPr>
          <w:rFonts w:ascii="Angsana New" w:hAnsi="Angsana New" w:hint="cs"/>
          <w:color w:val="000000"/>
          <w:sz w:val="30"/>
          <w:szCs w:val="30"/>
          <w:cs/>
        </w:rPr>
        <w:t>มูล</w:t>
      </w:r>
      <w:r w:rsidRPr="00EA592D">
        <w:rPr>
          <w:rFonts w:ascii="Angsana New" w:hAnsi="Angsana New"/>
          <w:color w:val="000000"/>
          <w:sz w:val="30"/>
          <w:szCs w:val="30"/>
          <w:cs/>
        </w:rPr>
        <w:t>ค่าเงินลงทุนถือเป็นรายการกำไรหรือขาดทุนสุทธิที่ยังไม่เกิดขึ้นในกำไร</w:t>
      </w:r>
      <w:r w:rsidR="00965AAC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EA592D">
        <w:rPr>
          <w:rFonts w:ascii="Angsana New" w:hAnsi="Angsana New"/>
          <w:color w:val="000000"/>
          <w:sz w:val="30"/>
          <w:szCs w:val="30"/>
          <w:cs/>
        </w:rPr>
        <w:t>ขาดทุน</w:t>
      </w:r>
    </w:p>
    <w:p w14:paraId="5ED6AF37" w14:textId="77777777" w:rsidR="00D35F1A" w:rsidRPr="00A679D8" w:rsidRDefault="00D35F1A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857A80B" w14:textId="77777777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592D">
        <w:rPr>
          <w:rFonts w:ascii="Angsana New" w:hAnsi="Angsana New"/>
          <w:i/>
          <w:iCs/>
          <w:sz w:val="30"/>
          <w:szCs w:val="30"/>
          <w:cs/>
        </w:rPr>
        <w:t>เงินลงทุนในหลักทรัพย์</w:t>
      </w:r>
      <w:r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5D68F41" w14:textId="77777777" w:rsidR="001C7184" w:rsidRPr="00A679D8" w:rsidRDefault="001C7184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0342819D" w14:textId="77777777" w:rsidR="001C7184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592D">
        <w:rPr>
          <w:rFonts w:ascii="Angsana New" w:hAnsi="Angsana New"/>
          <w:color w:val="000000"/>
          <w:sz w:val="30"/>
          <w:szCs w:val="30"/>
          <w:cs/>
        </w:rPr>
        <w:tab/>
        <w:t>เงินลงทุนใน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หุ้นสามัญ</w:t>
      </w:r>
      <w:r w:rsidRPr="00EA592D">
        <w:rPr>
          <w:rFonts w:ascii="Angsana New" w:hAnsi="Angsana New"/>
          <w:color w:val="000000"/>
          <w:sz w:val="30"/>
          <w:szCs w:val="30"/>
          <w:cs/>
        </w:rPr>
        <w:t>แสดง</w:t>
      </w:r>
      <w:r>
        <w:rPr>
          <w:rFonts w:ascii="Angsana New" w:hAnsi="Angsana New" w:hint="cs"/>
          <w:color w:val="000000"/>
          <w:sz w:val="30"/>
          <w:szCs w:val="30"/>
          <w:cs/>
        </w:rPr>
        <w:t>ในราคาทุน</w:t>
      </w:r>
    </w:p>
    <w:p w14:paraId="29732513" w14:textId="77777777" w:rsidR="001C7184" w:rsidRPr="00A679D8" w:rsidRDefault="001C7184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16216DB" w14:textId="77777777" w:rsidR="001C7184" w:rsidRPr="005A76FE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A592D">
        <w:rPr>
          <w:rFonts w:ascii="Angsana New" w:hAnsi="Angsana New"/>
          <w:i/>
          <w:iCs/>
          <w:color w:val="000000"/>
          <w:sz w:val="30"/>
          <w:szCs w:val="30"/>
          <w:cs/>
        </w:rPr>
        <w:t>การจำหน่ายเงินลงทุน</w:t>
      </w:r>
    </w:p>
    <w:p w14:paraId="6B13AEF1" w14:textId="77777777" w:rsidR="001C7184" w:rsidRPr="00A679D8" w:rsidRDefault="001C7184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6D2B3627" w14:textId="5865E127" w:rsidR="001C7184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 จะถูกบันทึกในกำไร</w:t>
      </w:r>
      <w:r w:rsidR="00965AAC">
        <w:rPr>
          <w:rFonts w:ascii="Angsana New" w:hAnsi="Angsana New" w:hint="cs"/>
          <w:sz w:val="30"/>
          <w:szCs w:val="30"/>
          <w:cs/>
        </w:rPr>
        <w:t>หรือ</w:t>
      </w:r>
      <w:r w:rsidRPr="00EA592D">
        <w:rPr>
          <w:rFonts w:ascii="Angsana New" w:hAnsi="Angsana New"/>
          <w:sz w:val="30"/>
          <w:szCs w:val="30"/>
          <w:cs/>
        </w:rPr>
        <w:t>ขาดทุน</w:t>
      </w:r>
      <w:r w:rsidRPr="00EA592D">
        <w:rPr>
          <w:rFonts w:ascii="Angsana New" w:hAnsi="Angsana New"/>
          <w:sz w:val="30"/>
          <w:szCs w:val="30"/>
        </w:rPr>
        <w:t xml:space="preserve"> </w:t>
      </w:r>
    </w:p>
    <w:p w14:paraId="577B8915" w14:textId="3946C465" w:rsidR="00A679D8" w:rsidRPr="00A679D8" w:rsidRDefault="00A679D8" w:rsidP="00A679D8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50869AD" w14:textId="511B33F5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color w:val="000000"/>
          <w:sz w:val="30"/>
          <w:szCs w:val="30"/>
          <w:cs/>
        </w:rPr>
        <w:t>กรณีที่</w:t>
      </w:r>
      <w:r w:rsidR="007C0C7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>
        <w:rPr>
          <w:rFonts w:ascii="Angsana New" w:hAnsi="Angsana New"/>
          <w:color w:val="000000"/>
          <w:sz w:val="30"/>
          <w:szCs w:val="30"/>
          <w:cs/>
        </w:rPr>
        <w:t>กองทรัสต์</w:t>
      </w:r>
      <w:r w:rsidRPr="00EA592D">
        <w:rPr>
          <w:rFonts w:ascii="Angsana New" w:hAnsi="Angsana New"/>
          <w:color w:val="000000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4ECAC626" w14:textId="6086254C" w:rsidR="001C7184" w:rsidRPr="00A679D8" w:rsidRDefault="001C7184" w:rsidP="001C7184">
      <w:pPr>
        <w:tabs>
          <w:tab w:val="clear" w:pos="907"/>
          <w:tab w:val="left" w:pos="900"/>
          <w:tab w:val="left" w:pos="1440"/>
          <w:tab w:val="left" w:pos="2880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1551B532" w14:textId="7AA0F7CE" w:rsidR="00A679D8" w:rsidRDefault="00A6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4207167" w14:textId="0AE17B6D" w:rsidR="001C7184" w:rsidRPr="00EA592D" w:rsidRDefault="001C7184" w:rsidP="001C7184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lastRenderedPageBreak/>
        <w:t>(</w:t>
      </w:r>
      <w:r w:rsidR="00DA3F7E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ง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เงินฝากธนาคาร</w:t>
      </w:r>
    </w:p>
    <w:p w14:paraId="7BAB4ED6" w14:textId="77777777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="Angsana New" w:eastAsia="Cordia New" w:hAnsi="Angsana New"/>
          <w:sz w:val="30"/>
          <w:szCs w:val="30"/>
        </w:rPr>
      </w:pPr>
    </w:p>
    <w:p w14:paraId="75FC6073" w14:textId="4E5EA611" w:rsidR="001C7184" w:rsidRPr="00A94690" w:rsidRDefault="001C7184" w:rsidP="001C7184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EA592D">
        <w:rPr>
          <w:rFonts w:ascii="Angsana New" w:hAnsi="Angsana New" w:cs="Angsana New"/>
          <w:sz w:val="30"/>
          <w:szCs w:val="30"/>
          <w:cs/>
        </w:rPr>
        <w:t>เงินฝากธนาคารประกอบด้วย ยอดเงินฝากธนาคารประเภท</w:t>
      </w:r>
      <w:r w:rsidRPr="00163371">
        <w:rPr>
          <w:rFonts w:ascii="Angsana New" w:hAnsi="Angsana New" w:cs="Angsana New"/>
          <w:sz w:val="30"/>
          <w:szCs w:val="30"/>
          <w:cs/>
        </w:rPr>
        <w:t>เผื่อเรียก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E0D0D97" w14:textId="77777777" w:rsidR="001C7184" w:rsidRPr="00EA592D" w:rsidRDefault="001C7184" w:rsidP="001C7184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5CF56C4" w14:textId="711B07D1" w:rsidR="001C7184" w:rsidRPr="00EA592D" w:rsidRDefault="001C7184" w:rsidP="001C7184">
      <w:pPr>
        <w:pStyle w:val="a"/>
        <w:tabs>
          <w:tab w:val="clear" w:pos="1080"/>
        </w:tabs>
        <w:ind w:right="29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DA3F7E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จ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ลูกหนี้ค่าเช่า</w:t>
      </w:r>
      <w:r w:rsidR="00965AAC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และลูกหนี้อื่น</w:t>
      </w:r>
    </w:p>
    <w:p w14:paraId="7E4048E2" w14:textId="39F114CF" w:rsidR="001C7184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="Angsana New" w:eastAsia="Cordia New" w:hAnsi="Angsana New"/>
          <w:sz w:val="30"/>
          <w:szCs w:val="30"/>
        </w:rPr>
      </w:pPr>
    </w:p>
    <w:p w14:paraId="70B82B6D" w14:textId="29A9E8B1" w:rsidR="007C0C74" w:rsidRDefault="007C0C74" w:rsidP="007C0C74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  <w:r w:rsidRPr="00D35F1A">
        <w:rPr>
          <w:rFonts w:ascii="Angsana New" w:hAnsi="Angsana New" w:cs="Angsana New"/>
          <w:sz w:val="30"/>
          <w:szCs w:val="30"/>
          <w:cs/>
        </w:rPr>
        <w:t>ลูกหนี้</w:t>
      </w:r>
      <w:r w:rsidR="00965AAC">
        <w:rPr>
          <w:rFonts w:ascii="Angsana New" w:hAnsi="Angsana New" w:cs="Angsana New" w:hint="cs"/>
          <w:sz w:val="30"/>
          <w:szCs w:val="30"/>
          <w:cs/>
        </w:rPr>
        <w:t>แสดงในราคาตามใบแจ้งหนี้หัก</w:t>
      </w:r>
      <w:r w:rsidRPr="00D35F1A">
        <w:rPr>
          <w:rFonts w:ascii="Angsana New" w:hAnsi="Angsana New" w:cs="Angsana New"/>
          <w:sz w:val="30"/>
          <w:szCs w:val="30"/>
          <w:cs/>
        </w:rPr>
        <w:t>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7650A597" w14:textId="0EED8326" w:rsidR="006177DA" w:rsidRDefault="006177DA" w:rsidP="007C0C74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</w:rPr>
      </w:pPr>
    </w:p>
    <w:p w14:paraId="48CD14DB" w14:textId="092E2583" w:rsidR="006177DA" w:rsidRPr="007C0C74" w:rsidRDefault="006177DA" w:rsidP="007C0C74">
      <w:pPr>
        <w:pStyle w:val="a6"/>
        <w:tabs>
          <w:tab w:val="left" w:pos="540"/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รายได้ค้างรับ แสดงเป็นส่วนหนึ่งในลูกหนี้ค่าเช่าและลูกหนี้อื่น</w:t>
      </w:r>
    </w:p>
    <w:p w14:paraId="5D8AC5A1" w14:textId="13B51F64" w:rsidR="007C0C74" w:rsidRDefault="007C0C7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="Angsana New" w:eastAsia="Cordia New" w:hAnsi="Angsana New"/>
          <w:sz w:val="30"/>
          <w:szCs w:val="30"/>
        </w:rPr>
      </w:pPr>
    </w:p>
    <w:p w14:paraId="1EEA5887" w14:textId="5FF55541" w:rsidR="001C7184" w:rsidRPr="00EA592D" w:rsidRDefault="001C7184" w:rsidP="001C7184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DA3F7E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ฉ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ค่าใช้จ่ายรอการตัดบัญชี</w:t>
      </w:r>
    </w:p>
    <w:p w14:paraId="1F52E46C" w14:textId="77777777" w:rsidR="001C7184" w:rsidRPr="00EA592D" w:rsidRDefault="001C7184" w:rsidP="001C7184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4A11D19C" w14:textId="406EE0FE" w:rsidR="001C7184" w:rsidRPr="00EA592D" w:rsidRDefault="001C7184" w:rsidP="001C7184">
      <w:pPr>
        <w:tabs>
          <w:tab w:val="right" w:pos="90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5D93">
        <w:rPr>
          <w:rFonts w:ascii="Angsana New" w:hAnsi="Angsana New"/>
          <w:sz w:val="30"/>
          <w:szCs w:val="30"/>
          <w:cs/>
          <w:lang w:val="th-TH"/>
        </w:rPr>
        <w:t>ค่าใช้จ่ายรอการตัดบัญชี</w:t>
      </w:r>
      <w:r w:rsidRPr="005B5D93">
        <w:rPr>
          <w:rFonts w:ascii="Angsana New" w:hAnsi="Angsana New" w:hint="cs"/>
          <w:sz w:val="30"/>
          <w:szCs w:val="30"/>
          <w:cs/>
          <w:lang w:val="th-TH"/>
        </w:rPr>
        <w:t>ซึ่งแสดงรวมอยู่ในสินทรัพย์อื่น</w:t>
      </w:r>
      <w:r w:rsidRPr="005B5D93">
        <w:rPr>
          <w:rFonts w:ascii="Angsana New" w:hAnsi="Angsana New"/>
          <w:sz w:val="30"/>
          <w:szCs w:val="30"/>
          <w:cs/>
          <w:lang w:val="th-TH"/>
        </w:rPr>
        <w:t>ประกอบด้วยค่าใช้จ่ายต่าง ๆ ในการออกและเสนอขายหน่วย</w:t>
      </w:r>
      <w:r w:rsidRPr="005B5D93">
        <w:rPr>
          <w:rFonts w:ascii="Angsana New" w:hAnsi="Angsana New" w:hint="cs"/>
          <w:sz w:val="30"/>
          <w:szCs w:val="30"/>
          <w:cs/>
          <w:lang w:val="th-TH"/>
        </w:rPr>
        <w:t>ทรัสต์</w:t>
      </w:r>
      <w:r w:rsidRPr="005B5D93">
        <w:rPr>
          <w:rFonts w:ascii="Angsana New" w:hAnsi="Angsana New"/>
          <w:sz w:val="30"/>
          <w:szCs w:val="30"/>
          <w:cs/>
          <w:lang w:val="th-TH"/>
        </w:rPr>
        <w:t xml:space="preserve">ตามที่จ่ายจริง เช่น ค่าธรรมเนียมการจัดตั้งกองทรัสต์ และค่าใช้จ่ายอื่น ๆ ที่เกี่ยวข้อง </w:t>
      </w:r>
      <w:r w:rsidRPr="005B5D93">
        <w:rPr>
          <w:rFonts w:ascii="Angsana New" w:hAnsi="Angsana New" w:hint="cs"/>
          <w:sz w:val="30"/>
          <w:szCs w:val="30"/>
          <w:cs/>
          <w:lang w:val="th-TH"/>
        </w:rPr>
        <w:t>และค่าธรรมเนียมในการกู้ยืมเงิน</w:t>
      </w:r>
      <w:r>
        <w:rPr>
          <w:rFonts w:ascii="Angsana New" w:hAnsi="Angsana New" w:hint="cs"/>
          <w:sz w:val="30"/>
          <w:szCs w:val="30"/>
          <w:cs/>
          <w:lang w:val="th-TH"/>
        </w:rPr>
        <w:t>ระยะยาว</w:t>
      </w:r>
      <w:r w:rsidRPr="005B5D9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65AAC">
        <w:rPr>
          <w:rFonts w:ascii="Angsana New" w:hAnsi="Angsana New" w:hint="cs"/>
          <w:sz w:val="30"/>
          <w:szCs w:val="30"/>
          <w:cs/>
          <w:lang w:val="th-TH"/>
        </w:rPr>
        <w:t>ค่าใช้จ่ายรอตัดบัญชี</w:t>
      </w:r>
      <w:r w:rsidRPr="005B5D93">
        <w:rPr>
          <w:rFonts w:ascii="Angsana New" w:hAnsi="Angsana New"/>
          <w:sz w:val="30"/>
          <w:szCs w:val="30"/>
          <w:cs/>
          <w:lang w:val="th-TH"/>
        </w:rPr>
        <w:t xml:space="preserve">จะทยอยตัดจำหน่ายเป็นค่าใช้จ่ายตามวิธีเส้นตรงภายในระยะเวลา </w:t>
      </w:r>
      <w:r w:rsidR="004329CB">
        <w:rPr>
          <w:rFonts w:ascii="Angsana New" w:hAnsi="Angsana New"/>
          <w:sz w:val="30"/>
          <w:szCs w:val="30"/>
        </w:rPr>
        <w:t>5</w:t>
      </w:r>
      <w:r w:rsidRPr="005B5D93">
        <w:rPr>
          <w:rFonts w:ascii="Angsana New" w:hAnsi="Angsana New"/>
          <w:sz w:val="30"/>
          <w:szCs w:val="30"/>
          <w:cs/>
          <w:lang w:val="th-TH"/>
        </w:rPr>
        <w:t xml:space="preserve"> ปี</w:t>
      </w:r>
    </w:p>
    <w:p w14:paraId="4E2EEB2D" w14:textId="77777777" w:rsidR="00590305" w:rsidRPr="00EA592D" w:rsidRDefault="00590305" w:rsidP="001C7184">
      <w:pPr>
        <w:tabs>
          <w:tab w:val="right" w:pos="9000"/>
        </w:tabs>
        <w:jc w:val="thaiDistribute"/>
        <w:rPr>
          <w:rFonts w:ascii="Angsana New" w:hAnsi="Angsana New"/>
          <w:sz w:val="30"/>
          <w:szCs w:val="30"/>
        </w:rPr>
      </w:pPr>
    </w:p>
    <w:p w14:paraId="1629DE86" w14:textId="236D8970" w:rsidR="001C7184" w:rsidRPr="00EA592D" w:rsidRDefault="001C7184" w:rsidP="001C7184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DA3F7E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ช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เจ้าหนี้อื่น</w:t>
      </w:r>
    </w:p>
    <w:p w14:paraId="5F4A75F2" w14:textId="77777777" w:rsidR="001C7184" w:rsidRPr="00EA592D" w:rsidRDefault="001C7184" w:rsidP="001C7184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469BB8C1" w14:textId="77777777" w:rsidR="001C7184" w:rsidRPr="00EA592D" w:rsidRDefault="001C7184" w:rsidP="001C7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eastAsia="Cordia New" w:hAnsi="Angsana New"/>
          <w:b/>
          <w:bCs/>
          <w:i/>
          <w:iCs/>
          <w:cs/>
        </w:rPr>
        <w:tab/>
      </w:r>
      <w:r w:rsidRPr="00EA592D">
        <w:rPr>
          <w:rFonts w:ascii="Angsana New" w:hAnsi="Angsana New"/>
          <w:sz w:val="30"/>
          <w:szCs w:val="30"/>
          <w:cs/>
        </w:rPr>
        <w:t>เจ้าหนี้อื่นแสดงในราคาทุน</w:t>
      </w:r>
    </w:p>
    <w:p w14:paraId="0C360165" w14:textId="77777777" w:rsidR="00D35F1A" w:rsidRPr="00EA592D" w:rsidRDefault="00D35F1A" w:rsidP="001C7184">
      <w:pPr>
        <w:pStyle w:val="a"/>
        <w:tabs>
          <w:tab w:val="clear" w:pos="108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</w:p>
    <w:p w14:paraId="5AA93778" w14:textId="3D73219E" w:rsidR="001C7184" w:rsidRPr="00EA592D" w:rsidRDefault="001C7184" w:rsidP="001C7184">
      <w:pPr>
        <w:pStyle w:val="a"/>
        <w:tabs>
          <w:tab w:val="clear" w:pos="1080"/>
          <w:tab w:val="left" w:pos="540"/>
        </w:tabs>
        <w:ind w:left="540" w:right="29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DA3F7E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ซ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รายได้</w:t>
      </w:r>
    </w:p>
    <w:p w14:paraId="28C1D3BB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E47E4F" w14:textId="77777777" w:rsidR="001C7184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ECE5A38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67CEB1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A592D">
        <w:rPr>
          <w:rFonts w:ascii="Angsana New" w:hAnsi="Angsana New"/>
          <w:sz w:val="30"/>
          <w:szCs w:val="30"/>
          <w:cs/>
        </w:rPr>
        <w:tab/>
      </w:r>
      <w:r w:rsidRPr="00EA592D">
        <w:rPr>
          <w:rFonts w:ascii="Angsana New" w:hAnsi="Angsana New"/>
          <w:i/>
          <w:iCs/>
          <w:sz w:val="30"/>
          <w:szCs w:val="30"/>
          <w:cs/>
          <w:lang w:val="th-TH"/>
        </w:rPr>
        <w:t>รายได้ค่าเช่า</w:t>
      </w:r>
    </w:p>
    <w:p w14:paraId="3271268E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9E0EFA7" w14:textId="03F0AA45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A592D">
        <w:rPr>
          <w:rFonts w:ascii="Angsana New" w:hAnsi="Angsana New"/>
          <w:sz w:val="30"/>
          <w:szCs w:val="30"/>
          <w:cs/>
        </w:rPr>
        <w:t>รายได้ค่าเช่ารับรู้ในกำไร</w:t>
      </w:r>
      <w:r w:rsidR="00965AAC">
        <w:rPr>
          <w:rFonts w:ascii="Angsana New" w:hAnsi="Angsana New" w:hint="cs"/>
          <w:sz w:val="30"/>
          <w:szCs w:val="30"/>
          <w:cs/>
        </w:rPr>
        <w:t>หรือ</w:t>
      </w:r>
      <w:r w:rsidRPr="00EA592D">
        <w:rPr>
          <w:rFonts w:ascii="Angsana New" w:hAnsi="Angsana New"/>
          <w:sz w:val="30"/>
          <w:szCs w:val="30"/>
          <w:cs/>
        </w:rPr>
        <w:t>ขาดทุน</w:t>
      </w:r>
      <w:r w:rsidRPr="00EA592D">
        <w:rPr>
          <w:rFonts w:ascii="Angsana New" w:hAnsi="Angsana New"/>
          <w:sz w:val="30"/>
          <w:szCs w:val="30"/>
          <w:cs/>
          <w:lang w:val="th-TH"/>
        </w:rPr>
        <w:t>ตาม</w:t>
      </w:r>
      <w:r>
        <w:rPr>
          <w:rFonts w:ascii="Angsana New" w:hAnsi="Angsana New" w:hint="cs"/>
          <w:sz w:val="30"/>
          <w:szCs w:val="30"/>
          <w:cs/>
          <w:lang w:val="th-TH"/>
        </w:rPr>
        <w:t>วิธีเส้นตรงตลอดอายุสัญญาเช่า</w:t>
      </w:r>
      <w:r w:rsidR="00965AA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รายได้ค่าเช่าที่อาจเกิดขึ้นรับรู้เป็นรายได้ในรอบระยะเวลาบัญชี ซึ่งรายได้ค่าเช่านั้นเกิดขึ้น</w:t>
      </w:r>
    </w:p>
    <w:p w14:paraId="055699E3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343B04F" w14:textId="77777777" w:rsidR="006177DA" w:rsidRDefault="006177DA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0A0213F" w14:textId="77777777" w:rsidR="006177DA" w:rsidRDefault="006177DA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65A4020" w14:textId="76CF7A9F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EA592D">
        <w:rPr>
          <w:rFonts w:ascii="Angsana New" w:hAnsi="Angsana New"/>
          <w:iCs/>
          <w:sz w:val="30"/>
          <w:szCs w:val="30"/>
          <w:cs/>
        </w:rPr>
        <w:lastRenderedPageBreak/>
        <w:t>ดอกเบี้ยรับ</w:t>
      </w:r>
    </w:p>
    <w:p w14:paraId="2F5B0157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4F27CB" w14:textId="63B2B1EE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="00965AAC">
        <w:rPr>
          <w:rFonts w:ascii="Angsana New" w:hAnsi="Angsana New" w:hint="cs"/>
          <w:sz w:val="30"/>
          <w:szCs w:val="30"/>
          <w:cs/>
        </w:rPr>
        <w:t>หรือ</w:t>
      </w:r>
      <w:r w:rsidRPr="00EA592D">
        <w:rPr>
          <w:rFonts w:ascii="Angsana New" w:hAnsi="Angsana New"/>
          <w:sz w:val="30"/>
          <w:szCs w:val="30"/>
          <w:cs/>
        </w:rPr>
        <w:t xml:space="preserve">ขาดทุนตามเกณฑ์คงค้าง  </w:t>
      </w:r>
    </w:p>
    <w:p w14:paraId="64B671A2" w14:textId="29A13455" w:rsidR="00A679D8" w:rsidRDefault="00A6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46323A5A" w14:textId="2E9F906F" w:rsidR="001C7184" w:rsidRPr="00EA592D" w:rsidRDefault="001C7184" w:rsidP="001C7184">
      <w:pPr>
        <w:pStyle w:val="AccPolicyHeading"/>
        <w:spacing w:line="240" w:lineRule="auto"/>
        <w:ind w:right="2"/>
        <w:jc w:val="thaiDistribute"/>
        <w:rPr>
          <w:cs/>
        </w:rPr>
      </w:pPr>
      <w:r w:rsidRPr="00EA592D">
        <w:rPr>
          <w:cs/>
        </w:rPr>
        <w:t>(</w:t>
      </w:r>
      <w:r w:rsidR="00DA3F7E">
        <w:rPr>
          <w:rFonts w:hint="cs"/>
          <w:cs/>
        </w:rPr>
        <w:t>ฌ</w:t>
      </w:r>
      <w:r w:rsidRPr="00EA592D">
        <w:rPr>
          <w:cs/>
        </w:rPr>
        <w:t>)</w:t>
      </w:r>
      <w:r w:rsidRPr="00EA592D">
        <w:rPr>
          <w:cs/>
        </w:rPr>
        <w:tab/>
        <w:t>ค่าใช้จ่าย</w:t>
      </w:r>
    </w:p>
    <w:p w14:paraId="0FF57B1F" w14:textId="77777777" w:rsidR="001C7184" w:rsidRPr="00EA592D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sz w:val="30"/>
          <w:szCs w:val="30"/>
        </w:rPr>
      </w:pPr>
    </w:p>
    <w:p w14:paraId="0A97A7EA" w14:textId="77777777" w:rsidR="00521CDF" w:rsidRDefault="00521CDF" w:rsidP="00521CDF">
      <w:pPr>
        <w:pStyle w:val="AccPolicyHeading"/>
        <w:spacing w:line="240" w:lineRule="auto"/>
        <w:ind w:right="2"/>
        <w:jc w:val="thaiDistribute"/>
      </w:pPr>
      <w:r w:rsidRPr="00A679D8">
        <w:rPr>
          <w:cs/>
        </w:rPr>
        <w:tab/>
      </w:r>
      <w:r w:rsidRPr="00521CDF">
        <w:rPr>
          <w:rFonts w:hint="cs"/>
          <w:b w:val="0"/>
          <w:bCs w:val="0"/>
          <w:cs/>
        </w:rPr>
        <w:t>สัญญาเช่าดำเนินงาน</w:t>
      </w:r>
    </w:p>
    <w:p w14:paraId="771183F0" w14:textId="77777777" w:rsidR="00521CDF" w:rsidRDefault="00521CDF" w:rsidP="00521C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75FF84C9" w14:textId="77777777" w:rsidR="00521CDF" w:rsidRPr="00623946" w:rsidRDefault="00521CDF" w:rsidP="00521CDF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6696189D" w14:textId="263261A1" w:rsidR="00521CDF" w:rsidRDefault="00521CDF" w:rsidP="00521C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</w:p>
    <w:p w14:paraId="75D81C33" w14:textId="4F328117" w:rsidR="00521CDF" w:rsidRDefault="00521CDF" w:rsidP="00840E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</w:t>
      </w:r>
      <w:r w:rsidR="00005D4D">
        <w:rPr>
          <w:rFonts w:ascii="Angsana New" w:hAnsi="Angsana New" w:hint="cs"/>
          <w:sz w:val="30"/>
          <w:szCs w:val="30"/>
          <w:cs/>
        </w:rPr>
        <w:t>จ่</w:t>
      </w:r>
      <w:r>
        <w:rPr>
          <w:rFonts w:ascii="Angsana New" w:hAnsi="Angsana New" w:hint="cs"/>
          <w:sz w:val="30"/>
          <w:szCs w:val="30"/>
          <w:cs/>
        </w:rPr>
        <w:t>ายตามระยะเวลา</w:t>
      </w:r>
      <w:r w:rsidR="00840EB5">
        <w:rPr>
          <w:rFonts w:ascii="Angsana New" w:hAnsi="Angsana New" w:hint="cs"/>
          <w:sz w:val="30"/>
          <w:szCs w:val="30"/>
          <w:cs/>
        </w:rPr>
        <w:t>ที่เหลือของสัญญาเช่า เมื่อได้รับการยืนยันการปรับค่าเช่า</w:t>
      </w:r>
    </w:p>
    <w:p w14:paraId="0B726F26" w14:textId="77777777" w:rsidR="00840EB5" w:rsidRPr="00A679D8" w:rsidRDefault="00840EB5" w:rsidP="00840E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sz w:val="30"/>
          <w:szCs w:val="30"/>
        </w:rPr>
      </w:pPr>
    </w:p>
    <w:p w14:paraId="032D858D" w14:textId="1E056EF6" w:rsidR="00521CDF" w:rsidRPr="00521CDF" w:rsidRDefault="001C7184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ab/>
      </w:r>
      <w:r w:rsidR="00521CDF" w:rsidRPr="00521CDF">
        <w:rPr>
          <w:rFonts w:ascii="Angsana New" w:hAnsi="Angsana New" w:hint="cs"/>
          <w:i/>
          <w:iCs/>
          <w:sz w:val="30"/>
          <w:szCs w:val="30"/>
          <w:cs/>
        </w:rPr>
        <w:t>ค่าใช้จ่ายอื่น</w:t>
      </w:r>
    </w:p>
    <w:p w14:paraId="15335397" w14:textId="77777777" w:rsidR="00521CDF" w:rsidRDefault="00521CDF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sz w:val="30"/>
          <w:szCs w:val="30"/>
        </w:rPr>
      </w:pPr>
    </w:p>
    <w:p w14:paraId="5781015E" w14:textId="235C7117" w:rsidR="001C7184" w:rsidRDefault="00521CDF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C7184" w:rsidRPr="00EA592D">
        <w:rPr>
          <w:rFonts w:ascii="Angsana New" w:hAnsi="Angsana New"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sz w:val="30"/>
          <w:szCs w:val="30"/>
          <w:cs/>
        </w:rPr>
        <w:t xml:space="preserve">อื่น </w:t>
      </w:r>
      <w:r w:rsidR="001C7184" w:rsidRPr="00EA592D">
        <w:rPr>
          <w:rFonts w:ascii="Angsana New" w:hAnsi="Angsana New"/>
          <w:sz w:val="30"/>
          <w:szCs w:val="30"/>
          <w:cs/>
        </w:rPr>
        <w:t>บันทึก</w:t>
      </w:r>
      <w:r w:rsidR="001C7184" w:rsidRPr="00EA592D">
        <w:rPr>
          <w:rFonts w:ascii="Angsana New" w:hAnsi="Angsana New"/>
          <w:i/>
          <w:sz w:val="30"/>
          <w:szCs w:val="30"/>
          <w:cs/>
        </w:rPr>
        <w:t>ในกำไร</w:t>
      </w:r>
      <w:r w:rsidR="00965AAC">
        <w:rPr>
          <w:rFonts w:ascii="Angsana New" w:hAnsi="Angsana New" w:hint="cs"/>
          <w:i/>
          <w:sz w:val="30"/>
          <w:szCs w:val="30"/>
          <w:cs/>
        </w:rPr>
        <w:t>หรือ</w:t>
      </w:r>
      <w:r w:rsidR="001C7184" w:rsidRPr="00EA592D">
        <w:rPr>
          <w:rFonts w:ascii="Angsana New" w:hAnsi="Angsana New"/>
          <w:i/>
          <w:sz w:val="30"/>
          <w:szCs w:val="30"/>
          <w:cs/>
        </w:rPr>
        <w:t>ขาดทุน</w:t>
      </w:r>
      <w:r w:rsidR="00965AAC">
        <w:rPr>
          <w:rFonts w:ascii="Angsana New" w:hAnsi="Angsana New" w:hint="cs"/>
          <w:sz w:val="30"/>
          <w:szCs w:val="30"/>
          <w:cs/>
        </w:rPr>
        <w:t>ในงวดที่ค่าใช้จ่ายดังกล่าวเกิดขึ้น</w:t>
      </w:r>
    </w:p>
    <w:p w14:paraId="0A3332BB" w14:textId="77777777" w:rsidR="00993893" w:rsidRPr="00EA592D" w:rsidRDefault="00993893" w:rsidP="001C71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sz w:val="30"/>
          <w:szCs w:val="30"/>
        </w:rPr>
      </w:pPr>
    </w:p>
    <w:p w14:paraId="36582538" w14:textId="292770F8" w:rsidR="00993893" w:rsidRPr="00F039E2" w:rsidRDefault="00F039E2" w:rsidP="00F039E2">
      <w:pPr>
        <w:pStyle w:val="AccPolicyHeading"/>
        <w:spacing w:line="240" w:lineRule="auto"/>
        <w:ind w:right="2"/>
        <w:jc w:val="thaiDistribute"/>
      </w:pPr>
      <w:r w:rsidRPr="00F039E2">
        <w:rPr>
          <w:cs/>
        </w:rPr>
        <w:t>(</w:t>
      </w:r>
      <w:r w:rsidRPr="00F039E2">
        <w:rPr>
          <w:rFonts w:hint="cs"/>
          <w:cs/>
        </w:rPr>
        <w:t>ญ</w:t>
      </w:r>
      <w:r w:rsidRPr="00F039E2">
        <w:rPr>
          <w:cs/>
        </w:rPr>
        <w:t>)</w:t>
      </w:r>
      <w:r>
        <w:rPr>
          <w:cs/>
        </w:rPr>
        <w:tab/>
      </w:r>
      <w:r w:rsidR="00993893" w:rsidRPr="00F039E2">
        <w:rPr>
          <w:cs/>
        </w:rPr>
        <w:t>ต้นทุนทางการเงิน</w:t>
      </w:r>
    </w:p>
    <w:p w14:paraId="2BE5856D" w14:textId="1F3C653D" w:rsidR="00F039E2" w:rsidRDefault="00F039E2" w:rsidP="00F039E2">
      <w:pPr>
        <w:rPr>
          <w:lang w:val="th-TH"/>
        </w:rPr>
      </w:pPr>
    </w:p>
    <w:p w14:paraId="0B1E5A54" w14:textId="045C2E8B" w:rsidR="001C7184" w:rsidRDefault="00F039E2" w:rsidP="00F0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  <w:r w:rsidRPr="00F039E2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1CC4854D" w14:textId="3A3A9305" w:rsidR="00A679D8" w:rsidRPr="00A679D8" w:rsidRDefault="00A679D8" w:rsidP="00F0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22"/>
        <w:jc w:val="thaiDistribute"/>
        <w:rPr>
          <w:rFonts w:ascii="Angsana New" w:hAnsi="Angsana New"/>
          <w:sz w:val="30"/>
          <w:szCs w:val="30"/>
        </w:rPr>
      </w:pPr>
    </w:p>
    <w:p w14:paraId="267C0090" w14:textId="0DEE7451" w:rsidR="001C7184" w:rsidRPr="00EA592D" w:rsidRDefault="00AE35A4" w:rsidP="001C7184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 xml:space="preserve"> </w:t>
      </w:r>
      <w:r w:rsidR="00F039E2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A679D8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ฏ</w:t>
      </w:r>
      <w:r w:rsidR="00F039E2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="00F039E2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 w:rsidR="001C7184"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ภาษีเงินได้</w:t>
      </w:r>
    </w:p>
    <w:p w14:paraId="7E2E690E" w14:textId="77777777" w:rsidR="001C7184" w:rsidRPr="00A679D8" w:rsidRDefault="001C7184" w:rsidP="00A679D8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</w:p>
    <w:p w14:paraId="558128A2" w14:textId="1280DD16" w:rsidR="001C7184" w:rsidRDefault="001C7184" w:rsidP="001C7184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EA592D">
        <w:rPr>
          <w:rFonts w:ascii="Angsana New" w:eastAsia="Cordia New" w:hAnsi="Angsana New" w:cs="Angsana New"/>
          <w:cs/>
          <w:lang w:val="en-US"/>
        </w:rPr>
        <w:tab/>
      </w:r>
      <w:r>
        <w:rPr>
          <w:rFonts w:ascii="Angsana New" w:eastAsia="Cordia New" w:hAnsi="Angsana New" w:cs="Angsana New"/>
          <w:cs/>
          <w:lang w:val="en-US"/>
        </w:rPr>
        <w:t>กองทรัสต์นี้เป็นกองทรัสต์</w:t>
      </w:r>
      <w:r w:rsidRPr="00EA592D">
        <w:rPr>
          <w:rFonts w:ascii="Angsana New" w:eastAsia="Cordia New" w:hAnsi="Angsana New" w:cs="Angsana New"/>
          <w:cs/>
          <w:lang w:val="en-US"/>
        </w:rPr>
        <w:t>ที่ได้รับยกเว้นภาษีเงินได้นิติบุคคลในประเทศไทย จึงไม่มีการบันทึกภาระภาษีเงินได้นิติบุคคลในงบการเงิน</w:t>
      </w:r>
      <w:r w:rsidR="00912F9F">
        <w:rPr>
          <w:rFonts w:ascii="Angsana New" w:eastAsia="Cordia New" w:hAnsi="Angsana New" w:cs="Angsana New" w:hint="cs"/>
          <w:cs/>
          <w:lang w:val="en-US"/>
        </w:rPr>
        <w:t>เฉพาะกิจการ</w:t>
      </w:r>
    </w:p>
    <w:p w14:paraId="11CB3029" w14:textId="77777777" w:rsidR="00604FE6" w:rsidRPr="00A679D8" w:rsidRDefault="00604FE6" w:rsidP="00EA3216">
      <w:pPr>
        <w:pStyle w:val="a"/>
        <w:tabs>
          <w:tab w:val="clear" w:pos="1080"/>
        </w:tabs>
        <w:ind w:right="2"/>
        <w:jc w:val="thaiDistribute"/>
        <w:rPr>
          <w:rFonts w:ascii="Angsana New" w:eastAsia="Cordia New" w:hAnsi="Angsana New" w:cs="Angsana New"/>
          <w:lang w:val="en-US"/>
        </w:rPr>
      </w:pPr>
    </w:p>
    <w:p w14:paraId="38221925" w14:textId="0BEF9DE5" w:rsidR="00604FE6" w:rsidRDefault="00912F9F" w:rsidP="002F0339">
      <w:pPr>
        <w:pStyle w:val="a"/>
        <w:tabs>
          <w:tab w:val="clear" w:pos="1080"/>
        </w:tabs>
        <w:ind w:left="540" w:right="2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ค่าใช้จ่าย</w:t>
      </w:r>
      <w:r w:rsidR="00604FE6" w:rsidRPr="002F0339">
        <w:rPr>
          <w:rFonts w:ascii="Angsana New" w:eastAsia="Cordia New" w:hAnsi="Angsana New" w:cs="Angsana New"/>
          <w:cs/>
          <w:lang w:val="en-US"/>
        </w:rPr>
        <w:t>ภาษีเงินได้</w:t>
      </w:r>
      <w:r>
        <w:rPr>
          <w:rFonts w:ascii="Angsana New" w:eastAsia="Cordia New" w:hAnsi="Angsana New" w:cs="Angsana New" w:hint="cs"/>
          <w:cs/>
          <w:lang w:val="en-US"/>
        </w:rPr>
        <w:t>ในงบการเงินรวม</w:t>
      </w:r>
      <w:r w:rsidR="00604FE6" w:rsidRPr="002F0339">
        <w:rPr>
          <w:rFonts w:ascii="Angsana New" w:eastAsia="Cordia New" w:hAnsi="Angsana New" w:cs="Angsana New"/>
          <w:cs/>
          <w:lang w:val="en-US"/>
        </w:rPr>
        <w:t>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9D5AD44" w14:textId="77777777" w:rsidR="00D35F1A" w:rsidRDefault="00D35F1A" w:rsidP="001C7184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</w:p>
    <w:p w14:paraId="5700B414" w14:textId="68430E8B" w:rsidR="001C7184" w:rsidRPr="00EA592D" w:rsidRDefault="001C7184" w:rsidP="001C7184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lastRenderedPageBreak/>
        <w:t>(</w:t>
      </w:r>
      <w:r w:rsidR="00A679D8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ฐ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  <w:t>การแบ่งปันส่วนทุน</w:t>
      </w:r>
    </w:p>
    <w:p w14:paraId="51094C50" w14:textId="77777777" w:rsidR="001C7184" w:rsidRPr="00A679D8" w:rsidRDefault="001C7184" w:rsidP="00A679D8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</w:p>
    <w:p w14:paraId="6CC18C3A" w14:textId="36D59477" w:rsidR="001C7184" w:rsidRDefault="001C7184" w:rsidP="001C7184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  <w:r w:rsidRPr="00EA592D">
        <w:rPr>
          <w:rFonts w:ascii="Angsana New" w:eastAsia="Cordia New" w:hAnsi="Angsana New" w:cs="Angsana New"/>
          <w:cs/>
          <w:lang w:val="en-US"/>
        </w:rPr>
        <w:tab/>
      </w:r>
      <w:r w:rsidR="00912F9F">
        <w:rPr>
          <w:rFonts w:ascii="Angsana New" w:eastAsia="Cordia New" w:hAnsi="Angsana New" w:cs="Angsana New" w:hint="cs"/>
          <w:cs/>
          <w:lang w:val="en-US"/>
        </w:rPr>
        <w:t>กลุ่ม</w:t>
      </w:r>
      <w:r>
        <w:rPr>
          <w:rFonts w:ascii="Angsana New" w:eastAsia="Cordia New" w:hAnsi="Angsana New" w:cs="Angsana New"/>
          <w:cs/>
          <w:lang w:val="en-US"/>
        </w:rPr>
        <w:t>กองทรัสต์</w:t>
      </w:r>
      <w:r w:rsidRPr="00EA592D">
        <w:rPr>
          <w:rFonts w:ascii="Angsana New" w:eastAsia="Cordia New" w:hAnsi="Angsana New" w:cs="Angsana New"/>
          <w:cs/>
          <w:lang w:val="en-US"/>
        </w:rPr>
        <w:t xml:space="preserve">บันทึกลดกำไรสะสม ณ วันที่ประกาศจ่ายปันผลเป็นเงินสด </w:t>
      </w:r>
    </w:p>
    <w:p w14:paraId="4E49706A" w14:textId="3AAD5DDE" w:rsidR="000706C9" w:rsidRPr="00A679D8" w:rsidRDefault="000706C9" w:rsidP="00A679D8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lang w:val="en-US"/>
        </w:rPr>
      </w:pPr>
    </w:p>
    <w:p w14:paraId="64AB794A" w14:textId="47313CE3" w:rsidR="00912F9F" w:rsidRDefault="00912F9F" w:rsidP="00912F9F">
      <w:pPr>
        <w:pStyle w:val="a"/>
        <w:tabs>
          <w:tab w:val="clear" w:pos="1080"/>
        </w:tabs>
        <w:ind w:left="540" w:right="2" w:hanging="540"/>
        <w:jc w:val="thaiDistribute"/>
        <w:rPr>
          <w:rFonts w:ascii="Angsana New" w:eastAsia="Cordia New" w:hAnsi="Angsana New" w:cs="Angsana New"/>
          <w:b/>
          <w:bCs/>
          <w:i/>
          <w:iCs/>
          <w:lang w:val="en-US"/>
        </w:rPr>
      </w:pP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(</w:t>
      </w:r>
      <w:r w:rsidR="00A679D8"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ฑ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>)</w:t>
      </w:r>
      <w:r w:rsidRPr="00EA592D">
        <w:rPr>
          <w:rFonts w:ascii="Angsana New" w:eastAsia="Cordia New" w:hAnsi="Angsana New" w:cs="Angsana New"/>
          <w:b/>
          <w:bCs/>
          <w:i/>
          <w:iCs/>
          <w:cs/>
          <w:lang w:val="en-US"/>
        </w:rPr>
        <w:tab/>
      </w:r>
      <w:r>
        <w:rPr>
          <w:rFonts w:ascii="Angsana New" w:eastAsia="Cordia New" w:hAnsi="Angsana New" w:cs="Angsana New" w:hint="cs"/>
          <w:b/>
          <w:bCs/>
          <w:i/>
          <w:iCs/>
          <w:cs/>
          <w:lang w:val="en-US"/>
        </w:rPr>
        <w:t>บุคคลหรือกิจการที่เกี่ยวข้องกัน</w:t>
      </w:r>
    </w:p>
    <w:p w14:paraId="39F478D4" w14:textId="77777777" w:rsidR="00D26871" w:rsidRPr="00EB72A4" w:rsidRDefault="00D26871" w:rsidP="00EB72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CD883A" w14:textId="118FAB04" w:rsidR="00EB72A4" w:rsidRPr="00623946" w:rsidRDefault="00EB72A4" w:rsidP="00EB72A4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EB72A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</w:t>
      </w:r>
      <w:r w:rsidR="000F6C6C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EB72A4">
        <w:rPr>
          <w:rFonts w:asciiTheme="majorBidi" w:hAnsiTheme="majorBidi" w:cstheme="majorBidi"/>
          <w:b/>
          <w:sz w:val="30"/>
          <w:szCs w:val="30"/>
          <w:cs/>
        </w:rPr>
        <w:t xml:space="preserve">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</w:t>
      </w:r>
      <w:r w:rsidR="000F6C6C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EB72A4">
        <w:rPr>
          <w:rFonts w:asciiTheme="majorBidi" w:hAnsiTheme="majorBidi" w:cstheme="majorBidi"/>
          <w:b/>
          <w:sz w:val="30"/>
          <w:szCs w:val="30"/>
          <w:cs/>
        </w:rPr>
        <w:t xml:space="preserve"> หรือ กลุ่ม</w:t>
      </w:r>
      <w:r w:rsidR="000F6C6C">
        <w:rPr>
          <w:rFonts w:asciiTheme="majorBidi" w:hAnsiTheme="majorBidi" w:cstheme="majorBidi" w:hint="cs"/>
          <w:b/>
          <w:sz w:val="30"/>
          <w:szCs w:val="30"/>
          <w:cs/>
        </w:rPr>
        <w:t>กองทรัสต์</w:t>
      </w:r>
      <w:r w:rsidRPr="00EB72A4">
        <w:rPr>
          <w:rFonts w:asciiTheme="majorBidi" w:hAnsiTheme="majorBidi" w:cstheme="majorBidi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7EFE193" w14:textId="235ABD26" w:rsidR="00912F9F" w:rsidRDefault="00912F9F" w:rsidP="00D662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88FE57" w14:textId="37931DB4" w:rsidR="00AE35A4" w:rsidRPr="00AE35A4" w:rsidRDefault="00AE35A4" w:rsidP="00AE35A4">
      <w:pPr>
        <w:pStyle w:val="Heading8"/>
        <w:numPr>
          <w:ilvl w:val="0"/>
          <w:numId w:val="46"/>
        </w:numPr>
        <w:ind w:left="540" w:hanging="531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E35A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1923656" w14:textId="77777777" w:rsidR="00AE35A4" w:rsidRPr="00891863" w:rsidRDefault="00AE35A4" w:rsidP="00AE35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B35D8" w14:textId="1FCAABA7" w:rsidR="00AE35A4" w:rsidRPr="00AE35A4" w:rsidRDefault="00AE35A4" w:rsidP="00AE35A4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AE35A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</w:t>
      </w:r>
      <w:r w:rsidR="00EF7F4A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AE35A4">
        <w:rPr>
          <w:rFonts w:asciiTheme="majorBidi" w:hAnsiTheme="majorBidi" w:cstheme="majorBidi"/>
          <w:sz w:val="30"/>
          <w:szCs w:val="30"/>
          <w:cs/>
        </w:rPr>
        <w:t>ของกลุ่ม</w:t>
      </w: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AE35A4">
        <w:rPr>
          <w:rFonts w:asciiTheme="majorBidi" w:hAnsiTheme="majorBidi" w:cstheme="majorBidi"/>
          <w:sz w:val="30"/>
          <w:szCs w:val="30"/>
          <w:cs/>
        </w:rPr>
        <w:t xml:space="preserve">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B171B17" w14:textId="5EBC2D70" w:rsidR="00A679D8" w:rsidRDefault="00A67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ACBBA24" w14:textId="343E86F6" w:rsidR="00572B6F" w:rsidRPr="00EA688F" w:rsidRDefault="000E4BCB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572B6F" w:rsidRPr="00EA688F">
        <w:rPr>
          <w:rFonts w:ascii="Angsana New" w:hAnsi="Angsana New"/>
          <w:b/>
          <w:sz w:val="30"/>
          <w:szCs w:val="30"/>
        </w:rPr>
        <w:tab/>
      </w:r>
      <w:r w:rsidR="00572B6F" w:rsidRPr="00EA688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4B0D5F1" w14:textId="2DF8907F" w:rsidR="00572B6F" w:rsidRPr="00DB1656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20"/>
          <w:szCs w:val="20"/>
        </w:rPr>
      </w:pPr>
    </w:p>
    <w:p w14:paraId="2382E5C7" w14:textId="3EE4BCA2" w:rsidR="00572B6F" w:rsidRPr="00EA592D" w:rsidRDefault="00572B6F" w:rsidP="00EA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 w:firstLine="540"/>
        <w:jc w:val="thaiDistribute"/>
        <w:rPr>
          <w:rFonts w:ascii="Angsana New" w:hAnsi="Angsana New"/>
          <w:b/>
          <w:sz w:val="30"/>
          <w:szCs w:val="30"/>
        </w:rPr>
      </w:pPr>
      <w:r w:rsidRPr="00EA592D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</w:t>
      </w:r>
      <w:r w:rsidRPr="00EA59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="002A0EA5">
        <w:rPr>
          <w:rFonts w:ascii="Angsana New" w:hAnsi="Angsana New" w:hint="cs"/>
          <w:b/>
          <w:sz w:val="30"/>
          <w:szCs w:val="30"/>
          <w:cs/>
        </w:rPr>
        <w:t>ที่มีรายการระหว่างกันที่มีนัยสำคัญ</w:t>
      </w:r>
      <w:r w:rsidR="00D1014D">
        <w:rPr>
          <w:rFonts w:ascii="Angsana New" w:hAnsi="Angsana New" w:hint="cs"/>
          <w:b/>
          <w:sz w:val="30"/>
          <w:szCs w:val="30"/>
          <w:cs/>
        </w:rPr>
        <w:t>กับกลุ่มกองทรัสต์</w:t>
      </w:r>
      <w:r w:rsidRPr="00EA592D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39DDF9D0" w14:textId="77777777" w:rsidR="000674D3" w:rsidRPr="00DB1656" w:rsidRDefault="000674D3" w:rsidP="00DB16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4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246"/>
        <w:gridCol w:w="4139"/>
      </w:tblGrid>
      <w:tr w:rsidR="00572B6F" w:rsidRPr="00EA592D" w14:paraId="76CDFE8F" w14:textId="77777777" w:rsidTr="002B6F7C">
        <w:trPr>
          <w:tblHeader/>
        </w:trPr>
        <w:tc>
          <w:tcPr>
            <w:tcW w:w="1620" w:type="pct"/>
          </w:tcPr>
          <w:p w14:paraId="2BF7754C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9" w:type="pct"/>
          </w:tcPr>
          <w:p w14:paraId="4F5BA99E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191" w:type="pct"/>
          </w:tcPr>
          <w:p w14:paraId="0A86F768" w14:textId="77777777" w:rsidR="00572B6F" w:rsidRPr="00651758" w:rsidRDefault="00572B6F" w:rsidP="005A4D0B">
            <w:pPr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44161" w:rsidRPr="00EA592D" w14:paraId="108717EE" w14:textId="77777777" w:rsidTr="002B6F7C">
        <w:trPr>
          <w:tblHeader/>
        </w:trPr>
        <w:tc>
          <w:tcPr>
            <w:tcW w:w="1620" w:type="pct"/>
          </w:tcPr>
          <w:p w14:paraId="2333255A" w14:textId="591E7B65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</w:t>
            </w:r>
            <w:r w:rsidRPr="00651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89" w:type="pct"/>
          </w:tcPr>
          <w:p w14:paraId="7C2CB360" w14:textId="0170A670" w:rsidR="00F44161" w:rsidRPr="00651758" w:rsidRDefault="00F44161" w:rsidP="00F44161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191" w:type="pct"/>
          </w:tcPr>
          <w:p w14:paraId="59EA673B" w14:textId="59ADDADF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เป็นผู้ถือหน่วยลงทุนรายใหญ่</w:t>
            </w:r>
          </w:p>
        </w:tc>
      </w:tr>
      <w:tr w:rsidR="00F44161" w:rsidRPr="00EA592D" w14:paraId="39FC1858" w14:textId="77777777" w:rsidTr="002B6F7C">
        <w:tc>
          <w:tcPr>
            <w:tcW w:w="1620" w:type="pct"/>
          </w:tcPr>
          <w:p w14:paraId="5454E15D" w14:textId="77777777" w:rsidR="00F44161" w:rsidRPr="00651758" w:rsidRDefault="00F44161" w:rsidP="00F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ดุสิตไทยพร็อพเพอร์ตี้ส์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89" w:type="pct"/>
          </w:tcPr>
          <w:p w14:paraId="57568978" w14:textId="77777777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191" w:type="pct"/>
          </w:tcPr>
          <w:p w14:paraId="2DE4B4E2" w14:textId="77777777" w:rsidR="00F44161" w:rsidRPr="00651758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65175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</w:p>
        </w:tc>
      </w:tr>
      <w:tr w:rsidR="00F44161" w:rsidRPr="00EA592D" w14:paraId="5C851452" w14:textId="77777777" w:rsidTr="002B6F7C">
        <w:tc>
          <w:tcPr>
            <w:tcW w:w="1620" w:type="pct"/>
          </w:tcPr>
          <w:p w14:paraId="1271DCF1" w14:textId="67751A82" w:rsidR="00F44161" w:rsidRPr="00EB57B0" w:rsidRDefault="00F44161" w:rsidP="00F4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อินเวสเม้นท์ </w:t>
            </w:r>
            <w:r w:rsidRPr="00EB57B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9" w:type="pct"/>
          </w:tcPr>
          <w:p w14:paraId="3535D71A" w14:textId="1F24B631" w:rsidR="00F44161" w:rsidRPr="00EB57B0" w:rsidRDefault="00635678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pacing w:val="-10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191" w:type="pct"/>
          </w:tcPr>
          <w:p w14:paraId="6D89DA35" w14:textId="2BC3688A" w:rsidR="00F44161" w:rsidRPr="00EB57B0" w:rsidRDefault="00F44161" w:rsidP="00F44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 w:rsidR="00C94056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ของกองทรัสต์ </w:t>
            </w:r>
          </w:p>
        </w:tc>
      </w:tr>
      <w:tr w:rsidR="002B6F7C" w:rsidRPr="00EA592D" w14:paraId="7D13D523" w14:textId="77777777" w:rsidTr="002B6F7C">
        <w:tc>
          <w:tcPr>
            <w:tcW w:w="1620" w:type="pct"/>
          </w:tcPr>
          <w:p w14:paraId="5D475BD5" w14:textId="13E05FD9" w:rsidR="002B6F7C" w:rsidRPr="00EB57B0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189" w:type="pct"/>
          </w:tcPr>
          <w:p w14:paraId="159AD2A6" w14:textId="21C9D1CA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pacing w:val="-10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2191" w:type="pct"/>
          </w:tcPr>
          <w:p w14:paraId="6F8FDCBB" w14:textId="5681F092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เป็นบริษัทย่อยของกองทรัสต์</w:t>
            </w:r>
            <w:r w:rsidRPr="00EB57B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</w:p>
        </w:tc>
      </w:tr>
      <w:tr w:rsidR="002B6F7C" w:rsidRPr="00EA592D" w14:paraId="193DFEB2" w14:textId="77777777" w:rsidTr="002B6F7C">
        <w:tc>
          <w:tcPr>
            <w:tcW w:w="1620" w:type="pct"/>
          </w:tcPr>
          <w:p w14:paraId="34A0702A" w14:textId="40D5320C" w:rsidR="002B6F7C" w:rsidRPr="00EB57B0" w:rsidRDefault="002B6F7C" w:rsidP="002B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189" w:type="pct"/>
          </w:tcPr>
          <w:p w14:paraId="09FBDD31" w14:textId="4DEDD30C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191" w:type="pct"/>
          </w:tcPr>
          <w:p w14:paraId="1E6163CA" w14:textId="37C64149" w:rsidR="002B6F7C" w:rsidRPr="00EB57B0" w:rsidRDefault="002B6F7C" w:rsidP="002B6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2B5272" w:rsidRPr="00EA592D" w14:paraId="5B75CEA4" w14:textId="77777777" w:rsidTr="002B6F7C">
        <w:tc>
          <w:tcPr>
            <w:tcW w:w="1620" w:type="pct"/>
          </w:tcPr>
          <w:p w14:paraId="4D2A8984" w14:textId="2F3A765E" w:rsidR="002B5272" w:rsidRPr="004B5B8C" w:rsidRDefault="002B5272" w:rsidP="002B5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แมนเนจเม้นท์ </w:t>
            </w:r>
            <w:r w:rsidRPr="00EB57B0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9" w:type="pct"/>
          </w:tcPr>
          <w:p w14:paraId="73EA7D31" w14:textId="70DBB64F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191" w:type="pct"/>
          </w:tcPr>
          <w:p w14:paraId="05D1C4C1" w14:textId="37EDDD73" w:rsidR="002B5272" w:rsidRPr="00651758" w:rsidRDefault="002B5272" w:rsidP="002B5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ของผู้ถือหน่วยลงทุน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DA3F7E" w:rsidRPr="00EA592D" w14:paraId="5F43427E" w14:textId="77777777" w:rsidTr="002B6F7C">
        <w:tc>
          <w:tcPr>
            <w:tcW w:w="1620" w:type="pct"/>
          </w:tcPr>
          <w:p w14:paraId="695C2E47" w14:textId="7F2EDF86" w:rsidR="00DA3F7E" w:rsidRPr="00EB57B0" w:rsidRDefault="00DA3F7E" w:rsidP="00DA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ดุสิตธานี พร็อพเพอร์ตี้ส์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รีท จำกัด</w:t>
            </w:r>
          </w:p>
        </w:tc>
        <w:tc>
          <w:tcPr>
            <w:tcW w:w="1189" w:type="pct"/>
          </w:tcPr>
          <w:p w14:paraId="10683C41" w14:textId="44421EC7" w:rsidR="00DA3F7E" w:rsidRPr="00651758" w:rsidRDefault="00DA3F7E" w:rsidP="00DA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191" w:type="pct"/>
          </w:tcPr>
          <w:p w14:paraId="09DC30A8" w14:textId="37A37EF4" w:rsidR="00DA3F7E" w:rsidRPr="00651758" w:rsidRDefault="00DA3F7E" w:rsidP="00DA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</w:t>
            </w: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</w:p>
        </w:tc>
      </w:tr>
      <w:tr w:rsidR="00DA3F7E" w:rsidRPr="00EA592D" w14:paraId="2EDA9573" w14:textId="77777777" w:rsidTr="002B6F7C">
        <w:tc>
          <w:tcPr>
            <w:tcW w:w="1620" w:type="pct"/>
          </w:tcPr>
          <w:p w14:paraId="164A1522" w14:textId="77777777" w:rsidR="00DA3F7E" w:rsidRPr="00651758" w:rsidRDefault="00DA3F7E" w:rsidP="00DA3F7E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257004D5" w14:textId="33197F8F" w:rsidR="00DA3F7E" w:rsidRPr="00EB57B0" w:rsidRDefault="00DA3F7E" w:rsidP="00DA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</w:t>
            </w:r>
            <w:r w:rsidRPr="00651758">
              <w:rPr>
                <w:rFonts w:ascii="Angsana New" w:hAnsi="Angsana New"/>
                <w:sz w:val="30"/>
                <w:szCs w:val="30"/>
              </w:rPr>
              <w:t>(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189" w:type="pct"/>
          </w:tcPr>
          <w:p w14:paraId="557615DA" w14:textId="743F725A" w:rsidR="00DA3F7E" w:rsidRPr="00651758" w:rsidRDefault="00DA3F7E" w:rsidP="00DA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191" w:type="pct"/>
          </w:tcPr>
          <w:p w14:paraId="2E31280F" w14:textId="4112EBFE" w:rsidR="00DA3F7E" w:rsidRPr="00651758" w:rsidRDefault="00DA3F7E" w:rsidP="00DA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เป็นทรัสตี</w:t>
            </w:r>
          </w:p>
        </w:tc>
      </w:tr>
      <w:tr w:rsidR="0006544D" w:rsidRPr="00EA592D" w14:paraId="3AF46772" w14:textId="77777777" w:rsidTr="002B6F7C">
        <w:tc>
          <w:tcPr>
            <w:tcW w:w="1620" w:type="pct"/>
          </w:tcPr>
          <w:p w14:paraId="3BAD062F" w14:textId="6A99C76C" w:rsidR="0006544D" w:rsidRPr="00651758" w:rsidRDefault="0006544D" w:rsidP="0006544D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189" w:type="pct"/>
          </w:tcPr>
          <w:p w14:paraId="77D310F6" w14:textId="28845B91" w:rsidR="0006544D" w:rsidRPr="00651758" w:rsidRDefault="0006544D" w:rsidP="00065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2191" w:type="pct"/>
          </w:tcPr>
          <w:p w14:paraId="773EB00A" w14:textId="78B9A1A3" w:rsidR="0006544D" w:rsidRDefault="0006544D" w:rsidP="00065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เป็นผู้ถือหุ้นรายใหญ่ของทรัสตี และให้บริการ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  <w:t>เงินฝากธนาคาร</w:t>
            </w:r>
          </w:p>
        </w:tc>
      </w:tr>
    </w:tbl>
    <w:p w14:paraId="66CD7AA0" w14:textId="73E6413C" w:rsidR="00BC4474" w:rsidRPr="00DB1656" w:rsidRDefault="00BC4474" w:rsidP="00DB16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20"/>
          <w:szCs w:val="20"/>
        </w:rPr>
      </w:pPr>
    </w:p>
    <w:p w14:paraId="06320339" w14:textId="5F1D1659" w:rsidR="00572B6F" w:rsidRPr="00EA592D" w:rsidRDefault="00572B6F" w:rsidP="00572B6F">
      <w:pPr>
        <w:ind w:firstLine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นโยบายการกำหนดราคาสำหรับรายการกับบุคคลหรือกิจการที่เกี่ยวข้องกั</w:t>
      </w:r>
      <w:r w:rsidR="0006544D">
        <w:rPr>
          <w:rFonts w:ascii="Angsana New" w:hAnsi="Angsana New" w:hint="cs"/>
          <w:sz w:val="30"/>
          <w:szCs w:val="30"/>
          <w:cs/>
        </w:rPr>
        <w:t>นมี</w:t>
      </w:r>
      <w:r w:rsidRPr="00EA592D">
        <w:rPr>
          <w:rFonts w:ascii="Angsana New" w:hAnsi="Angsana New"/>
          <w:sz w:val="30"/>
          <w:szCs w:val="30"/>
          <w:cs/>
        </w:rPr>
        <w:t>ดังต่อไปนี้</w:t>
      </w:r>
    </w:p>
    <w:p w14:paraId="47B25D5A" w14:textId="77777777" w:rsidR="00572B6F" w:rsidRPr="00DB1656" w:rsidRDefault="00572B6F" w:rsidP="00DB16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6210"/>
        <w:gridCol w:w="3240"/>
      </w:tblGrid>
      <w:tr w:rsidR="00572B6F" w:rsidRPr="00EA592D" w14:paraId="6070C39E" w14:textId="77777777" w:rsidTr="00EB57B0">
        <w:tc>
          <w:tcPr>
            <w:tcW w:w="6210" w:type="dxa"/>
          </w:tcPr>
          <w:p w14:paraId="20B40FA7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240" w:type="dxa"/>
          </w:tcPr>
          <w:p w14:paraId="36C937DC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EA59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72B6F" w:rsidRPr="00EA592D" w14:paraId="2EB45AAC" w14:textId="77777777" w:rsidTr="00EB57B0">
        <w:tc>
          <w:tcPr>
            <w:tcW w:w="6210" w:type="dxa"/>
          </w:tcPr>
          <w:p w14:paraId="610D764A" w14:textId="77777777" w:rsidR="00572B6F" w:rsidRPr="00EA592D" w:rsidRDefault="00572B6F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3240" w:type="dxa"/>
          </w:tcPr>
          <w:p w14:paraId="5C7FD251" w14:textId="77777777" w:rsidR="00572B6F" w:rsidRPr="00EA592D" w:rsidRDefault="00572B6F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954C2" w:rsidRPr="00EA592D" w14:paraId="5AA0E472" w14:textId="77777777" w:rsidTr="00EB57B0">
        <w:tc>
          <w:tcPr>
            <w:tcW w:w="6210" w:type="dxa"/>
          </w:tcPr>
          <w:p w14:paraId="58074BE1" w14:textId="20F2FF46" w:rsidR="007954C2" w:rsidRPr="004B5B8C" w:rsidRDefault="007954C2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  <w:r w:rsidR="00824E54" w:rsidRPr="004B5B8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824E54" w:rsidRPr="004B5B8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เงินฝากธนาคาร</w:t>
            </w:r>
          </w:p>
        </w:tc>
        <w:tc>
          <w:tcPr>
            <w:tcW w:w="3240" w:type="dxa"/>
          </w:tcPr>
          <w:p w14:paraId="2AF6D6F3" w14:textId="795981BE" w:rsidR="007954C2" w:rsidRPr="004B5B8C" w:rsidRDefault="00196F9A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A1C13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</w:t>
            </w:r>
            <w:r w:rsidR="00DC17EC" w:rsidRPr="007A1C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ดอกเบี้ยร้อยละ </w:t>
            </w:r>
            <w:r w:rsidR="00DC17EC" w:rsidRPr="007A1C13">
              <w:rPr>
                <w:rFonts w:ascii="Angsana New" w:hAnsi="Angsana New"/>
                <w:spacing w:val="-6"/>
                <w:sz w:val="30"/>
                <w:szCs w:val="30"/>
              </w:rPr>
              <w:t>0.375</w:t>
            </w:r>
            <w:r w:rsidR="0023501E" w:rsidRPr="004B5B8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E67F8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</w:tr>
      <w:tr w:rsidR="0023501E" w:rsidRPr="00EA592D" w14:paraId="79C911F5" w14:textId="77777777" w:rsidTr="00EB57B0">
        <w:tc>
          <w:tcPr>
            <w:tcW w:w="6210" w:type="dxa"/>
          </w:tcPr>
          <w:p w14:paraId="0C8DCBE6" w14:textId="38A65452" w:rsidR="0023501E" w:rsidRPr="00EB57B0" w:rsidRDefault="00824E54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5B8C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  <w:r w:rsidRPr="004B5B8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B5B8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เงินให้กู้ยืม</w:t>
            </w:r>
            <w:r w:rsidR="000454F3" w:rsidRPr="00EB57B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แก่</w:t>
            </w:r>
            <w:r w:rsidR="00C9405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3240" w:type="dxa"/>
          </w:tcPr>
          <w:p w14:paraId="36D3E370" w14:textId="63F060F7" w:rsidR="0023501E" w:rsidRPr="004B5B8C" w:rsidRDefault="00824E54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อัตราดอกเบี้ยร้อยละ </w:t>
            </w:r>
            <w:r w:rsidRPr="004B5B8C">
              <w:rPr>
                <w:rFonts w:ascii="Angsana New" w:hAnsi="Angsana New"/>
                <w:spacing w:val="-6"/>
                <w:sz w:val="30"/>
                <w:szCs w:val="30"/>
              </w:rPr>
              <w:t>3.500</w:t>
            </w:r>
          </w:p>
        </w:tc>
      </w:tr>
      <w:tr w:rsidR="00572B6F" w:rsidRPr="00EA592D" w14:paraId="71A7A5E3" w14:textId="77777777" w:rsidTr="00EB57B0">
        <w:tc>
          <w:tcPr>
            <w:tcW w:w="6210" w:type="dxa"/>
          </w:tcPr>
          <w:p w14:paraId="6968BDC8" w14:textId="77777777" w:rsidR="00572B6F" w:rsidRPr="00DD1001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 w:rsidR="00DD1001" w:rsidRPr="008D43F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การจัดการ</w:t>
            </w:r>
          </w:p>
        </w:tc>
        <w:tc>
          <w:tcPr>
            <w:tcW w:w="3240" w:type="dxa"/>
          </w:tcPr>
          <w:p w14:paraId="72458FB9" w14:textId="77777777"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14:paraId="74C43FE1" w14:textId="77777777" w:rsidTr="00EB57B0">
        <w:tc>
          <w:tcPr>
            <w:tcW w:w="6210" w:type="dxa"/>
          </w:tcPr>
          <w:p w14:paraId="4793F511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ทรัสตี</w:t>
            </w:r>
          </w:p>
        </w:tc>
        <w:tc>
          <w:tcPr>
            <w:tcW w:w="3240" w:type="dxa"/>
          </w:tcPr>
          <w:p w14:paraId="122D73E8" w14:textId="77777777"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5715EB65" w14:textId="77935AFD" w:rsidR="00DB1656" w:rsidRDefault="00DB1656" w:rsidP="00DB16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6B169990" w14:textId="77777777" w:rsidR="00DB1656" w:rsidRDefault="00DB1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  <w:cs/>
        </w:rPr>
      </w:pPr>
      <w:r>
        <w:rPr>
          <w:rFonts w:ascii="Angsana New" w:hAnsi="Angsana New"/>
          <w:b/>
          <w:sz w:val="20"/>
          <w:szCs w:val="20"/>
          <w:cs/>
        </w:rPr>
        <w:br w:type="page"/>
      </w:r>
    </w:p>
    <w:p w14:paraId="726B984C" w14:textId="2DEC2360" w:rsidR="005B60DF" w:rsidRDefault="005B60DF" w:rsidP="005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Pr="00487080">
        <w:rPr>
          <w:rFonts w:ascii="Angsana New" w:hAnsi="Angsana New"/>
          <w:sz w:val="30"/>
          <w:szCs w:val="30"/>
          <w:cs/>
        </w:rPr>
        <w:t>สำหรับ</w:t>
      </w:r>
      <w:r w:rsidR="00DA3F7E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DA3F7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A3F7E">
        <w:rPr>
          <w:rFonts w:ascii="Angsana New" w:hAnsi="Angsana New" w:hint="cs"/>
          <w:sz w:val="30"/>
          <w:szCs w:val="30"/>
          <w:cs/>
        </w:rPr>
        <w:t>ธันวาคม</w:t>
      </w:r>
      <w:r w:rsidRPr="00EA592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4BEA182" w14:textId="77777777" w:rsidR="005B60DF" w:rsidRDefault="005B60DF" w:rsidP="005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261"/>
        <w:gridCol w:w="269"/>
        <w:gridCol w:w="1261"/>
        <w:gridCol w:w="269"/>
        <w:gridCol w:w="1261"/>
        <w:gridCol w:w="269"/>
        <w:gridCol w:w="1171"/>
      </w:tblGrid>
      <w:tr w:rsidR="008E1C85" w:rsidRPr="00EA592D" w14:paraId="43250874" w14:textId="77777777" w:rsidTr="00EC3B58">
        <w:tc>
          <w:tcPr>
            <w:tcW w:w="3869" w:type="dxa"/>
          </w:tcPr>
          <w:p w14:paraId="08F77986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</w:tcPr>
          <w:p w14:paraId="173171BF" w14:textId="57941B18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EE57644" w14:textId="77777777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CD56F8C" w14:textId="26EEE464" w:rsidR="008E1C85" w:rsidRP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C85" w:rsidRPr="00EA592D" w14:paraId="189E88B3" w14:textId="251F9EF4" w:rsidTr="008E1C85">
        <w:tc>
          <w:tcPr>
            <w:tcW w:w="3869" w:type="dxa"/>
          </w:tcPr>
          <w:p w14:paraId="4046C27B" w14:textId="6B696B1C" w:rsidR="008E1C85" w:rsidRPr="00DD6C01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759FC2BF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0CFEFFF8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DAE73D5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4921CDB5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0DD7524" w14:textId="70521516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7BBEC78E" w14:textId="77777777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E3BE7F" w14:textId="17FFE63B" w:rsidR="008E1C8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1C85" w:rsidRPr="00EA592D" w14:paraId="45F6FF2A" w14:textId="4E0FCE80" w:rsidTr="00EC3B58">
        <w:tc>
          <w:tcPr>
            <w:tcW w:w="3869" w:type="dxa"/>
          </w:tcPr>
          <w:p w14:paraId="14EEF819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61" w:type="dxa"/>
            <w:gridSpan w:val="7"/>
          </w:tcPr>
          <w:p w14:paraId="536B8E8B" w14:textId="459F5FD7" w:rsidR="008E1C85" w:rsidRPr="00297510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="005F63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1C85" w:rsidRPr="00EA592D" w14:paraId="3E7A0325" w14:textId="60483E57" w:rsidTr="008E1C85">
        <w:tc>
          <w:tcPr>
            <w:tcW w:w="3869" w:type="dxa"/>
          </w:tcPr>
          <w:p w14:paraId="2FA7C613" w14:textId="2556B70A" w:rsidR="008E1C85" w:rsidRPr="00514F05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1261" w:type="dxa"/>
          </w:tcPr>
          <w:p w14:paraId="52669C3F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584F274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856369E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E8C7342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D2E9B24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024F087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002B110" w14:textId="48E54F6D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8E1C85" w:rsidRPr="00EA592D" w14:paraId="3AD65D31" w14:textId="024F6565" w:rsidTr="008E1C85">
        <w:tc>
          <w:tcPr>
            <w:tcW w:w="3869" w:type="dxa"/>
          </w:tcPr>
          <w:p w14:paraId="354030E7" w14:textId="7DCA3A1C" w:rsidR="008E1C85" w:rsidRPr="004070DE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="00840EB5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840EB5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1261" w:type="dxa"/>
          </w:tcPr>
          <w:p w14:paraId="7AA0E5E1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99FF263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8226700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AF1781C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C99961F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B3CCA41" w14:textId="77777777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B2113BC" w14:textId="442C1C0C" w:rsidR="008E1C85" w:rsidRPr="00EA592D" w:rsidRDefault="008E1C85" w:rsidP="008E1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5F63D5" w:rsidRPr="00EA592D" w14:paraId="067E500D" w14:textId="0EFEB910" w:rsidTr="008E1C85">
        <w:tc>
          <w:tcPr>
            <w:tcW w:w="3869" w:type="dxa"/>
          </w:tcPr>
          <w:p w14:paraId="69D781AC" w14:textId="50E04EBD" w:rsidR="005F63D5" w:rsidRPr="00EA592D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61" w:type="dxa"/>
          </w:tcPr>
          <w:p w14:paraId="0B969E85" w14:textId="50EFBEDE" w:rsidR="005F63D5" w:rsidRPr="00FF3F36" w:rsidRDefault="00E90462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205,000</w:t>
            </w:r>
          </w:p>
        </w:tc>
        <w:tc>
          <w:tcPr>
            <w:tcW w:w="269" w:type="dxa"/>
          </w:tcPr>
          <w:p w14:paraId="2C4C1189" w14:textId="77777777" w:rsidR="005F63D5" w:rsidRPr="00FF3F36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D49779A" w14:textId="5E61F104" w:rsidR="005F63D5" w:rsidRPr="00EA592D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226,337</w:t>
            </w:r>
          </w:p>
        </w:tc>
        <w:tc>
          <w:tcPr>
            <w:tcW w:w="269" w:type="dxa"/>
          </w:tcPr>
          <w:p w14:paraId="5D0E6344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C031A59" w14:textId="3079EFC2" w:rsidR="005F63D5" w:rsidRDefault="00E90462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205,000</w:t>
            </w:r>
          </w:p>
        </w:tc>
        <w:tc>
          <w:tcPr>
            <w:tcW w:w="269" w:type="dxa"/>
          </w:tcPr>
          <w:p w14:paraId="19AA6582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E16785C" w14:textId="447E1A39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226,337</w:t>
            </w:r>
          </w:p>
        </w:tc>
      </w:tr>
      <w:tr w:rsidR="005F63D5" w:rsidRPr="00EA592D" w14:paraId="2F8EBA3F" w14:textId="6F144BD1" w:rsidTr="008E1C85">
        <w:tc>
          <w:tcPr>
            <w:tcW w:w="3869" w:type="dxa"/>
          </w:tcPr>
          <w:p w14:paraId="68E0D565" w14:textId="7579E325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5B8C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Pr="004B5B8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1" w:type="dxa"/>
          </w:tcPr>
          <w:p w14:paraId="14676D6B" w14:textId="463F12A6" w:rsidR="005F63D5" w:rsidRPr="00FF3F36" w:rsidRDefault="00E90462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F1356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269" w:type="dxa"/>
          </w:tcPr>
          <w:p w14:paraId="5EDD60A9" w14:textId="77777777" w:rsidR="005F63D5" w:rsidRPr="00FF3F36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DD21579" w14:textId="23152519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8AD8E6D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53DF564" w14:textId="47BCC90E" w:rsidR="005F63D5" w:rsidRDefault="00E90462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ED54239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4FBD8AB" w14:textId="7D3D0400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3D5" w:rsidRPr="00EA592D" w14:paraId="7FAB1D6D" w14:textId="6CB3DBB4" w:rsidTr="008E1C85">
        <w:tc>
          <w:tcPr>
            <w:tcW w:w="3869" w:type="dxa"/>
          </w:tcPr>
          <w:p w14:paraId="36D1B500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6199645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EA6A3AB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9E19F5B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B00827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D994B9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1746EDA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2CF4F90E" w14:textId="265A4E23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51E8755B" w14:textId="4D035FD5" w:rsidTr="008E1C85">
        <w:tc>
          <w:tcPr>
            <w:tcW w:w="3869" w:type="dxa"/>
          </w:tcPr>
          <w:p w14:paraId="759C53AA" w14:textId="1F8BACB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0942877D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8547B15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C02C91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5804EBD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65972C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AE9D814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0949554" w14:textId="1ACD8EBE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354075CF" w14:textId="3F31A656" w:rsidTr="008E1C85">
        <w:tc>
          <w:tcPr>
            <w:tcW w:w="3869" w:type="dxa"/>
          </w:tcPr>
          <w:p w14:paraId="5DFFCB97" w14:textId="4EC3B895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ธนาคารกรุงไทย จำกัด (มหาชน)</w:t>
            </w:r>
          </w:p>
        </w:tc>
        <w:tc>
          <w:tcPr>
            <w:tcW w:w="1261" w:type="dxa"/>
          </w:tcPr>
          <w:p w14:paraId="39323D4B" w14:textId="7CBB4AE2" w:rsidR="005F63D5" w:rsidRPr="00651758" w:rsidRDefault="006F48AF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69" w:type="dxa"/>
          </w:tcPr>
          <w:p w14:paraId="57662D2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5DE1E63" w14:textId="2B43FC5A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83</w:t>
            </w:r>
          </w:p>
        </w:tc>
        <w:tc>
          <w:tcPr>
            <w:tcW w:w="269" w:type="dxa"/>
          </w:tcPr>
          <w:p w14:paraId="6EC6FD84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62F8ADB5" w14:textId="3834C57A" w:rsidR="005F63D5" w:rsidRDefault="006F48AF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76</w:t>
            </w:r>
          </w:p>
        </w:tc>
        <w:tc>
          <w:tcPr>
            <w:tcW w:w="269" w:type="dxa"/>
          </w:tcPr>
          <w:p w14:paraId="78ADE3E2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792CE339" w14:textId="34C0CB02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83</w:t>
            </w:r>
          </w:p>
        </w:tc>
      </w:tr>
      <w:tr w:rsidR="005F63D5" w:rsidRPr="00EA592D" w14:paraId="08FF269A" w14:textId="4A16062E" w:rsidTr="008E1C85">
        <w:tc>
          <w:tcPr>
            <w:tcW w:w="3869" w:type="dxa"/>
          </w:tcPr>
          <w:p w14:paraId="115604D5" w14:textId="50B20CA9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ดุสิต มัลดีฟส์ อินเวสเม้นท์ จำกัด</w:t>
            </w:r>
          </w:p>
        </w:tc>
        <w:tc>
          <w:tcPr>
            <w:tcW w:w="1261" w:type="dxa"/>
          </w:tcPr>
          <w:p w14:paraId="2C042656" w14:textId="6D570997" w:rsidR="005F63D5" w:rsidRPr="00651758" w:rsidRDefault="008F7864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63F8B9B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EDB9565" w14:textId="6A34E215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</w:tcPr>
          <w:p w14:paraId="49F7F1F2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809A595" w14:textId="3F17CF94" w:rsidR="005F63D5" w:rsidRPr="00651758" w:rsidRDefault="008F7864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22,000</w:t>
            </w:r>
          </w:p>
        </w:tc>
        <w:tc>
          <w:tcPr>
            <w:tcW w:w="269" w:type="dxa"/>
          </w:tcPr>
          <w:p w14:paraId="6B5FE377" w14:textId="1053AC54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352228B6" w14:textId="6338DE72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5F63D5" w:rsidRPr="00EA592D" w14:paraId="3893CD57" w14:textId="77777777" w:rsidTr="008E1C85">
        <w:tc>
          <w:tcPr>
            <w:tcW w:w="3869" w:type="dxa"/>
          </w:tcPr>
          <w:p w14:paraId="3C819D3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53787D8D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07563C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2810C00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BB645DF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AA36F1A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AEA1248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00CC4C32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14FF6C61" w14:textId="7A8090F3" w:rsidTr="008E1C85">
        <w:tc>
          <w:tcPr>
            <w:tcW w:w="3869" w:type="dxa"/>
          </w:tcPr>
          <w:p w14:paraId="6294E7B7" w14:textId="5ABA116E" w:rsidR="005F63D5" w:rsidRPr="00840EB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</w:t>
            </w:r>
            <w:r w:rsidR="00840E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840EB5" w:rsidRPr="00840E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(หมายเหตุ</w:t>
            </w:r>
            <w:r w:rsidR="00840EB5" w:rsidRPr="00840EB5">
              <w:rPr>
                <w:rFonts w:ascii="Angsana New" w:hAnsi="Angsana New"/>
                <w:sz w:val="30"/>
                <w:szCs w:val="30"/>
              </w:rPr>
              <w:t xml:space="preserve"> 12)</w:t>
            </w:r>
          </w:p>
        </w:tc>
        <w:tc>
          <w:tcPr>
            <w:tcW w:w="1261" w:type="dxa"/>
          </w:tcPr>
          <w:p w14:paraId="058A40E9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3E8CD90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522D984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145BB6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B3250E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E873360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34559D02" w14:textId="58A64A8F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628DAEF1" w14:textId="53752453" w:rsidTr="008E1C85">
        <w:tc>
          <w:tcPr>
            <w:tcW w:w="3869" w:type="dxa"/>
          </w:tcPr>
          <w:p w14:paraId="25ED8D65" w14:textId="77777777" w:rsidR="005F63D5" w:rsidRPr="004070DE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261" w:type="dxa"/>
          </w:tcPr>
          <w:p w14:paraId="25563276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6DA996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B3B072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FFF72BF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15E1E720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AB970A1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66C7305" w14:textId="23CAEB81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421ACB23" w14:textId="598549BA" w:rsidTr="008E1C85">
        <w:tc>
          <w:tcPr>
            <w:tcW w:w="3869" w:type="dxa"/>
          </w:tcPr>
          <w:p w14:paraId="707D3C99" w14:textId="59C88108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261" w:type="dxa"/>
          </w:tcPr>
          <w:p w14:paraId="0F8AACC0" w14:textId="5B889915" w:rsidR="005F63D5" w:rsidRPr="00651758" w:rsidRDefault="006F48AF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8,199</w:t>
            </w:r>
          </w:p>
        </w:tc>
        <w:tc>
          <w:tcPr>
            <w:tcW w:w="269" w:type="dxa"/>
          </w:tcPr>
          <w:p w14:paraId="5611FC45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B07B797" w14:textId="1666B86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6,706</w:t>
            </w:r>
          </w:p>
        </w:tc>
        <w:tc>
          <w:tcPr>
            <w:tcW w:w="269" w:type="dxa"/>
          </w:tcPr>
          <w:p w14:paraId="696A4646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2D16E63D" w14:textId="2265AA93" w:rsidR="005F63D5" w:rsidRDefault="006F48AF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8,199</w:t>
            </w:r>
          </w:p>
        </w:tc>
        <w:tc>
          <w:tcPr>
            <w:tcW w:w="269" w:type="dxa"/>
          </w:tcPr>
          <w:p w14:paraId="09B635A1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28B80D5" w14:textId="17BAA9A3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6,706</w:t>
            </w:r>
          </w:p>
        </w:tc>
      </w:tr>
      <w:tr w:rsidR="005F63D5" w:rsidRPr="00EA592D" w14:paraId="6AD7AFEF" w14:textId="1CDA60F2" w:rsidTr="008E1C85">
        <w:tc>
          <w:tcPr>
            <w:tcW w:w="3869" w:type="dxa"/>
          </w:tcPr>
          <w:p w14:paraId="18EFC8CC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41F6EDBC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90B24E8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7B93A96D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0C5D72B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40DC496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E90DF5B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5DF840B8" w14:textId="2E341185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3580F430" w14:textId="17D7AB69" w:rsidTr="008E1C85">
        <w:tc>
          <w:tcPr>
            <w:tcW w:w="3869" w:type="dxa"/>
          </w:tcPr>
          <w:p w14:paraId="6F854F0B" w14:textId="77777777" w:rsidR="005F63D5" w:rsidRPr="004070DE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ทรัสตี</w:t>
            </w:r>
          </w:p>
        </w:tc>
        <w:tc>
          <w:tcPr>
            <w:tcW w:w="1261" w:type="dxa"/>
          </w:tcPr>
          <w:p w14:paraId="68365680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7A14FEF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28438B9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7D7A972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378C4D23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1713319" w14:textId="77777777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1C77FF93" w14:textId="36D556D6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EA592D" w14:paraId="613641C6" w14:textId="4294654C" w:rsidTr="008E1C85">
        <w:tc>
          <w:tcPr>
            <w:tcW w:w="3869" w:type="dxa"/>
          </w:tcPr>
          <w:p w14:paraId="2F24AD41" w14:textId="7F42F3FA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right="29" w:hanging="4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1" w:type="dxa"/>
          </w:tcPr>
          <w:p w14:paraId="24A3D2EA" w14:textId="77777777" w:rsidR="00F65371" w:rsidRDefault="00F65371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0DC1CE5E" w14:textId="6A178DB2" w:rsidR="005F63D5" w:rsidRDefault="00F65371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6,286</w:t>
            </w:r>
          </w:p>
          <w:p w14:paraId="2D176BF5" w14:textId="40BC2AC6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6956B92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5550FC1B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5D4CAA83" w14:textId="74D23EB2" w:rsidR="005F63D5" w:rsidRPr="00651758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5,949</w:t>
            </w:r>
          </w:p>
        </w:tc>
        <w:tc>
          <w:tcPr>
            <w:tcW w:w="269" w:type="dxa"/>
          </w:tcPr>
          <w:p w14:paraId="51FEE59B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61" w:type="dxa"/>
          </w:tcPr>
          <w:p w14:paraId="00A63DEF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ABB52B6" w14:textId="3BDF1F0B" w:rsidR="005F63D5" w:rsidRDefault="00F65371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6,286</w:t>
            </w:r>
          </w:p>
        </w:tc>
        <w:tc>
          <w:tcPr>
            <w:tcW w:w="269" w:type="dxa"/>
          </w:tcPr>
          <w:p w14:paraId="577ABBFA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1" w:type="dxa"/>
          </w:tcPr>
          <w:p w14:paraId="6F0A8D1B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3F60DD12" w14:textId="02D43C2C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5,949</w:t>
            </w:r>
          </w:p>
        </w:tc>
      </w:tr>
    </w:tbl>
    <w:p w14:paraId="030018B3" w14:textId="35C02FD1" w:rsidR="004329CB" w:rsidRDefault="00432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749F0B2" w14:textId="26EC75A8" w:rsidR="00021D86" w:rsidRPr="00297510" w:rsidRDefault="00021D86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ณ วันที่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3</w:t>
      </w:r>
      <w:r w:rsidR="004C61BB">
        <w:rPr>
          <w:rFonts w:ascii="Angsana New" w:hAnsi="Angsana New"/>
          <w:sz w:val="30"/>
          <w:szCs w:val="30"/>
        </w:rPr>
        <w:t>1</w:t>
      </w:r>
      <w:r w:rsidRPr="00297510">
        <w:rPr>
          <w:rFonts w:ascii="Angsana New" w:hAnsi="Angsana New"/>
          <w:sz w:val="30"/>
          <w:szCs w:val="30"/>
          <w:cs/>
        </w:rPr>
        <w:t xml:space="preserve"> </w:t>
      </w:r>
      <w:r w:rsidR="004C61BB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มีดังนี้</w:t>
      </w:r>
    </w:p>
    <w:p w14:paraId="7AA3B587" w14:textId="77777777" w:rsidR="00021D86" w:rsidRPr="00DD6C01" w:rsidRDefault="00021D86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509" w:type="dxa"/>
        <w:tblInd w:w="450" w:type="dxa"/>
        <w:tblLook w:val="04A0" w:firstRow="1" w:lastRow="0" w:firstColumn="1" w:lastColumn="0" w:noHBand="0" w:noVBand="1"/>
      </w:tblPr>
      <w:tblGrid>
        <w:gridCol w:w="3564"/>
        <w:gridCol w:w="34"/>
        <w:gridCol w:w="1337"/>
        <w:gridCol w:w="261"/>
        <w:gridCol w:w="1298"/>
        <w:gridCol w:w="232"/>
        <w:gridCol w:w="1335"/>
        <w:gridCol w:w="249"/>
        <w:gridCol w:w="1199"/>
      </w:tblGrid>
      <w:tr w:rsidR="007760D7" w:rsidRPr="00297510" w14:paraId="3201FABE" w14:textId="77777777" w:rsidTr="004C61BB">
        <w:trPr>
          <w:tblHeader/>
        </w:trPr>
        <w:tc>
          <w:tcPr>
            <w:tcW w:w="3564" w:type="dxa"/>
          </w:tcPr>
          <w:p w14:paraId="7577E637" w14:textId="77777777" w:rsidR="00B3322D" w:rsidRPr="004C61BB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4"/>
          </w:tcPr>
          <w:p w14:paraId="2F209D3A" w14:textId="114F3BF6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" w:type="dxa"/>
          </w:tcPr>
          <w:p w14:paraId="674BDF77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3" w:type="dxa"/>
            <w:gridSpan w:val="3"/>
          </w:tcPr>
          <w:p w14:paraId="5F288EFA" w14:textId="27BBF4D5" w:rsidR="00B3322D" w:rsidRPr="00EA59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C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0D7" w:rsidRPr="00297510" w14:paraId="096EA664" w14:textId="77777777" w:rsidTr="004C61BB">
        <w:trPr>
          <w:tblHeader/>
        </w:trPr>
        <w:tc>
          <w:tcPr>
            <w:tcW w:w="3564" w:type="dxa"/>
          </w:tcPr>
          <w:p w14:paraId="10FD1069" w14:textId="77777777" w:rsidR="00B3322D" w:rsidRPr="00297510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gridSpan w:val="2"/>
          </w:tcPr>
          <w:p w14:paraId="57689857" w14:textId="38292A21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14:paraId="62A91CA4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</w:tcPr>
          <w:p w14:paraId="0CBCB405" w14:textId="1E4214CC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2" w:type="dxa"/>
          </w:tcPr>
          <w:p w14:paraId="02F9A77D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76B4743" w14:textId="64C8B5F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4999BB3E" w14:textId="77777777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14:paraId="29B11490" w14:textId="77777777" w:rsidR="00B3322D" w:rsidRPr="00EA59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60D7" w:rsidRPr="00297510" w14:paraId="24DCFE88" w14:textId="77777777" w:rsidTr="004C61BB">
        <w:trPr>
          <w:tblHeader/>
        </w:trPr>
        <w:tc>
          <w:tcPr>
            <w:tcW w:w="3564" w:type="dxa"/>
          </w:tcPr>
          <w:p w14:paraId="74F20824" w14:textId="77777777" w:rsidR="00B3322D" w:rsidRPr="00297510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945" w:type="dxa"/>
            <w:gridSpan w:val="8"/>
          </w:tcPr>
          <w:p w14:paraId="042F47AA" w14:textId="6F8CC95D" w:rsidR="00B3322D" w:rsidRDefault="00B3322D" w:rsidP="00B3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="005F63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60D7" w:rsidRPr="00297510" w14:paraId="4EBFA677" w14:textId="77777777" w:rsidTr="004C61BB">
        <w:trPr>
          <w:tblHeader/>
        </w:trPr>
        <w:tc>
          <w:tcPr>
            <w:tcW w:w="3564" w:type="dxa"/>
          </w:tcPr>
          <w:p w14:paraId="25498B8E" w14:textId="33FE90F3" w:rsidR="00581066" w:rsidRPr="00747393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371" w:type="dxa"/>
            <w:gridSpan w:val="2"/>
          </w:tcPr>
          <w:p w14:paraId="117B872D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AFD92DA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CF7964D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414DF166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66329F68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3F1A5251" w14:textId="77777777" w:rsidR="00581066" w:rsidRPr="00297510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FD4B8BA" w14:textId="77777777" w:rsidR="00581066" w:rsidRDefault="00581066" w:rsidP="0058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297510" w14:paraId="39A3A4B8" w14:textId="77777777" w:rsidTr="004C61BB">
        <w:trPr>
          <w:tblHeader/>
        </w:trPr>
        <w:tc>
          <w:tcPr>
            <w:tcW w:w="3564" w:type="dxa"/>
          </w:tcPr>
          <w:p w14:paraId="398C020A" w14:textId="480B7FBC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371" w:type="dxa"/>
            <w:gridSpan w:val="2"/>
          </w:tcPr>
          <w:p w14:paraId="4B3717F8" w14:textId="72F5E211" w:rsidR="005F63D5" w:rsidRPr="00297510" w:rsidRDefault="00F65371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7,227</w:t>
            </w:r>
          </w:p>
        </w:tc>
        <w:tc>
          <w:tcPr>
            <w:tcW w:w="261" w:type="dxa"/>
          </w:tcPr>
          <w:p w14:paraId="1B9F52DF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4A3AFD51" w14:textId="6239CF70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29,779</w:t>
            </w:r>
          </w:p>
        </w:tc>
        <w:tc>
          <w:tcPr>
            <w:tcW w:w="232" w:type="dxa"/>
          </w:tcPr>
          <w:p w14:paraId="5414F121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42735D9F" w14:textId="5DEEA0FB" w:rsidR="005F63D5" w:rsidRPr="00297510" w:rsidRDefault="00F65371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7,227</w:t>
            </w:r>
          </w:p>
        </w:tc>
        <w:tc>
          <w:tcPr>
            <w:tcW w:w="249" w:type="dxa"/>
          </w:tcPr>
          <w:p w14:paraId="5EDB8669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6C04855" w14:textId="200CE4BB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29,779</w:t>
            </w:r>
          </w:p>
        </w:tc>
      </w:tr>
      <w:tr w:rsidR="005F63D5" w:rsidRPr="00297510" w14:paraId="12C45FAD" w14:textId="77777777" w:rsidTr="004C61BB">
        <w:trPr>
          <w:tblHeader/>
        </w:trPr>
        <w:tc>
          <w:tcPr>
            <w:tcW w:w="3564" w:type="dxa"/>
          </w:tcPr>
          <w:p w14:paraId="4DD3F6BB" w14:textId="4A83A0B6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14:paraId="57AD5154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F15E4D9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5F930CB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73D1E563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5659FABA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54F4A3D6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483E22A8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297510" w14:paraId="71411F28" w14:textId="77777777" w:rsidTr="004C61BB">
        <w:trPr>
          <w:tblHeader/>
        </w:trPr>
        <w:tc>
          <w:tcPr>
            <w:tcW w:w="3564" w:type="dxa"/>
          </w:tcPr>
          <w:p w14:paraId="694A2B14" w14:textId="755B8826" w:rsidR="005F63D5" w:rsidRPr="00EB57B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ลูกหนี้ค่าเช่าและ</w:t>
            </w:r>
            <w:r w:rsidRPr="00EB5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1" w:type="dxa"/>
            <w:gridSpan w:val="2"/>
          </w:tcPr>
          <w:p w14:paraId="5D638165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D67E572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25DA1384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A2B8545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32A48B7F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6D886266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433C609" w14:textId="77777777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F63D5" w:rsidRPr="00297510" w14:paraId="5258C101" w14:textId="77777777" w:rsidTr="004C61BB">
        <w:trPr>
          <w:tblHeader/>
        </w:trPr>
        <w:tc>
          <w:tcPr>
            <w:tcW w:w="3564" w:type="dxa"/>
          </w:tcPr>
          <w:p w14:paraId="5AD0354E" w14:textId="452B2E0F" w:rsidR="005F63D5" w:rsidRPr="004B5B8C" w:rsidRDefault="005F63D5" w:rsidP="00CF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 มัลดีฟส์ </w:t>
            </w:r>
            <w:r w:rsidR="00F65371">
              <w:rPr>
                <w:rFonts w:ascii="Angsana New" w:hAnsi="Angsana New" w:hint="cs"/>
                <w:sz w:val="30"/>
                <w:szCs w:val="30"/>
                <w:cs/>
              </w:rPr>
              <w:t>แมนเนจเม้นท์</w:t>
            </w:r>
            <w:r w:rsidRPr="00EB57B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71" w:type="dxa"/>
            <w:gridSpan w:val="2"/>
          </w:tcPr>
          <w:p w14:paraId="0099D18C" w14:textId="314D8B1E" w:rsidR="005F63D5" w:rsidRDefault="00CF1356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35,735</w:t>
            </w:r>
          </w:p>
        </w:tc>
        <w:tc>
          <w:tcPr>
            <w:tcW w:w="261" w:type="dxa"/>
          </w:tcPr>
          <w:p w14:paraId="2808A407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6E8974E9" w14:textId="0FC888D4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2" w:type="dxa"/>
          </w:tcPr>
          <w:p w14:paraId="2A570838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67E3080F" w14:textId="1A00C775" w:rsidR="005F63D5" w:rsidRDefault="00F65371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49" w:type="dxa"/>
          </w:tcPr>
          <w:p w14:paraId="0BB91EBD" w14:textId="77777777" w:rsidR="005F63D5" w:rsidRPr="00297510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57DCF2BA" w14:textId="29AFAAC8" w:rsidR="005F63D5" w:rsidRDefault="005F63D5" w:rsidP="005F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6F48AF" w:rsidRPr="00297510" w14:paraId="1C4EF1C2" w14:textId="77777777" w:rsidTr="004C61BB">
        <w:trPr>
          <w:tblHeader/>
        </w:trPr>
        <w:tc>
          <w:tcPr>
            <w:tcW w:w="3564" w:type="dxa"/>
          </w:tcPr>
          <w:p w14:paraId="1B1318EC" w14:textId="0FB0664F" w:rsidR="006F48AF" w:rsidRPr="00EB57B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อินเวสเม้นท์ จำกัด</w:t>
            </w:r>
          </w:p>
        </w:tc>
        <w:tc>
          <w:tcPr>
            <w:tcW w:w="1371" w:type="dxa"/>
            <w:gridSpan w:val="2"/>
          </w:tcPr>
          <w:p w14:paraId="46AFE0F6" w14:textId="7D51B146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456254A" w14:textId="77777777" w:rsidR="006F48AF" w:rsidRPr="0029751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57E1859D" w14:textId="420ABCB2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2" w:type="dxa"/>
          </w:tcPr>
          <w:p w14:paraId="01CFA9F0" w14:textId="77777777" w:rsidR="006F48AF" w:rsidRPr="0029751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16B6FDC2" w14:textId="3698BFC1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6,905</w:t>
            </w:r>
          </w:p>
        </w:tc>
        <w:tc>
          <w:tcPr>
            <w:tcW w:w="249" w:type="dxa"/>
          </w:tcPr>
          <w:p w14:paraId="0531BD58" w14:textId="77777777" w:rsidR="006F48AF" w:rsidRPr="0029751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039967C" w14:textId="1D01183F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554A09" w:rsidRPr="00005D4D" w14:paraId="58000006" w14:textId="77777777" w:rsidTr="00FC3F96">
        <w:trPr>
          <w:tblHeader/>
        </w:trPr>
        <w:tc>
          <w:tcPr>
            <w:tcW w:w="3598" w:type="dxa"/>
            <w:gridSpan w:val="2"/>
          </w:tcPr>
          <w:p w14:paraId="2B61D07B" w14:textId="130DBD19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6287D1DA" w14:textId="3482B8EF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</w:rPr>
              <w:t>35,735</w:t>
            </w:r>
          </w:p>
        </w:tc>
        <w:tc>
          <w:tcPr>
            <w:tcW w:w="261" w:type="dxa"/>
          </w:tcPr>
          <w:p w14:paraId="0F8A89DD" w14:textId="77777777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50D7ABD1" w14:textId="383A3490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2" w:type="dxa"/>
          </w:tcPr>
          <w:p w14:paraId="7CE7442B" w14:textId="77777777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F2F1E41" w14:textId="7C8B6C8F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6,905</w:t>
            </w:r>
          </w:p>
        </w:tc>
        <w:tc>
          <w:tcPr>
            <w:tcW w:w="249" w:type="dxa"/>
          </w:tcPr>
          <w:p w14:paraId="5DA88E89" w14:textId="77777777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670FF54" w14:textId="66472DCE" w:rsidR="00554A09" w:rsidRPr="00005D4D" w:rsidRDefault="00554A09" w:rsidP="0055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6F48AF" w:rsidRPr="00297510" w14:paraId="4C1960C7" w14:textId="77777777" w:rsidTr="004C61BB">
        <w:trPr>
          <w:tblHeader/>
        </w:trPr>
        <w:tc>
          <w:tcPr>
            <w:tcW w:w="3564" w:type="dxa"/>
          </w:tcPr>
          <w:p w14:paraId="4D994D1C" w14:textId="77777777" w:rsidR="006F48AF" w:rsidRPr="004B5B8C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14:paraId="0D300131" w14:textId="77777777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5AA7C5C" w14:textId="77777777" w:rsidR="006F48AF" w:rsidRPr="0029751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8719ACD" w14:textId="77777777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94CB252" w14:textId="77777777" w:rsidR="006F48AF" w:rsidRPr="0029751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4E61B367" w14:textId="77777777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152C586D" w14:textId="77777777" w:rsidR="006F48AF" w:rsidRPr="00297510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149178D" w14:textId="77777777" w:rsidR="006F48AF" w:rsidRDefault="006F48AF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2C060AB7" w14:textId="77777777" w:rsidTr="004C61BB">
        <w:trPr>
          <w:tblHeader/>
        </w:trPr>
        <w:tc>
          <w:tcPr>
            <w:tcW w:w="3564" w:type="dxa"/>
          </w:tcPr>
          <w:p w14:paraId="6644536A" w14:textId="401D5302" w:rsidR="000A0EAC" w:rsidRPr="00621472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14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71" w:type="dxa"/>
            <w:gridSpan w:val="2"/>
          </w:tcPr>
          <w:p w14:paraId="6640FAB9" w14:textId="77777777" w:rsidR="000A0EAC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65DF76A7" w14:textId="77777777" w:rsidR="000A0EAC" w:rsidRPr="00297510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48D7D0A4" w14:textId="77777777" w:rsidR="000A0EAC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1A6BF39B" w14:textId="77777777" w:rsidR="000A0EAC" w:rsidRPr="00297510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3A6D347C" w14:textId="77777777" w:rsidR="000A0EAC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0A835536" w14:textId="77777777" w:rsidR="000A0EAC" w:rsidRPr="00297510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B68BC20" w14:textId="77777777" w:rsidR="000A0EAC" w:rsidRDefault="000A0EAC" w:rsidP="006F4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7F939B11" w14:textId="77777777" w:rsidTr="004C61BB">
        <w:trPr>
          <w:tblHeader/>
        </w:trPr>
        <w:tc>
          <w:tcPr>
            <w:tcW w:w="3564" w:type="dxa"/>
          </w:tcPr>
          <w:p w14:paraId="6322C1F4" w14:textId="76691C54" w:rsidR="000A0EAC" w:rsidRPr="004B5B8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71" w:type="dxa"/>
            <w:gridSpan w:val="2"/>
          </w:tcPr>
          <w:p w14:paraId="4777A7EC" w14:textId="0E4930F4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17,766</w:t>
            </w:r>
          </w:p>
        </w:tc>
        <w:tc>
          <w:tcPr>
            <w:tcW w:w="261" w:type="dxa"/>
          </w:tcPr>
          <w:p w14:paraId="5471F35B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3291D61B" w14:textId="77E45AD2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2" w:type="dxa"/>
          </w:tcPr>
          <w:p w14:paraId="1FCFA0CD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7B58ADE3" w14:textId="0E088509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17,766</w:t>
            </w:r>
          </w:p>
        </w:tc>
        <w:tc>
          <w:tcPr>
            <w:tcW w:w="249" w:type="dxa"/>
          </w:tcPr>
          <w:p w14:paraId="1413E05E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59933636" w14:textId="0E7D1F1B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0A0EAC" w:rsidRPr="00297510" w14:paraId="48DC2CA6" w14:textId="77777777" w:rsidTr="004C61BB">
        <w:trPr>
          <w:tblHeader/>
        </w:trPr>
        <w:tc>
          <w:tcPr>
            <w:tcW w:w="3564" w:type="dxa"/>
          </w:tcPr>
          <w:p w14:paraId="478C02E8" w14:textId="77777777" w:rsidR="000A0EAC" w:rsidRPr="004B5B8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  <w:gridSpan w:val="2"/>
          </w:tcPr>
          <w:p w14:paraId="61586801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179AD385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29B15109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127E9732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1D7B133C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159DB5D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5E56F404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1815E818" w14:textId="77777777" w:rsidTr="004C61BB">
        <w:trPr>
          <w:tblHeader/>
        </w:trPr>
        <w:tc>
          <w:tcPr>
            <w:tcW w:w="3564" w:type="dxa"/>
          </w:tcPr>
          <w:p w14:paraId="08ACA749" w14:textId="6923BFED" w:rsidR="000A0EAC" w:rsidRPr="004B5B8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5B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1" w:type="dxa"/>
            <w:gridSpan w:val="2"/>
          </w:tcPr>
          <w:p w14:paraId="629A486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53D869B0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305B6FB6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ED96CBD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362D5D69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05655B51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1C6CE18F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69AE516D" w14:textId="77777777" w:rsidTr="004C61BB">
        <w:trPr>
          <w:tblHeader/>
        </w:trPr>
        <w:tc>
          <w:tcPr>
            <w:tcW w:w="3564" w:type="dxa"/>
          </w:tcPr>
          <w:p w14:paraId="7D2225FB" w14:textId="3E41AFE4" w:rsidR="000A0EAC" w:rsidRPr="004B5B8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57B0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อินเวสเม้นท์ จำกัด</w:t>
            </w:r>
          </w:p>
        </w:tc>
        <w:tc>
          <w:tcPr>
            <w:tcW w:w="1371" w:type="dxa"/>
            <w:gridSpan w:val="2"/>
          </w:tcPr>
          <w:p w14:paraId="221819C7" w14:textId="0AC83198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1A1AA0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0205AEDC" w14:textId="1B35D74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2F11E43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5C6E12D0" w14:textId="46A3C775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2,328,841</w:t>
            </w:r>
          </w:p>
        </w:tc>
        <w:tc>
          <w:tcPr>
            <w:tcW w:w="249" w:type="dxa"/>
          </w:tcPr>
          <w:p w14:paraId="05D4A2D0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4976B298" w14:textId="5337941F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0EAC" w:rsidRPr="00297510" w14:paraId="758214EF" w14:textId="77777777" w:rsidTr="004C61BB">
        <w:trPr>
          <w:tblHeader/>
        </w:trPr>
        <w:tc>
          <w:tcPr>
            <w:tcW w:w="3564" w:type="dxa"/>
          </w:tcPr>
          <w:p w14:paraId="29A0CC91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18D4A6DA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3111BA4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10253C9F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</w:tcPr>
          <w:p w14:paraId="7F936405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5470FFDD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0E14986E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472870F4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6BA3CEEE" w14:textId="77777777" w:rsidTr="004C61BB">
        <w:trPr>
          <w:tblHeader/>
        </w:trPr>
        <w:tc>
          <w:tcPr>
            <w:tcW w:w="3598" w:type="dxa"/>
            <w:gridSpan w:val="2"/>
          </w:tcPr>
          <w:p w14:paraId="6FD33B2D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337" w:type="dxa"/>
          </w:tcPr>
          <w:p w14:paraId="1592247D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228E89EE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514E43FB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4292C9D4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14559519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324593B5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3240665D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778C507F" w14:textId="77777777" w:rsidTr="004C61BB">
        <w:trPr>
          <w:tblHeader/>
        </w:trPr>
        <w:tc>
          <w:tcPr>
            <w:tcW w:w="3598" w:type="dxa"/>
            <w:gridSpan w:val="2"/>
          </w:tcPr>
          <w:p w14:paraId="064675CD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37" w:type="dxa"/>
          </w:tcPr>
          <w:p w14:paraId="5821FE55" w14:textId="697815F5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52,573</w:t>
            </w:r>
          </w:p>
        </w:tc>
        <w:tc>
          <w:tcPr>
            <w:tcW w:w="261" w:type="dxa"/>
          </w:tcPr>
          <w:p w14:paraId="2B26D9F2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0C83F54E" w14:textId="58B5C8A2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39,914</w:t>
            </w:r>
          </w:p>
        </w:tc>
        <w:tc>
          <w:tcPr>
            <w:tcW w:w="232" w:type="dxa"/>
          </w:tcPr>
          <w:p w14:paraId="3D666363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1BFFB3B2" w14:textId="00E1975A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52,573</w:t>
            </w:r>
          </w:p>
        </w:tc>
        <w:tc>
          <w:tcPr>
            <w:tcW w:w="249" w:type="dxa"/>
          </w:tcPr>
          <w:p w14:paraId="3B9D6844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0B5BFD0" w14:textId="163A3E75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39,914</w:t>
            </w:r>
          </w:p>
        </w:tc>
      </w:tr>
      <w:tr w:rsidR="000A0EAC" w:rsidRPr="00297510" w14:paraId="40835850" w14:textId="77777777" w:rsidTr="004C61BB">
        <w:trPr>
          <w:tblHeader/>
        </w:trPr>
        <w:tc>
          <w:tcPr>
            <w:tcW w:w="3598" w:type="dxa"/>
            <w:gridSpan w:val="2"/>
          </w:tcPr>
          <w:p w14:paraId="5CF91258" w14:textId="7EC46A23" w:rsidR="000A0EAC" w:rsidRPr="00EA592D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337" w:type="dxa"/>
          </w:tcPr>
          <w:p w14:paraId="5A419DB2" w14:textId="5028BCDF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2,422</w:t>
            </w:r>
          </w:p>
        </w:tc>
        <w:tc>
          <w:tcPr>
            <w:tcW w:w="261" w:type="dxa"/>
          </w:tcPr>
          <w:p w14:paraId="224BACCD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4C3106F8" w14:textId="45E2901A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2" w:type="dxa"/>
          </w:tcPr>
          <w:p w14:paraId="0FE53169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66A55066" w14:textId="1FBF0E2A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6F0A4F4A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7990BBD8" w14:textId="7F8F1721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EF5E04" w:rsidRPr="00005D4D" w14:paraId="2BA671A0" w14:textId="77777777" w:rsidTr="00FC3F96">
        <w:trPr>
          <w:tblHeader/>
        </w:trPr>
        <w:tc>
          <w:tcPr>
            <w:tcW w:w="3598" w:type="dxa"/>
            <w:gridSpan w:val="2"/>
          </w:tcPr>
          <w:p w14:paraId="7CBFFA19" w14:textId="53B52621" w:rsidR="00EF5E04" w:rsidRPr="00005D4D" w:rsidRDefault="00EF5E04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6BEA7F00" w14:textId="72C26DC5" w:rsidR="00EF5E04" w:rsidRPr="00005D4D" w:rsidRDefault="00BA4B1A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</w:rPr>
              <w:t>54,995</w:t>
            </w:r>
          </w:p>
        </w:tc>
        <w:tc>
          <w:tcPr>
            <w:tcW w:w="261" w:type="dxa"/>
          </w:tcPr>
          <w:p w14:paraId="1E170ED3" w14:textId="77777777" w:rsidR="00EF5E04" w:rsidRPr="00005D4D" w:rsidRDefault="00EF5E04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5A076D0" w14:textId="239E4C81" w:rsidR="00EF5E04" w:rsidRPr="00005D4D" w:rsidRDefault="003758C5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39,914</w:t>
            </w:r>
          </w:p>
        </w:tc>
        <w:tc>
          <w:tcPr>
            <w:tcW w:w="232" w:type="dxa"/>
          </w:tcPr>
          <w:p w14:paraId="27FAF250" w14:textId="77777777" w:rsidR="00EF5E04" w:rsidRPr="00005D4D" w:rsidRDefault="00EF5E04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12EBE81" w14:textId="195F92F0" w:rsidR="00EF5E04" w:rsidRPr="00005D4D" w:rsidRDefault="003758C5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52,573</w:t>
            </w:r>
          </w:p>
        </w:tc>
        <w:tc>
          <w:tcPr>
            <w:tcW w:w="249" w:type="dxa"/>
          </w:tcPr>
          <w:p w14:paraId="594F33BA" w14:textId="77777777" w:rsidR="00EF5E04" w:rsidRPr="00005D4D" w:rsidRDefault="00EF5E04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8050BE" w14:textId="4E128342" w:rsidR="00EF5E04" w:rsidRPr="00005D4D" w:rsidRDefault="003758C5" w:rsidP="00FC3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05D4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39,914</w:t>
            </w:r>
          </w:p>
        </w:tc>
      </w:tr>
      <w:tr w:rsidR="000A0EAC" w:rsidRPr="00297510" w14:paraId="2E9D9562" w14:textId="77777777" w:rsidTr="004C61BB">
        <w:trPr>
          <w:tblHeader/>
        </w:trPr>
        <w:tc>
          <w:tcPr>
            <w:tcW w:w="3598" w:type="dxa"/>
            <w:gridSpan w:val="2"/>
          </w:tcPr>
          <w:p w14:paraId="1C5725BF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64FD5B2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FC5E82D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7668F05E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32DA472D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dxa"/>
          </w:tcPr>
          <w:p w14:paraId="7AE95B17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558881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10693186" w14:textId="77777777" w:rsidR="000A0EAC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A0EAC" w:rsidRPr="00297510" w14:paraId="0752032C" w14:textId="77777777" w:rsidTr="004C61BB">
        <w:trPr>
          <w:tblHeader/>
        </w:trPr>
        <w:tc>
          <w:tcPr>
            <w:tcW w:w="3598" w:type="dxa"/>
            <w:gridSpan w:val="2"/>
          </w:tcPr>
          <w:p w14:paraId="09DFBED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37" w:type="dxa"/>
          </w:tcPr>
          <w:p w14:paraId="67AA2143" w14:textId="77777777" w:rsidR="000A0EAC" w:rsidRPr="00581066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04CB06A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7BCAB2B7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2A37215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200636F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29772B9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5BD14BB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0A0EAC" w:rsidRPr="00297510" w14:paraId="6C3C97CC" w14:textId="77777777" w:rsidTr="004C61BB">
        <w:trPr>
          <w:tblHeader/>
        </w:trPr>
        <w:tc>
          <w:tcPr>
            <w:tcW w:w="3598" w:type="dxa"/>
            <w:gridSpan w:val="2"/>
          </w:tcPr>
          <w:p w14:paraId="70506D19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</w:t>
            </w:r>
          </w:p>
        </w:tc>
        <w:tc>
          <w:tcPr>
            <w:tcW w:w="1337" w:type="dxa"/>
          </w:tcPr>
          <w:p w14:paraId="5876482C" w14:textId="1BA39FC6" w:rsidR="000A0EAC" w:rsidRPr="00581066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</w:tcPr>
          <w:p w14:paraId="4CBBB5F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5841D4B2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32" w:type="dxa"/>
          </w:tcPr>
          <w:p w14:paraId="7089A16E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6B02E0F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9" w:type="dxa"/>
          </w:tcPr>
          <w:p w14:paraId="687D1BB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229C963E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0A0EAC" w:rsidRPr="00297510" w14:paraId="02F4A222" w14:textId="77777777" w:rsidTr="004C61BB">
        <w:trPr>
          <w:tblHeader/>
        </w:trPr>
        <w:tc>
          <w:tcPr>
            <w:tcW w:w="3598" w:type="dxa"/>
            <w:gridSpan w:val="2"/>
          </w:tcPr>
          <w:p w14:paraId="6B984DB1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29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(มหาชน) </w:t>
            </w:r>
          </w:p>
        </w:tc>
        <w:tc>
          <w:tcPr>
            <w:tcW w:w="1337" w:type="dxa"/>
          </w:tcPr>
          <w:p w14:paraId="4CE95E62" w14:textId="6CAF4980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2,151</w:t>
            </w:r>
          </w:p>
        </w:tc>
        <w:tc>
          <w:tcPr>
            <w:tcW w:w="261" w:type="dxa"/>
          </w:tcPr>
          <w:p w14:paraId="2FD6C2C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</w:tcPr>
          <w:p w14:paraId="5CFAF25B" w14:textId="462ADFD0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1,353</w:t>
            </w:r>
          </w:p>
        </w:tc>
        <w:tc>
          <w:tcPr>
            <w:tcW w:w="232" w:type="dxa"/>
          </w:tcPr>
          <w:p w14:paraId="22307164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</w:tcPr>
          <w:p w14:paraId="377AC51F" w14:textId="6F353489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2,151</w:t>
            </w:r>
          </w:p>
        </w:tc>
        <w:tc>
          <w:tcPr>
            <w:tcW w:w="249" w:type="dxa"/>
          </w:tcPr>
          <w:p w14:paraId="7BE90E2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36D0CA7B" w14:textId="537AD622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1,353</w:t>
            </w:r>
          </w:p>
        </w:tc>
      </w:tr>
      <w:tr w:rsidR="000A0EAC" w:rsidRPr="00297510" w14:paraId="6A11D103" w14:textId="77777777" w:rsidTr="004C61BB">
        <w:trPr>
          <w:tblHeader/>
        </w:trPr>
        <w:tc>
          <w:tcPr>
            <w:tcW w:w="3598" w:type="dxa"/>
            <w:gridSpan w:val="2"/>
          </w:tcPr>
          <w:p w14:paraId="7DFCB6D5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62FF0A55" w14:textId="5EF3F8B3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1,867</w:t>
            </w:r>
          </w:p>
        </w:tc>
        <w:tc>
          <w:tcPr>
            <w:tcW w:w="261" w:type="dxa"/>
          </w:tcPr>
          <w:p w14:paraId="6D3C4082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B83AF11" w14:textId="2BFAD148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1,173</w:t>
            </w:r>
          </w:p>
        </w:tc>
        <w:tc>
          <w:tcPr>
            <w:tcW w:w="232" w:type="dxa"/>
          </w:tcPr>
          <w:p w14:paraId="45DFF21F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B586C06" w14:textId="5098D4E6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1,867</w:t>
            </w:r>
          </w:p>
        </w:tc>
        <w:tc>
          <w:tcPr>
            <w:tcW w:w="249" w:type="dxa"/>
          </w:tcPr>
          <w:p w14:paraId="4A34F71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</w:tcPr>
          <w:p w14:paraId="6CF76605" w14:textId="2A75C912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1,173</w:t>
            </w:r>
          </w:p>
        </w:tc>
      </w:tr>
      <w:tr w:rsidR="000A0EAC" w:rsidRPr="00297510" w14:paraId="38CEBDEF" w14:textId="77777777" w:rsidTr="004C61BB">
        <w:trPr>
          <w:tblHeader/>
        </w:trPr>
        <w:tc>
          <w:tcPr>
            <w:tcW w:w="3598" w:type="dxa"/>
            <w:gridSpan w:val="2"/>
          </w:tcPr>
          <w:p w14:paraId="488C6264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CA76B4C" w14:textId="122C6EA6" w:rsidR="000A0EAC" w:rsidRPr="00581066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4,018</w:t>
            </w:r>
          </w:p>
        </w:tc>
        <w:tc>
          <w:tcPr>
            <w:tcW w:w="261" w:type="dxa"/>
          </w:tcPr>
          <w:p w14:paraId="4DCC1BB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2A4F7ABE" w14:textId="7E1747A2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2,526</w:t>
            </w:r>
          </w:p>
        </w:tc>
        <w:tc>
          <w:tcPr>
            <w:tcW w:w="232" w:type="dxa"/>
          </w:tcPr>
          <w:p w14:paraId="4624A743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07317FD3" w14:textId="4D9D89C8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4,018</w:t>
            </w:r>
          </w:p>
        </w:tc>
        <w:tc>
          <w:tcPr>
            <w:tcW w:w="249" w:type="dxa"/>
          </w:tcPr>
          <w:p w14:paraId="110163E6" w14:textId="77777777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D622267" w14:textId="03AF6E8A" w:rsidR="000A0EAC" w:rsidRPr="00297510" w:rsidRDefault="000A0EAC" w:rsidP="000A0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2,526</w:t>
            </w:r>
          </w:p>
        </w:tc>
      </w:tr>
    </w:tbl>
    <w:p w14:paraId="1EE1AEC3" w14:textId="77777777" w:rsidR="00DD6C01" w:rsidRDefault="00DD6C01" w:rsidP="00621472">
      <w:pPr>
        <w:jc w:val="thaiDistribute"/>
        <w:rPr>
          <w:rFonts w:ascii="Angsana New" w:hAnsi="Angsana New"/>
          <w:sz w:val="30"/>
          <w:szCs w:val="30"/>
        </w:rPr>
      </w:pPr>
    </w:p>
    <w:p w14:paraId="6562ECB9" w14:textId="6E7890D0" w:rsidR="006F48AF" w:rsidRDefault="006F4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041D6F" w14:textId="78E1FCC0" w:rsidR="004C61BB" w:rsidRDefault="004C61BB" w:rsidP="004C61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F60E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7F60E9">
        <w:rPr>
          <w:rFonts w:ascii="Angsana New" w:hAnsi="Angsana New"/>
          <w:sz w:val="30"/>
          <w:szCs w:val="30"/>
          <w:cs/>
        </w:rPr>
        <w:t>สำหรับ</w:t>
      </w:r>
      <w:r w:rsidR="00DD6C01">
        <w:rPr>
          <w:rFonts w:ascii="Angsana New" w:hAnsi="Angsana New" w:hint="cs"/>
          <w:sz w:val="30"/>
          <w:szCs w:val="30"/>
          <w:cs/>
        </w:rPr>
        <w:t>ปี</w:t>
      </w:r>
      <w:r w:rsidRPr="007F60E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F60E9">
        <w:rPr>
          <w:rFonts w:ascii="Angsana New" w:hAnsi="Angsana New"/>
          <w:sz w:val="30"/>
          <w:szCs w:val="30"/>
        </w:rPr>
        <w:t>3</w:t>
      </w:r>
      <w:r w:rsidR="00DD6C01">
        <w:rPr>
          <w:rFonts w:ascii="Angsana New" w:hAnsi="Angsana New"/>
          <w:sz w:val="30"/>
          <w:szCs w:val="30"/>
        </w:rPr>
        <w:t xml:space="preserve">1 </w:t>
      </w:r>
      <w:r w:rsidR="00DD6C01">
        <w:rPr>
          <w:rFonts w:ascii="Angsana New" w:hAnsi="Angsana New" w:hint="cs"/>
          <w:sz w:val="30"/>
          <w:szCs w:val="30"/>
          <w:cs/>
        </w:rPr>
        <w:t>ธันวาคม</w:t>
      </w:r>
      <w:r w:rsidRPr="007F60E9">
        <w:rPr>
          <w:rFonts w:ascii="Angsana New" w:hAnsi="Angsana New"/>
          <w:sz w:val="30"/>
          <w:szCs w:val="30"/>
          <w:cs/>
        </w:rPr>
        <w:t xml:space="preserve"> </w:t>
      </w:r>
      <w:r w:rsidRPr="007F60E9">
        <w:rPr>
          <w:rFonts w:ascii="Angsana New" w:hAnsi="Angsana New"/>
          <w:sz w:val="30"/>
          <w:szCs w:val="30"/>
        </w:rPr>
        <w:t>2562</w:t>
      </w:r>
      <w:r w:rsidRPr="007F60E9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62E9F13B" w14:textId="2F8DB00D" w:rsidR="004C61BB" w:rsidRPr="00DD6C01" w:rsidRDefault="004C61BB" w:rsidP="004C61BB">
      <w:pPr>
        <w:ind w:left="454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5"/>
        <w:gridCol w:w="287"/>
        <w:gridCol w:w="1514"/>
        <w:gridCol w:w="880"/>
        <w:gridCol w:w="271"/>
        <w:gridCol w:w="914"/>
        <w:gridCol w:w="252"/>
        <w:gridCol w:w="895"/>
        <w:gridCol w:w="270"/>
        <w:gridCol w:w="1352"/>
        <w:gridCol w:w="268"/>
        <w:gridCol w:w="914"/>
        <w:gridCol w:w="6"/>
      </w:tblGrid>
      <w:tr w:rsidR="008737BA" w14:paraId="5096A3D5" w14:textId="77777777" w:rsidTr="00FB4CD0">
        <w:trPr>
          <w:gridAfter w:val="1"/>
          <w:wAfter w:w="6" w:type="dxa"/>
          <w:tblHeader/>
        </w:trPr>
        <w:tc>
          <w:tcPr>
            <w:tcW w:w="1735" w:type="dxa"/>
            <w:vAlign w:val="bottom"/>
          </w:tcPr>
          <w:p w14:paraId="43D85055" w14:textId="77777777" w:rsidR="004C61BB" w:rsidRPr="00070B6D" w:rsidRDefault="004C61BB" w:rsidP="0054493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gridSpan w:val="2"/>
            <w:vAlign w:val="bottom"/>
            <w:hideMark/>
          </w:tcPr>
          <w:p w14:paraId="5C8E95EF" w14:textId="36FD83B9" w:rsidR="004C61BB" w:rsidRPr="007F60E9" w:rsidRDefault="00FB4CD0" w:rsidP="0054493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4C61BB" w:rsidRPr="007F60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6016" w:type="dxa"/>
            <w:gridSpan w:val="9"/>
            <w:vAlign w:val="bottom"/>
            <w:hideMark/>
          </w:tcPr>
          <w:p w14:paraId="651ACF7C" w14:textId="77777777" w:rsidR="004C61BB" w:rsidRPr="007F60E9" w:rsidRDefault="004C61BB" w:rsidP="0054493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737BA" w14:paraId="4BF96F79" w14:textId="77777777" w:rsidTr="00FB4CD0">
        <w:trPr>
          <w:tblHeader/>
        </w:trPr>
        <w:tc>
          <w:tcPr>
            <w:tcW w:w="1735" w:type="dxa"/>
            <w:vAlign w:val="bottom"/>
          </w:tcPr>
          <w:p w14:paraId="3E180FC6" w14:textId="77777777" w:rsidR="008737BA" w:rsidRPr="007F60E9" w:rsidRDefault="008737BA" w:rsidP="008737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7F70E24D" w14:textId="35333F86" w:rsidR="008737BA" w:rsidRPr="007F60E9" w:rsidRDefault="008737BA" w:rsidP="008737BA">
            <w:pPr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  <w:hideMark/>
          </w:tcPr>
          <w:p w14:paraId="28A6AD9E" w14:textId="659E5B9E" w:rsidR="008737BA" w:rsidRPr="007F60E9" w:rsidRDefault="008737BA" w:rsidP="008737BA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1D5F53CD" w14:textId="211F52D5" w:rsidR="008737BA" w:rsidRPr="007F60E9" w:rsidRDefault="008737BA" w:rsidP="008737BA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80" w:type="dxa"/>
            <w:vAlign w:val="bottom"/>
            <w:hideMark/>
          </w:tcPr>
          <w:p w14:paraId="6D1EAB4C" w14:textId="7230EF42" w:rsidR="008737BA" w:rsidRPr="007F60E9" w:rsidRDefault="008737BA" w:rsidP="008737BA">
            <w:pPr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4C9E7BEB" w14:textId="1E3DD9BB" w:rsidR="008737BA" w:rsidRPr="007F60E9" w:rsidRDefault="00A81E4C" w:rsidP="008737BA">
            <w:pPr>
              <w:ind w:left="-9" w:right="-110" w:hanging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</w:t>
            </w:r>
            <w:r w:rsidR="008737BA"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</w:p>
        </w:tc>
        <w:tc>
          <w:tcPr>
            <w:tcW w:w="271" w:type="dxa"/>
            <w:vAlign w:val="bottom"/>
          </w:tcPr>
          <w:p w14:paraId="7704C334" w14:textId="77777777" w:rsidR="008737BA" w:rsidRPr="007F60E9" w:rsidRDefault="008737BA" w:rsidP="008737B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14" w:type="dxa"/>
            <w:vAlign w:val="bottom"/>
          </w:tcPr>
          <w:p w14:paraId="03EB4E2A" w14:textId="2492D8CE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92FCF0C" w14:textId="3351430E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0CC1A41F" w14:textId="35598D96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gridSpan w:val="2"/>
            <w:vAlign w:val="bottom"/>
            <w:hideMark/>
          </w:tcPr>
          <w:p w14:paraId="7BC1E10C" w14:textId="06DEBCD8" w:rsidR="008737BA" w:rsidRPr="007F60E9" w:rsidRDefault="008737BA" w:rsidP="008737BA">
            <w:pPr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1188" w:type="dxa"/>
            <w:gridSpan w:val="3"/>
            <w:vAlign w:val="bottom"/>
            <w:hideMark/>
          </w:tcPr>
          <w:p w14:paraId="31FB8AAE" w14:textId="77777777" w:rsidR="009E044D" w:rsidRPr="007F60E9" w:rsidRDefault="009E044D" w:rsidP="009E044D">
            <w:pPr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57E37481" w14:textId="1A041486" w:rsidR="008737BA" w:rsidRPr="007F60E9" w:rsidRDefault="009E044D" w:rsidP="009E044D">
            <w:pPr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737BA" w14:paraId="48FDED88" w14:textId="77777777" w:rsidTr="00FB4CD0">
        <w:trPr>
          <w:tblHeader/>
        </w:trPr>
        <w:tc>
          <w:tcPr>
            <w:tcW w:w="1735" w:type="dxa"/>
            <w:vAlign w:val="bottom"/>
          </w:tcPr>
          <w:p w14:paraId="3B366367" w14:textId="77777777" w:rsidR="008737BA" w:rsidRPr="007F60E9" w:rsidRDefault="008737BA" w:rsidP="008737B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" w:type="dxa"/>
            <w:vAlign w:val="bottom"/>
          </w:tcPr>
          <w:p w14:paraId="30903638" w14:textId="0A18BDAB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  <w:hideMark/>
          </w:tcPr>
          <w:p w14:paraId="277CC6FB" w14:textId="77777777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880" w:type="dxa"/>
            <w:vAlign w:val="bottom"/>
            <w:hideMark/>
          </w:tcPr>
          <w:p w14:paraId="78EA4D58" w14:textId="758B68D4" w:rsidR="008737BA" w:rsidRPr="007F60E9" w:rsidRDefault="008737BA" w:rsidP="008737BA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1E4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  <w:vAlign w:val="bottom"/>
          </w:tcPr>
          <w:p w14:paraId="4FA611B8" w14:textId="77777777" w:rsidR="008737BA" w:rsidRPr="007F60E9" w:rsidRDefault="008737BA" w:rsidP="008737B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14" w:type="dxa"/>
            <w:vAlign w:val="bottom"/>
            <w:hideMark/>
          </w:tcPr>
          <w:p w14:paraId="108586A3" w14:textId="36C3814F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131A2BB8" w14:textId="77777777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vAlign w:val="bottom"/>
          </w:tcPr>
          <w:p w14:paraId="31029749" w14:textId="4799811E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622" w:type="dxa"/>
            <w:gridSpan w:val="2"/>
            <w:vAlign w:val="center"/>
            <w:hideMark/>
          </w:tcPr>
          <w:p w14:paraId="4B72A462" w14:textId="2F595520" w:rsidR="008737BA" w:rsidRPr="00070B6D" w:rsidRDefault="004329CB" w:rsidP="008737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188" w:type="dxa"/>
            <w:gridSpan w:val="3"/>
            <w:vAlign w:val="bottom"/>
            <w:hideMark/>
          </w:tcPr>
          <w:p w14:paraId="08192DC7" w14:textId="77777777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60E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737BA" w14:paraId="291E2C4C" w14:textId="77777777" w:rsidTr="00FB4CD0">
        <w:trPr>
          <w:gridAfter w:val="1"/>
          <w:wAfter w:w="6" w:type="dxa"/>
          <w:tblHeader/>
        </w:trPr>
        <w:tc>
          <w:tcPr>
            <w:tcW w:w="1735" w:type="dxa"/>
          </w:tcPr>
          <w:p w14:paraId="508E43C3" w14:textId="77777777" w:rsidR="008737BA" w:rsidRPr="007F60E9" w:rsidRDefault="008737BA" w:rsidP="008737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hideMark/>
          </w:tcPr>
          <w:p w14:paraId="7CCA6302" w14:textId="0F6FC1EB" w:rsidR="008737BA" w:rsidRPr="007F60E9" w:rsidRDefault="00FB4CD0" w:rsidP="00873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</w:t>
            </w:r>
            <w:r w:rsidR="008737BA" w:rsidRPr="007F60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016" w:type="dxa"/>
            <w:gridSpan w:val="9"/>
            <w:hideMark/>
          </w:tcPr>
          <w:p w14:paraId="7B453564" w14:textId="1AF43EFB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60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60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37BA" w14:paraId="78BE66AB" w14:textId="77777777" w:rsidTr="00FB4CD0">
        <w:trPr>
          <w:gridAfter w:val="1"/>
          <w:wAfter w:w="6" w:type="dxa"/>
          <w:tblHeader/>
        </w:trPr>
        <w:tc>
          <w:tcPr>
            <w:tcW w:w="1735" w:type="dxa"/>
          </w:tcPr>
          <w:p w14:paraId="059639E7" w14:textId="7BB441FB" w:rsidR="008737BA" w:rsidRPr="007F60E9" w:rsidRDefault="008737BA" w:rsidP="008737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="00FB4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B4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7" w:type="dxa"/>
          </w:tcPr>
          <w:p w14:paraId="6F3801AC" w14:textId="77777777" w:rsidR="008737BA" w:rsidRPr="007F60E9" w:rsidRDefault="008737BA" w:rsidP="00873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4" w:type="dxa"/>
          </w:tcPr>
          <w:p w14:paraId="52A50A83" w14:textId="77777777" w:rsidR="008737BA" w:rsidRPr="007F60E9" w:rsidRDefault="008737BA" w:rsidP="00873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6" w:type="dxa"/>
            <w:gridSpan w:val="9"/>
          </w:tcPr>
          <w:p w14:paraId="20911424" w14:textId="77777777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737BA" w14:paraId="194D850A" w14:textId="77777777" w:rsidTr="00FB4CD0">
        <w:trPr>
          <w:gridAfter w:val="1"/>
          <w:wAfter w:w="6" w:type="dxa"/>
          <w:tblHeader/>
        </w:trPr>
        <w:tc>
          <w:tcPr>
            <w:tcW w:w="1735" w:type="dxa"/>
          </w:tcPr>
          <w:p w14:paraId="3B7593CD" w14:textId="715EBEB8" w:rsidR="008737BA" w:rsidRPr="007F60E9" w:rsidRDefault="008737BA" w:rsidP="008737BA">
            <w:pPr>
              <w:ind w:left="72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0D7">
              <w:rPr>
                <w:rFonts w:asciiTheme="majorBidi" w:hAnsiTheme="majorBidi"/>
                <w:sz w:val="30"/>
                <w:szCs w:val="30"/>
                <w:cs/>
              </w:rPr>
              <w:t>บริษัท ดุสิต มัลดีฟส์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760D7">
              <w:rPr>
                <w:rFonts w:asciiTheme="majorBidi" w:hAnsiTheme="majorBidi"/>
                <w:sz w:val="30"/>
                <w:szCs w:val="30"/>
                <w:cs/>
              </w:rPr>
              <w:t xml:space="preserve">อินเวสเม้นท์ </w:t>
            </w:r>
          </w:p>
        </w:tc>
        <w:tc>
          <w:tcPr>
            <w:tcW w:w="287" w:type="dxa"/>
          </w:tcPr>
          <w:p w14:paraId="28B3E5AF" w14:textId="77777777" w:rsidR="008737BA" w:rsidRPr="007F60E9" w:rsidRDefault="008737BA" w:rsidP="00873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4" w:type="dxa"/>
          </w:tcPr>
          <w:p w14:paraId="187F259F" w14:textId="77777777" w:rsidR="008737BA" w:rsidRPr="007F60E9" w:rsidRDefault="008737BA" w:rsidP="00873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6" w:type="dxa"/>
            <w:gridSpan w:val="9"/>
          </w:tcPr>
          <w:p w14:paraId="60D2FD55" w14:textId="77777777" w:rsidR="008737BA" w:rsidRPr="007F60E9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737BA" w14:paraId="4C1D9240" w14:textId="77777777" w:rsidTr="00FB4CD0">
        <w:trPr>
          <w:gridAfter w:val="1"/>
          <w:wAfter w:w="6" w:type="dxa"/>
          <w:tblHeader/>
        </w:trPr>
        <w:tc>
          <w:tcPr>
            <w:tcW w:w="1735" w:type="dxa"/>
          </w:tcPr>
          <w:p w14:paraId="4DF59E55" w14:textId="5AC791DA" w:rsidR="008737BA" w:rsidRPr="007F60E9" w:rsidRDefault="00A81E4C" w:rsidP="008737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760D7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87" w:type="dxa"/>
          </w:tcPr>
          <w:p w14:paraId="62C80A94" w14:textId="055D4304" w:rsidR="008737BA" w:rsidRPr="00EB57B0" w:rsidRDefault="008737BA" w:rsidP="00873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</w:tcPr>
          <w:p w14:paraId="2F4AB897" w14:textId="2FBB8F54" w:rsidR="008737BA" w:rsidRPr="00EB57B0" w:rsidRDefault="008737BA" w:rsidP="00873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098571D" w14:textId="77777777" w:rsidR="008737BA" w:rsidRPr="00EB57B0" w:rsidRDefault="008737BA" w:rsidP="00A81E4C">
            <w:pPr>
              <w:ind w:left="-95" w:right="-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5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F52E0B4" w14:textId="7777777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5FD3F9DE" w14:textId="7777777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2,385,600</w:t>
            </w:r>
          </w:p>
        </w:tc>
        <w:tc>
          <w:tcPr>
            <w:tcW w:w="252" w:type="dxa"/>
          </w:tcPr>
          <w:p w14:paraId="3F4E76DB" w14:textId="7777777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9834C2E" w14:textId="5BC9ADA3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580458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0E6509" w14:textId="7777777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C4712CA" w14:textId="3C84A2CE" w:rsidR="008737BA" w:rsidRPr="00EB57B0" w:rsidRDefault="006F48AF" w:rsidP="00621472">
            <w:pPr>
              <w:tabs>
                <w:tab w:val="clear" w:pos="680"/>
                <w:tab w:val="clear" w:pos="907"/>
                <w:tab w:val="left" w:pos="970"/>
                <w:tab w:val="left" w:pos="106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4329C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737BA">
              <w:rPr>
                <w:rFonts w:asciiTheme="majorBidi" w:hAnsiTheme="majorBidi" w:cstheme="majorBidi"/>
                <w:sz w:val="30"/>
                <w:szCs w:val="30"/>
              </w:rPr>
              <w:t>(41,</w:t>
            </w:r>
            <w:r w:rsidR="00503E49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8737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DA8A76D" w14:textId="7777777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0A2BC47C" w14:textId="700ED0D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2,328,841</w:t>
            </w:r>
          </w:p>
        </w:tc>
      </w:tr>
      <w:tr w:rsidR="008737BA" w14:paraId="3EB7036D" w14:textId="77777777" w:rsidTr="00FB4CD0">
        <w:trPr>
          <w:gridAfter w:val="1"/>
          <w:wAfter w:w="6" w:type="dxa"/>
          <w:tblHeader/>
        </w:trPr>
        <w:tc>
          <w:tcPr>
            <w:tcW w:w="1735" w:type="dxa"/>
          </w:tcPr>
          <w:p w14:paraId="25808CD9" w14:textId="77777777" w:rsidR="008737BA" w:rsidRPr="00EB57B0" w:rsidRDefault="008737BA" w:rsidP="008737BA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B57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7" w:type="dxa"/>
          </w:tcPr>
          <w:p w14:paraId="4FA83460" w14:textId="77777777" w:rsidR="008737BA" w:rsidRPr="007760D7" w:rsidRDefault="008737BA" w:rsidP="00873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</w:tcPr>
          <w:p w14:paraId="02EE3506" w14:textId="77777777" w:rsidR="008737BA" w:rsidRPr="007760D7" w:rsidRDefault="008737BA" w:rsidP="00873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0774DB1C" w14:textId="77777777" w:rsidR="008737BA" w:rsidRPr="00EB57B0" w:rsidRDefault="008737BA" w:rsidP="00A81E4C">
            <w:pPr>
              <w:ind w:left="-95" w:right="-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066FEE" w14:textId="77777777" w:rsidR="008737BA" w:rsidRPr="00EB57B0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5D7F937B" w14:textId="4581B254" w:rsidR="008737BA" w:rsidRPr="008737BA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2,385,600</w:t>
            </w:r>
          </w:p>
        </w:tc>
        <w:tc>
          <w:tcPr>
            <w:tcW w:w="252" w:type="dxa"/>
          </w:tcPr>
          <w:p w14:paraId="70DF66E9" w14:textId="77777777" w:rsidR="008737BA" w:rsidRPr="008737BA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</w:tcPr>
          <w:p w14:paraId="7700D51D" w14:textId="2B609F5C" w:rsidR="008737BA" w:rsidRPr="008737BA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</w:t>
            </w:r>
            <w:r w:rsidR="005804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</w:t>
            </w:r>
            <w:r w:rsidRPr="00CF1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FCBE6B" w14:textId="77777777" w:rsidR="008737BA" w:rsidRPr="008737BA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14:paraId="7C220149" w14:textId="77531A1E" w:rsidR="008737BA" w:rsidRPr="008737BA" w:rsidRDefault="006F48AF" w:rsidP="00621472">
            <w:pPr>
              <w:tabs>
                <w:tab w:val="clear" w:pos="680"/>
                <w:tab w:val="clear" w:pos="907"/>
                <w:tab w:val="left" w:pos="970"/>
                <w:tab w:val="left" w:pos="106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  <w:r w:rsidR="004329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8737BA" w:rsidRPr="00CF1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(41,</w:t>
            </w:r>
            <w:r w:rsidR="00503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8737BA" w:rsidRPr="00CF1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3F983572" w14:textId="77777777" w:rsidR="008737BA" w:rsidRPr="008737BA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4D472DDB" w14:textId="3155E661" w:rsidR="008737BA" w:rsidRPr="008737BA" w:rsidRDefault="008737BA" w:rsidP="008737B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3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2,328,841</w:t>
            </w:r>
          </w:p>
        </w:tc>
      </w:tr>
    </w:tbl>
    <w:p w14:paraId="0E0B3069" w14:textId="77777777" w:rsidR="004C61BB" w:rsidRPr="00DD6C01" w:rsidRDefault="004C61BB" w:rsidP="004C61BB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1D6BB4B" w14:textId="22F9B24D" w:rsidR="008C0FE9" w:rsidRDefault="004C61BB" w:rsidP="008C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both"/>
        <w:rPr>
          <w:rFonts w:ascii="Angsana New" w:hAnsi="Angsana New"/>
          <w:sz w:val="30"/>
          <w:szCs w:val="30"/>
        </w:rPr>
      </w:pPr>
      <w:r w:rsidRPr="00EB57B0">
        <w:rPr>
          <w:rFonts w:ascii="Angsana New" w:hAnsi="Angsana New"/>
          <w:sz w:val="30"/>
          <w:szCs w:val="30"/>
          <w:cs/>
        </w:rPr>
        <w:t xml:space="preserve">ในวันที่ 25 กันยายน 2562 </w:t>
      </w:r>
      <w:r w:rsidR="008C0FE9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8C0FE9">
        <w:rPr>
          <w:rFonts w:ascii="Angsana New" w:hAnsi="Angsana New"/>
          <w:sz w:val="30"/>
          <w:szCs w:val="30"/>
        </w:rPr>
        <w:t>23</w:t>
      </w:r>
      <w:r w:rsidR="008C0FE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8C0FE9">
        <w:rPr>
          <w:rFonts w:ascii="Angsana New" w:hAnsi="Angsana New"/>
          <w:sz w:val="30"/>
          <w:szCs w:val="30"/>
        </w:rPr>
        <w:t xml:space="preserve">2562 </w:t>
      </w:r>
      <w:r w:rsidRPr="00EB57B0">
        <w:rPr>
          <w:rFonts w:ascii="Angsana New" w:hAnsi="Angsana New"/>
          <w:sz w:val="30"/>
          <w:szCs w:val="30"/>
          <w:cs/>
        </w:rPr>
        <w:t>บริษัท ดุสิต มัลดีฟส์ อินเวสเม้นท์ จำกัด ซึ่งเป็นบริษัทย่อย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EB57B0">
        <w:rPr>
          <w:rFonts w:ascii="Angsana New" w:hAnsi="Angsana New"/>
          <w:sz w:val="30"/>
          <w:szCs w:val="30"/>
          <w:cs/>
        </w:rPr>
        <w:t>ของกองทรัสต์ ได้กู้ยืมเงินกับกองทรัสต์เป็นสกุลดอลล่าร์สหรัฐ จำนวน 77.73</w:t>
      </w:r>
      <w:r w:rsidRPr="00EB57B0">
        <w:rPr>
          <w:rFonts w:ascii="Angsana New" w:hAnsi="Angsana New"/>
          <w:sz w:val="30"/>
          <w:szCs w:val="30"/>
        </w:rPr>
        <w:t xml:space="preserve"> </w:t>
      </w:r>
      <w:r w:rsidRPr="00EB57B0">
        <w:rPr>
          <w:rFonts w:ascii="Angsana New" w:hAnsi="Angsana New"/>
          <w:sz w:val="30"/>
          <w:szCs w:val="30"/>
          <w:cs/>
        </w:rPr>
        <w:t>ล้านดอลล่าร์สหรัฐ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B57B0">
        <w:rPr>
          <w:rFonts w:ascii="Angsana New" w:hAnsi="Angsana New"/>
          <w:sz w:val="30"/>
          <w:szCs w:val="30"/>
          <w:cs/>
        </w:rPr>
        <w:t>เพื่อใช้ในการซื้อทรัพย์สินและหนี้สิน</w:t>
      </w:r>
      <w:r>
        <w:rPr>
          <w:rFonts w:ascii="Angsana New" w:hAnsi="Angsana New" w:hint="cs"/>
          <w:sz w:val="30"/>
          <w:szCs w:val="30"/>
          <w:cs/>
        </w:rPr>
        <w:t>ในโครงการ</w:t>
      </w:r>
      <w:r w:rsidRPr="00EB57B0">
        <w:rPr>
          <w:rFonts w:ascii="Angsana New" w:hAnsi="Angsana New"/>
          <w:sz w:val="30"/>
          <w:szCs w:val="30"/>
          <w:cs/>
        </w:rPr>
        <w:t>โรงแรม ดุสิตธานี มัลดีฟส์</w:t>
      </w:r>
      <w:r w:rsidR="008C0FE9">
        <w:rPr>
          <w:rFonts w:ascii="Angsana New" w:hAnsi="Angsana New"/>
          <w:sz w:val="30"/>
          <w:szCs w:val="30"/>
        </w:rPr>
        <w:t xml:space="preserve"> </w:t>
      </w:r>
      <w:r w:rsidR="008C0FE9">
        <w:rPr>
          <w:rFonts w:ascii="Angsana New" w:hAnsi="Angsana New" w:hint="cs"/>
          <w:sz w:val="30"/>
          <w:szCs w:val="30"/>
          <w:cs/>
        </w:rPr>
        <w:t>และใช้เป็นเงินทุนหมุนเวียน</w:t>
      </w:r>
      <w:r w:rsidR="002348C7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</w:t>
      </w:r>
      <w:r w:rsidR="008C0FE9">
        <w:rPr>
          <w:rFonts w:ascii="Angsana New" w:hAnsi="Angsana New" w:hint="cs"/>
          <w:sz w:val="30"/>
          <w:szCs w:val="30"/>
          <w:cs/>
        </w:rPr>
        <w:t>มี</w:t>
      </w:r>
      <w:r w:rsidR="008C0FE9" w:rsidRPr="00EB57B0">
        <w:rPr>
          <w:rFonts w:ascii="Angsana New" w:hAnsi="Angsana New"/>
          <w:sz w:val="30"/>
          <w:szCs w:val="30"/>
          <w:cs/>
        </w:rPr>
        <w:t xml:space="preserve">อัตราดอกเบี้ยร้อยละ 3.50 ต่อปี </w:t>
      </w:r>
      <w:r w:rsidR="008C0FE9">
        <w:rPr>
          <w:rFonts w:ascii="Angsana New" w:hAnsi="Angsana New" w:hint="cs"/>
          <w:sz w:val="30"/>
          <w:szCs w:val="30"/>
          <w:cs/>
        </w:rPr>
        <w:t>และผู้ให้กู้สามารถปรับอัตราดอกเบี้ยได้เป็นครั้งคราว</w:t>
      </w:r>
      <w:r w:rsidR="008C0FE9" w:rsidRPr="00EB57B0">
        <w:rPr>
          <w:rFonts w:ascii="Angsana New" w:hAnsi="Angsana New"/>
          <w:sz w:val="30"/>
          <w:szCs w:val="30"/>
          <w:cs/>
        </w:rPr>
        <w:t xml:space="preserve"> </w:t>
      </w:r>
      <w:r w:rsidRPr="00EB57B0">
        <w:rPr>
          <w:rFonts w:ascii="Angsana New" w:hAnsi="Angsana New"/>
          <w:sz w:val="30"/>
          <w:szCs w:val="30"/>
          <w:cs/>
        </w:rPr>
        <w:t>โดยเงินกู้ยืม</w:t>
      </w:r>
      <w:r w:rsidR="008C0FE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C0FE9">
        <w:rPr>
          <w:rFonts w:ascii="Angsana New" w:hAnsi="Angsana New"/>
          <w:sz w:val="30"/>
          <w:szCs w:val="30"/>
        </w:rPr>
        <w:t>51</w:t>
      </w:r>
      <w:r w:rsidR="008C0FE9">
        <w:rPr>
          <w:rFonts w:ascii="Angsana New" w:hAnsi="Angsana New" w:hint="cs"/>
          <w:sz w:val="30"/>
          <w:szCs w:val="30"/>
          <w:cs/>
        </w:rPr>
        <w:t xml:space="preserve"> ล้านดอลล่าร์สหรัฐ </w:t>
      </w:r>
      <w:r w:rsidRPr="00EB57B0">
        <w:rPr>
          <w:rFonts w:ascii="Angsana New" w:hAnsi="Angsana New"/>
          <w:sz w:val="30"/>
          <w:szCs w:val="30"/>
          <w:cs/>
        </w:rPr>
        <w:t>มีกำหนดจ่ายคืน</w:t>
      </w:r>
      <w:r w:rsidR="007B06FC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7B06FC">
        <w:rPr>
          <w:rFonts w:ascii="Angsana New" w:hAnsi="Angsana New"/>
          <w:sz w:val="30"/>
          <w:szCs w:val="30"/>
        </w:rPr>
        <w:t xml:space="preserve">7 </w:t>
      </w:r>
      <w:r w:rsidR="007B06F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B06FC">
        <w:rPr>
          <w:rFonts w:ascii="Angsana New" w:hAnsi="Angsana New"/>
          <w:sz w:val="30"/>
          <w:szCs w:val="30"/>
        </w:rPr>
        <w:t xml:space="preserve">2602 </w:t>
      </w:r>
      <w:r w:rsidR="008C0FE9">
        <w:rPr>
          <w:rFonts w:ascii="Angsana New" w:hAnsi="Angsana New" w:hint="cs"/>
          <w:sz w:val="30"/>
          <w:szCs w:val="30"/>
          <w:cs/>
        </w:rPr>
        <w:t xml:space="preserve">และเงินกู้ยืมจำนวน </w:t>
      </w:r>
      <w:r w:rsidR="008C0FE9">
        <w:rPr>
          <w:rFonts w:ascii="Angsana New" w:hAnsi="Angsana New"/>
          <w:sz w:val="30"/>
          <w:szCs w:val="30"/>
        </w:rPr>
        <w:t>26.73</w:t>
      </w:r>
      <w:r w:rsidR="008C0FE9">
        <w:rPr>
          <w:rFonts w:ascii="Angsana New" w:hAnsi="Angsana New" w:hint="cs"/>
          <w:sz w:val="30"/>
          <w:szCs w:val="30"/>
          <w:cs/>
        </w:rPr>
        <w:t xml:space="preserve"> </w:t>
      </w:r>
      <w:r w:rsidR="000C3463">
        <w:rPr>
          <w:rFonts w:ascii="Angsana New" w:hAnsi="Angsana New" w:hint="cs"/>
          <w:sz w:val="30"/>
          <w:szCs w:val="30"/>
          <w:cs/>
        </w:rPr>
        <w:t>ล้าน</w:t>
      </w:r>
      <w:r w:rsidR="008C0FE9">
        <w:rPr>
          <w:rFonts w:ascii="Angsana New" w:hAnsi="Angsana New" w:hint="cs"/>
          <w:sz w:val="30"/>
          <w:szCs w:val="30"/>
          <w:cs/>
        </w:rPr>
        <w:t>ดอลล่าร์สหรัฐ</w:t>
      </w:r>
      <w:r w:rsidR="007B06FC" w:rsidRPr="00EB57B0">
        <w:rPr>
          <w:rFonts w:ascii="Angsana New" w:hAnsi="Angsana New"/>
          <w:sz w:val="30"/>
          <w:szCs w:val="30"/>
          <w:cs/>
        </w:rPr>
        <w:t xml:space="preserve"> </w:t>
      </w:r>
      <w:r w:rsidR="008C0FE9">
        <w:rPr>
          <w:rFonts w:ascii="Angsana New" w:hAnsi="Angsana New" w:hint="cs"/>
          <w:sz w:val="30"/>
          <w:szCs w:val="30"/>
          <w:cs/>
        </w:rPr>
        <w:t>กำหนดชำระคืน</w:t>
      </w:r>
      <w:r w:rsidR="002348C7">
        <w:rPr>
          <w:rFonts w:ascii="Angsana New" w:hAnsi="Angsana New" w:hint="cs"/>
          <w:sz w:val="30"/>
          <w:szCs w:val="30"/>
          <w:cs/>
        </w:rPr>
        <w:t>บางส่วนหรือ</w:t>
      </w:r>
      <w:r w:rsidR="007B06FC">
        <w:rPr>
          <w:rFonts w:ascii="Angsana New" w:hAnsi="Angsana New" w:hint="cs"/>
          <w:sz w:val="30"/>
          <w:szCs w:val="30"/>
          <w:cs/>
        </w:rPr>
        <w:t>ทั้งจำนวน</w:t>
      </w:r>
      <w:r w:rsidR="007B06FC" w:rsidRPr="00EB57B0">
        <w:rPr>
          <w:rFonts w:ascii="Angsana New" w:hAnsi="Angsana New"/>
          <w:sz w:val="30"/>
          <w:szCs w:val="30"/>
          <w:cs/>
        </w:rPr>
        <w:t xml:space="preserve">เมื่อถูกทวงถามจากกองทรัสต์ </w:t>
      </w:r>
      <w:r w:rsidR="008C0FE9" w:rsidRPr="00EB57B0">
        <w:rPr>
          <w:rFonts w:ascii="Angsana New" w:hAnsi="Angsana New"/>
          <w:sz w:val="30"/>
          <w:szCs w:val="30"/>
          <w:cs/>
        </w:rPr>
        <w:t>ณ วันที่</w:t>
      </w:r>
      <w:r w:rsidR="008C0FE9">
        <w:rPr>
          <w:rFonts w:ascii="Angsana New" w:hAnsi="Angsana New" w:hint="cs"/>
          <w:sz w:val="30"/>
          <w:szCs w:val="30"/>
          <w:cs/>
        </w:rPr>
        <w:t xml:space="preserve"> </w:t>
      </w:r>
      <w:r w:rsidR="008C0FE9" w:rsidRPr="00EB57B0">
        <w:rPr>
          <w:rFonts w:ascii="Angsana New" w:hAnsi="Angsana New"/>
          <w:sz w:val="30"/>
          <w:szCs w:val="30"/>
          <w:cs/>
        </w:rPr>
        <w:t>3</w:t>
      </w:r>
      <w:r w:rsidR="008C0FE9">
        <w:rPr>
          <w:rFonts w:ascii="Angsana New" w:hAnsi="Angsana New"/>
          <w:sz w:val="30"/>
          <w:szCs w:val="30"/>
        </w:rPr>
        <w:t>1</w:t>
      </w:r>
      <w:r w:rsidR="008C0FE9" w:rsidRPr="00EB57B0">
        <w:rPr>
          <w:rFonts w:ascii="Angsana New" w:hAnsi="Angsana New"/>
          <w:sz w:val="30"/>
          <w:szCs w:val="30"/>
          <w:cs/>
        </w:rPr>
        <w:t xml:space="preserve"> </w:t>
      </w:r>
      <w:r w:rsidR="008C0FE9" w:rsidRPr="007F60E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C0FE9" w:rsidRPr="00EB57B0">
        <w:rPr>
          <w:rFonts w:ascii="Angsana New" w:hAnsi="Angsana New"/>
          <w:sz w:val="30"/>
          <w:szCs w:val="30"/>
          <w:cs/>
        </w:rPr>
        <w:t xml:space="preserve"> 2562 บริษัทย่อยแห่งนี้ได้เบิกเงินกู้ยืมแล้วเต็มจำนวน</w:t>
      </w:r>
    </w:p>
    <w:p w14:paraId="45FCACD2" w14:textId="77777777" w:rsidR="008C0FE9" w:rsidRDefault="008C0FE9" w:rsidP="004C6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23"/>
        <w:jc w:val="thaiDistribute"/>
        <w:rPr>
          <w:rFonts w:ascii="Angsana New" w:hAnsi="Angsana New"/>
          <w:sz w:val="30"/>
          <w:szCs w:val="30"/>
        </w:rPr>
      </w:pPr>
    </w:p>
    <w:p w14:paraId="5E4CEE61" w14:textId="744623C2" w:rsidR="004C61BB" w:rsidRDefault="004C61BB" w:rsidP="008C0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</w:p>
    <w:p w14:paraId="44B7C515" w14:textId="77777777" w:rsidR="004C61BB" w:rsidRDefault="004C61BB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D93A12" w14:textId="4895917D" w:rsidR="002B6F7C" w:rsidRDefault="002B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5F14FD" w14:textId="3CEED8EE" w:rsidR="00572B6F" w:rsidRPr="007542A8" w:rsidRDefault="000E4BCB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020D4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เงินลงทุนในอสังหาริมทรัพย์และสิทธิการ</w:t>
      </w:r>
      <w:r w:rsidR="00C75F47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เช่า</w:t>
      </w:r>
    </w:p>
    <w:p w14:paraId="7AB4E38E" w14:textId="2A933E6F" w:rsidR="00272F3E" w:rsidRDefault="00272F3E" w:rsidP="006214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4B473BB1" w14:textId="1648194F" w:rsidR="002E7747" w:rsidRPr="00097406" w:rsidRDefault="002E7747" w:rsidP="00097406">
      <w:pPr>
        <w:pStyle w:val="ListParagraph"/>
        <w:numPr>
          <w:ilvl w:val="0"/>
          <w:numId w:val="45"/>
        </w:numPr>
        <w:jc w:val="thaiDistribute"/>
        <w:rPr>
          <w:rFonts w:ascii="Angsana New" w:hAnsi="Angsana New"/>
          <w:sz w:val="30"/>
          <w:szCs w:val="30"/>
        </w:rPr>
      </w:pPr>
      <w:r w:rsidRPr="00097406">
        <w:rPr>
          <w:rFonts w:ascii="Angsana New" w:hAnsi="Angsana New" w:hint="cs"/>
          <w:sz w:val="30"/>
          <w:szCs w:val="30"/>
          <w:cs/>
        </w:rPr>
        <w:t>เมื่อ</w:t>
      </w:r>
      <w:r w:rsidRPr="00097406">
        <w:rPr>
          <w:rFonts w:ascii="Angsana New" w:hAnsi="Angsana New"/>
          <w:sz w:val="30"/>
          <w:szCs w:val="30"/>
          <w:cs/>
        </w:rPr>
        <w:t>วันที่</w:t>
      </w:r>
      <w:r w:rsidRPr="00097406">
        <w:rPr>
          <w:rFonts w:ascii="Times New Roman" w:hAnsi="Times New Roman"/>
          <w:sz w:val="30"/>
          <w:szCs w:val="30"/>
          <w:cs/>
        </w:rPr>
        <w:t xml:space="preserve"> 8 </w:t>
      </w:r>
      <w:r w:rsidRPr="00097406">
        <w:rPr>
          <w:rFonts w:ascii="Angsana New" w:hAnsi="Angsana New"/>
          <w:sz w:val="30"/>
          <w:szCs w:val="30"/>
          <w:cs/>
        </w:rPr>
        <w:t>ธันวาคม</w:t>
      </w:r>
      <w:r w:rsidRPr="00097406">
        <w:rPr>
          <w:rFonts w:ascii="Times New Roman" w:hAnsi="Times New Roman"/>
          <w:sz w:val="30"/>
          <w:szCs w:val="30"/>
          <w:cs/>
        </w:rPr>
        <w:t xml:space="preserve"> 2560 </w:t>
      </w:r>
      <w:r w:rsidRPr="00097406">
        <w:rPr>
          <w:rFonts w:ascii="Angsana New" w:hAnsi="Angsana New"/>
          <w:sz w:val="30"/>
          <w:szCs w:val="30"/>
          <w:cs/>
        </w:rPr>
        <w:t>กองทรัสต์ได้รับโอนสินทรัพย์</w:t>
      </w:r>
      <w:r w:rsidRPr="00097406">
        <w:rPr>
          <w:rFonts w:ascii="Angsana New" w:hAnsi="Angsana New"/>
          <w:spacing w:val="-8"/>
          <w:sz w:val="30"/>
          <w:szCs w:val="30"/>
          <w:cs/>
        </w:rPr>
        <w:t>ที่กองทุนรวมได้</w:t>
      </w:r>
      <w:r w:rsidRPr="00097406">
        <w:rPr>
          <w:rFonts w:ascii="Angsana New" w:hAnsi="Angsana New"/>
          <w:sz w:val="30"/>
          <w:szCs w:val="30"/>
          <w:cs/>
        </w:rPr>
        <w:t>ลงทุนเป็นครั้งแรกในทรัพย์สินที่เกี่ยวเนื่องกับกิจการโรงแรม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</w:rPr>
        <w:t>3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แห่ง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ซึ่ง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ณ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วันที่รับโอน</w:t>
      </w:r>
      <w:r w:rsidRPr="00097406">
        <w:rPr>
          <w:rFonts w:ascii="Times New Roman" w:hAnsi="Times New Roman"/>
          <w:sz w:val="30"/>
          <w:szCs w:val="30"/>
          <w:cs/>
        </w:rPr>
        <w:t xml:space="preserve"> </w:t>
      </w:r>
      <w:r w:rsidRPr="00097406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14:paraId="06C9D896" w14:textId="77777777" w:rsidR="002E7747" w:rsidRPr="0056466F" w:rsidRDefault="002E7747" w:rsidP="002E7747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8869975" w14:textId="4EE95600" w:rsidR="002E7747" w:rsidRPr="00EA592D" w:rsidRDefault="00097406" w:rsidP="00097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(ก</w:t>
      </w:r>
      <w:r w:rsidR="002E7747" w:rsidRPr="00EA592D">
        <w:rPr>
          <w:rFonts w:ascii="Angsana New" w:hAnsi="Angsana New"/>
          <w:sz w:val="30"/>
          <w:szCs w:val="30"/>
        </w:rPr>
        <w:t xml:space="preserve">) </w:t>
      </w:r>
      <w:r w:rsidR="002E7747" w:rsidRPr="00EA592D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ลงทุนในทรัพย์สินที่ใช้ในการประกอบกิจการโรงแรมดุสิตธานี ลากูน่า ภูเก็ต</w:t>
      </w:r>
      <w:r w:rsidR="002E7747" w:rsidRPr="00EA592D">
        <w:rPr>
          <w:rFonts w:ascii="Angsana New" w:hAnsi="Angsana New"/>
          <w:sz w:val="30"/>
          <w:szCs w:val="30"/>
        </w:rPr>
        <w:t xml:space="preserve"> </w:t>
      </w:r>
      <w:r w:rsidR="002E7747" w:rsidRPr="00EA592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2EB9E25D" w14:textId="77777777" w:rsidR="002E7747" w:rsidRPr="0056466F" w:rsidRDefault="002E7747" w:rsidP="002E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  <w:cs/>
        </w:rPr>
      </w:pPr>
    </w:p>
    <w:p w14:paraId="2C2DE0DA" w14:textId="77777777" w:rsidR="002E7747" w:rsidRPr="007B4374" w:rsidRDefault="002E7747" w:rsidP="0004632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</w:t>
      </w:r>
      <w:r>
        <w:rPr>
          <w:rFonts w:ascii="Angsana New" w:hAnsi="Angsana New"/>
          <w:sz w:val="30"/>
          <w:szCs w:val="30"/>
          <w:cs/>
        </w:rPr>
        <w:t>กรรมสิทธิ์ในที่ดิน</w:t>
      </w:r>
      <w:r w:rsidRPr="007B4374">
        <w:rPr>
          <w:rFonts w:ascii="Angsana New" w:hAnsi="Angsana New"/>
          <w:sz w:val="30"/>
          <w:szCs w:val="30"/>
          <w:cs/>
        </w:rPr>
        <w:t xml:space="preserve">และสิ่งปลูกสร้าง งานระบบสาธารณูปโภคที่เกี่ยวข้องกับกิจการ </w:t>
      </w:r>
      <w:r w:rsidRPr="007B4374">
        <w:rPr>
          <w:rFonts w:ascii="Angsana New" w:hAnsi="Angsana New"/>
          <w:spacing w:val="-2"/>
          <w:sz w:val="30"/>
          <w:szCs w:val="30"/>
          <w:cs/>
        </w:rPr>
        <w:t xml:space="preserve">โรงแรมดุสิตธานี ลากูน่า ภูเก็ต </w:t>
      </w:r>
      <w:r>
        <w:rPr>
          <w:rFonts w:ascii="Angsana New" w:hAnsi="Angsana New"/>
          <w:spacing w:val="-2"/>
          <w:sz w:val="30"/>
          <w:szCs w:val="30"/>
          <w:cs/>
        </w:rPr>
        <w:t>รวมเป็นเงิน</w:t>
      </w:r>
      <w:r w:rsidRPr="007B4374">
        <w:rPr>
          <w:rFonts w:ascii="Angsana New" w:hAnsi="Angsana New"/>
          <w:spacing w:val="-2"/>
          <w:sz w:val="30"/>
          <w:szCs w:val="30"/>
          <w:cs/>
        </w:rPr>
        <w:t>จำนวน 2,</w:t>
      </w:r>
      <w:r w:rsidRPr="007B4374">
        <w:rPr>
          <w:rFonts w:ascii="Angsana New" w:hAnsi="Angsana New" w:hint="cs"/>
          <w:spacing w:val="-2"/>
          <w:sz w:val="30"/>
          <w:szCs w:val="30"/>
          <w:cs/>
        </w:rPr>
        <w:t>801</w:t>
      </w:r>
      <w:r w:rsidRPr="007B4374">
        <w:rPr>
          <w:rFonts w:ascii="Angsana New" w:hAnsi="Angsana New"/>
          <w:spacing w:val="-2"/>
          <w:sz w:val="30"/>
          <w:szCs w:val="30"/>
        </w:rPr>
        <w:t xml:space="preserve"> </w:t>
      </w:r>
      <w:r w:rsidRPr="007B4374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7717E794" w14:textId="77777777" w:rsidR="002E7747" w:rsidRPr="0056466F" w:rsidRDefault="002E7747" w:rsidP="002E7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6B1C178B" w14:textId="77777777" w:rsidR="002E7747" w:rsidRDefault="002E7747" w:rsidP="0004632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ที่ใช้ในการประกอบกิจการโรงแรมดุสิตธานี ลา</w:t>
      </w:r>
      <w:r>
        <w:rPr>
          <w:rFonts w:ascii="Angsana New" w:hAnsi="Angsana New"/>
          <w:sz w:val="30"/>
          <w:szCs w:val="30"/>
          <w:cs/>
        </w:rPr>
        <w:t>กูน่า ภูเก็ต รวมเป็นเงิน</w:t>
      </w:r>
      <w:r w:rsidRPr="007B4374">
        <w:rPr>
          <w:rFonts w:ascii="Angsana New" w:hAnsi="Angsana New"/>
          <w:sz w:val="30"/>
          <w:szCs w:val="30"/>
          <w:cs/>
        </w:rPr>
        <w:t>จำนวน 68 ล้านบาท</w:t>
      </w:r>
      <w:r w:rsidRPr="007B4374">
        <w:rPr>
          <w:rFonts w:ascii="Angsana New" w:hAnsi="Angsana New"/>
          <w:sz w:val="30"/>
          <w:szCs w:val="30"/>
        </w:rPr>
        <w:t xml:space="preserve"> </w:t>
      </w:r>
    </w:p>
    <w:p w14:paraId="2FC01639" w14:textId="77777777" w:rsidR="002E7747" w:rsidRPr="00F52A01" w:rsidRDefault="002E7747" w:rsidP="002E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772163BE" w14:textId="68951C55" w:rsidR="002E7747" w:rsidRPr="00EA592D" w:rsidRDefault="00097406" w:rsidP="000974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(ข</w:t>
      </w:r>
      <w:r w:rsidR="002E7747" w:rsidRPr="00EA592D">
        <w:rPr>
          <w:rFonts w:ascii="Angsana New" w:hAnsi="Angsana New"/>
          <w:sz w:val="30"/>
          <w:szCs w:val="30"/>
          <w:lang w:val="en-GB"/>
        </w:rPr>
        <w:t xml:space="preserve">) </w:t>
      </w:r>
      <w:r w:rsidR="002E7747" w:rsidRPr="00EA592D">
        <w:rPr>
          <w:rFonts w:ascii="Angsana New" w:hAnsi="Angsana New"/>
          <w:sz w:val="30"/>
          <w:szCs w:val="30"/>
          <w:cs/>
        </w:rPr>
        <w:t>ลงทุนในทรัพย์สินที่ใช้ในการประกอบกิจการโรงแรมดุสิตดีทู เชียงใหม่ มีรายละเอียดดังนี้</w:t>
      </w:r>
    </w:p>
    <w:p w14:paraId="56FC6476" w14:textId="77777777" w:rsidR="002E7747" w:rsidRPr="00872498" w:rsidRDefault="002E7747" w:rsidP="002E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2BA6E733" w14:textId="7EB2084D" w:rsidR="002E7747" w:rsidRPr="007B4374" w:rsidRDefault="002E7747" w:rsidP="0004632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</w:t>
      </w:r>
      <w:r>
        <w:rPr>
          <w:rFonts w:ascii="Angsana New" w:hAnsi="Angsana New"/>
          <w:sz w:val="30"/>
          <w:szCs w:val="30"/>
          <w:cs/>
        </w:rPr>
        <w:t>กรรมสิทธิ์ในที่ดิน</w:t>
      </w:r>
      <w:r w:rsidRPr="007B4374">
        <w:rPr>
          <w:rFonts w:ascii="Angsana New" w:hAnsi="Angsana New"/>
          <w:sz w:val="30"/>
          <w:szCs w:val="30"/>
          <w:cs/>
        </w:rPr>
        <w:t>และสิ่งปลูกสร้าง</w:t>
      </w:r>
      <w:r w:rsidRPr="00046321">
        <w:rPr>
          <w:rFonts w:ascii="Angsana New" w:hAnsi="Angsana New"/>
          <w:sz w:val="30"/>
          <w:szCs w:val="30"/>
          <w:cs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งานระบบสาธารณูปโภคที่เกี่ยวข้องกับกิจการโรงแรมดุสิต</w:t>
      </w:r>
      <w:r w:rsidRPr="00046321">
        <w:rPr>
          <w:rFonts w:ascii="Angsana New" w:hAnsi="Angsana New"/>
          <w:sz w:val="30"/>
          <w:szCs w:val="30"/>
          <w:cs/>
        </w:rPr>
        <w:t xml:space="preserve">ดีทู เชียงใหม่ รวมเป็นเงินจำนวน </w:t>
      </w:r>
      <w:r w:rsidRPr="00046321">
        <w:rPr>
          <w:rFonts w:ascii="Angsana New" w:hAnsi="Angsana New" w:hint="cs"/>
          <w:sz w:val="30"/>
          <w:szCs w:val="30"/>
          <w:cs/>
        </w:rPr>
        <w:t>387</w:t>
      </w:r>
      <w:r w:rsidRPr="0004632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</w:p>
    <w:p w14:paraId="3D004B52" w14:textId="77777777" w:rsidR="002E7747" w:rsidRPr="00872498" w:rsidRDefault="002E7747" w:rsidP="002E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4F5660AE" w14:textId="653B5B32" w:rsidR="002E7747" w:rsidRPr="00046321" w:rsidRDefault="002E7747" w:rsidP="0004632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046321">
        <w:rPr>
          <w:rFonts w:ascii="Angsana New" w:hAnsi="Angsana New"/>
          <w:sz w:val="30"/>
          <w:szCs w:val="30"/>
          <w:cs/>
        </w:rPr>
        <w:t>ลงทุนกรรมสิทธิ์ในเฟอร์นิเจอร์ ทรัพย์สินติดตรึงตรา และอุปกรณ์ต่าง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046321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ที่ใช้ในการประกอบกิจการโรงแรมดุสิตดีทู เชียงใหม่ รวมเป็นเงินจำนวน 14</w:t>
      </w:r>
      <w:r w:rsidRPr="00046321">
        <w:rPr>
          <w:rFonts w:ascii="Angsana New" w:hAnsi="Angsana New"/>
          <w:sz w:val="30"/>
          <w:szCs w:val="30"/>
        </w:rPr>
        <w:t xml:space="preserve"> </w:t>
      </w:r>
      <w:r w:rsidRPr="00046321">
        <w:rPr>
          <w:rFonts w:ascii="Angsana New" w:hAnsi="Angsana New"/>
          <w:sz w:val="30"/>
          <w:szCs w:val="30"/>
          <w:cs/>
        </w:rPr>
        <w:t>ล้านบาท</w:t>
      </w:r>
    </w:p>
    <w:p w14:paraId="3FC7CF86" w14:textId="77777777" w:rsidR="002E7747" w:rsidRDefault="002E7747" w:rsidP="002E7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F711920" w14:textId="4321230A" w:rsidR="002E7747" w:rsidRPr="00097406" w:rsidRDefault="00097406" w:rsidP="00AE35A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firstLine="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2E7747" w:rsidRPr="00097406">
        <w:rPr>
          <w:rFonts w:ascii="Angsana New" w:hAnsi="Angsana New"/>
          <w:sz w:val="30"/>
          <w:szCs w:val="30"/>
          <w:cs/>
          <w:lang w:val="en-GB"/>
        </w:rPr>
        <w:t>ลงทุนในโครงการโรงแรมดุสิตธานี หัวหิน มีรายละเอียดดังนี้</w:t>
      </w:r>
    </w:p>
    <w:p w14:paraId="60DDCB79" w14:textId="77777777" w:rsidR="002E7747" w:rsidRPr="000711B2" w:rsidRDefault="002E7747" w:rsidP="000974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7D3BBB2" w14:textId="4467F24F" w:rsidR="002E7747" w:rsidRPr="007B4374" w:rsidRDefault="002E7747" w:rsidP="0004632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รับโอนสัญญา</w:t>
      </w:r>
      <w:r w:rsidRPr="007B4374">
        <w:rPr>
          <w:rFonts w:ascii="Angsana New" w:hAnsi="Angsana New"/>
          <w:sz w:val="30"/>
          <w:szCs w:val="30"/>
          <w:cs/>
        </w:rPr>
        <w:t>เช่าทรัพย์สิน</w:t>
      </w:r>
      <w:r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7B4374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เกี่ยวข้องกับอสังหาริมทรัพย์ ที่</w:t>
      </w:r>
      <w:r w:rsidRPr="007B4374">
        <w:rPr>
          <w:rFonts w:ascii="Angsana New" w:hAnsi="Angsana New"/>
          <w:sz w:val="30"/>
          <w:szCs w:val="30"/>
          <w:cs/>
        </w:rPr>
        <w:t>ใช้ในการประกอบกิจการโรงแรมดุสิตธานี หัวหิน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ซึ่งเป็นกรรมสิทธิ์ของบริษัท ดุสิต ไทย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พร็อพเพอร์ตี้ส์ จำกัด (มหาชน) ซึ่งประกอบด้วย ที่ดินพร้อมสิ่งปลูกสร้าง และงานระบบสาธารณูปโภคที่เกี่ยวข้องกับกิจการโรงแรม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ระยะเวลาตามสัญญาเช่า เริ่ม</w:t>
      </w:r>
      <w:r w:rsidRPr="007B4374">
        <w:rPr>
          <w:rFonts w:ascii="Angsana New" w:hAnsi="Angsana New"/>
          <w:sz w:val="30"/>
          <w:szCs w:val="30"/>
          <w:cs/>
        </w:rPr>
        <w:t xml:space="preserve">ตั้งแต่วันที่ 24 ธันวาคม 2553 ถึงวันที่ 23 ธันวาคม 2583 </w:t>
      </w:r>
      <w:r>
        <w:rPr>
          <w:rFonts w:ascii="Angsana New" w:hAnsi="Angsana New"/>
          <w:sz w:val="30"/>
          <w:szCs w:val="30"/>
          <w:cs/>
        </w:rPr>
        <w:t>(รวมระยะเวลา 30 ปี) โดยมูลค่าลงทุน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7B4374">
        <w:rPr>
          <w:rFonts w:ascii="Angsana New" w:hAnsi="Angsana New"/>
          <w:sz w:val="30"/>
          <w:szCs w:val="30"/>
          <w:cs/>
        </w:rPr>
        <w:t>เป็นจำนวนเงิน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  <w:r w:rsidRPr="007B4374">
        <w:rPr>
          <w:rFonts w:ascii="Angsana New" w:hAnsi="Angsana New"/>
          <w:sz w:val="30"/>
          <w:szCs w:val="30"/>
        </w:rPr>
        <w:t>839</w:t>
      </w:r>
      <w:r w:rsidRPr="007B437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0D4743B" w14:textId="77777777" w:rsidR="002E7747" w:rsidRPr="00872498" w:rsidRDefault="002E7747" w:rsidP="002E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19" w:hanging="360"/>
        <w:jc w:val="both"/>
        <w:rPr>
          <w:rFonts w:ascii="Angsana New" w:hAnsi="Angsana New"/>
          <w:sz w:val="20"/>
          <w:szCs w:val="20"/>
        </w:rPr>
      </w:pPr>
    </w:p>
    <w:p w14:paraId="017BC9BD" w14:textId="77777777" w:rsidR="002E7747" w:rsidRPr="00046321" w:rsidRDefault="002E7747" w:rsidP="00046321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62"/>
        <w:jc w:val="thaiDistribute"/>
        <w:rPr>
          <w:rFonts w:ascii="Angsana New" w:hAnsi="Angsana New"/>
          <w:sz w:val="30"/>
          <w:szCs w:val="30"/>
        </w:rPr>
      </w:pPr>
      <w:r w:rsidRPr="007B4374">
        <w:rPr>
          <w:rFonts w:ascii="Angsana New" w:hAnsi="Angsana New"/>
          <w:sz w:val="30"/>
          <w:szCs w:val="30"/>
          <w:cs/>
        </w:rPr>
        <w:t>ลงทุนซื้อกรรมสิทธิ์ในเฟอร์นิเจอร์ ทรัพย์สินติดตรึงตรา และอุปกรณ์ต่าง</w:t>
      </w:r>
      <w:r w:rsidRPr="007B4374">
        <w:rPr>
          <w:rFonts w:ascii="Angsana New" w:hAnsi="Angsana New"/>
          <w:sz w:val="30"/>
          <w:szCs w:val="30"/>
        </w:rPr>
        <w:t xml:space="preserve"> </w:t>
      </w:r>
      <w:r w:rsidRPr="007B4374">
        <w:rPr>
          <w:rFonts w:ascii="Angsana New" w:hAnsi="Angsana New"/>
          <w:sz w:val="30"/>
          <w:szCs w:val="30"/>
          <w:cs/>
        </w:rPr>
        <w:t>ๆ ที่ใช้ในการประกอบกิจการโรงแรม ดุสิตธานี หัวหิน รวมเป็นเงิน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7B4374">
        <w:rPr>
          <w:rFonts w:ascii="Angsana New" w:hAnsi="Angsana New"/>
          <w:sz w:val="30"/>
          <w:szCs w:val="30"/>
          <w:cs/>
        </w:rPr>
        <w:t xml:space="preserve"> </w:t>
      </w:r>
      <w:r w:rsidRPr="007B4374">
        <w:rPr>
          <w:rFonts w:ascii="Angsana New" w:hAnsi="Angsana New"/>
          <w:sz w:val="30"/>
          <w:szCs w:val="30"/>
        </w:rPr>
        <w:t xml:space="preserve">52 </w:t>
      </w:r>
      <w:r w:rsidRPr="007B4374">
        <w:rPr>
          <w:rFonts w:ascii="Angsana New" w:hAnsi="Angsana New"/>
          <w:sz w:val="30"/>
          <w:szCs w:val="30"/>
          <w:cs/>
        </w:rPr>
        <w:t>ล้านบาท</w:t>
      </w:r>
    </w:p>
    <w:p w14:paraId="04730303" w14:textId="77777777" w:rsidR="002E7747" w:rsidRPr="004329CB" w:rsidRDefault="002E7747" w:rsidP="006214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094EC43C" w14:textId="737A6476" w:rsidR="004C61BB" w:rsidRDefault="004C61BB" w:rsidP="004C61BB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EA592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กอง</w:t>
      </w:r>
      <w:r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ทรัสต์</w:t>
      </w:r>
      <w:r w:rsidRPr="00EA592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ได้นำอสังหาริมทรัพย์ทั้งหมดออกให้เช่า</w:t>
      </w:r>
      <w:r w:rsidR="002E7747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และ</w:t>
      </w:r>
      <w:r w:rsidR="002E7747">
        <w:rPr>
          <w:rFonts w:ascii="Angsana New" w:hAnsi="Angsana New" w:cs="Angsana New"/>
          <w:spacing w:val="4"/>
          <w:sz w:val="30"/>
          <w:szCs w:val="30"/>
          <w:lang w:val="en-US"/>
        </w:rPr>
        <w:t>/</w:t>
      </w:r>
      <w:r w:rsidRPr="00EA592D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หรือให้เช่าช่วงแก่ผู้ประกอบกิจการโรงแรมซึ่งได้แก่ บริษัท ดุสิต แมนเนจเม้นท์ จำกัด ซึ่งเป็นบริษัทย่อยของบริษัท ดุสิตธานี จำกัด (มหาชน)</w:t>
      </w:r>
    </w:p>
    <w:p w14:paraId="2DCAD71D" w14:textId="77777777" w:rsidR="004C61BB" w:rsidRPr="00621472" w:rsidRDefault="004C61BB" w:rsidP="006214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B49541A" w14:textId="6CF2FC32" w:rsidR="004C61BB" w:rsidRDefault="004C61BB" w:rsidP="004C61BB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lastRenderedPageBreak/>
        <w:t>ในการนำทรัพย์สินดังกล่าวออกให้เช่า และ/หรือ ให้เช่าช่วงแก่</w:t>
      </w:r>
      <w:r w:rsidRPr="003276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กองทรัสต์จะรับโอนสิทธิและหน้าที่ตามสัญญาเช่า/เช่าช่วงจากกองทุนรวม ซึ่งสิ้นสุดในปี 2562 หลังจากนั้น กองทรัสต์สามารถใช้สิทธิให้</w:t>
      </w:r>
      <w:r w:rsidRPr="003276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บริษัท ดุสิต แมนเนจเม้นท์ จำกัด 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 xml:space="preserve">ต่ออายุสัญญาได้อีก 4 คราว คราวละ 3 ปี (สิ้นสุดปี 2574) </w:t>
      </w:r>
      <w:r w:rsidRPr="003276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โด</w:t>
      </w:r>
      <w:r w:rsidRPr="0032767C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ยข้อกำหนดและเงื่อนไขต่างๆ เหมือนกับสัญญาเช่า/เช่าช่วงเดิมทุกประการ ยกเว้นข้อตกลงเกี่ยวกับค่าเช่า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ซึ่ง</w:t>
      </w:r>
      <w:r>
        <w:rPr>
          <w:rFonts w:ascii="Angsana New" w:hAnsi="Angsana New" w:cs="Angsana New"/>
          <w:spacing w:val="4"/>
          <w:sz w:val="30"/>
          <w:szCs w:val="30"/>
          <w:cs/>
        </w:rPr>
        <w:t>กำหนดค่าเช่าดังนี้</w:t>
      </w:r>
    </w:p>
    <w:p w14:paraId="372C33ED" w14:textId="77777777" w:rsidR="004C61BB" w:rsidRPr="00621472" w:rsidRDefault="004C61BB" w:rsidP="00621472">
      <w:pPr>
        <w:ind w:left="454"/>
        <w:jc w:val="thaiDistribute"/>
        <w:rPr>
          <w:rFonts w:ascii="Angsana New" w:hAnsi="Angsana New"/>
          <w:sz w:val="20"/>
          <w:szCs w:val="20"/>
          <w:cs/>
        </w:rPr>
      </w:pPr>
    </w:p>
    <w:p w14:paraId="35D0D3B4" w14:textId="46242404" w:rsidR="004C61BB" w:rsidRDefault="004C61BB" w:rsidP="002E7747">
      <w:pPr>
        <w:pStyle w:val="a6"/>
        <w:numPr>
          <w:ilvl w:val="0"/>
          <w:numId w:val="44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t>ค่าเช่าคงที่รายปี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 xml:space="preserve">จะเป็นไปตามข้อกำหนดที่ได้ตกลงกันในสัญญา </w:t>
      </w:r>
      <w:r>
        <w:rPr>
          <w:rFonts w:ascii="Angsana New" w:hAnsi="Angsana New" w:cs="Angsana New"/>
          <w:spacing w:val="4"/>
          <w:sz w:val="30"/>
          <w:szCs w:val="30"/>
          <w:cs/>
        </w:rPr>
        <w:t>ทั้งนี้ค่าเช่าคงที่รายปีที่คำนวณได้ดังกล่าวจะไม่ต่ำกว่า 205 ล้านบาท</w:t>
      </w:r>
    </w:p>
    <w:p w14:paraId="27567A9B" w14:textId="77777777" w:rsidR="004C61BB" w:rsidRPr="00621472" w:rsidRDefault="004C61BB" w:rsidP="00621472">
      <w:pPr>
        <w:ind w:left="454"/>
        <w:jc w:val="thaiDistribute"/>
        <w:rPr>
          <w:rFonts w:ascii="Angsana New" w:hAnsi="Angsana New"/>
          <w:sz w:val="20"/>
          <w:szCs w:val="20"/>
          <w:cs/>
        </w:rPr>
      </w:pPr>
    </w:p>
    <w:p w14:paraId="3BAA5A76" w14:textId="1CEE28A3" w:rsidR="004C61BB" w:rsidRPr="001F146F" w:rsidRDefault="004C61BB" w:rsidP="002E7747">
      <w:pPr>
        <w:pStyle w:val="a6"/>
        <w:numPr>
          <w:ilvl w:val="0"/>
          <w:numId w:val="44"/>
        </w:numPr>
        <w:ind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1F146F">
        <w:rPr>
          <w:rFonts w:ascii="Angsana New" w:hAnsi="Angsana New" w:cs="Angsana New"/>
          <w:spacing w:val="4"/>
          <w:sz w:val="30"/>
          <w:szCs w:val="30"/>
          <w:cs/>
        </w:rPr>
        <w:t xml:space="preserve">ค่าเช่าแปรผัน จะอ้างอิงจากผลประกอบการของโรงแรม </w:t>
      </w:r>
    </w:p>
    <w:p w14:paraId="115D25A8" w14:textId="77777777" w:rsidR="004C61BB" w:rsidRPr="00621472" w:rsidRDefault="004C61BB" w:rsidP="006214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4347C028" w14:textId="4E263C41" w:rsidR="004C61BB" w:rsidRPr="002E7747" w:rsidRDefault="004C61BB" w:rsidP="002E7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E07547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ผู้ประเมินราคาอิสระประเมินราคาเงินลงทุนในอสังหาริมทรัพย์</w:t>
      </w:r>
      <w:r w:rsidRPr="00E07547">
        <w:rPr>
          <w:rFonts w:ascii="Angsana New" w:hAnsi="Angsana New" w:hint="cs"/>
          <w:sz w:val="30"/>
          <w:szCs w:val="30"/>
          <w:cs/>
        </w:rPr>
        <w:t>และสิทธิการเช่า</w:t>
      </w:r>
      <w:r w:rsidRPr="00E07547">
        <w:rPr>
          <w:rFonts w:ascii="Angsana New" w:hAnsi="Angsana New"/>
          <w:sz w:val="30"/>
          <w:szCs w:val="30"/>
          <w:cs/>
        </w:rPr>
        <w:t>ของกองทรัสต์ โดยวิธีพิจารณาจากรายได้ (</w:t>
      </w:r>
      <w:r w:rsidRPr="00E07547">
        <w:rPr>
          <w:rFonts w:ascii="Angsana New" w:hAnsi="Angsana New"/>
          <w:sz w:val="30"/>
          <w:szCs w:val="30"/>
        </w:rPr>
        <w:t xml:space="preserve">Income Approach) </w:t>
      </w:r>
      <w:r w:rsidRPr="00E0754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E07547">
        <w:rPr>
          <w:rFonts w:ascii="Angsana New" w:hAnsi="Angsana New"/>
          <w:sz w:val="30"/>
          <w:szCs w:val="30"/>
          <w:cs/>
        </w:rPr>
        <w:t>โครงการโรงแรมดุสิตดีทู</w:t>
      </w:r>
      <w:r w:rsidRPr="00E07547">
        <w:rPr>
          <w:rFonts w:ascii="Angsana New" w:hAnsi="Angsana New"/>
          <w:sz w:val="30"/>
          <w:szCs w:val="30"/>
        </w:rPr>
        <w:t xml:space="preserve"> </w:t>
      </w:r>
      <w:r w:rsidRPr="00E07547">
        <w:rPr>
          <w:rFonts w:ascii="Angsana New" w:hAnsi="Angsana New"/>
          <w:sz w:val="30"/>
          <w:szCs w:val="30"/>
          <w:cs/>
        </w:rPr>
        <w:t>เชียงใหม่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05201F">
        <w:rPr>
          <w:rFonts w:ascii="Angsana New" w:hAnsi="Angsana New"/>
          <w:sz w:val="30"/>
          <w:szCs w:val="30"/>
        </w:rPr>
        <w:t xml:space="preserve">25 </w:t>
      </w:r>
      <w:r w:rsidRPr="0005201F">
        <w:rPr>
          <w:rFonts w:ascii="Angsana New" w:hAnsi="Angsana New" w:hint="cs"/>
          <w:sz w:val="30"/>
          <w:szCs w:val="30"/>
          <w:cs/>
        </w:rPr>
        <w:t>ตุลาคม</w:t>
      </w:r>
      <w:r w:rsidRPr="0005201F">
        <w:rPr>
          <w:rFonts w:ascii="Angsana New" w:hAnsi="Angsana New"/>
          <w:sz w:val="30"/>
          <w:szCs w:val="30"/>
          <w:cs/>
        </w:rPr>
        <w:t xml:space="preserve"> 25</w:t>
      </w:r>
      <w:r w:rsidRPr="0005201F">
        <w:rPr>
          <w:rFonts w:ascii="Angsana New" w:hAnsi="Angsana New" w:hint="cs"/>
          <w:sz w:val="30"/>
          <w:szCs w:val="30"/>
          <w:cs/>
        </w:rPr>
        <w:t>6</w:t>
      </w:r>
      <w:r w:rsidRPr="0005201F">
        <w:rPr>
          <w:rFonts w:ascii="Angsana New" w:hAnsi="Angsana New"/>
          <w:sz w:val="30"/>
          <w:szCs w:val="30"/>
        </w:rPr>
        <w:t>1</w:t>
      </w:r>
      <w:r w:rsidRPr="0005201F">
        <w:rPr>
          <w:rFonts w:ascii="Angsana New" w:hAnsi="Angsana New"/>
          <w:sz w:val="30"/>
          <w:szCs w:val="30"/>
          <w:cs/>
        </w:rPr>
        <w:t xml:space="preserve"> สำ</w:t>
      </w:r>
      <w:r w:rsidRPr="00E07547">
        <w:rPr>
          <w:rFonts w:ascii="Angsana New" w:hAnsi="Angsana New"/>
          <w:sz w:val="30"/>
          <w:szCs w:val="30"/>
          <w:cs/>
        </w:rPr>
        <w:t xml:space="preserve">หรับโครงการโรงแรมดุสิตธานี ลากูน่า ภูเก็ต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07547">
        <w:rPr>
          <w:rFonts w:ascii="Angsana New" w:hAnsi="Angsana New"/>
          <w:sz w:val="30"/>
          <w:szCs w:val="30"/>
          <w:cs/>
        </w:rPr>
        <w:t xml:space="preserve">โครงการโรงแรมดุสิตธานีหัวหิน </w:t>
      </w:r>
      <w:r w:rsidRPr="00E07547">
        <w:rPr>
          <w:rFonts w:ascii="Angsana New" w:hAnsi="Angsana New" w:hint="cs"/>
          <w:sz w:val="30"/>
          <w:szCs w:val="30"/>
          <w:cs/>
        </w:rPr>
        <w:t>โดย</w:t>
      </w:r>
      <w:r w:rsidRPr="00E07547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E07547">
        <w:rPr>
          <w:rFonts w:ascii="Angsana New" w:hAnsi="Angsana New"/>
          <w:sz w:val="30"/>
          <w:szCs w:val="30"/>
        </w:rPr>
        <w:t>4,315</w:t>
      </w:r>
      <w:r w:rsidRPr="00E07547">
        <w:rPr>
          <w:rFonts w:ascii="Angsana New" w:hAnsi="Angsana New"/>
          <w:sz w:val="30"/>
          <w:szCs w:val="30"/>
          <w:cs/>
        </w:rPr>
        <w:t xml:space="preserve"> ล้านบาท</w:t>
      </w:r>
      <w:r w:rsidR="002E7747">
        <w:rPr>
          <w:rFonts w:ascii="Angsana New" w:hAnsi="Angsana New" w:hint="cs"/>
          <w:sz w:val="30"/>
          <w:szCs w:val="30"/>
          <w:cs/>
        </w:rPr>
        <w:t xml:space="preserve"> ทำให้เกิดผลขาดทุนที่ยังไม่เกิดขึ้นจากการเปลี่ยนแปลงมูลค่าเงินลงทุนจำนวน </w:t>
      </w:r>
      <w:r w:rsidR="00A30826">
        <w:rPr>
          <w:rFonts w:ascii="Angsana New" w:hAnsi="Angsana New"/>
          <w:sz w:val="30"/>
          <w:szCs w:val="30"/>
        </w:rPr>
        <w:t>3.975</w:t>
      </w:r>
      <w:r w:rsidR="002E7747">
        <w:rPr>
          <w:rFonts w:ascii="Angsana New" w:hAnsi="Angsana New"/>
          <w:sz w:val="30"/>
          <w:szCs w:val="30"/>
        </w:rPr>
        <w:t xml:space="preserve"> </w:t>
      </w:r>
      <w:r w:rsidR="002E7747">
        <w:rPr>
          <w:rFonts w:ascii="Angsana New" w:hAnsi="Angsana New" w:hint="cs"/>
          <w:sz w:val="30"/>
          <w:szCs w:val="30"/>
          <w:cs/>
        </w:rPr>
        <w:t>ล้านบาท</w:t>
      </w:r>
    </w:p>
    <w:p w14:paraId="50359446" w14:textId="77777777" w:rsidR="004C61BB" w:rsidRPr="004329CB" w:rsidRDefault="004C61BB" w:rsidP="00621472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347B4CA1" w14:textId="4E0060F0" w:rsidR="006F48AF" w:rsidRDefault="006F48AF" w:rsidP="006F48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  <w:r w:rsidRPr="00E07547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ผู้ประเมินราคาอิสระประเมินราคาเงินลงทุนในอสังหาริมทรัพย์</w:t>
      </w:r>
      <w:r w:rsidRPr="00E07547">
        <w:rPr>
          <w:rFonts w:ascii="Angsana New" w:hAnsi="Angsana New" w:hint="cs"/>
          <w:sz w:val="30"/>
          <w:szCs w:val="30"/>
          <w:cs/>
        </w:rPr>
        <w:t>และสิทธิการเช่า</w:t>
      </w:r>
      <w:r w:rsidRPr="00E07547">
        <w:rPr>
          <w:rFonts w:ascii="Angsana New" w:hAnsi="Angsana New"/>
          <w:sz w:val="30"/>
          <w:szCs w:val="30"/>
          <w:cs/>
        </w:rPr>
        <w:t>ของกองทรัสต์ โดยวิธีพิจารณาจากรายได้ (</w:t>
      </w:r>
      <w:r w:rsidRPr="00E07547">
        <w:rPr>
          <w:rFonts w:ascii="Angsana New" w:hAnsi="Angsana New"/>
          <w:sz w:val="30"/>
          <w:szCs w:val="30"/>
        </w:rPr>
        <w:t xml:space="preserve">Income Approach) </w:t>
      </w:r>
      <w:r w:rsidRPr="00E07547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7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E07547">
        <w:rPr>
          <w:rFonts w:ascii="Angsana New" w:hAnsi="Angsana New"/>
          <w:sz w:val="30"/>
          <w:szCs w:val="30"/>
          <w:cs/>
        </w:rPr>
        <w:t>โครงการโรงแรมดุสิตดีทู</w:t>
      </w:r>
      <w:r w:rsidRPr="00E07547">
        <w:rPr>
          <w:rFonts w:ascii="Angsana New" w:hAnsi="Angsana New"/>
          <w:sz w:val="30"/>
          <w:szCs w:val="30"/>
        </w:rPr>
        <w:t xml:space="preserve"> </w:t>
      </w:r>
      <w:r w:rsidRPr="00E07547">
        <w:rPr>
          <w:rFonts w:ascii="Angsana New" w:hAnsi="Angsana New"/>
          <w:sz w:val="30"/>
          <w:szCs w:val="30"/>
          <w:cs/>
        </w:rPr>
        <w:t>เชียงใหม่</w:t>
      </w:r>
      <w:r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>16</w:t>
      </w:r>
      <w:r w:rsidRPr="0005201F">
        <w:rPr>
          <w:rFonts w:ascii="Angsana New" w:hAnsi="Angsana New"/>
          <w:sz w:val="30"/>
          <w:szCs w:val="30"/>
        </w:rPr>
        <w:t xml:space="preserve"> </w:t>
      </w:r>
      <w:r w:rsidRPr="0005201F">
        <w:rPr>
          <w:rFonts w:ascii="Angsana New" w:hAnsi="Angsana New" w:hint="cs"/>
          <w:sz w:val="30"/>
          <w:szCs w:val="30"/>
          <w:cs/>
        </w:rPr>
        <w:t>ตุลาคม</w:t>
      </w:r>
      <w:r w:rsidRPr="0005201F">
        <w:rPr>
          <w:rFonts w:ascii="Angsana New" w:hAnsi="Angsana New"/>
          <w:sz w:val="30"/>
          <w:szCs w:val="30"/>
          <w:cs/>
        </w:rPr>
        <w:t xml:space="preserve"> 25</w:t>
      </w:r>
      <w:r w:rsidRPr="0005201F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05201F">
        <w:rPr>
          <w:rFonts w:ascii="Angsana New" w:hAnsi="Angsana New"/>
          <w:sz w:val="30"/>
          <w:szCs w:val="30"/>
          <w:cs/>
        </w:rPr>
        <w:t xml:space="preserve"> สำ</w:t>
      </w:r>
      <w:r w:rsidRPr="00E07547">
        <w:rPr>
          <w:rFonts w:ascii="Angsana New" w:hAnsi="Angsana New"/>
          <w:sz w:val="30"/>
          <w:szCs w:val="30"/>
          <w:cs/>
        </w:rPr>
        <w:t xml:space="preserve">หรับโครงการโรงแรมดุสิตธานี ลากูน่า ภูเก็ต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E07547">
        <w:rPr>
          <w:rFonts w:ascii="Angsana New" w:hAnsi="Angsana New"/>
          <w:sz w:val="30"/>
          <w:szCs w:val="30"/>
          <w:cs/>
        </w:rPr>
        <w:t xml:space="preserve">โครงการโรงแรมดุสิตธานีหัวหิน </w:t>
      </w:r>
      <w:r w:rsidRPr="00E07547">
        <w:rPr>
          <w:rFonts w:ascii="Angsana New" w:hAnsi="Angsana New" w:hint="cs"/>
          <w:sz w:val="30"/>
          <w:szCs w:val="30"/>
          <w:cs/>
        </w:rPr>
        <w:t>โดย</w:t>
      </w:r>
      <w:r w:rsidRPr="00E07547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Pr="00E07547">
        <w:rPr>
          <w:rFonts w:ascii="Angsana New" w:hAnsi="Angsana New"/>
          <w:sz w:val="30"/>
          <w:szCs w:val="30"/>
        </w:rPr>
        <w:t>4,</w:t>
      </w:r>
      <w:r>
        <w:rPr>
          <w:rFonts w:ascii="Angsana New" w:hAnsi="Angsana New"/>
          <w:sz w:val="30"/>
          <w:szCs w:val="30"/>
        </w:rPr>
        <w:t>332</w:t>
      </w:r>
      <w:r w:rsidRPr="00E07547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ทำให้เกิดผลขาดทุนที่ยังไม่เกิดขึ้นจากการเปลี่ยนแปลงมูลค่าเงินลงทุนจำนวน </w:t>
      </w:r>
      <w:r>
        <w:rPr>
          <w:rFonts w:ascii="Angsana New" w:hAnsi="Angsana New"/>
          <w:sz w:val="30"/>
          <w:szCs w:val="30"/>
        </w:rPr>
        <w:t xml:space="preserve">71.794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6C320AB0" w14:textId="77777777" w:rsidR="004329CB" w:rsidRPr="00621472" w:rsidRDefault="004329CB" w:rsidP="00E6126D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682B1362" w14:textId="0E128D16" w:rsidR="00103AAB" w:rsidRPr="00DB03EB" w:rsidRDefault="00103B53" w:rsidP="00097406">
      <w:pPr>
        <w:pStyle w:val="ListParagraph"/>
        <w:numPr>
          <w:ilvl w:val="0"/>
          <w:numId w:val="45"/>
        </w:numPr>
        <w:jc w:val="thaiDistribute"/>
        <w:rPr>
          <w:rFonts w:ascii="Angsana New" w:hAnsi="Angsana New"/>
          <w:sz w:val="30"/>
          <w:szCs w:val="30"/>
        </w:rPr>
      </w:pPr>
      <w:r w:rsidRPr="00DB03EB">
        <w:rPr>
          <w:rFonts w:ascii="Angsana New" w:hAnsi="Angsana New"/>
          <w:sz w:val="30"/>
          <w:szCs w:val="30"/>
          <w:cs/>
        </w:rPr>
        <w:t>ในวันที่ 25 กันยายน 2562 กองทรัสต์ได้เข้าลงทุนใน</w:t>
      </w:r>
      <w:r w:rsidR="003D3F17">
        <w:rPr>
          <w:rFonts w:ascii="Angsana New" w:hAnsi="Angsana New" w:hint="cs"/>
          <w:sz w:val="30"/>
          <w:szCs w:val="30"/>
          <w:cs/>
        </w:rPr>
        <w:t xml:space="preserve">โครงการโรงแรมดุสิตธานี มัลดีฟส์ </w:t>
      </w:r>
      <w:r w:rsidRPr="00DB03EB">
        <w:rPr>
          <w:rFonts w:ascii="Angsana New" w:hAnsi="Angsana New"/>
          <w:sz w:val="30"/>
          <w:szCs w:val="30"/>
          <w:cs/>
        </w:rPr>
        <w:t>โดยมูลค่า</w:t>
      </w:r>
      <w:r w:rsidR="006862F6">
        <w:rPr>
          <w:rFonts w:ascii="Angsana New" w:hAnsi="Angsana New" w:hint="cs"/>
          <w:sz w:val="30"/>
          <w:szCs w:val="30"/>
          <w:cs/>
        </w:rPr>
        <w:t>เงิน</w:t>
      </w:r>
      <w:r w:rsidRPr="00DB03EB">
        <w:rPr>
          <w:rFonts w:ascii="Angsana New" w:hAnsi="Angsana New"/>
          <w:sz w:val="30"/>
          <w:szCs w:val="30"/>
          <w:cs/>
        </w:rPr>
        <w:t>ลงทุน</w:t>
      </w:r>
      <w:r w:rsidR="00B77960">
        <w:rPr>
          <w:rFonts w:ascii="Angsana New" w:hAnsi="Angsana New" w:hint="cs"/>
          <w:sz w:val="30"/>
          <w:szCs w:val="30"/>
          <w:cs/>
        </w:rPr>
        <w:t>เท่ากับ</w:t>
      </w:r>
      <w:r w:rsidRPr="00DB03EB">
        <w:rPr>
          <w:rFonts w:ascii="Angsana New" w:hAnsi="Angsana New"/>
          <w:sz w:val="30"/>
          <w:szCs w:val="30"/>
          <w:cs/>
        </w:rPr>
        <w:t xml:space="preserve"> </w:t>
      </w:r>
      <w:r w:rsidR="000C3463">
        <w:rPr>
          <w:rFonts w:ascii="Angsana New" w:hAnsi="Angsana New"/>
          <w:sz w:val="30"/>
          <w:szCs w:val="30"/>
        </w:rPr>
        <w:t>76.92</w:t>
      </w:r>
      <w:r w:rsidRPr="00DB03EB">
        <w:rPr>
          <w:rFonts w:ascii="Angsana New" w:hAnsi="Angsana New"/>
          <w:sz w:val="30"/>
          <w:szCs w:val="30"/>
          <w:cs/>
        </w:rPr>
        <w:t xml:space="preserve"> </w:t>
      </w:r>
      <w:r w:rsidR="000C3463">
        <w:rPr>
          <w:rFonts w:ascii="Angsana New" w:hAnsi="Angsana New" w:hint="cs"/>
          <w:sz w:val="30"/>
          <w:szCs w:val="30"/>
          <w:cs/>
        </w:rPr>
        <w:t>ล้านดอลล่าร์สหรัฐ</w:t>
      </w:r>
      <w:r w:rsidR="000C3463" w:rsidRPr="00EB57B0">
        <w:rPr>
          <w:rFonts w:ascii="Angsana New" w:hAnsi="Angsana New"/>
          <w:sz w:val="30"/>
          <w:szCs w:val="30"/>
          <w:cs/>
        </w:rPr>
        <w:t xml:space="preserve"> </w:t>
      </w:r>
      <w:r w:rsidR="003D3F17">
        <w:rPr>
          <w:rFonts w:ascii="Angsana New" w:hAnsi="Angsana New" w:hint="cs"/>
          <w:sz w:val="30"/>
          <w:szCs w:val="30"/>
          <w:cs/>
        </w:rPr>
        <w:t xml:space="preserve">ทั้งนี้รายละเอียดทรัพย์สินโครงการโรงแรมดุสิตธานี มัลดีฟส์ </w:t>
      </w:r>
      <w:r w:rsidR="008B0362" w:rsidRPr="00DB03EB">
        <w:rPr>
          <w:rFonts w:ascii="Angsana New" w:hAnsi="Angsana New"/>
          <w:sz w:val="30"/>
          <w:szCs w:val="30"/>
          <w:cs/>
        </w:rPr>
        <w:t>ประกอบด้วย</w:t>
      </w:r>
    </w:p>
    <w:p w14:paraId="6D599CA5" w14:textId="77777777" w:rsidR="008B0362" w:rsidRPr="004329CB" w:rsidRDefault="008B0362" w:rsidP="00E6126D">
      <w:pPr>
        <w:ind w:left="454"/>
        <w:jc w:val="thaiDistribute"/>
        <w:rPr>
          <w:rFonts w:ascii="Angsana New" w:hAnsi="Angsana New"/>
          <w:sz w:val="20"/>
          <w:szCs w:val="20"/>
        </w:rPr>
      </w:pPr>
    </w:p>
    <w:p w14:paraId="20690A2A" w14:textId="3B75668A" w:rsidR="00A81A71" w:rsidRDefault="00754D2F" w:rsidP="008B0362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t>เกาะ</w:t>
      </w:r>
      <w:r w:rsidRPr="003409CD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3409CD">
        <w:rPr>
          <w:rFonts w:ascii="Angsana New" w:hAnsi="Angsana New"/>
          <w:sz w:val="30"/>
          <w:szCs w:val="30"/>
        </w:rPr>
        <w:t>Mudhdhoo</w:t>
      </w:r>
      <w:proofErr w:type="spellEnd"/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ในหมู่เกาะ</w:t>
      </w:r>
      <w:r w:rsidRPr="003409CD">
        <w:rPr>
          <w:rFonts w:ascii="Angsana New" w:hAnsi="Angsana New"/>
          <w:sz w:val="30"/>
          <w:szCs w:val="30"/>
        </w:rPr>
        <w:t xml:space="preserve"> Baa Atoll </w:t>
      </w:r>
      <w:r w:rsidRPr="003409CD">
        <w:rPr>
          <w:rFonts w:ascii="Angsana New" w:hAnsi="Angsana New"/>
          <w:sz w:val="30"/>
          <w:szCs w:val="30"/>
          <w:cs/>
        </w:rPr>
        <w:t>ในสาธารณรัฐมัลดีฟส์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ที่เป็นที่ตั้งของโรงแรมดุสิตธานี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โดยเป็นที่ดินที่ได้รับสิทธิการเช่าจากรัฐบาลของสาธารณรัฐมัลดีฟส์</w:t>
      </w:r>
      <w:r w:rsidR="00A81A71" w:rsidRPr="003409CD">
        <w:rPr>
          <w:rFonts w:ascii="Angsana New" w:hAnsi="Angsana New"/>
          <w:sz w:val="30"/>
          <w:szCs w:val="30"/>
          <w:cs/>
        </w:rPr>
        <w:t xml:space="preserve"> ระยะเวลาประมาณ </w:t>
      </w:r>
      <w:r w:rsidR="00A81A71" w:rsidRPr="003409CD">
        <w:rPr>
          <w:rFonts w:ascii="Angsana New" w:hAnsi="Angsana New"/>
          <w:sz w:val="30"/>
          <w:szCs w:val="30"/>
        </w:rPr>
        <w:t xml:space="preserve">40 </w:t>
      </w:r>
      <w:r w:rsidR="00A81A71" w:rsidRPr="003409CD">
        <w:rPr>
          <w:rFonts w:ascii="Angsana New" w:hAnsi="Angsana New"/>
          <w:sz w:val="30"/>
          <w:szCs w:val="30"/>
          <w:cs/>
        </w:rPr>
        <w:t>ปี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เนื้อที่รวมประมาณ</w:t>
      </w:r>
      <w:r w:rsidRPr="003409CD">
        <w:rPr>
          <w:rFonts w:ascii="Angsana New" w:hAnsi="Angsana New"/>
          <w:sz w:val="30"/>
          <w:szCs w:val="30"/>
        </w:rPr>
        <w:t xml:space="preserve"> 166 </w:t>
      </w:r>
      <w:r w:rsidRPr="003409CD">
        <w:rPr>
          <w:rFonts w:ascii="Angsana New" w:hAnsi="Angsana New"/>
          <w:sz w:val="30"/>
          <w:szCs w:val="30"/>
          <w:cs/>
        </w:rPr>
        <w:t>ไร่</w:t>
      </w:r>
      <w:r w:rsidRPr="003409CD">
        <w:rPr>
          <w:rFonts w:ascii="Angsana New" w:hAnsi="Angsana New"/>
          <w:sz w:val="30"/>
          <w:szCs w:val="30"/>
        </w:rPr>
        <w:t xml:space="preserve"> 2</w:t>
      </w:r>
      <w:r w:rsidR="00C94056">
        <w:rPr>
          <w:rFonts w:ascii="Angsana New" w:hAnsi="Angsana New" w:hint="cs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งาน</w:t>
      </w:r>
      <w:r w:rsidRPr="003409CD">
        <w:rPr>
          <w:rFonts w:ascii="Angsana New" w:hAnsi="Angsana New"/>
          <w:sz w:val="30"/>
          <w:szCs w:val="30"/>
        </w:rPr>
        <w:t xml:space="preserve"> 60 </w:t>
      </w:r>
      <w:r w:rsidRPr="003409CD">
        <w:rPr>
          <w:rFonts w:ascii="Angsana New" w:hAnsi="Angsana New"/>
          <w:sz w:val="30"/>
          <w:szCs w:val="30"/>
          <w:cs/>
        </w:rPr>
        <w:t>ตารางวา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รวมถึงส่วนควบของเกาะดังกล่าว</w:t>
      </w:r>
      <w:r w:rsidR="00A81A71" w:rsidRPr="003409CD">
        <w:rPr>
          <w:rFonts w:ascii="Angsana New" w:hAnsi="Angsana New"/>
          <w:sz w:val="30"/>
          <w:szCs w:val="30"/>
        </w:rPr>
        <w:t xml:space="preserve"> </w:t>
      </w:r>
      <w:r w:rsidR="00A81A71" w:rsidRPr="001901CC">
        <w:rPr>
          <w:rFonts w:ascii="Angsana New" w:hAnsi="Angsana New"/>
          <w:sz w:val="30"/>
          <w:szCs w:val="30"/>
          <w:cs/>
        </w:rPr>
        <w:t xml:space="preserve">สำหรับสิทธิการเช่าที่ดินบนเกาะ </w:t>
      </w:r>
      <w:proofErr w:type="spellStart"/>
      <w:r w:rsidR="00A81A71" w:rsidRPr="001901CC">
        <w:rPr>
          <w:rFonts w:ascii="Angsana New" w:hAnsi="Angsana New"/>
          <w:sz w:val="30"/>
          <w:szCs w:val="30"/>
        </w:rPr>
        <w:t>Mudhdhoo</w:t>
      </w:r>
      <w:proofErr w:type="spellEnd"/>
      <w:r w:rsidR="00A81A71" w:rsidRPr="001901CC">
        <w:rPr>
          <w:rFonts w:ascii="Angsana New" w:hAnsi="Angsana New"/>
          <w:sz w:val="30"/>
          <w:szCs w:val="30"/>
          <w:cs/>
        </w:rPr>
        <w:t xml:space="preserve"> บริษัท ดุสิต มัลดีฟส์ อินเวสเม้นท์ จำกัดจะเป็นผู้รับภาระค่าเช่าจ่ายให้แก่รัฐบาลของสาธารณรัฐมัลดีฟส์</w:t>
      </w:r>
      <w:r w:rsidR="00A81A71" w:rsidRPr="001901CC">
        <w:rPr>
          <w:rFonts w:ascii="Angsana New" w:hAnsi="Angsana New"/>
          <w:sz w:val="30"/>
          <w:szCs w:val="30"/>
        </w:rPr>
        <w:t xml:space="preserve"> </w:t>
      </w:r>
      <w:r w:rsidR="00A81A71" w:rsidRPr="001901CC">
        <w:rPr>
          <w:rFonts w:ascii="Angsana New" w:hAnsi="Angsana New"/>
          <w:sz w:val="30"/>
          <w:szCs w:val="30"/>
          <w:cs/>
        </w:rPr>
        <w:t>จำนวน</w:t>
      </w:r>
      <w:r w:rsidR="00A81A71" w:rsidRPr="001901CC">
        <w:rPr>
          <w:rFonts w:ascii="Angsana New" w:hAnsi="Angsana New"/>
          <w:sz w:val="30"/>
          <w:szCs w:val="30"/>
        </w:rPr>
        <w:t xml:space="preserve"> 1 </w:t>
      </w:r>
      <w:r w:rsidR="00A81A71" w:rsidRPr="001901CC">
        <w:rPr>
          <w:rFonts w:ascii="Angsana New" w:hAnsi="Angsana New"/>
          <w:sz w:val="30"/>
          <w:szCs w:val="30"/>
          <w:cs/>
        </w:rPr>
        <w:t>ล้านดอลลาร์สหรัฐต่อปี</w:t>
      </w:r>
      <w:r w:rsidR="00C94056">
        <w:rPr>
          <w:rFonts w:ascii="Angsana New" w:hAnsi="Angsana New" w:hint="cs"/>
          <w:sz w:val="30"/>
          <w:szCs w:val="30"/>
          <w:cs/>
        </w:rPr>
        <w:t xml:space="preserve"> จนครบกำหนดในเดือนกันยายน </w:t>
      </w:r>
      <w:r w:rsidR="00C94056">
        <w:rPr>
          <w:rFonts w:ascii="Angsana New" w:hAnsi="Angsana New"/>
          <w:sz w:val="30"/>
          <w:szCs w:val="30"/>
        </w:rPr>
        <w:t>2602</w:t>
      </w:r>
    </w:p>
    <w:p w14:paraId="729BA571" w14:textId="5314841D" w:rsidR="00A81A71" w:rsidRDefault="00754D2F" w:rsidP="003409CD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t>อาคารและสิ่งปลูกสร้างใดๆ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รวมถึงแต่ไม่จำกัดเพียงอาคารที่พักแบบวิลล่า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จำนวน</w:t>
      </w:r>
      <w:r w:rsidRPr="003409CD">
        <w:rPr>
          <w:rFonts w:ascii="Angsana New" w:hAnsi="Angsana New"/>
          <w:sz w:val="30"/>
          <w:szCs w:val="30"/>
        </w:rPr>
        <w:t xml:space="preserve"> 95 </w:t>
      </w:r>
      <w:r w:rsidRPr="003409CD">
        <w:rPr>
          <w:rFonts w:ascii="Angsana New" w:hAnsi="Angsana New"/>
          <w:sz w:val="30"/>
          <w:szCs w:val="30"/>
          <w:cs/>
        </w:rPr>
        <w:t>หลังพร้อมทั้</w:t>
      </w:r>
      <w:r w:rsidR="00A81A71" w:rsidRPr="003409CD">
        <w:rPr>
          <w:rFonts w:ascii="Angsana New" w:hAnsi="Angsana New"/>
          <w:sz w:val="30"/>
          <w:szCs w:val="30"/>
          <w:cs/>
        </w:rPr>
        <w:t>ง</w:t>
      </w:r>
      <w:r w:rsidRPr="003409CD">
        <w:rPr>
          <w:rFonts w:ascii="Angsana New" w:hAnsi="Angsana New"/>
          <w:sz w:val="30"/>
          <w:szCs w:val="30"/>
          <w:cs/>
        </w:rPr>
        <w:t>สาธารณูปโภค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งานระบบ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และสิ่งอำนวยความสะดวกต่างๆ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364BD30E" w14:textId="77777777" w:rsidR="00FA4E87" w:rsidRPr="00DB03EB" w:rsidRDefault="00FA4E87" w:rsidP="001901CC">
      <w:pPr>
        <w:pStyle w:val="ListParagraph"/>
        <w:ind w:left="936"/>
        <w:jc w:val="thaiDistribute"/>
        <w:rPr>
          <w:rFonts w:ascii="Angsana New" w:hAnsi="Angsana New"/>
          <w:sz w:val="20"/>
          <w:szCs w:val="20"/>
        </w:rPr>
      </w:pPr>
    </w:p>
    <w:p w14:paraId="7428CE21" w14:textId="21EB90E1" w:rsidR="00A11C22" w:rsidRPr="001901CC" w:rsidRDefault="00754D2F" w:rsidP="001901CC">
      <w:pPr>
        <w:pStyle w:val="ListParagraph"/>
        <w:numPr>
          <w:ilvl w:val="0"/>
          <w:numId w:val="39"/>
        </w:numPr>
        <w:jc w:val="thaiDistribute"/>
        <w:rPr>
          <w:rFonts w:ascii="Angsana New" w:hAnsi="Angsana New"/>
          <w:sz w:val="30"/>
          <w:szCs w:val="30"/>
        </w:rPr>
      </w:pPr>
      <w:r w:rsidRPr="003409CD">
        <w:rPr>
          <w:rFonts w:ascii="Angsana New" w:hAnsi="Angsana New"/>
          <w:sz w:val="30"/>
          <w:szCs w:val="30"/>
          <w:cs/>
        </w:rPr>
        <w:lastRenderedPageBreak/>
        <w:t>เฟอร์นิเจอร์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เครื</w:t>
      </w:r>
      <w:r w:rsidR="00A81A71" w:rsidRPr="003409CD">
        <w:rPr>
          <w:rFonts w:ascii="Angsana New" w:hAnsi="Angsana New"/>
          <w:sz w:val="30"/>
          <w:szCs w:val="30"/>
          <w:cs/>
        </w:rPr>
        <w:t>่</w:t>
      </w:r>
      <w:r w:rsidRPr="003409CD">
        <w:rPr>
          <w:rFonts w:ascii="Angsana New" w:hAnsi="Angsana New"/>
          <w:sz w:val="30"/>
          <w:szCs w:val="30"/>
          <w:cs/>
        </w:rPr>
        <w:t>องมือ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และอุปกรณ์อำนวยความสะดวกต่างๆ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และทรัพย์สินอื</w:t>
      </w:r>
      <w:r w:rsidR="00A81A71" w:rsidRPr="003409CD">
        <w:rPr>
          <w:rFonts w:ascii="Angsana New" w:hAnsi="Angsana New"/>
          <w:sz w:val="30"/>
          <w:szCs w:val="30"/>
          <w:cs/>
        </w:rPr>
        <w:t>่</w:t>
      </w:r>
      <w:r w:rsidRPr="003409CD">
        <w:rPr>
          <w:rFonts w:ascii="Angsana New" w:hAnsi="Angsana New"/>
          <w:sz w:val="30"/>
          <w:szCs w:val="30"/>
          <w:cs/>
        </w:rPr>
        <w:t>นๆที</w:t>
      </w:r>
      <w:r w:rsidR="00A81A71" w:rsidRPr="003409CD">
        <w:rPr>
          <w:rFonts w:ascii="Angsana New" w:hAnsi="Angsana New"/>
          <w:sz w:val="30"/>
          <w:szCs w:val="30"/>
          <w:cs/>
        </w:rPr>
        <w:t>่</w:t>
      </w:r>
      <w:r w:rsidRPr="003409CD">
        <w:rPr>
          <w:rFonts w:ascii="Angsana New" w:hAnsi="Angsana New"/>
          <w:sz w:val="30"/>
          <w:szCs w:val="30"/>
          <w:cs/>
        </w:rPr>
        <w:t>เ</w:t>
      </w:r>
      <w:r w:rsidR="00A81A71" w:rsidRPr="003409CD">
        <w:rPr>
          <w:rFonts w:ascii="Angsana New" w:hAnsi="Angsana New"/>
          <w:sz w:val="30"/>
          <w:szCs w:val="30"/>
          <w:cs/>
        </w:rPr>
        <w:t>กี่</w:t>
      </w:r>
      <w:r w:rsidRPr="003409CD">
        <w:rPr>
          <w:rFonts w:ascii="Angsana New" w:hAnsi="Angsana New"/>
          <w:sz w:val="30"/>
          <w:szCs w:val="30"/>
          <w:cs/>
        </w:rPr>
        <w:t>ย</w:t>
      </w:r>
      <w:r w:rsidR="00A81A71" w:rsidRPr="003409CD">
        <w:rPr>
          <w:rFonts w:ascii="Angsana New" w:hAnsi="Angsana New"/>
          <w:sz w:val="30"/>
          <w:szCs w:val="30"/>
          <w:cs/>
        </w:rPr>
        <w:t>วเนื่องซึ่ง</w:t>
      </w:r>
      <w:r w:rsidRPr="003409CD">
        <w:rPr>
          <w:rFonts w:ascii="Angsana New" w:hAnsi="Angsana New"/>
          <w:sz w:val="30"/>
          <w:szCs w:val="30"/>
          <w:cs/>
        </w:rPr>
        <w:t>ได้ใช้ในการดำเนินกิจการโรงแรมดุสิตธานี</w:t>
      </w:r>
      <w:r w:rsidR="00C94056">
        <w:rPr>
          <w:rFonts w:ascii="Angsana New" w:hAnsi="Angsana New" w:hint="cs"/>
          <w:sz w:val="30"/>
          <w:szCs w:val="30"/>
          <w:cs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มัลดีฟส์</w:t>
      </w:r>
      <w:r w:rsidRPr="003409CD">
        <w:rPr>
          <w:rFonts w:ascii="Angsana New" w:hAnsi="Angsana New"/>
          <w:sz w:val="30"/>
          <w:szCs w:val="30"/>
        </w:rPr>
        <w:t xml:space="preserve"> </w:t>
      </w:r>
    </w:p>
    <w:p w14:paraId="7975D4D7" w14:textId="77777777" w:rsidR="000A69F0" w:rsidRPr="00CE1632" w:rsidRDefault="000A69F0" w:rsidP="001901CC">
      <w:pPr>
        <w:ind w:left="454"/>
        <w:jc w:val="thaiDistribute"/>
        <w:rPr>
          <w:rFonts w:ascii="Angsana New" w:hAnsi="Angsana New"/>
        </w:rPr>
      </w:pPr>
    </w:p>
    <w:p w14:paraId="23768F91" w14:textId="55022D91" w:rsidR="00DA6659" w:rsidRPr="003409CD" w:rsidRDefault="00DA6659" w:rsidP="00DA6659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1901CC">
        <w:rPr>
          <w:rFonts w:ascii="Angsana New" w:hAnsi="Angsana New"/>
          <w:sz w:val="30"/>
          <w:szCs w:val="30"/>
          <w:cs/>
        </w:rPr>
        <w:t>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เข้าลงทุนในโครงการดังกล่าวข้างต้นผ่าน </w:t>
      </w:r>
      <w:r>
        <w:rPr>
          <w:rFonts w:ascii="Angsana New" w:hAnsi="Angsana New"/>
          <w:sz w:val="30"/>
          <w:szCs w:val="30"/>
        </w:rPr>
        <w:t xml:space="preserve">(1) </w:t>
      </w:r>
      <w:r>
        <w:rPr>
          <w:rFonts w:ascii="Angsana New" w:hAnsi="Angsana New" w:hint="cs"/>
          <w:sz w:val="30"/>
          <w:szCs w:val="30"/>
          <w:cs/>
        </w:rPr>
        <w:t xml:space="preserve">การถือหุ้นทางอ้อมในบริษัท ดุสิต มัลดีฟส์ อินเวสเม้นท์ จำกัด ซึ่งเป็นบริษัทที่ถือครองกรรมสิทธิ์ และสิทธิการเช่าในทรัพย์สินโครงการโรงแรมดุสิตธานี มัลดีฟส์ และ </w:t>
      </w:r>
      <w:r>
        <w:rPr>
          <w:rFonts w:ascii="Angsana New" w:hAnsi="Angsana New"/>
          <w:sz w:val="30"/>
          <w:szCs w:val="30"/>
        </w:rPr>
        <w:t xml:space="preserve">(2) </w:t>
      </w:r>
      <w:r>
        <w:rPr>
          <w:rFonts w:ascii="Angsana New" w:hAnsi="Angsana New" w:hint="cs"/>
          <w:sz w:val="30"/>
          <w:szCs w:val="30"/>
          <w:cs/>
        </w:rPr>
        <w:t>ให้เงินกู้ยืม</w:t>
      </w:r>
      <w:r w:rsidRPr="003409CD">
        <w:rPr>
          <w:rFonts w:ascii="Angsana New" w:hAnsi="Angsana New"/>
          <w:sz w:val="30"/>
          <w:szCs w:val="30"/>
          <w:cs/>
        </w:rPr>
        <w:t xml:space="preserve">แก่บริษัท ดุสิต มัลดีฟส์ อินเวสเม้นท์ จำกัดเพื่อให้ได้มาซึ่งทรัพย์สินดังกล่าว โดยมีอัตราดอกเบี้ยเงินกู้ตามที่ระบุในสัญญา จ่ายดอกเบี้ยปีละ </w:t>
      </w:r>
      <w:r w:rsidRPr="003409CD">
        <w:rPr>
          <w:rFonts w:ascii="Angsana New" w:hAnsi="Angsana New"/>
          <w:sz w:val="30"/>
          <w:szCs w:val="30"/>
        </w:rPr>
        <w:t>2</w:t>
      </w:r>
      <w:r w:rsidRPr="003409CD">
        <w:rPr>
          <w:rFonts w:ascii="Angsana New" w:hAnsi="Angsana New"/>
          <w:sz w:val="30"/>
          <w:szCs w:val="30"/>
          <w:cs/>
        </w:rPr>
        <w:t xml:space="preserve"> ครั้ง </w:t>
      </w:r>
    </w:p>
    <w:p w14:paraId="3E3F8A0B" w14:textId="252E34F7" w:rsidR="00CA1D8F" w:rsidRPr="00CE1632" w:rsidRDefault="00CA1D8F" w:rsidP="001901CC">
      <w:pPr>
        <w:ind w:left="454"/>
        <w:jc w:val="thaiDistribute"/>
        <w:rPr>
          <w:rFonts w:ascii="Angsana New" w:hAnsi="Angsana New"/>
        </w:rPr>
      </w:pPr>
    </w:p>
    <w:p w14:paraId="175C1333" w14:textId="69384AA0" w:rsidR="00780631" w:rsidRPr="003409CD" w:rsidRDefault="008F73A0" w:rsidP="00DB03E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901CC">
        <w:rPr>
          <w:rFonts w:ascii="Angsana New" w:hAnsi="Angsana New"/>
          <w:sz w:val="30"/>
          <w:szCs w:val="30"/>
          <w:cs/>
        </w:rPr>
        <w:t xml:space="preserve">และในวันที่ 25 กันยายน 2562 </w:t>
      </w:r>
      <w:r w:rsidRPr="003409CD">
        <w:rPr>
          <w:rFonts w:ascii="Angsana New" w:hAnsi="Angsana New"/>
          <w:sz w:val="30"/>
          <w:szCs w:val="30"/>
          <w:cs/>
        </w:rPr>
        <w:t>บริษัท ดุสิต มัลดีฟส์ แมนเนจเม้นท์ จำกัด ได้ทำสัญญาเช่าช่วงที่ดินและเช่าทรัพย์สินของโครงการโรงแรม</w:t>
      </w:r>
      <w:r w:rsidRPr="001901CC">
        <w:rPr>
          <w:rFonts w:ascii="Angsana New" w:hAnsi="Angsana New"/>
          <w:sz w:val="30"/>
          <w:szCs w:val="30"/>
          <w:cs/>
        </w:rPr>
        <w:t>ดุสิตธานี มัลดีฟส์ จาก</w:t>
      </w:r>
      <w:r w:rsidRPr="003409CD">
        <w:rPr>
          <w:rFonts w:ascii="Angsana New" w:hAnsi="Angsana New"/>
          <w:sz w:val="30"/>
          <w:szCs w:val="30"/>
          <w:cs/>
        </w:rPr>
        <w:t xml:space="preserve">บริษัท ดุสิต มัลดีฟส์ อินเวสเม้นท์ </w:t>
      </w:r>
      <w:r w:rsidR="006D2771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3409CD">
        <w:rPr>
          <w:rFonts w:ascii="Angsana New" w:hAnsi="Angsana New"/>
          <w:sz w:val="30"/>
          <w:szCs w:val="30"/>
          <w:cs/>
        </w:rPr>
        <w:t xml:space="preserve">มีระยะเวลาการเช่า </w:t>
      </w:r>
      <w:r w:rsidRPr="003409CD">
        <w:rPr>
          <w:rFonts w:ascii="Angsana New" w:hAnsi="Angsana New"/>
          <w:sz w:val="30"/>
          <w:szCs w:val="30"/>
        </w:rPr>
        <w:t xml:space="preserve">21 </w:t>
      </w:r>
      <w:r w:rsidRPr="003409CD">
        <w:rPr>
          <w:rFonts w:ascii="Angsana New" w:hAnsi="Angsana New"/>
          <w:sz w:val="30"/>
          <w:szCs w:val="30"/>
          <w:cs/>
        </w:rPr>
        <w:t>ปี ค่าเช่าจะเป็นอัตราและวิธีการคำนวณตามที่ระบุใน</w:t>
      </w:r>
      <w:r w:rsidR="004E51F3">
        <w:rPr>
          <w:rFonts w:ascii="Angsana New" w:hAnsi="Angsana New" w:hint="cs"/>
          <w:sz w:val="30"/>
          <w:szCs w:val="30"/>
          <w:cs/>
        </w:rPr>
        <w:t>สัญญา</w:t>
      </w:r>
      <w:r w:rsidRPr="003409CD">
        <w:rPr>
          <w:rFonts w:ascii="Angsana New" w:hAnsi="Angsana New"/>
          <w:sz w:val="30"/>
          <w:szCs w:val="30"/>
        </w:rPr>
        <w:t xml:space="preserve"> </w:t>
      </w:r>
      <w:r w:rsidRPr="003409CD">
        <w:rPr>
          <w:rFonts w:ascii="Angsana New" w:hAnsi="Angsana New"/>
          <w:sz w:val="30"/>
          <w:szCs w:val="30"/>
          <w:cs/>
        </w:rPr>
        <w:t>โดยจะมีการทบทวนค่าเช่าคงที่ขั้นต้นทุกๆ</w:t>
      </w:r>
      <w:r w:rsidRPr="003409CD">
        <w:rPr>
          <w:rFonts w:ascii="Angsana New" w:hAnsi="Angsana New"/>
          <w:sz w:val="30"/>
          <w:szCs w:val="30"/>
        </w:rPr>
        <w:t xml:space="preserve"> 3 </w:t>
      </w:r>
      <w:r w:rsidRPr="003409CD">
        <w:rPr>
          <w:rFonts w:ascii="Angsana New" w:hAnsi="Angsana New"/>
          <w:sz w:val="30"/>
          <w:szCs w:val="30"/>
          <w:cs/>
        </w:rPr>
        <w:t xml:space="preserve">ปี </w:t>
      </w:r>
    </w:p>
    <w:p w14:paraId="370886B9" w14:textId="414B5ED7" w:rsidR="00CA1D8F" w:rsidRPr="00CE1632" w:rsidRDefault="00CA1D8F" w:rsidP="002B6F7C">
      <w:pPr>
        <w:ind w:left="454"/>
        <w:jc w:val="thaiDistribute"/>
        <w:rPr>
          <w:rFonts w:ascii="Angsana New" w:hAnsi="Angsana New"/>
        </w:rPr>
      </w:pPr>
    </w:p>
    <w:p w14:paraId="7CEC8377" w14:textId="6E590E48" w:rsidR="00062151" w:rsidRDefault="00062151" w:rsidP="000621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รายการเปลี่ยนแปลงของเงินลงทุนในอสังหาริมทรัพย์และสิทธิการเช่า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tbl>
      <w:tblPr>
        <w:tblpPr w:leftFromText="180" w:rightFromText="180" w:vertAnchor="text" w:horzAnchor="margin" w:tblpX="450" w:tblpY="346"/>
        <w:tblW w:w="9180" w:type="dxa"/>
        <w:tblLayout w:type="fixed"/>
        <w:tblLook w:val="01E0" w:firstRow="1" w:lastRow="1" w:firstColumn="1" w:lastColumn="1" w:noHBand="0" w:noVBand="0"/>
      </w:tblPr>
      <w:tblGrid>
        <w:gridCol w:w="6030"/>
        <w:gridCol w:w="236"/>
        <w:gridCol w:w="1294"/>
        <w:gridCol w:w="236"/>
        <w:gridCol w:w="35"/>
        <w:gridCol w:w="1349"/>
      </w:tblGrid>
      <w:tr w:rsidR="000B34C9" w:rsidRPr="005654C0" w14:paraId="03EC7BC0" w14:textId="77777777" w:rsidTr="000B34C9">
        <w:trPr>
          <w:trHeight w:val="20"/>
          <w:tblHeader/>
        </w:trPr>
        <w:tc>
          <w:tcPr>
            <w:tcW w:w="6030" w:type="dxa"/>
          </w:tcPr>
          <w:p w14:paraId="3A81E4DC" w14:textId="77777777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24359C66" w14:textId="77777777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5D0A3B" w14:textId="335707C2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5E4D47" w14:textId="77777777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14C78073" w14:textId="77777777" w:rsidR="000B34C9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44978595" w14:textId="77777777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4C9" w:rsidRPr="005654C0" w14:paraId="73CBAEF9" w14:textId="77777777" w:rsidTr="000B34C9">
        <w:trPr>
          <w:trHeight w:val="20"/>
          <w:tblHeader/>
        </w:trPr>
        <w:tc>
          <w:tcPr>
            <w:tcW w:w="6030" w:type="dxa"/>
          </w:tcPr>
          <w:p w14:paraId="22542754" w14:textId="77777777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58C4C" w14:textId="77777777" w:rsidR="000B34C9" w:rsidRPr="005078C7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914" w:type="dxa"/>
            <w:gridSpan w:val="4"/>
          </w:tcPr>
          <w:p w14:paraId="3FE5F3ED" w14:textId="77777777" w:rsidR="000B34C9" w:rsidRPr="005654C0" w:rsidRDefault="000B34C9" w:rsidP="00940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1632" w:rsidRPr="000E6257" w14:paraId="2C1A5819" w14:textId="77777777" w:rsidTr="000B34C9">
        <w:trPr>
          <w:trHeight w:val="20"/>
        </w:trPr>
        <w:tc>
          <w:tcPr>
            <w:tcW w:w="6030" w:type="dxa"/>
          </w:tcPr>
          <w:p w14:paraId="68048B87" w14:textId="4F67F59C" w:rsidR="00CE1632" w:rsidRPr="00185761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2F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F2F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7B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  <w:r w:rsidRPr="00047B9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047B9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169AAAA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BF48CA" w14:textId="6E94FF84" w:rsidR="00CE1632" w:rsidRPr="005F63D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4,172,774</w:t>
            </w:r>
          </w:p>
        </w:tc>
        <w:tc>
          <w:tcPr>
            <w:tcW w:w="236" w:type="dxa"/>
          </w:tcPr>
          <w:p w14:paraId="3C584845" w14:textId="77777777" w:rsidR="00CE1632" w:rsidRPr="007016DC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1D96592" w14:textId="4679BA76" w:rsidR="00CE1632" w:rsidRPr="008924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4,172,774</w:t>
            </w:r>
          </w:p>
        </w:tc>
      </w:tr>
      <w:tr w:rsidR="00CE1632" w:rsidRPr="000E6257" w14:paraId="34682BB7" w14:textId="77777777" w:rsidTr="000B34C9">
        <w:trPr>
          <w:trHeight w:val="20"/>
        </w:trPr>
        <w:tc>
          <w:tcPr>
            <w:tcW w:w="6030" w:type="dxa"/>
          </w:tcPr>
          <w:p w14:paraId="32411273" w14:textId="45C2CEFB" w:rsidR="00CE1632" w:rsidRPr="00185761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บวก   เพิ่มขึ้นจากส่วนปรับปรุงโรงแรมในระหว่าง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056D8E29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F38034" w14:textId="6E78C10D" w:rsidR="00CE1632" w:rsidRPr="005F63D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173,186</w:t>
            </w:r>
          </w:p>
        </w:tc>
        <w:tc>
          <w:tcPr>
            <w:tcW w:w="236" w:type="dxa"/>
          </w:tcPr>
          <w:p w14:paraId="568A2567" w14:textId="77777777" w:rsidR="00CE1632" w:rsidRPr="007016DC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CC9CA72" w14:textId="46F32319" w:rsidR="00CE1632" w:rsidRPr="008924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173,186</w:t>
            </w:r>
          </w:p>
        </w:tc>
      </w:tr>
      <w:tr w:rsidR="00CE1632" w:rsidRPr="000E6257" w14:paraId="23D541FB" w14:textId="77777777" w:rsidTr="000B34C9">
        <w:trPr>
          <w:trHeight w:val="20"/>
        </w:trPr>
        <w:tc>
          <w:tcPr>
            <w:tcW w:w="6030" w:type="dxa"/>
          </w:tcPr>
          <w:p w14:paraId="52BB5FE1" w14:textId="44291602" w:rsidR="00CE1632" w:rsidRPr="00185761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ขาดทุนสุทธิ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ที่ยังไม่เกิดขึ้นจากการเปลี่ยนแปลง</w:t>
            </w:r>
          </w:p>
        </w:tc>
        <w:tc>
          <w:tcPr>
            <w:tcW w:w="236" w:type="dxa"/>
          </w:tcPr>
          <w:p w14:paraId="795A0C2F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251ED" w14:textId="77777777" w:rsidR="00CE1632" w:rsidRPr="005F63D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5DA57A" w14:textId="77777777" w:rsidR="00CE1632" w:rsidRPr="007016DC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9A1EB87" w14:textId="77777777" w:rsidR="00CE1632" w:rsidRPr="008924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E1632" w:rsidRPr="000E6257" w14:paraId="2034157E" w14:textId="77777777" w:rsidTr="00976AC4">
        <w:trPr>
          <w:trHeight w:val="20"/>
        </w:trPr>
        <w:tc>
          <w:tcPr>
            <w:tcW w:w="6030" w:type="dxa"/>
          </w:tcPr>
          <w:p w14:paraId="276DA524" w14:textId="773E14C1" w:rsidR="00CE1632" w:rsidRPr="00185761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ในมูลค่าของเงินลงทุน</w:t>
            </w:r>
          </w:p>
        </w:tc>
        <w:tc>
          <w:tcPr>
            <w:tcW w:w="236" w:type="dxa"/>
          </w:tcPr>
          <w:p w14:paraId="34651312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996DD6" w14:textId="6869ED48" w:rsidR="00CE1632" w:rsidRPr="005F63D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5BFF">
              <w:rPr>
                <w:rFonts w:ascii="Angsana New" w:hAnsi="Angsana New"/>
                <w:sz w:val="30"/>
                <w:szCs w:val="30"/>
                <w:lang w:bidi="th-TH"/>
              </w:rPr>
              <w:t>(3,975)</w:t>
            </w:r>
          </w:p>
        </w:tc>
        <w:tc>
          <w:tcPr>
            <w:tcW w:w="236" w:type="dxa"/>
          </w:tcPr>
          <w:p w14:paraId="2D176B7B" w14:textId="77777777" w:rsidR="00CE1632" w:rsidRPr="007016DC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683251F" w14:textId="789654F0" w:rsidR="00CE1632" w:rsidRPr="008924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5BFF">
              <w:rPr>
                <w:rFonts w:ascii="Angsana New" w:hAnsi="Angsana New"/>
                <w:sz w:val="30"/>
                <w:szCs w:val="30"/>
                <w:lang w:bidi="th-TH"/>
              </w:rPr>
              <w:t>(3,975)</w:t>
            </w:r>
          </w:p>
        </w:tc>
      </w:tr>
      <w:tr w:rsidR="00CE1632" w:rsidRPr="000E6257" w14:paraId="143FF8CD" w14:textId="77777777" w:rsidTr="00976AC4">
        <w:trPr>
          <w:trHeight w:val="20"/>
        </w:trPr>
        <w:tc>
          <w:tcPr>
            <w:tcW w:w="6030" w:type="dxa"/>
          </w:tcPr>
          <w:p w14:paraId="3E457174" w14:textId="23AF1BA3" w:rsidR="00CE1632" w:rsidRPr="00185761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</w:rPr>
              <w:t>หัก     จำหน่ายส่วนปรับปรุงโรงแรมในระหว่าง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091E4529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94FFD73" w14:textId="42C0CAA2" w:rsidR="00CE1632" w:rsidRPr="005F63D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(1,988)</w:t>
            </w:r>
          </w:p>
        </w:tc>
        <w:tc>
          <w:tcPr>
            <w:tcW w:w="236" w:type="dxa"/>
          </w:tcPr>
          <w:p w14:paraId="3CBB1086" w14:textId="77777777" w:rsidR="00CE1632" w:rsidRPr="007016DC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6F75C629" w14:textId="3A4579BE" w:rsidR="00CE1632" w:rsidRPr="008924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(1,988)</w:t>
            </w:r>
          </w:p>
        </w:tc>
      </w:tr>
      <w:tr w:rsidR="00CE1632" w:rsidRPr="000E6257" w14:paraId="72D9632F" w14:textId="77777777" w:rsidTr="00976AC4">
        <w:trPr>
          <w:trHeight w:val="20"/>
        </w:trPr>
        <w:tc>
          <w:tcPr>
            <w:tcW w:w="6030" w:type="dxa"/>
          </w:tcPr>
          <w:p w14:paraId="0F1546F7" w14:textId="2D5A1D62" w:rsidR="00CE1632" w:rsidRPr="009C72A1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C72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Pr="009C72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9C72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2561 </w:t>
            </w:r>
            <w:r w:rsidRPr="009C72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และวันที่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3E501F5D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2CFFE04" w14:textId="7525FFC8" w:rsidR="00CE1632" w:rsidRPr="00303A3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3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4,339,997</w:t>
            </w:r>
          </w:p>
        </w:tc>
        <w:tc>
          <w:tcPr>
            <w:tcW w:w="236" w:type="dxa"/>
          </w:tcPr>
          <w:p w14:paraId="2050A105" w14:textId="77777777" w:rsidR="00CE1632" w:rsidRPr="00303A3C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14:paraId="503DEDD2" w14:textId="4DD28AED" w:rsidR="00CE1632" w:rsidRPr="00303A3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3A3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4,339,997</w:t>
            </w:r>
          </w:p>
        </w:tc>
      </w:tr>
      <w:tr w:rsidR="00CE1632" w:rsidRPr="000E6257" w14:paraId="0CC6023E" w14:textId="77777777" w:rsidTr="000B34C9">
        <w:trPr>
          <w:trHeight w:val="20"/>
        </w:trPr>
        <w:tc>
          <w:tcPr>
            <w:tcW w:w="6030" w:type="dxa"/>
          </w:tcPr>
          <w:p w14:paraId="09B28A8E" w14:textId="77777777" w:rsidR="00CE1632" w:rsidRPr="003F2F3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บวก   เพิ่มขึ้นจากส่วนปรับปรุงโรงแรมในระหว่าง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17A2A67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C0E1E8" w14:textId="271A0C74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200,</w:t>
            </w:r>
            <w:r w:rsidR="005847B5">
              <w:rPr>
                <w:rFonts w:ascii="Angsana New" w:hAnsi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236" w:type="dxa"/>
          </w:tcPr>
          <w:p w14:paraId="72A74E14" w14:textId="77777777" w:rsidR="00CE1632" w:rsidRPr="00EB57B0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176B5C70" w14:textId="77777777" w:rsidR="00CE1632" w:rsidRPr="008924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192,25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E1632" w:rsidRPr="000E6257" w14:paraId="10CEA67C" w14:textId="77777777" w:rsidTr="000B34C9">
        <w:trPr>
          <w:trHeight w:val="20"/>
        </w:trPr>
        <w:tc>
          <w:tcPr>
            <w:tcW w:w="6030" w:type="dxa"/>
          </w:tcPr>
          <w:p w14:paraId="2350B7ED" w14:textId="77777777" w:rsidR="00CE1632" w:rsidRPr="00705CE2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การซื้อทรัพย์สิน</w:t>
            </w:r>
          </w:p>
        </w:tc>
        <w:tc>
          <w:tcPr>
            <w:tcW w:w="236" w:type="dxa"/>
          </w:tcPr>
          <w:p w14:paraId="6AACC9CD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92B863" w14:textId="3ECF6C9C" w:rsidR="00CE1632" w:rsidRPr="00EB57B0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7957A2">
              <w:rPr>
                <w:rFonts w:ascii="Angsana New" w:hAnsi="Angsana New"/>
                <w:sz w:val="30"/>
                <w:szCs w:val="30"/>
                <w:lang w:val="en-US" w:bidi="th-TH"/>
              </w:rPr>
              <w:t>360,552</w:t>
            </w:r>
          </w:p>
        </w:tc>
        <w:tc>
          <w:tcPr>
            <w:tcW w:w="236" w:type="dxa"/>
          </w:tcPr>
          <w:p w14:paraId="1BB894EB" w14:textId="77777777" w:rsidR="00CE1632" w:rsidRPr="00970AF1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1335C4E1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E1632" w:rsidRPr="000E6257" w14:paraId="16A086FE" w14:textId="77777777" w:rsidTr="000B34C9">
        <w:trPr>
          <w:trHeight w:val="20"/>
        </w:trPr>
        <w:tc>
          <w:tcPr>
            <w:tcW w:w="6030" w:type="dxa"/>
          </w:tcPr>
          <w:p w14:paraId="62D5A61B" w14:textId="73FE11A1" w:rsidR="00CE1632" w:rsidRPr="00705CE2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ขาดทุนสุทธิ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ที่ยังไม่เกิดขึ้นจากการเปลี่ยนแปลง</w:t>
            </w:r>
          </w:p>
        </w:tc>
        <w:tc>
          <w:tcPr>
            <w:tcW w:w="236" w:type="dxa"/>
          </w:tcPr>
          <w:p w14:paraId="39524974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75BB75" w14:textId="77777777" w:rsidR="00CE1632" w:rsidRPr="00CF1356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A56068" w14:textId="77777777" w:rsidR="00CE1632" w:rsidRPr="00970AF1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277034A6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E1632" w:rsidRPr="000E6257" w14:paraId="10E54202" w14:textId="77777777" w:rsidTr="007957A2">
        <w:trPr>
          <w:trHeight w:val="20"/>
        </w:trPr>
        <w:tc>
          <w:tcPr>
            <w:tcW w:w="6030" w:type="dxa"/>
          </w:tcPr>
          <w:p w14:paraId="27678B14" w14:textId="6E61FE21" w:rsidR="00CE1632" w:rsidRPr="00705CE2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      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ในมูลค่าของเงินลงทุน</w:t>
            </w:r>
          </w:p>
        </w:tc>
        <w:tc>
          <w:tcPr>
            <w:tcW w:w="236" w:type="dxa"/>
          </w:tcPr>
          <w:p w14:paraId="4A4F38B6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7ED834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(71,794)</w:t>
            </w:r>
          </w:p>
        </w:tc>
        <w:tc>
          <w:tcPr>
            <w:tcW w:w="236" w:type="dxa"/>
          </w:tcPr>
          <w:p w14:paraId="3C39123E" w14:textId="77777777" w:rsidR="00CE1632" w:rsidRPr="00970AF1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</w:tcPr>
          <w:p w14:paraId="747D95B5" w14:textId="77777777" w:rsidR="00CE1632" w:rsidDel="004969A4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(71,794)</w:t>
            </w:r>
          </w:p>
        </w:tc>
      </w:tr>
      <w:tr w:rsidR="00CE1632" w:rsidRPr="000E6257" w14:paraId="647628E2" w14:textId="77777777" w:rsidTr="007957A2">
        <w:trPr>
          <w:trHeight w:val="20"/>
        </w:trPr>
        <w:tc>
          <w:tcPr>
            <w:tcW w:w="6030" w:type="dxa"/>
          </w:tcPr>
          <w:p w14:paraId="462206F1" w14:textId="77777777" w:rsidR="00CE1632" w:rsidRPr="000E6257" w:rsidRDefault="00CE1632" w:rsidP="00CE1632">
            <w:pPr>
              <w:rPr>
                <w:rFonts w:ascii="Angsana New" w:hAnsi="Angsana New"/>
                <w:sz w:val="30"/>
                <w:szCs w:val="30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</w:rPr>
              <w:t>หัก     จำหน่ายส่วนปรับปรุงโรงแรมในระหว่าง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22711894" w14:textId="77777777" w:rsidR="00CE1632" w:rsidRPr="000E62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3A5195" w14:textId="77777777" w:rsidR="00CE1632" w:rsidRPr="000E62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(7,139)</w:t>
            </w:r>
          </w:p>
        </w:tc>
        <w:tc>
          <w:tcPr>
            <w:tcW w:w="271" w:type="dxa"/>
            <w:gridSpan w:val="2"/>
          </w:tcPr>
          <w:p w14:paraId="5D589499" w14:textId="77777777" w:rsidR="00CE1632" w:rsidRPr="00EB57B0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9" w:type="dxa"/>
          </w:tcPr>
          <w:p w14:paraId="2A4998C3" w14:textId="77777777" w:rsidR="00CE1632" w:rsidRPr="000E6257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(7,139)</w:t>
            </w:r>
          </w:p>
        </w:tc>
      </w:tr>
      <w:tr w:rsidR="007957A2" w:rsidRPr="000E6257" w14:paraId="406DD5EA" w14:textId="77777777" w:rsidTr="007957A2">
        <w:trPr>
          <w:trHeight w:val="20"/>
        </w:trPr>
        <w:tc>
          <w:tcPr>
            <w:tcW w:w="6030" w:type="dxa"/>
          </w:tcPr>
          <w:p w14:paraId="19553177" w14:textId="6B40EE29" w:rsidR="007957A2" w:rsidRPr="00705CE2" w:rsidRDefault="007957A2" w:rsidP="007957A2">
            <w:pPr>
              <w:tabs>
                <w:tab w:val="clear" w:pos="454"/>
                <w:tab w:val="left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60E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74575FBE" w14:textId="77777777" w:rsidR="007957A2" w:rsidRPr="000E6257" w:rsidRDefault="007957A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7010118" w14:textId="532FEA7A" w:rsidR="007957A2" w:rsidRPr="007957A2" w:rsidRDefault="007957A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(41,227)</w:t>
            </w:r>
          </w:p>
        </w:tc>
        <w:tc>
          <w:tcPr>
            <w:tcW w:w="271" w:type="dxa"/>
            <w:gridSpan w:val="2"/>
          </w:tcPr>
          <w:p w14:paraId="5C93E656" w14:textId="77777777" w:rsidR="007957A2" w:rsidRPr="00EB57B0" w:rsidRDefault="007957A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F84B4F" w14:textId="4DC332A1" w:rsidR="007957A2" w:rsidRDefault="007957A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E1632" w:rsidRPr="000E6257" w14:paraId="03E54870" w14:textId="77777777" w:rsidTr="000B34C9">
        <w:trPr>
          <w:trHeight w:val="20"/>
        </w:trPr>
        <w:tc>
          <w:tcPr>
            <w:tcW w:w="6030" w:type="dxa"/>
          </w:tcPr>
          <w:p w14:paraId="240B6136" w14:textId="77777777" w:rsidR="00CE1632" w:rsidRPr="003F2F35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25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39D18CD" w14:textId="77777777" w:rsidR="00CE1632" w:rsidRPr="007016DC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125B5D" w14:textId="77777777" w:rsidR="00CE1632" w:rsidRPr="00EB57B0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612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6,780,673</w:t>
            </w:r>
          </w:p>
        </w:tc>
        <w:tc>
          <w:tcPr>
            <w:tcW w:w="236" w:type="dxa"/>
          </w:tcPr>
          <w:p w14:paraId="0847B509" w14:textId="77777777" w:rsidR="00CE1632" w:rsidRPr="00EB57B0" w:rsidRDefault="00CE1632" w:rsidP="00CE1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F8E13A" w14:textId="77777777" w:rsidR="00CE1632" w:rsidRPr="00493C2E" w:rsidRDefault="00CE1632" w:rsidP="00CE163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4,453,319</w:t>
            </w:r>
          </w:p>
        </w:tc>
      </w:tr>
    </w:tbl>
    <w:p w14:paraId="6B13F022" w14:textId="57BF89D2" w:rsidR="00AA47E7" w:rsidRPr="003409CD" w:rsidRDefault="00AA47E7" w:rsidP="00AA47E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A47E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A47E7">
        <w:rPr>
          <w:rFonts w:ascii="Angsana New" w:hAnsi="Angsana New"/>
          <w:sz w:val="30"/>
          <w:szCs w:val="30"/>
          <w:cs/>
          <w:lang w:val="en-GB"/>
        </w:rPr>
        <w:t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</w:t>
      </w:r>
      <w:r w:rsidRPr="00AA47E7">
        <w:rPr>
          <w:rFonts w:ascii="Angsana New" w:hAnsi="Angsana New" w:hint="cs"/>
          <w:sz w:val="30"/>
          <w:szCs w:val="30"/>
          <w:cs/>
          <w:lang w:val="en-GB"/>
        </w:rPr>
        <w:t xml:space="preserve"> ได้จดจำนองเป็นประกันเ</w:t>
      </w:r>
      <w:r w:rsidRPr="00AA47E7">
        <w:rPr>
          <w:rFonts w:ascii="Angsana New" w:hAnsi="Angsana New"/>
          <w:sz w:val="30"/>
          <w:szCs w:val="30"/>
          <w:cs/>
          <w:lang w:val="en-GB"/>
        </w:rPr>
        <w:t>งินกู้ยืม</w:t>
      </w:r>
      <w:r w:rsidRPr="00AA47E7">
        <w:rPr>
          <w:rFonts w:ascii="Angsana New" w:hAnsi="Angsana New" w:hint="cs"/>
          <w:sz w:val="30"/>
          <w:szCs w:val="30"/>
          <w:cs/>
          <w:lang w:val="en-GB"/>
        </w:rPr>
        <w:t xml:space="preserve">กับสถาบันการเงินตามที่กล่าวในหมายเหตุข้อ </w:t>
      </w:r>
      <w:r w:rsidRPr="00AA47E7">
        <w:rPr>
          <w:rFonts w:ascii="Angsana New" w:hAnsi="Angsana New"/>
          <w:sz w:val="30"/>
          <w:szCs w:val="30"/>
        </w:rPr>
        <w:t>8</w:t>
      </w:r>
      <w:r w:rsidRPr="003409CD">
        <w:rPr>
          <w:rFonts w:ascii="Angsana New" w:hAnsi="Angsana New"/>
          <w:sz w:val="30"/>
          <w:szCs w:val="30"/>
          <w:cs/>
        </w:rPr>
        <w:t xml:space="preserve"> </w:t>
      </w:r>
    </w:p>
    <w:p w14:paraId="1F3A62B2" w14:textId="1FF2724D" w:rsidR="00C920A4" w:rsidRDefault="00C920A4" w:rsidP="0034283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  <w:lang w:val="en-US"/>
        </w:rPr>
        <w:sectPr w:rsidR="00C920A4" w:rsidSect="00921CF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017BED40" w14:textId="477DA65A" w:rsidR="001E1F35" w:rsidRPr="00185761" w:rsidRDefault="000E4BCB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B0F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1E1F3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1857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CC8A524" w14:textId="498B2556" w:rsidR="001E1F35" w:rsidRPr="00EB57B0" w:rsidRDefault="001E1F35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4ECE5B31" w14:textId="50F9AC6B" w:rsidR="001E1F35" w:rsidRDefault="001E1F35" w:rsidP="001E1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EB772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4C61BB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F8282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EB7724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</w:t>
      </w:r>
      <w:r w:rsidR="00EB772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EB7724">
        <w:rPr>
          <w:rFonts w:ascii="Angsana New" w:hAnsi="Angsana New" w:hint="cs"/>
          <w:sz w:val="30"/>
          <w:szCs w:val="30"/>
          <w:cs/>
        </w:rPr>
        <w:t>ธันวาคม</w:t>
      </w:r>
      <w:r w:rsidR="00E83FF7">
        <w:rPr>
          <w:rFonts w:ascii="Angsana New" w:hAnsi="Angsana New"/>
          <w:sz w:val="30"/>
          <w:szCs w:val="30"/>
        </w:rPr>
        <w:t xml:space="preserve"> </w:t>
      </w:r>
      <w:r w:rsidR="00E83FF7" w:rsidRPr="00DB03EB">
        <w:rPr>
          <w:rFonts w:ascii="Angsana New" w:hAnsi="Angsana New"/>
          <w:sz w:val="30"/>
          <w:szCs w:val="30"/>
        </w:rPr>
        <w:t>25</w:t>
      </w:r>
      <w:r w:rsidR="00E83FF7" w:rsidRPr="00DB03EB">
        <w:rPr>
          <w:rFonts w:ascii="Angsana New" w:hAnsi="Angsana New"/>
          <w:sz w:val="30"/>
          <w:szCs w:val="30"/>
          <w:cs/>
        </w:rPr>
        <w:t>6</w:t>
      </w:r>
      <w:r w:rsidR="00E83FF7" w:rsidRPr="00DB03EB">
        <w:rPr>
          <w:rFonts w:ascii="Angsana New" w:hAnsi="Angsana New"/>
          <w:sz w:val="30"/>
          <w:szCs w:val="30"/>
        </w:rPr>
        <w:t xml:space="preserve">2 </w:t>
      </w:r>
      <w:r w:rsidR="00E83FF7" w:rsidRPr="00DB03EB">
        <w:rPr>
          <w:rFonts w:ascii="Angsana New" w:hAnsi="Angsana New"/>
          <w:sz w:val="30"/>
          <w:szCs w:val="30"/>
          <w:cs/>
        </w:rPr>
        <w:t xml:space="preserve">และ </w:t>
      </w:r>
      <w:r w:rsidR="00E83FF7" w:rsidRPr="00DB03EB">
        <w:rPr>
          <w:rFonts w:ascii="Angsana New" w:hAnsi="Angsana New"/>
          <w:sz w:val="30"/>
          <w:szCs w:val="30"/>
        </w:rPr>
        <w:t>25</w:t>
      </w:r>
      <w:r w:rsidR="00E83FF7" w:rsidRPr="00DB03EB">
        <w:rPr>
          <w:rFonts w:ascii="Angsana New" w:hAnsi="Angsana New"/>
          <w:sz w:val="30"/>
          <w:szCs w:val="30"/>
          <w:cs/>
        </w:rPr>
        <w:t>6</w:t>
      </w:r>
      <w:r w:rsidR="00E83FF7" w:rsidRPr="00DB03EB">
        <w:rPr>
          <w:rFonts w:ascii="Angsana New" w:hAnsi="Angsana New"/>
          <w:sz w:val="30"/>
          <w:szCs w:val="30"/>
        </w:rPr>
        <w:t xml:space="preserve">1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</w:p>
    <w:p w14:paraId="33B109F7" w14:textId="77777777" w:rsidR="003F5158" w:rsidRPr="00EB57B0" w:rsidRDefault="003F5158" w:rsidP="001E1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1080"/>
        <w:gridCol w:w="900"/>
        <w:gridCol w:w="270"/>
        <w:gridCol w:w="810"/>
        <w:gridCol w:w="269"/>
        <w:gridCol w:w="450"/>
        <w:gridCol w:w="901"/>
        <w:gridCol w:w="504"/>
        <w:gridCol w:w="936"/>
        <w:gridCol w:w="900"/>
        <w:gridCol w:w="237"/>
        <w:gridCol w:w="843"/>
        <w:gridCol w:w="237"/>
        <w:gridCol w:w="753"/>
        <w:gridCol w:w="236"/>
        <w:gridCol w:w="34"/>
        <w:gridCol w:w="630"/>
      </w:tblGrid>
      <w:tr w:rsidR="00896790" w:rsidRPr="005628B3" w14:paraId="188A6B6C" w14:textId="77777777" w:rsidTr="00CE5225">
        <w:trPr>
          <w:trHeight w:val="216"/>
          <w:tblHeader/>
        </w:trPr>
        <w:tc>
          <w:tcPr>
            <w:tcW w:w="2880" w:type="dxa"/>
            <w:vAlign w:val="center"/>
          </w:tcPr>
          <w:p w14:paraId="2458BE29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7B83FBF7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166211A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6"/>
            <w:vAlign w:val="center"/>
          </w:tcPr>
          <w:p w14:paraId="1610AB5A" w14:textId="77777777" w:rsidR="00896790" w:rsidRPr="005628B3" w:rsidRDefault="00896790" w:rsidP="001F19CB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6790" w:rsidRPr="005628B3" w14:paraId="0EDCDD1C" w14:textId="77777777" w:rsidTr="00CE5225">
        <w:trPr>
          <w:trHeight w:val="216"/>
          <w:tblHeader/>
        </w:trPr>
        <w:tc>
          <w:tcPr>
            <w:tcW w:w="2880" w:type="dxa"/>
            <w:vAlign w:val="center"/>
          </w:tcPr>
          <w:p w14:paraId="4AEE18E1" w14:textId="77777777" w:rsidR="00896790" w:rsidRPr="005628B3" w:rsidRDefault="00896790" w:rsidP="001F19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2B3D3C64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67429B32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14:paraId="0148C953" w14:textId="77777777" w:rsidR="00896790" w:rsidRPr="005628B3" w:rsidRDefault="00896790" w:rsidP="001F19CB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" w:type="dxa"/>
            <w:vAlign w:val="center"/>
          </w:tcPr>
          <w:p w14:paraId="606027CD" w14:textId="77777777" w:rsidR="00896790" w:rsidRPr="005628B3" w:rsidRDefault="00896790" w:rsidP="001F19CB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14:paraId="63E3DB95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14:paraId="376BCEF4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vAlign w:val="bottom"/>
          </w:tcPr>
          <w:p w14:paraId="3DEF28BA" w14:textId="77777777" w:rsidR="00896790" w:rsidRPr="005628B3" w:rsidRDefault="00896790" w:rsidP="001F19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4"/>
            <w:vAlign w:val="bottom"/>
          </w:tcPr>
          <w:p w14:paraId="1AFA495B" w14:textId="4D47B7B1" w:rsidR="00896790" w:rsidRPr="005628B3" w:rsidRDefault="00CE5225" w:rsidP="001F19CB">
            <w:pPr>
              <w:ind w:right="-110" w:hanging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</w:tr>
      <w:tr w:rsidR="00CE5225" w:rsidRPr="005628B3" w14:paraId="4F2B80FB" w14:textId="43FC9BEF" w:rsidTr="00CE5225">
        <w:trPr>
          <w:trHeight w:val="216"/>
          <w:tblHeader/>
        </w:trPr>
        <w:tc>
          <w:tcPr>
            <w:tcW w:w="2880" w:type="dxa"/>
            <w:vAlign w:val="center"/>
          </w:tcPr>
          <w:p w14:paraId="4A1B45BA" w14:textId="77777777" w:rsidR="00CE5225" w:rsidRPr="005628B3" w:rsidRDefault="00CE5225" w:rsidP="00CE52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34EC026" w14:textId="77777777" w:rsidR="00CE5225" w:rsidRPr="005628B3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2E2189" w14:textId="77777777" w:rsidR="00CE5225" w:rsidRPr="005628B3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center"/>
          </w:tcPr>
          <w:p w14:paraId="37C9534C" w14:textId="23FB475F" w:rsidR="00CE5225" w:rsidRPr="00077B34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14:paraId="418D4BDF" w14:textId="77777777" w:rsidR="00CE5225" w:rsidRPr="00E93AC0" w:rsidRDefault="00CE5225" w:rsidP="00CE5225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14:paraId="64A48BDE" w14:textId="79EDCAB8" w:rsidR="00CE5225" w:rsidRPr="00E93AC0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  <w:vAlign w:val="center"/>
          </w:tcPr>
          <w:p w14:paraId="1796A608" w14:textId="77777777" w:rsidR="00CE5225" w:rsidRPr="00E93AC0" w:rsidRDefault="00CE5225" w:rsidP="00CE5225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14:paraId="096C4758" w14:textId="3286F26D" w:rsidR="00CE5225" w:rsidRPr="00077B34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dxa"/>
            <w:vAlign w:val="center"/>
          </w:tcPr>
          <w:p w14:paraId="19F9A48E" w14:textId="77777777" w:rsidR="00CE5225" w:rsidRPr="00E93AC0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192AAE29" w14:textId="7E0F038E" w:rsidR="00CE5225" w:rsidRPr="00E93AC0" w:rsidRDefault="00CE5225" w:rsidP="00CE522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156814D1" w14:textId="21085520" w:rsidR="00CE5225" w:rsidRPr="00077B34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center"/>
          </w:tcPr>
          <w:p w14:paraId="54F35910" w14:textId="77777777" w:rsidR="00CE5225" w:rsidRPr="00E93AC0" w:rsidRDefault="00CE5225" w:rsidP="00CE5225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14:paraId="16AC8B10" w14:textId="57B66DE3" w:rsidR="00CE5225" w:rsidRPr="00E93AC0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center"/>
          </w:tcPr>
          <w:p w14:paraId="745FACE4" w14:textId="77777777" w:rsidR="00CE5225" w:rsidRPr="00E93AC0" w:rsidRDefault="00CE5225" w:rsidP="00CE5225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" w:type="dxa"/>
            <w:vAlign w:val="center"/>
          </w:tcPr>
          <w:p w14:paraId="5B9FBB38" w14:textId="77777777" w:rsidR="00CE5225" w:rsidRPr="00077B34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19DE35BA" w14:textId="77777777" w:rsidR="00CE5225" w:rsidRPr="00077B34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center"/>
          </w:tcPr>
          <w:p w14:paraId="15789CFE" w14:textId="4E4AC479" w:rsidR="00CE5225" w:rsidRPr="00077B34" w:rsidRDefault="00CE5225" w:rsidP="00CE5225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CE5225" w:rsidRPr="005628B3" w14:paraId="39C70D4F" w14:textId="77777777" w:rsidTr="00CE5225">
        <w:trPr>
          <w:trHeight w:val="216"/>
          <w:tblHeader/>
        </w:trPr>
        <w:tc>
          <w:tcPr>
            <w:tcW w:w="2880" w:type="dxa"/>
            <w:vAlign w:val="center"/>
          </w:tcPr>
          <w:p w14:paraId="6C271E4A" w14:textId="77777777" w:rsidR="00CE5225" w:rsidRPr="005628B3" w:rsidRDefault="00CE5225" w:rsidP="00CE522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33C1FF09" w14:textId="77777777" w:rsidR="00CE5225" w:rsidRPr="005628B3" w:rsidRDefault="00CE5225" w:rsidP="00CE52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61C361" w14:textId="77777777" w:rsidR="00CE5225" w:rsidRPr="005628B3" w:rsidRDefault="00CE5225" w:rsidP="00CE52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2591222D" w14:textId="77777777" w:rsidR="00CE5225" w:rsidRPr="005628B3" w:rsidRDefault="00CE5225" w:rsidP="00CE52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" w:type="dxa"/>
            <w:vAlign w:val="center"/>
          </w:tcPr>
          <w:p w14:paraId="4BD8EC31" w14:textId="77777777" w:rsidR="00CE5225" w:rsidRPr="005628B3" w:rsidRDefault="00CE5225" w:rsidP="00CE5225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1" w:type="dxa"/>
            <w:gridSpan w:val="12"/>
            <w:vAlign w:val="bottom"/>
          </w:tcPr>
          <w:p w14:paraId="5BE9F774" w14:textId="0A3AFCE8" w:rsidR="00CE5225" w:rsidRPr="005628B3" w:rsidRDefault="00CE5225" w:rsidP="00CE522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CE5225" w:rsidRPr="005628B3" w14:paraId="42F66008" w14:textId="77777777" w:rsidTr="00CE5225">
        <w:trPr>
          <w:trHeight w:val="216"/>
          <w:tblHeader/>
        </w:trPr>
        <w:tc>
          <w:tcPr>
            <w:tcW w:w="2880" w:type="dxa"/>
            <w:vAlign w:val="center"/>
          </w:tcPr>
          <w:p w14:paraId="24566651" w14:textId="77777777" w:rsidR="00CE5225" w:rsidRPr="00AA44BB" w:rsidRDefault="00CE5225" w:rsidP="00CE522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44B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</w:tcPr>
          <w:p w14:paraId="21A00A5E" w14:textId="77777777" w:rsidR="00CE5225" w:rsidRPr="005628B3" w:rsidRDefault="00CE5225" w:rsidP="00CE52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3BA82EE" w14:textId="77777777" w:rsidR="00CE5225" w:rsidRPr="005628B3" w:rsidRDefault="00CE5225" w:rsidP="00CE52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53DA293" w14:textId="77777777" w:rsidR="00CE5225" w:rsidRPr="005628B3" w:rsidRDefault="00CE5225" w:rsidP="00CE522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892D17E" w14:textId="77777777" w:rsidR="00CE5225" w:rsidRPr="005628B3" w:rsidRDefault="00CE5225" w:rsidP="00CE5225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14:paraId="137BC4CA" w14:textId="77777777" w:rsidR="00CE5225" w:rsidRPr="005628B3" w:rsidRDefault="00CE5225" w:rsidP="00CE5225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870" w:type="dxa"/>
            <w:gridSpan w:val="8"/>
            <w:vAlign w:val="center"/>
          </w:tcPr>
          <w:p w14:paraId="0E393015" w14:textId="77777777" w:rsidR="00CE5225" w:rsidRPr="005628B3" w:rsidRDefault="00CE5225" w:rsidP="00CE522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CE5225" w:rsidRPr="005628B3" w14:paraId="278C8974" w14:textId="77777777" w:rsidTr="00CE5225">
        <w:trPr>
          <w:trHeight w:val="344"/>
          <w:tblHeader/>
        </w:trPr>
        <w:tc>
          <w:tcPr>
            <w:tcW w:w="2880" w:type="dxa"/>
            <w:vAlign w:val="bottom"/>
          </w:tcPr>
          <w:p w14:paraId="00CEFAE9" w14:textId="6141C12F" w:rsidR="00CE5225" w:rsidRPr="005628B3" w:rsidRDefault="00CE5225" w:rsidP="00CE522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ดุสิตธานี รีท จำกัด</w:t>
            </w:r>
            <w:r w:rsidRPr="00EB57B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710" w:type="dxa"/>
          </w:tcPr>
          <w:p w14:paraId="1F7C749E" w14:textId="047AD6EC" w:rsidR="00CE5225" w:rsidRPr="005628B3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ลงทุนในบริษัทอื่น </w:t>
            </w:r>
          </w:p>
        </w:tc>
        <w:tc>
          <w:tcPr>
            <w:tcW w:w="1080" w:type="dxa"/>
          </w:tcPr>
          <w:p w14:paraId="04929F2E" w14:textId="502950DC" w:rsidR="00CE5225" w:rsidRPr="005628B3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  ไทย </w:t>
            </w:r>
          </w:p>
        </w:tc>
        <w:tc>
          <w:tcPr>
            <w:tcW w:w="900" w:type="dxa"/>
            <w:vAlign w:val="center"/>
          </w:tcPr>
          <w:p w14:paraId="07F15529" w14:textId="56B9CB70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  <w:vAlign w:val="bottom"/>
          </w:tcPr>
          <w:p w14:paraId="505CAC85" w14:textId="77777777" w:rsidR="00CE5225" w:rsidRPr="005628B3" w:rsidRDefault="00CE5225" w:rsidP="00CE5225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53495E" w14:textId="159DE800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C324B41" w14:textId="77777777" w:rsidR="00CE5225" w:rsidRPr="005628B3" w:rsidRDefault="00CE5225" w:rsidP="00CE5225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207DC79E" w14:textId="77777777" w:rsidR="00CE5225" w:rsidRPr="005628B3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45FCB6C" w14:textId="2AB95BE1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4,900</w:t>
            </w:r>
          </w:p>
        </w:tc>
        <w:tc>
          <w:tcPr>
            <w:tcW w:w="504" w:type="dxa"/>
            <w:vAlign w:val="bottom"/>
          </w:tcPr>
          <w:p w14:paraId="3A0BAB9A" w14:textId="3D03EE9B" w:rsidR="00CE5225" w:rsidRPr="005628B3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936" w:type="dxa"/>
            <w:vAlign w:val="center"/>
          </w:tcPr>
          <w:p w14:paraId="6CC303B7" w14:textId="5AE593AA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10727C58" w14:textId="6AB2592F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4,900</w:t>
            </w:r>
          </w:p>
        </w:tc>
        <w:tc>
          <w:tcPr>
            <w:tcW w:w="237" w:type="dxa"/>
            <w:vAlign w:val="bottom"/>
          </w:tcPr>
          <w:p w14:paraId="1318EEFF" w14:textId="77777777" w:rsidR="00CE5225" w:rsidRPr="005628B3" w:rsidRDefault="00CE5225" w:rsidP="00CE5225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E957ADD" w14:textId="61DA3995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07973C0B" w14:textId="77777777" w:rsidR="00CE5225" w:rsidRPr="005628B3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FE7179C" w14:textId="0BDFF34E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F819C8D" w14:textId="77777777" w:rsidR="00CE5225" w:rsidRPr="005628B3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A5FC81B" w14:textId="2985B993" w:rsidR="00CE5225" w:rsidRPr="005628B3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E5225" w:rsidRPr="005628B3" w14:paraId="408602CA" w14:textId="77777777" w:rsidTr="00CE5225">
        <w:trPr>
          <w:trHeight w:val="344"/>
          <w:tblHeader/>
        </w:trPr>
        <w:tc>
          <w:tcPr>
            <w:tcW w:w="2880" w:type="dxa"/>
            <w:vAlign w:val="bottom"/>
          </w:tcPr>
          <w:p w14:paraId="6D4AD780" w14:textId="19519587" w:rsidR="00CE5225" w:rsidRPr="00796E04" w:rsidRDefault="00CE5225" w:rsidP="00CE5225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44B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ยทางอ้อม</w:t>
            </w:r>
          </w:p>
        </w:tc>
        <w:tc>
          <w:tcPr>
            <w:tcW w:w="1710" w:type="dxa"/>
          </w:tcPr>
          <w:p w14:paraId="6B3A4D4C" w14:textId="77777777" w:rsidR="00CE5225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B449EE" w14:textId="77777777" w:rsidR="00CE5225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D8509E6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D99F9C" w14:textId="77777777" w:rsidR="00CE5225" w:rsidRPr="005628B3" w:rsidRDefault="00CE5225" w:rsidP="00CE5225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ECD0275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9E413BA" w14:textId="77777777" w:rsidR="00CE5225" w:rsidRPr="005628B3" w:rsidRDefault="00CE5225" w:rsidP="00CE5225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1DD59C84" w14:textId="77777777" w:rsidR="00CE5225" w:rsidRPr="005628B3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6E2348B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" w:type="dxa"/>
            <w:vAlign w:val="bottom"/>
          </w:tcPr>
          <w:p w14:paraId="4F068200" w14:textId="77777777" w:rsidR="00CE5225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47B61B1B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303AC43C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5986FB13" w14:textId="77777777" w:rsidR="00CE5225" w:rsidRPr="005628B3" w:rsidRDefault="00CE5225" w:rsidP="00CE5225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2A5AFA78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7F479D04" w14:textId="77777777" w:rsidR="00CE5225" w:rsidRPr="005628B3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95F90F8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249774C" w14:textId="77777777" w:rsidR="00CE5225" w:rsidRPr="005628B3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37728C88" w14:textId="77777777" w:rsidR="00CE5225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E5225" w:rsidRPr="00527964" w14:paraId="01A385B2" w14:textId="77777777" w:rsidTr="00CE5225">
        <w:trPr>
          <w:trHeight w:val="344"/>
          <w:tblHeader/>
        </w:trPr>
        <w:tc>
          <w:tcPr>
            <w:tcW w:w="2880" w:type="dxa"/>
            <w:vAlign w:val="bottom"/>
          </w:tcPr>
          <w:p w14:paraId="24A7C47A" w14:textId="337FC54B" w:rsidR="00CE5225" w:rsidRPr="00527964" w:rsidRDefault="00CE5225" w:rsidP="00CE522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/>
                <w:sz w:val="24"/>
                <w:szCs w:val="24"/>
                <w:cs/>
              </w:rPr>
              <w:t>บริษัท ดุสิต มัลดีฟส์ อินเวสเม้นท์ จำกัด</w:t>
            </w:r>
            <w:r w:rsidRPr="00527964">
              <w:rPr>
                <w:rFonts w:asciiTheme="majorBidi" w:hAnsi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710" w:type="dxa"/>
          </w:tcPr>
          <w:p w14:paraId="53295269" w14:textId="4E6D7631" w:rsidR="00CE5225" w:rsidRPr="00527964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080" w:type="dxa"/>
          </w:tcPr>
          <w:p w14:paraId="734B7B08" w14:textId="7F14B985" w:rsidR="00CE5225" w:rsidRPr="00527964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สาธารณรัฐ</w:t>
            </w:r>
          </w:p>
        </w:tc>
        <w:tc>
          <w:tcPr>
            <w:tcW w:w="900" w:type="dxa"/>
            <w:vAlign w:val="center"/>
          </w:tcPr>
          <w:p w14:paraId="31BBC989" w14:textId="4D82ABF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  <w:vAlign w:val="bottom"/>
          </w:tcPr>
          <w:p w14:paraId="0C2F4857" w14:textId="77777777" w:rsidR="00CE5225" w:rsidRPr="00527964" w:rsidRDefault="00CE5225" w:rsidP="00CE5225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CF6F498" w14:textId="23A5CD8E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9122D87" w14:textId="77777777" w:rsidR="00CE5225" w:rsidRPr="00527964" w:rsidRDefault="00CE5225" w:rsidP="00CE5225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49698ABB" w14:textId="120646BD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7964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01" w:type="dxa"/>
            <w:vAlign w:val="center"/>
          </w:tcPr>
          <w:p w14:paraId="70FBF6FB" w14:textId="67C77A79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04" w:type="dxa"/>
            <w:vAlign w:val="bottom"/>
          </w:tcPr>
          <w:p w14:paraId="0D3EED3A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421F8F3B" w14:textId="607651EF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14:paraId="4FC69702" w14:textId="5714491F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109C19FF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4F9DFF30" w14:textId="3C358136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B53AD13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5423AD88" w14:textId="6BAACB75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C52F84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2BCD77B" w14:textId="124C355A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E5225" w:rsidRPr="00527964" w14:paraId="15BFC0D4" w14:textId="77777777" w:rsidTr="00CE5225">
        <w:trPr>
          <w:trHeight w:val="344"/>
          <w:tblHeader/>
        </w:trPr>
        <w:tc>
          <w:tcPr>
            <w:tcW w:w="2880" w:type="dxa"/>
            <w:vAlign w:val="bottom"/>
          </w:tcPr>
          <w:p w14:paraId="14A4D6F4" w14:textId="24540DD6" w:rsidR="00CE5225" w:rsidRPr="00527964" w:rsidRDefault="00CE5225" w:rsidP="00CE522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2D6FADA" w14:textId="1BAAE9D5" w:rsidR="00CE5225" w:rsidRPr="00527964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62371D" w14:textId="64BDBBE1" w:rsidR="00CE5225" w:rsidRPr="00527964" w:rsidRDefault="00CE5225" w:rsidP="00CE522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มัลดีฟส์</w:t>
            </w:r>
          </w:p>
        </w:tc>
        <w:tc>
          <w:tcPr>
            <w:tcW w:w="900" w:type="dxa"/>
            <w:vAlign w:val="center"/>
          </w:tcPr>
          <w:p w14:paraId="3EE93D09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4D75285" w14:textId="77777777" w:rsidR="00CE5225" w:rsidRPr="00527964" w:rsidRDefault="00CE5225" w:rsidP="00CE5225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3858066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39B98DA" w14:textId="77777777" w:rsidR="00CE5225" w:rsidRPr="00527964" w:rsidRDefault="00CE5225" w:rsidP="00CE5225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1343CE32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2B4A1654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04" w:type="dxa"/>
            <w:vAlign w:val="bottom"/>
          </w:tcPr>
          <w:p w14:paraId="544756E7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14:paraId="4FDDB335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730E98D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7A7C6BE9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1244B180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14:paraId="705A25AF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D648E87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5BCB6DF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3C05D15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E5225" w:rsidRPr="00527964" w14:paraId="22DCCCDE" w14:textId="77777777" w:rsidTr="00CE5225">
        <w:trPr>
          <w:trHeight w:val="344"/>
          <w:tblHeader/>
        </w:trPr>
        <w:tc>
          <w:tcPr>
            <w:tcW w:w="2880" w:type="dxa"/>
            <w:vAlign w:val="bottom"/>
          </w:tcPr>
          <w:p w14:paraId="5581F238" w14:textId="77777777" w:rsidR="00CE5225" w:rsidRPr="00527964" w:rsidRDefault="00CE5225" w:rsidP="00CE5225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527964">
              <w:rPr>
                <w:i/>
                <w:iCs/>
                <w:sz w:val="26"/>
                <w:szCs w:val="26"/>
                <w:cs/>
              </w:rPr>
              <w:t>หัก</w:t>
            </w:r>
            <w:r w:rsidRPr="00527964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</w:tcPr>
          <w:p w14:paraId="75362854" w14:textId="77777777" w:rsidR="00CE5225" w:rsidRPr="00527964" w:rsidRDefault="00CE5225" w:rsidP="00CE522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B6247D" w14:textId="77777777" w:rsidR="00CE5225" w:rsidRPr="00527964" w:rsidRDefault="00CE5225" w:rsidP="00CE522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BA2A08F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F65CEC" w14:textId="77777777" w:rsidR="00CE5225" w:rsidRPr="00527964" w:rsidRDefault="00CE5225" w:rsidP="00CE5225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E57B4CF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75C03254" w14:textId="77777777" w:rsidR="00CE5225" w:rsidRPr="00527964" w:rsidRDefault="00CE5225" w:rsidP="00CE5225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6957A524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6267542E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14:paraId="31155D73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1BAEDE78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E996555" w14:textId="4C8F2E43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7DD12925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center"/>
          </w:tcPr>
          <w:p w14:paraId="5C246447" w14:textId="1CCDCC94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2796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B27F119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46594F35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40794C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237A38AB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E5225" w:rsidRPr="00527964" w14:paraId="46EEFF8A" w14:textId="77777777" w:rsidTr="00CE5225">
        <w:trPr>
          <w:trHeight w:val="344"/>
          <w:tblHeader/>
        </w:trPr>
        <w:tc>
          <w:tcPr>
            <w:tcW w:w="2880" w:type="dxa"/>
            <w:vAlign w:val="bottom"/>
          </w:tcPr>
          <w:p w14:paraId="0BAC24D6" w14:textId="77777777" w:rsidR="00CE5225" w:rsidRPr="00527964" w:rsidRDefault="00CE5225" w:rsidP="00CE5225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527964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</w:tcPr>
          <w:p w14:paraId="660DE475" w14:textId="77777777" w:rsidR="00CE5225" w:rsidRPr="00527964" w:rsidRDefault="00CE5225" w:rsidP="00CE522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02379E" w14:textId="77777777" w:rsidR="00CE5225" w:rsidRPr="00527964" w:rsidRDefault="00CE5225" w:rsidP="00CE522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61C7D70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05381C" w14:textId="77777777" w:rsidR="00CE5225" w:rsidRPr="00527964" w:rsidRDefault="00CE5225" w:rsidP="00CE5225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9465EEA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4BB4218E" w14:textId="77777777" w:rsidR="00CE5225" w:rsidRPr="00527964" w:rsidRDefault="00CE5225" w:rsidP="00CE5225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14:paraId="587829AA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14:paraId="14E339E0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14:paraId="6C2FF50E" w14:textId="77777777" w:rsidR="00CE5225" w:rsidRPr="00527964" w:rsidRDefault="00CE5225" w:rsidP="00CE5225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06D8FA26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1322F" w14:textId="5CE3BF67" w:rsidR="00CE5225" w:rsidRPr="00DB03EB" w:rsidRDefault="00CE5225" w:rsidP="00CE52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4,900</w:t>
            </w:r>
          </w:p>
        </w:tc>
        <w:tc>
          <w:tcPr>
            <w:tcW w:w="237" w:type="dxa"/>
            <w:vAlign w:val="bottom"/>
          </w:tcPr>
          <w:p w14:paraId="41EF1F9F" w14:textId="77777777" w:rsidR="00CE5225" w:rsidRPr="00DB03EB" w:rsidRDefault="00CE5225" w:rsidP="00CE5225">
            <w:pPr>
              <w:tabs>
                <w:tab w:val="clear" w:pos="907"/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9CFBD8" w14:textId="29F42E47" w:rsidR="00CE5225" w:rsidRPr="00DB03EB" w:rsidRDefault="00CE5225" w:rsidP="00CE522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B03E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</w:tcPr>
          <w:p w14:paraId="5A764238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5D73364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DB3D06" w14:textId="77777777" w:rsidR="00CE5225" w:rsidRPr="00527964" w:rsidRDefault="00CE5225" w:rsidP="00CE5225">
            <w:pPr>
              <w:tabs>
                <w:tab w:val="clear" w:pos="907"/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4C0E3C7" w14:textId="77777777" w:rsidR="00CE5225" w:rsidRPr="00527964" w:rsidRDefault="00CE5225" w:rsidP="00CE522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14:paraId="798CE697" w14:textId="73F27D37" w:rsidR="00E93AC0" w:rsidRPr="00527964" w:rsidRDefault="00E93AC0" w:rsidP="0089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00CECBBE" w14:textId="7B55CB9D" w:rsidR="00B62A7B" w:rsidRPr="002B6F7C" w:rsidRDefault="00D31776" w:rsidP="00E6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74"/>
          <w:tab w:val="left" w:pos="1044"/>
        </w:tabs>
        <w:autoSpaceDE w:val="0"/>
        <w:autoSpaceDN w:val="0"/>
        <w:adjustRightInd w:val="0"/>
        <w:snapToGrid w:val="0"/>
        <w:spacing w:line="240" w:lineRule="auto"/>
        <w:ind w:left="936" w:hanging="405"/>
        <w:jc w:val="thaiDistribute"/>
        <w:rPr>
          <w:rFonts w:ascii="Angsana New" w:hAnsi="Angsana New"/>
          <w:sz w:val="28"/>
          <w:szCs w:val="28"/>
          <w:cs/>
        </w:rPr>
      </w:pPr>
      <w:r w:rsidRPr="00527964">
        <w:rPr>
          <w:rFonts w:ascii="Angsana New" w:hAnsi="Angsana New"/>
          <w:sz w:val="28"/>
          <w:szCs w:val="28"/>
          <w:vertAlign w:val="superscript"/>
        </w:rPr>
        <w:t>(1)</w:t>
      </w:r>
      <w:r w:rsidR="00580DED" w:rsidRPr="00527964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68505D" w:rsidRPr="00527964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D3432C" w:rsidRPr="00527964">
        <w:rPr>
          <w:rFonts w:ascii="Angsana New" w:hAnsi="Angsana New"/>
          <w:sz w:val="28"/>
          <w:szCs w:val="28"/>
          <w:vertAlign w:val="superscript"/>
        </w:rPr>
        <w:tab/>
      </w:r>
      <w:r w:rsidR="00D3432C" w:rsidRPr="00527964">
        <w:rPr>
          <w:rFonts w:ascii="Angsana New" w:hAnsi="Angsana New"/>
          <w:sz w:val="28"/>
          <w:szCs w:val="28"/>
          <w:vertAlign w:val="superscript"/>
        </w:rPr>
        <w:tab/>
      </w:r>
      <w:r w:rsidR="00B62A7B" w:rsidRPr="00DB03EB">
        <w:rPr>
          <w:rFonts w:ascii="Angsana New" w:hAnsi="Angsana New"/>
          <w:sz w:val="28"/>
          <w:szCs w:val="28"/>
          <w:cs/>
          <w:lang w:val="th-TH"/>
        </w:rPr>
        <w:t xml:space="preserve">ในวันที่ 22 สิงหาคม 2562 </w:t>
      </w:r>
      <w:r w:rsidR="00B62A7B" w:rsidRPr="00DB03EB">
        <w:rPr>
          <w:rFonts w:ascii="Angsana New" w:hAnsi="Angsana New"/>
          <w:sz w:val="28"/>
          <w:szCs w:val="28"/>
          <w:cs/>
        </w:rPr>
        <w:t xml:space="preserve">กองทรัสต์ได้ลงทุนในบริษัท ดุสิตธานี รีท จำกัด ซึ่งเป็นบริษัทย่อยของกองทรัสต์ที่จัดตั้งในประเทศไทย </w:t>
      </w:r>
      <w:r w:rsidR="00D3432C" w:rsidRPr="00DB03EB">
        <w:rPr>
          <w:rFonts w:ascii="Angsana New" w:hAnsi="Angsana New"/>
          <w:sz w:val="28"/>
          <w:szCs w:val="28"/>
          <w:cs/>
        </w:rPr>
        <w:t>และ</w:t>
      </w:r>
      <w:r w:rsidR="00B62A7B" w:rsidRPr="00DB03EB">
        <w:rPr>
          <w:rFonts w:ascii="Angsana New" w:hAnsi="Angsana New"/>
          <w:sz w:val="28"/>
          <w:szCs w:val="28"/>
          <w:cs/>
        </w:rPr>
        <w:t>ลงทุนเป็นจำนวน 9</w:t>
      </w:r>
      <w:r w:rsidR="003F3346">
        <w:rPr>
          <w:rFonts w:ascii="Angsana New" w:hAnsi="Angsana New"/>
          <w:sz w:val="28"/>
          <w:szCs w:val="28"/>
        </w:rPr>
        <w:t>80,000</w:t>
      </w:r>
      <w:r w:rsidRPr="00DB03EB">
        <w:rPr>
          <w:rFonts w:ascii="Angsana New" w:hAnsi="Angsana New"/>
          <w:sz w:val="28"/>
          <w:szCs w:val="28"/>
        </w:rPr>
        <w:t xml:space="preserve"> </w:t>
      </w:r>
      <w:r w:rsidR="00B62A7B" w:rsidRPr="00DB03EB">
        <w:rPr>
          <w:rFonts w:ascii="Angsana New" w:hAnsi="Angsana New"/>
          <w:sz w:val="28"/>
          <w:szCs w:val="28"/>
          <w:cs/>
        </w:rPr>
        <w:t>หุ้น มูลค่าหุ้นละ 5 บาท เป็นเงิน</w:t>
      </w:r>
      <w:r w:rsidR="00D3432C" w:rsidRPr="00DB03EB">
        <w:rPr>
          <w:rFonts w:ascii="Angsana New" w:hAnsi="Angsana New"/>
          <w:sz w:val="28"/>
          <w:szCs w:val="28"/>
          <w:cs/>
        </w:rPr>
        <w:t>จำนวน</w:t>
      </w:r>
      <w:r w:rsidR="00B62A7B" w:rsidRPr="00DB03EB">
        <w:rPr>
          <w:rFonts w:ascii="Angsana New" w:hAnsi="Angsana New"/>
          <w:sz w:val="28"/>
          <w:szCs w:val="28"/>
          <w:cs/>
        </w:rPr>
        <w:t>ทั้งสิ</w:t>
      </w:r>
      <w:r w:rsidR="00D3432C" w:rsidRPr="00DB03EB">
        <w:rPr>
          <w:rFonts w:ascii="Angsana New" w:hAnsi="Angsana New"/>
          <w:sz w:val="28"/>
          <w:szCs w:val="28"/>
          <w:cs/>
        </w:rPr>
        <w:t>้</w:t>
      </w:r>
      <w:r w:rsidR="00B62A7B" w:rsidRPr="00DB03EB">
        <w:rPr>
          <w:rFonts w:ascii="Angsana New" w:hAnsi="Angsana New"/>
          <w:sz w:val="28"/>
          <w:szCs w:val="28"/>
          <w:cs/>
        </w:rPr>
        <w:t>น 4.9</w:t>
      </w:r>
      <w:r w:rsidR="003F0C90">
        <w:rPr>
          <w:rFonts w:ascii="Angsana New" w:hAnsi="Angsana New"/>
          <w:sz w:val="28"/>
          <w:szCs w:val="28"/>
        </w:rPr>
        <w:t>0</w:t>
      </w:r>
      <w:r w:rsidR="00B62A7B" w:rsidRPr="00DB03EB">
        <w:rPr>
          <w:rFonts w:ascii="Angsana New" w:hAnsi="Angsana New"/>
          <w:sz w:val="28"/>
          <w:szCs w:val="28"/>
          <w:cs/>
        </w:rPr>
        <w:t xml:space="preserve"> ล้านบาท โดยบริษัทย่อยดังกล่าวจะเข้าซื้อหุ้นในบริษัท ดุสิต มัลดีฟส์ อินเวสเม้นท์ จำกัด แทนที่กองทรัสต์</w:t>
      </w:r>
      <w:r w:rsidRPr="00DB03EB">
        <w:rPr>
          <w:rFonts w:ascii="Angsana New" w:hAnsi="Angsana New"/>
          <w:sz w:val="28"/>
          <w:szCs w:val="28"/>
        </w:rPr>
        <w:t xml:space="preserve"> </w:t>
      </w:r>
      <w:r w:rsidR="002F10B3">
        <w:rPr>
          <w:rFonts w:ascii="Angsana New" w:hAnsi="Angsana New" w:hint="cs"/>
          <w:sz w:val="28"/>
          <w:szCs w:val="28"/>
          <w:cs/>
        </w:rPr>
        <w:t>โดยเงินลงทุนนี้มี</w:t>
      </w:r>
      <w:r w:rsidR="002F10B3" w:rsidRPr="002F10B3">
        <w:rPr>
          <w:rFonts w:ascii="Angsana New" w:hAnsi="Angsana New"/>
          <w:sz w:val="28"/>
          <w:szCs w:val="28"/>
          <w:cs/>
        </w:rPr>
        <w:t>มูลค่ายุติธรรม</w:t>
      </w:r>
      <w:r w:rsidR="006234F2">
        <w:rPr>
          <w:rFonts w:ascii="Angsana New" w:hAnsi="Angsana New"/>
          <w:sz w:val="28"/>
          <w:szCs w:val="28"/>
        </w:rPr>
        <w:t xml:space="preserve"> </w:t>
      </w:r>
      <w:r w:rsidR="006234F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234F2">
        <w:rPr>
          <w:rFonts w:ascii="Angsana New" w:hAnsi="Angsana New"/>
          <w:sz w:val="28"/>
          <w:szCs w:val="28"/>
        </w:rPr>
        <w:t>3</w:t>
      </w:r>
      <w:r w:rsidR="00DA7B72">
        <w:rPr>
          <w:rFonts w:ascii="Angsana New" w:hAnsi="Angsana New"/>
          <w:sz w:val="28"/>
          <w:szCs w:val="28"/>
        </w:rPr>
        <w:t xml:space="preserve">1 </w:t>
      </w:r>
      <w:r w:rsidR="00DA7B72">
        <w:rPr>
          <w:rFonts w:ascii="Angsana New" w:hAnsi="Angsana New" w:hint="cs"/>
          <w:sz w:val="28"/>
          <w:szCs w:val="28"/>
          <w:cs/>
        </w:rPr>
        <w:t>ธันวาคม</w:t>
      </w:r>
      <w:r w:rsidR="006234F2">
        <w:rPr>
          <w:rFonts w:ascii="Angsana New" w:hAnsi="Angsana New" w:hint="cs"/>
          <w:sz w:val="28"/>
          <w:szCs w:val="28"/>
          <w:cs/>
        </w:rPr>
        <w:t xml:space="preserve"> </w:t>
      </w:r>
      <w:r w:rsidR="006234F2">
        <w:rPr>
          <w:rFonts w:ascii="Angsana New" w:hAnsi="Angsana New"/>
          <w:sz w:val="28"/>
          <w:szCs w:val="28"/>
        </w:rPr>
        <w:t xml:space="preserve">2562 </w:t>
      </w:r>
      <w:r w:rsidR="006234F2">
        <w:rPr>
          <w:rFonts w:ascii="Angsana New" w:hAnsi="Angsana New" w:hint="cs"/>
          <w:sz w:val="28"/>
          <w:szCs w:val="28"/>
          <w:cs/>
        </w:rPr>
        <w:t>เป็น</w:t>
      </w:r>
      <w:r w:rsidR="002F10B3">
        <w:rPr>
          <w:rFonts w:ascii="Angsana New" w:hAnsi="Angsana New" w:hint="cs"/>
          <w:sz w:val="28"/>
          <w:szCs w:val="28"/>
          <w:cs/>
        </w:rPr>
        <w:t>จำนวน</w:t>
      </w:r>
      <w:r w:rsidR="006234F2">
        <w:rPr>
          <w:rFonts w:ascii="Angsana New" w:hAnsi="Angsana New" w:hint="cs"/>
          <w:sz w:val="28"/>
          <w:szCs w:val="28"/>
          <w:cs/>
        </w:rPr>
        <w:t>เงิน</w:t>
      </w:r>
      <w:r w:rsidR="002F10B3">
        <w:rPr>
          <w:rFonts w:ascii="Angsana New" w:hAnsi="Angsana New" w:hint="cs"/>
          <w:sz w:val="28"/>
          <w:szCs w:val="28"/>
          <w:cs/>
        </w:rPr>
        <w:t xml:space="preserve"> </w:t>
      </w:r>
      <w:r w:rsidR="002F10B3">
        <w:rPr>
          <w:rFonts w:ascii="Angsana New" w:hAnsi="Angsana New"/>
          <w:sz w:val="28"/>
          <w:szCs w:val="28"/>
        </w:rPr>
        <w:t xml:space="preserve">4.90 </w:t>
      </w:r>
      <w:r w:rsidR="002F10B3">
        <w:rPr>
          <w:rFonts w:ascii="Angsana New" w:hAnsi="Angsana New" w:hint="cs"/>
          <w:sz w:val="28"/>
          <w:szCs w:val="28"/>
          <w:cs/>
        </w:rPr>
        <w:t>ล้านบาท</w:t>
      </w:r>
    </w:p>
    <w:p w14:paraId="6237E174" w14:textId="0D657761" w:rsidR="00B62A7B" w:rsidRPr="001901CC" w:rsidRDefault="00D31776" w:rsidP="001901C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907" w:hanging="367"/>
        <w:jc w:val="thaiDistribute"/>
        <w:rPr>
          <w:rFonts w:ascii="Angsana New" w:hAnsi="Angsana New"/>
          <w:sz w:val="28"/>
          <w:szCs w:val="28"/>
        </w:rPr>
      </w:pPr>
      <w:r w:rsidRPr="001901CC">
        <w:rPr>
          <w:rFonts w:ascii="Angsana New" w:hAnsi="Angsana New"/>
          <w:sz w:val="28"/>
          <w:szCs w:val="28"/>
          <w:vertAlign w:val="superscript"/>
        </w:rPr>
        <w:t>(2)</w:t>
      </w:r>
      <w:r w:rsidR="0057445A">
        <w:rPr>
          <w:rFonts w:ascii="Angsana New" w:hAnsi="Angsana New"/>
          <w:sz w:val="28"/>
          <w:szCs w:val="28"/>
          <w:vertAlign w:val="superscript"/>
          <w:cs/>
        </w:rPr>
        <w:tab/>
      </w:r>
      <w:r w:rsidR="0057445A">
        <w:rPr>
          <w:rFonts w:ascii="Angsana New" w:hAnsi="Angsana New"/>
          <w:sz w:val="28"/>
          <w:szCs w:val="28"/>
          <w:vertAlign w:val="superscript"/>
          <w:cs/>
        </w:rPr>
        <w:tab/>
      </w:r>
      <w:r w:rsidR="00B62A7B" w:rsidRPr="001901CC">
        <w:rPr>
          <w:rFonts w:ascii="Angsana New" w:hAnsi="Angsana New"/>
          <w:sz w:val="28"/>
          <w:szCs w:val="28"/>
          <w:cs/>
        </w:rPr>
        <w:t>บริษัท ดุสิต มัลดีฟส์ อินเวสเม้นท์ จำกัด</w:t>
      </w:r>
      <w:r w:rsidR="00B62A7B" w:rsidRPr="001901CC">
        <w:rPr>
          <w:rFonts w:ascii="Angsana New" w:hAnsi="Angsana New"/>
          <w:sz w:val="28"/>
          <w:szCs w:val="28"/>
        </w:rPr>
        <w:t xml:space="preserve"> </w:t>
      </w:r>
      <w:r w:rsidR="00B62A7B" w:rsidRPr="001901CC">
        <w:rPr>
          <w:rFonts w:ascii="Angsana New" w:hAnsi="Angsana New"/>
          <w:sz w:val="28"/>
          <w:szCs w:val="28"/>
          <w:cs/>
        </w:rPr>
        <w:t>เป็นบริษัทย่อย</w:t>
      </w:r>
      <w:r w:rsidR="009318FD">
        <w:rPr>
          <w:rFonts w:ascii="Angsana New" w:hAnsi="Angsana New" w:hint="cs"/>
          <w:sz w:val="28"/>
          <w:szCs w:val="28"/>
          <w:cs/>
        </w:rPr>
        <w:t>ทางอ้อม</w:t>
      </w:r>
      <w:r w:rsidR="00B62A7B" w:rsidRPr="001901CC">
        <w:rPr>
          <w:rFonts w:ascii="Angsana New" w:hAnsi="Angsana New"/>
          <w:sz w:val="28"/>
          <w:szCs w:val="28"/>
          <w:cs/>
        </w:rPr>
        <w:t>ของกองทรัสต์ที่จัดตั้งขึ้นที่สาธารณรัฐมัลดีฟส์ มีทุนจดทะเบียนเละชำระแล้วจำนวน</w:t>
      </w:r>
      <w:r w:rsidR="00B62A7B" w:rsidRPr="001901CC">
        <w:rPr>
          <w:rFonts w:ascii="Angsana New" w:hAnsi="Angsana New"/>
          <w:sz w:val="28"/>
          <w:szCs w:val="28"/>
        </w:rPr>
        <w:t xml:space="preserve"> 150,000 </w:t>
      </w:r>
      <w:r w:rsidR="00B62A7B" w:rsidRPr="001901CC">
        <w:rPr>
          <w:rFonts w:ascii="Angsana New" w:hAnsi="Angsana New"/>
          <w:sz w:val="28"/>
          <w:szCs w:val="28"/>
          <w:cs/>
        </w:rPr>
        <w:t>ดอลลาร์สหรัฐ</w:t>
      </w:r>
      <w:r w:rsidR="00B62A7B" w:rsidRPr="001901CC">
        <w:rPr>
          <w:rFonts w:ascii="Angsana New" w:hAnsi="Angsana New"/>
          <w:sz w:val="28"/>
          <w:szCs w:val="28"/>
        </w:rPr>
        <w:t xml:space="preserve"> </w:t>
      </w:r>
      <w:r w:rsidR="00B62A7B" w:rsidRPr="001901CC">
        <w:rPr>
          <w:rFonts w:ascii="Angsana New" w:hAnsi="Angsana New"/>
          <w:sz w:val="28"/>
          <w:szCs w:val="28"/>
          <w:cs/>
        </w:rPr>
        <w:t>แบ่งออกเป็น</w:t>
      </w:r>
      <w:r w:rsidR="00B70E7A" w:rsidRPr="001901CC">
        <w:rPr>
          <w:rFonts w:ascii="Angsana New" w:hAnsi="Angsana New"/>
          <w:sz w:val="28"/>
          <w:szCs w:val="28"/>
        </w:rPr>
        <w:br/>
      </w:r>
      <w:r w:rsidR="00B62A7B" w:rsidRPr="001901CC">
        <w:rPr>
          <w:rFonts w:ascii="Angsana New" w:hAnsi="Angsana New"/>
          <w:sz w:val="28"/>
          <w:szCs w:val="28"/>
          <w:cs/>
        </w:rPr>
        <w:t>หุ้นสามัญจำนวน</w:t>
      </w:r>
      <w:r w:rsidR="00B62A7B" w:rsidRPr="001901CC">
        <w:rPr>
          <w:rFonts w:ascii="Angsana New" w:hAnsi="Angsana New"/>
          <w:sz w:val="28"/>
          <w:szCs w:val="28"/>
        </w:rPr>
        <w:t xml:space="preserve"> 150,000 </w:t>
      </w:r>
      <w:r w:rsidR="00B62A7B" w:rsidRPr="001901CC">
        <w:rPr>
          <w:rFonts w:ascii="Angsana New" w:hAnsi="Angsana New"/>
          <w:sz w:val="28"/>
          <w:szCs w:val="28"/>
          <w:cs/>
        </w:rPr>
        <w:t>หุ้น</w:t>
      </w:r>
      <w:r w:rsidR="00B62A7B" w:rsidRPr="001901CC">
        <w:rPr>
          <w:rFonts w:ascii="Angsana New" w:hAnsi="Angsana New"/>
          <w:sz w:val="28"/>
          <w:szCs w:val="28"/>
        </w:rPr>
        <w:t xml:space="preserve"> </w:t>
      </w:r>
      <w:r w:rsidR="00B62A7B" w:rsidRPr="001901CC">
        <w:rPr>
          <w:rFonts w:ascii="Angsana New" w:hAnsi="Angsana New"/>
          <w:sz w:val="28"/>
          <w:szCs w:val="28"/>
          <w:cs/>
        </w:rPr>
        <w:t>โดยกองทรัสต์เข้าถือหุ้นผ่านทางบริษัท ดุสิตธานี รีท จำกัด ซึ่งเป็นผู้ถือหุ้นโดยตรงของ บริษัท ดุสิต มัลดีฟส์ อินเวสเม้นท์ จำกัด</w:t>
      </w:r>
    </w:p>
    <w:p w14:paraId="45943812" w14:textId="77777777" w:rsidR="00B62A7B" w:rsidRPr="00EB57B0" w:rsidRDefault="00B62A7B" w:rsidP="0089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</w:rPr>
      </w:pPr>
    </w:p>
    <w:p w14:paraId="0E0D660A" w14:textId="0E7CD84E" w:rsidR="00B62A7B" w:rsidRPr="00350B0D" w:rsidRDefault="00B62A7B" w:rsidP="004B5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B62A7B" w:rsidRPr="00350B0D" w:rsidSect="00921CF6">
          <w:pgSz w:w="16834" w:h="11909" w:orient="landscape" w:code="9"/>
          <w:pgMar w:top="1152" w:right="1084" w:bottom="1152" w:left="576" w:header="720" w:footer="720" w:gutter="0"/>
          <w:pgNumType w:start="29"/>
          <w:cols w:space="720"/>
          <w:docGrid w:linePitch="245"/>
        </w:sectPr>
      </w:pPr>
    </w:p>
    <w:p w14:paraId="0D4EB0A0" w14:textId="12298426" w:rsidR="00572B6F" w:rsidRPr="00297510" w:rsidRDefault="000E4BCB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E1F35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เงินฝากธนาคาร</w:t>
      </w:r>
    </w:p>
    <w:p w14:paraId="2B6C3F60" w14:textId="6AECC8DF" w:rsidR="006B01D9" w:rsidRDefault="006B01D9" w:rsidP="00D75C6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1800"/>
        <w:gridCol w:w="870"/>
        <w:gridCol w:w="245"/>
        <w:gridCol w:w="725"/>
        <w:gridCol w:w="245"/>
        <w:gridCol w:w="690"/>
        <w:gridCol w:w="246"/>
        <w:gridCol w:w="724"/>
        <w:gridCol w:w="245"/>
        <w:gridCol w:w="690"/>
        <w:gridCol w:w="234"/>
        <w:gridCol w:w="777"/>
        <w:gridCol w:w="245"/>
        <w:gridCol w:w="718"/>
        <w:gridCol w:w="245"/>
        <w:gridCol w:w="841"/>
      </w:tblGrid>
      <w:tr w:rsidR="00CF4575" w:rsidRPr="000C2E03" w14:paraId="6CB2FB2E" w14:textId="77777777" w:rsidTr="00621472">
        <w:trPr>
          <w:tblHeader/>
        </w:trPr>
        <w:tc>
          <w:tcPr>
            <w:tcW w:w="1800" w:type="dxa"/>
          </w:tcPr>
          <w:p w14:paraId="74176C0D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3745" w:type="dxa"/>
            <w:gridSpan w:val="7"/>
          </w:tcPr>
          <w:p w14:paraId="35D2CAEB" w14:textId="3D7AE84E" w:rsidR="00CF4575" w:rsidRPr="006234F2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34F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72BF729C" w14:textId="77777777" w:rsidR="00CF4575" w:rsidRPr="006234F2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750" w:type="dxa"/>
            <w:gridSpan w:val="7"/>
            <w:shd w:val="clear" w:color="auto" w:fill="auto"/>
          </w:tcPr>
          <w:p w14:paraId="51816956" w14:textId="5B2BCEB8" w:rsidR="00CF4575" w:rsidRPr="006234F2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34F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03AC" w:rsidRPr="000C2E03" w14:paraId="1117ADD5" w14:textId="77777777" w:rsidTr="00621472">
        <w:trPr>
          <w:tblHeader/>
        </w:trPr>
        <w:tc>
          <w:tcPr>
            <w:tcW w:w="1800" w:type="dxa"/>
          </w:tcPr>
          <w:p w14:paraId="295B05FA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840" w:type="dxa"/>
            <w:gridSpan w:val="3"/>
          </w:tcPr>
          <w:p w14:paraId="37359359" w14:textId="77B968B3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5" w:type="dxa"/>
          </w:tcPr>
          <w:p w14:paraId="1D628C4F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0" w:type="dxa"/>
            <w:gridSpan w:val="3"/>
          </w:tcPr>
          <w:p w14:paraId="3A3F220F" w14:textId="1EF29EAE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45" w:type="dxa"/>
          </w:tcPr>
          <w:p w14:paraId="230A711E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4DCC362A" w14:textId="5CBE323B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5" w:type="dxa"/>
          </w:tcPr>
          <w:p w14:paraId="2E46CE6A" w14:textId="77777777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804" w:type="dxa"/>
            <w:gridSpan w:val="3"/>
            <w:shd w:val="clear" w:color="auto" w:fill="auto"/>
          </w:tcPr>
          <w:p w14:paraId="7198E1B4" w14:textId="0799E40B" w:rsidR="00CF4575" w:rsidRPr="000C2E03" w:rsidRDefault="00CF4575" w:rsidP="00EC3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C2E03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0C2E03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F1356" w:rsidRPr="000C2E03" w14:paraId="030DB0D0" w14:textId="77777777" w:rsidTr="00621472">
        <w:trPr>
          <w:tblHeader/>
        </w:trPr>
        <w:tc>
          <w:tcPr>
            <w:tcW w:w="1800" w:type="dxa"/>
          </w:tcPr>
          <w:p w14:paraId="20D8F362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3DFDBF95" w14:textId="6ECC7660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5" w:type="dxa"/>
          </w:tcPr>
          <w:p w14:paraId="4AAB8DD2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5" w:type="dxa"/>
          </w:tcPr>
          <w:p w14:paraId="326C9133" w14:textId="63FFD089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5" w:type="dxa"/>
          </w:tcPr>
          <w:p w14:paraId="0A0B1830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dxa"/>
          </w:tcPr>
          <w:p w14:paraId="66ABA7ED" w14:textId="00E9A3A2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6" w:type="dxa"/>
          </w:tcPr>
          <w:p w14:paraId="62561BAB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4" w:type="dxa"/>
          </w:tcPr>
          <w:p w14:paraId="1C705088" w14:textId="1E37209F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45" w:type="dxa"/>
          </w:tcPr>
          <w:p w14:paraId="1BCE29FB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dxa"/>
            <w:shd w:val="clear" w:color="auto" w:fill="auto"/>
          </w:tcPr>
          <w:p w14:paraId="4F2D3AFB" w14:textId="4D34FB34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34" w:type="dxa"/>
          </w:tcPr>
          <w:p w14:paraId="153C7CE3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6AFAC8FB" w14:textId="77777777" w:rsidR="00CF4575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</w:t>
            </w:r>
          </w:p>
          <w:p w14:paraId="4C8FD1CD" w14:textId="67EF8629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</w:t>
            </w:r>
          </w:p>
        </w:tc>
        <w:tc>
          <w:tcPr>
            <w:tcW w:w="245" w:type="dxa"/>
          </w:tcPr>
          <w:p w14:paraId="44708E4C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2D0FD7DF" w14:textId="306169D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5" w:type="dxa"/>
          </w:tcPr>
          <w:p w14:paraId="53D94CD1" w14:textId="77777777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auto"/>
          </w:tcPr>
          <w:p w14:paraId="5264E0B7" w14:textId="24263B71" w:rsidR="00CF4575" w:rsidRPr="000C2E03" w:rsidRDefault="00CF4575" w:rsidP="00CF4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</w:tc>
      </w:tr>
      <w:tr w:rsidR="00CF1356" w:rsidRPr="000C2E03" w14:paraId="64AEDC42" w14:textId="77777777" w:rsidTr="00621472">
        <w:trPr>
          <w:tblHeader/>
        </w:trPr>
        <w:tc>
          <w:tcPr>
            <w:tcW w:w="1800" w:type="dxa"/>
          </w:tcPr>
          <w:p w14:paraId="68B4F484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0115511C" w14:textId="5B668409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29D55AE4" w14:textId="77777777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5" w:type="dxa"/>
          </w:tcPr>
          <w:p w14:paraId="790CADC0" w14:textId="33915298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76728AAE" w14:textId="77777777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0" w:type="dxa"/>
          </w:tcPr>
          <w:p w14:paraId="233F3B69" w14:textId="71F01408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4BD6EAE8" w14:textId="77777777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4" w:type="dxa"/>
          </w:tcPr>
          <w:p w14:paraId="0EFEB63A" w14:textId="192A4F16" w:rsidR="00C13A88" w:rsidRPr="00CF4575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5CA190C8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dxa"/>
            <w:shd w:val="clear" w:color="auto" w:fill="auto"/>
          </w:tcPr>
          <w:p w14:paraId="3D3C2DF6" w14:textId="5A928550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34" w:type="dxa"/>
          </w:tcPr>
          <w:p w14:paraId="48BC0006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</w:tcPr>
          <w:p w14:paraId="6F59AEDC" w14:textId="36197320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5E960F1A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14:paraId="3DCE48EA" w14:textId="520A195A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ร้อยละ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2DD00523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  <w:shd w:val="clear" w:color="auto" w:fill="auto"/>
          </w:tcPr>
          <w:p w14:paraId="2061D82C" w14:textId="60ACC08E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</w:t>
            </w:r>
            <w:r w:rsidRPr="00CF457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CF1356" w:rsidRPr="000C2E03" w14:paraId="4B7AA8F5" w14:textId="77777777" w:rsidTr="00621472">
        <w:tc>
          <w:tcPr>
            <w:tcW w:w="1800" w:type="dxa"/>
            <w:shd w:val="clear" w:color="auto" w:fill="auto"/>
          </w:tcPr>
          <w:p w14:paraId="2FAB18B6" w14:textId="290E0D29" w:rsidR="00C13A88" w:rsidRPr="007F60E9" w:rsidRDefault="00C13A88" w:rsidP="00C13A8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เงินฝากกระแสรายวัน</w:t>
            </w:r>
          </w:p>
        </w:tc>
        <w:tc>
          <w:tcPr>
            <w:tcW w:w="870" w:type="dxa"/>
          </w:tcPr>
          <w:p w14:paraId="51DFCBD1" w14:textId="7C4DF9CE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119AF8A1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0140FAF4" w14:textId="694090AD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34E81A8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74EE6F1" w14:textId="0C8E872D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</w:tcPr>
          <w:p w14:paraId="38FE837B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1706D243" w14:textId="6980485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7BBD203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18AC471" w14:textId="10C3186D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" w:type="dxa"/>
          </w:tcPr>
          <w:p w14:paraId="639ED553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5F6ACCC8" w14:textId="015FFE52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1F3F099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5060E0FE" w14:textId="6539B0E1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2FA44E03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4D51857B" w14:textId="20E5CE0F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F1356" w:rsidRPr="000C2E03" w14:paraId="49CA3433" w14:textId="77777777" w:rsidTr="00621472">
        <w:tc>
          <w:tcPr>
            <w:tcW w:w="1800" w:type="dxa"/>
            <w:shd w:val="clear" w:color="auto" w:fill="auto"/>
          </w:tcPr>
          <w:p w14:paraId="1152751D" w14:textId="29D1FBA4" w:rsidR="00C13A88" w:rsidRPr="007F60E9" w:rsidRDefault="00C13A88" w:rsidP="00C13A8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ธนาคารกรุงไทย จำกัด</w:t>
            </w:r>
          </w:p>
        </w:tc>
        <w:tc>
          <w:tcPr>
            <w:tcW w:w="870" w:type="dxa"/>
          </w:tcPr>
          <w:p w14:paraId="2363921C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3DE8F4F8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2D0A9BCC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0B07A273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EEFD83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</w:tcPr>
          <w:p w14:paraId="12477A6C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5B30480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66489A6C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A590591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" w:type="dxa"/>
          </w:tcPr>
          <w:p w14:paraId="14374779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27BD9E7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3075D75C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33D3B5DF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5BF4F07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5EBB12B9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F1356" w:rsidRPr="000C2E03" w14:paraId="7D870E7D" w14:textId="77777777" w:rsidTr="00621472">
        <w:tc>
          <w:tcPr>
            <w:tcW w:w="1800" w:type="dxa"/>
            <w:shd w:val="clear" w:color="auto" w:fill="auto"/>
          </w:tcPr>
          <w:p w14:paraId="3632377D" w14:textId="460962CB" w:rsidR="00C13A88" w:rsidRPr="000C2E03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870" w:type="dxa"/>
          </w:tcPr>
          <w:p w14:paraId="3F87828A" w14:textId="768BF8EE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70" w:hanging="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4CA7B097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582E5D22" w14:textId="4CE500DC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45" w:type="dxa"/>
          </w:tcPr>
          <w:p w14:paraId="05B7B7BF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7410DE6B" w14:textId="3638D4E5" w:rsidR="00C13A88" w:rsidRPr="009C03AC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2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631AC60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7AAEC24D" w14:textId="7964146F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45" w:type="dxa"/>
          </w:tcPr>
          <w:p w14:paraId="1D61059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E20A1B7" w14:textId="3D66F741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4" w:type="dxa"/>
          </w:tcPr>
          <w:p w14:paraId="34E8A8D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5CA3401D" w14:textId="085ED596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7DDF6ED9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7FAC849F" w14:textId="772B0F89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323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868C977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07059DE5" w14:textId="6FFA4A8A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</w:tr>
      <w:tr w:rsidR="00CF1356" w:rsidRPr="000C2E03" w14:paraId="3CDF7C4A" w14:textId="77777777" w:rsidTr="00621472">
        <w:tc>
          <w:tcPr>
            <w:tcW w:w="1800" w:type="dxa"/>
            <w:shd w:val="clear" w:color="auto" w:fill="auto"/>
          </w:tcPr>
          <w:p w14:paraId="1762269B" w14:textId="77777777" w:rsidR="00C13A88" w:rsidRPr="000C2E03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2B6FCBBF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7AE82424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36BF7D67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6B3AA9D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4936E22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</w:tcPr>
          <w:p w14:paraId="66F4E916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5C9EEFEB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5866FF09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252CEFF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" w:type="dxa"/>
          </w:tcPr>
          <w:p w14:paraId="3DDBAE21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2FB40940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28D39DE4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595CEBCC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5CCEE53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083D908F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F1356" w:rsidRPr="000C2E03" w14:paraId="2CDD013C" w14:textId="77777777" w:rsidTr="00621472">
        <w:tc>
          <w:tcPr>
            <w:tcW w:w="1800" w:type="dxa"/>
            <w:shd w:val="clear" w:color="auto" w:fill="auto"/>
          </w:tcPr>
          <w:p w14:paraId="3950B565" w14:textId="27B3191D" w:rsidR="00C13A88" w:rsidRPr="007F60E9" w:rsidRDefault="00C13A88" w:rsidP="00C13A88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F60E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เงินฝากออมทรัพย์</w:t>
            </w:r>
          </w:p>
        </w:tc>
        <w:tc>
          <w:tcPr>
            <w:tcW w:w="870" w:type="dxa"/>
          </w:tcPr>
          <w:p w14:paraId="684BBDD4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3CBE5B90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6DCB6C37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30037012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EEF2035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</w:tcPr>
          <w:p w14:paraId="06B3578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29320B25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7FE26540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B534E26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" w:type="dxa"/>
          </w:tcPr>
          <w:p w14:paraId="35E9D20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662C6383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4FF27F2B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250561A6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5A7FECA7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78A6AA37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F1356" w:rsidRPr="000C2E03" w14:paraId="2BA7933C" w14:textId="77777777" w:rsidTr="00621472">
        <w:tc>
          <w:tcPr>
            <w:tcW w:w="1800" w:type="dxa"/>
            <w:shd w:val="clear" w:color="auto" w:fill="auto"/>
          </w:tcPr>
          <w:p w14:paraId="4B4795F2" w14:textId="02085A41" w:rsidR="00C13A88" w:rsidRPr="000C2E03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ธนาคารกรุงไทย จำกัด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870" w:type="dxa"/>
          </w:tcPr>
          <w:p w14:paraId="43D4A6C0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4503DDB" w14:textId="500DEBB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0.375</w:t>
            </w:r>
          </w:p>
        </w:tc>
        <w:tc>
          <w:tcPr>
            <w:tcW w:w="245" w:type="dxa"/>
          </w:tcPr>
          <w:p w14:paraId="6561C556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2832C655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DC58B8" w14:textId="43E12F74" w:rsidR="00693E2E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7,227</w:t>
            </w:r>
          </w:p>
        </w:tc>
        <w:tc>
          <w:tcPr>
            <w:tcW w:w="245" w:type="dxa"/>
          </w:tcPr>
          <w:p w14:paraId="0A447AF1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0C82389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02D18D7" w14:textId="327EB400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0.375</w:t>
            </w:r>
          </w:p>
        </w:tc>
        <w:tc>
          <w:tcPr>
            <w:tcW w:w="246" w:type="dxa"/>
          </w:tcPr>
          <w:p w14:paraId="5D1EA6C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31BFBB58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F1F73D" w14:textId="6EE0E6A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29,778</w:t>
            </w:r>
          </w:p>
        </w:tc>
        <w:tc>
          <w:tcPr>
            <w:tcW w:w="245" w:type="dxa"/>
          </w:tcPr>
          <w:p w14:paraId="0CA6D58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93490EB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75B3565" w14:textId="30A84E68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0.375</w:t>
            </w:r>
          </w:p>
        </w:tc>
        <w:tc>
          <w:tcPr>
            <w:tcW w:w="234" w:type="dxa"/>
          </w:tcPr>
          <w:p w14:paraId="011C6638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71964E0E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8A3601" w14:textId="2E3D5D3B" w:rsidR="00AB2678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7,227</w:t>
            </w:r>
          </w:p>
        </w:tc>
        <w:tc>
          <w:tcPr>
            <w:tcW w:w="245" w:type="dxa"/>
          </w:tcPr>
          <w:p w14:paraId="06469F08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6107EA5A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E4FAC9A" w14:textId="07B66A99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0.375</w:t>
            </w:r>
          </w:p>
        </w:tc>
        <w:tc>
          <w:tcPr>
            <w:tcW w:w="245" w:type="dxa"/>
          </w:tcPr>
          <w:p w14:paraId="319D80B7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139BB0CC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25FAE1F" w14:textId="56DA4FE2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29,778</w:t>
            </w:r>
          </w:p>
        </w:tc>
      </w:tr>
      <w:tr w:rsidR="00CF1356" w:rsidRPr="000C2E03" w14:paraId="3D41DB8A" w14:textId="77777777" w:rsidTr="00621472">
        <w:tc>
          <w:tcPr>
            <w:tcW w:w="1800" w:type="dxa"/>
            <w:shd w:val="clear" w:color="auto" w:fill="auto"/>
          </w:tcPr>
          <w:p w14:paraId="075BA5A9" w14:textId="68024A11" w:rsidR="00C13A88" w:rsidRPr="000C2E03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ธนาคารธนชาต จำกัด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870" w:type="dxa"/>
          </w:tcPr>
          <w:p w14:paraId="61EF01FC" w14:textId="257139BA" w:rsidR="00C13A88" w:rsidRDefault="006F48AF" w:rsidP="0062147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C13A88">
              <w:rPr>
                <w:rFonts w:asciiTheme="majorBidi" w:hAnsiTheme="majorBidi" w:cstheme="majorBidi"/>
                <w:szCs w:val="22"/>
              </w:rPr>
              <w:t xml:space="preserve">0.125 - </w:t>
            </w:r>
            <w:r w:rsidR="00C13A88">
              <w:rPr>
                <w:rFonts w:asciiTheme="majorBidi" w:hAnsiTheme="majorBidi" w:cstheme="majorBidi"/>
                <w:szCs w:val="22"/>
              </w:rPr>
              <w:br/>
            </w:r>
            <w:r>
              <w:rPr>
                <w:rFonts w:asciiTheme="majorBidi" w:hAnsiTheme="majorBidi" w:cstheme="majorBidi"/>
                <w:szCs w:val="22"/>
              </w:rPr>
              <w:t xml:space="preserve">   </w:t>
            </w:r>
            <w:r w:rsidR="00C13A88">
              <w:rPr>
                <w:rFonts w:asciiTheme="majorBidi" w:hAnsiTheme="majorBidi" w:cstheme="majorBidi"/>
                <w:szCs w:val="22"/>
              </w:rPr>
              <w:t>0.</w:t>
            </w:r>
            <w:r w:rsidR="00C13A88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="00C13A88">
              <w:rPr>
                <w:rFonts w:asciiTheme="majorBidi" w:hAnsiTheme="majorBidi" w:cstheme="majorBidi"/>
                <w:szCs w:val="22"/>
              </w:rPr>
              <w:t>00</w:t>
            </w:r>
          </w:p>
        </w:tc>
        <w:tc>
          <w:tcPr>
            <w:tcW w:w="245" w:type="dxa"/>
          </w:tcPr>
          <w:p w14:paraId="292C063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30E642FE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F7A535" w14:textId="0CA4D98D" w:rsidR="00693E2E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36</w:t>
            </w:r>
          </w:p>
        </w:tc>
        <w:tc>
          <w:tcPr>
            <w:tcW w:w="245" w:type="dxa"/>
          </w:tcPr>
          <w:p w14:paraId="6F899654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C58F793" w14:textId="616159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0.400</w:t>
            </w:r>
          </w:p>
        </w:tc>
        <w:tc>
          <w:tcPr>
            <w:tcW w:w="246" w:type="dxa"/>
          </w:tcPr>
          <w:p w14:paraId="4C1E7AF9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71F795B9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60819E" w14:textId="4AE37508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5,691</w:t>
            </w:r>
          </w:p>
        </w:tc>
        <w:tc>
          <w:tcPr>
            <w:tcW w:w="245" w:type="dxa"/>
          </w:tcPr>
          <w:p w14:paraId="3959581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3959EC9" w14:textId="6FA8E576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0.900</w:t>
            </w:r>
          </w:p>
        </w:tc>
        <w:tc>
          <w:tcPr>
            <w:tcW w:w="234" w:type="dxa"/>
          </w:tcPr>
          <w:p w14:paraId="0DF9477C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032E7AE0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3817F2" w14:textId="292CA012" w:rsidR="00AB2678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36</w:t>
            </w:r>
          </w:p>
        </w:tc>
        <w:tc>
          <w:tcPr>
            <w:tcW w:w="245" w:type="dxa"/>
          </w:tcPr>
          <w:p w14:paraId="15FB65B9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687A36A2" w14:textId="7C241245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0.125 - </w:t>
            </w:r>
            <w:r>
              <w:rPr>
                <w:rFonts w:asciiTheme="majorBidi" w:hAnsiTheme="majorBidi" w:cstheme="majorBidi"/>
                <w:szCs w:val="22"/>
              </w:rPr>
              <w:br/>
              <w:t>0.400</w:t>
            </w:r>
          </w:p>
        </w:tc>
        <w:tc>
          <w:tcPr>
            <w:tcW w:w="245" w:type="dxa"/>
          </w:tcPr>
          <w:p w14:paraId="338EC92E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0BE0D498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7C8CBDF" w14:textId="3300A98A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5,691</w:t>
            </w:r>
          </w:p>
        </w:tc>
      </w:tr>
      <w:tr w:rsidR="00CF1356" w:rsidRPr="000C2E03" w14:paraId="5A7E48FE" w14:textId="77777777" w:rsidTr="00621472">
        <w:tc>
          <w:tcPr>
            <w:tcW w:w="1800" w:type="dxa"/>
            <w:shd w:val="clear" w:color="auto" w:fill="auto"/>
          </w:tcPr>
          <w:p w14:paraId="54389532" w14:textId="47AEEEDE" w:rsidR="00C13A88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ธนาคารเกียรตินาคิน จำกัด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870" w:type="dxa"/>
          </w:tcPr>
          <w:p w14:paraId="53F30A9D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C07A34" w14:textId="474256E2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45" w:type="dxa"/>
          </w:tcPr>
          <w:p w14:paraId="081CEAF8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2B3AB072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6EE9E9" w14:textId="058FBE10" w:rsidR="00693E2E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18</w:t>
            </w:r>
          </w:p>
        </w:tc>
        <w:tc>
          <w:tcPr>
            <w:tcW w:w="245" w:type="dxa"/>
          </w:tcPr>
          <w:p w14:paraId="321063D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6D64A0D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9D3F56B" w14:textId="7BCDC231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46" w:type="dxa"/>
          </w:tcPr>
          <w:p w14:paraId="137AE570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71EE34E5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C0ABD0" w14:textId="0DCE13FD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45" w:type="dxa"/>
          </w:tcPr>
          <w:p w14:paraId="368C3842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1B73FD7C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3C5712D2" w14:textId="4EC45F14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34" w:type="dxa"/>
          </w:tcPr>
          <w:p w14:paraId="7379C9C5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30058AF7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3E6F59" w14:textId="5FB0E797" w:rsidR="00AB2678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245" w:type="dxa"/>
          </w:tcPr>
          <w:p w14:paraId="504268A5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44BA3DFC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EB56E71" w14:textId="7EB05A16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0.850</w:t>
            </w:r>
          </w:p>
        </w:tc>
        <w:tc>
          <w:tcPr>
            <w:tcW w:w="245" w:type="dxa"/>
          </w:tcPr>
          <w:p w14:paraId="315A9921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28727233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B143AD" w14:textId="455E0856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</w:tr>
      <w:tr w:rsidR="00CF1356" w:rsidRPr="000C2E03" w14:paraId="42D43589" w14:textId="77777777" w:rsidTr="00621472">
        <w:tc>
          <w:tcPr>
            <w:tcW w:w="1800" w:type="dxa"/>
            <w:shd w:val="clear" w:color="auto" w:fill="auto"/>
          </w:tcPr>
          <w:p w14:paraId="5CDB8E90" w14:textId="5C32B224" w:rsidR="00C13A88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ธนาคารซีไอเอ็มบี ไทย</w:t>
            </w:r>
          </w:p>
        </w:tc>
        <w:tc>
          <w:tcPr>
            <w:tcW w:w="870" w:type="dxa"/>
          </w:tcPr>
          <w:p w14:paraId="6DF90F9D" w14:textId="03C0596F" w:rsidR="00C13A88" w:rsidRDefault="00CF1356" w:rsidP="0062147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1.</w:t>
            </w:r>
            <w:r w:rsidR="006F48AF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00 -</w:t>
            </w:r>
          </w:p>
        </w:tc>
        <w:tc>
          <w:tcPr>
            <w:tcW w:w="245" w:type="dxa"/>
          </w:tcPr>
          <w:p w14:paraId="06D8EA0F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4A97E3D7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400C9742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E1384E3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6" w:type="dxa"/>
          </w:tcPr>
          <w:p w14:paraId="0DDDBE00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0ECECF0F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2EEA29BF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6850602C" w14:textId="0185926E" w:rsidR="00C13A88" w:rsidRDefault="006F48AF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1.100 - </w:t>
            </w:r>
          </w:p>
        </w:tc>
        <w:tc>
          <w:tcPr>
            <w:tcW w:w="234" w:type="dxa"/>
          </w:tcPr>
          <w:p w14:paraId="6E866561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34EC1B92" w14:textId="77777777" w:rsidR="00AB2678" w:rsidRDefault="00AB2678" w:rsidP="00CF135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5" w:type="dxa"/>
          </w:tcPr>
          <w:p w14:paraId="60EA8814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20735184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5" w:type="dxa"/>
          </w:tcPr>
          <w:p w14:paraId="030AFE2A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57C53021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F1356" w:rsidRPr="000C2E03" w14:paraId="5C9342D6" w14:textId="77777777" w:rsidTr="00621472">
        <w:tc>
          <w:tcPr>
            <w:tcW w:w="1800" w:type="dxa"/>
            <w:shd w:val="clear" w:color="auto" w:fill="auto"/>
          </w:tcPr>
          <w:p w14:paraId="40D4BF21" w14:textId="31DBB18D" w:rsidR="00C13A88" w:rsidRPr="000C2E03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จำกัด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870" w:type="dxa"/>
          </w:tcPr>
          <w:p w14:paraId="3CB52EE7" w14:textId="29C1F0EE" w:rsidR="00C13A88" w:rsidRDefault="006F48A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CF1356">
              <w:rPr>
                <w:rFonts w:asciiTheme="majorBidi" w:hAnsiTheme="majorBidi" w:cstheme="majorBidi"/>
                <w:szCs w:val="22"/>
                <w:lang w:bidi="th-TH"/>
              </w:rPr>
              <w:t>1.400</w:t>
            </w:r>
          </w:p>
        </w:tc>
        <w:tc>
          <w:tcPr>
            <w:tcW w:w="245" w:type="dxa"/>
          </w:tcPr>
          <w:p w14:paraId="0DD52C90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461B3F38" w14:textId="35EDC91E" w:rsidR="00C13A88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552</w:t>
            </w:r>
          </w:p>
        </w:tc>
        <w:tc>
          <w:tcPr>
            <w:tcW w:w="245" w:type="dxa"/>
          </w:tcPr>
          <w:p w14:paraId="1E5515F2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4137AD25" w14:textId="4A000144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0FFA422E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0EC99B1B" w14:textId="4CB2134A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67501DB8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0790FD8E" w14:textId="781F7E87" w:rsidR="00C13A88" w:rsidRDefault="006F48AF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C13A88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1.40</w:t>
            </w:r>
            <w:r w:rsidR="00C13A88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</w:p>
        </w:tc>
        <w:tc>
          <w:tcPr>
            <w:tcW w:w="234" w:type="dxa"/>
          </w:tcPr>
          <w:p w14:paraId="605BDEAA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3F7A14CC" w14:textId="18DB7CD1" w:rsidR="00C13A88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232</w:t>
            </w:r>
          </w:p>
        </w:tc>
        <w:tc>
          <w:tcPr>
            <w:tcW w:w="245" w:type="dxa"/>
          </w:tcPr>
          <w:p w14:paraId="497CA54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4DDEA150" w14:textId="7D3D6956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70DF5D31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4407068E" w14:textId="669AED39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F1356" w:rsidRPr="000C2E03" w14:paraId="34024EA1" w14:textId="77777777" w:rsidTr="00621472">
        <w:tc>
          <w:tcPr>
            <w:tcW w:w="1800" w:type="dxa"/>
            <w:shd w:val="clear" w:color="auto" w:fill="auto"/>
          </w:tcPr>
          <w:p w14:paraId="739524A8" w14:textId="77777777" w:rsidR="00C13A88" w:rsidRDefault="00C13A88" w:rsidP="00C13A88">
            <w:pPr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ธนาคาร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03EB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ฮ่องกงและ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DB03EB">
              <w:rPr>
                <w:rFonts w:asciiTheme="majorBidi" w:hAnsiTheme="majorBidi" w:cstheme="majorBidi"/>
                <w:sz w:val="22"/>
                <w:szCs w:val="22"/>
                <w:cs/>
              </w:rPr>
              <w:t>เซี่ยงไฮ้แบงกิ้ง</w:t>
            </w:r>
          </w:p>
          <w:p w14:paraId="73DC55C9" w14:textId="37FF0E11" w:rsidR="00C13A88" w:rsidDel="009E6117" w:rsidRDefault="00C13A88" w:rsidP="00C13A88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DB03EB">
              <w:rPr>
                <w:rFonts w:asciiTheme="majorBidi" w:hAnsiTheme="majorBidi" w:cstheme="majorBidi"/>
                <w:sz w:val="22"/>
                <w:szCs w:val="22"/>
                <w:cs/>
              </w:rPr>
              <w:t>คอร์ปอเรชั่น จำกัด</w:t>
            </w:r>
          </w:p>
        </w:tc>
        <w:tc>
          <w:tcPr>
            <w:tcW w:w="870" w:type="dxa"/>
          </w:tcPr>
          <w:p w14:paraId="44788B3D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97B3F3" w14:textId="488D4D9F" w:rsidR="00C13A88" w:rsidRDefault="006F48AF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0.050 - </w:t>
            </w:r>
          </w:p>
          <w:p w14:paraId="66D404DE" w14:textId="40585E1B" w:rsidR="00C13A88" w:rsidRDefault="006F48AF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C13A88">
              <w:rPr>
                <w:rFonts w:asciiTheme="majorBidi" w:hAnsiTheme="majorBidi" w:cstheme="majorBidi"/>
                <w:szCs w:val="22"/>
                <w:lang w:bidi="th-TH"/>
              </w:rPr>
              <w:t>0.375</w:t>
            </w:r>
          </w:p>
        </w:tc>
        <w:tc>
          <w:tcPr>
            <w:tcW w:w="245" w:type="dxa"/>
          </w:tcPr>
          <w:p w14:paraId="6ECB946F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E494C47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D002B77" w14:textId="77777777" w:rsidR="00693E2E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30A53B9" w14:textId="6A904ED1" w:rsidR="00693E2E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44,231</w:t>
            </w:r>
          </w:p>
        </w:tc>
        <w:tc>
          <w:tcPr>
            <w:tcW w:w="245" w:type="dxa"/>
          </w:tcPr>
          <w:p w14:paraId="0E3A9B2E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33668E69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B2E666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95FE54F" w14:textId="4ECB6589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7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6EED1157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4" w:type="dxa"/>
          </w:tcPr>
          <w:p w14:paraId="1ADA76C1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447E3F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7BF2A5F" w14:textId="51ABF3BA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BC94A6B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0" w:type="dxa"/>
          </w:tcPr>
          <w:p w14:paraId="2E8FA58F" w14:textId="77777777" w:rsidR="00C13A88" w:rsidRPr="00621472" w:rsidRDefault="00C13A88" w:rsidP="0062147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D73C31" w14:textId="77777777" w:rsidR="00C13A88" w:rsidRPr="00621472" w:rsidRDefault="00C13A88" w:rsidP="0062147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389E6D" w14:textId="1044B2E1" w:rsidR="00C13A88" w:rsidRDefault="006F48AF" w:rsidP="0062147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21472">
              <w:rPr>
                <w:rFonts w:asciiTheme="majorBidi" w:hAnsiTheme="majorBidi" w:cstheme="majorBidi"/>
                <w:szCs w:val="22"/>
                <w:lang w:bidi="th-TH"/>
              </w:rPr>
              <w:t>0.050</w:t>
            </w:r>
          </w:p>
        </w:tc>
        <w:tc>
          <w:tcPr>
            <w:tcW w:w="234" w:type="dxa"/>
          </w:tcPr>
          <w:p w14:paraId="5B226DE0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</w:tcPr>
          <w:p w14:paraId="3750251C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AC6C14" w14:textId="77777777" w:rsidR="00AB2678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DDFFA4" w14:textId="29BB0AFE" w:rsidR="00AB2678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30,220</w:t>
            </w:r>
          </w:p>
        </w:tc>
        <w:tc>
          <w:tcPr>
            <w:tcW w:w="245" w:type="dxa"/>
          </w:tcPr>
          <w:p w14:paraId="29A52B8B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6B176DD0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78D3D8B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843BBA" w14:textId="6C031DEC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2BF42C4F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</w:tcPr>
          <w:p w14:paraId="67A338BF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7B4EA2" w14:textId="77777777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548F17" w14:textId="54848992" w:rsidR="00C13A88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F1356" w:rsidRPr="000C2E03" w14:paraId="71B42F44" w14:textId="77777777" w:rsidTr="00621472">
        <w:tc>
          <w:tcPr>
            <w:tcW w:w="1800" w:type="dxa"/>
          </w:tcPr>
          <w:p w14:paraId="52DA0574" w14:textId="2B8D2166" w:rsidR="00C13A88" w:rsidRPr="000C2E03" w:rsidRDefault="00C13A88" w:rsidP="00C13A88">
            <w:pPr>
              <w:ind w:left="144" w:hanging="14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</w:tcPr>
          <w:p w14:paraId="11101F44" w14:textId="08DCC088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dxa"/>
          </w:tcPr>
          <w:p w14:paraId="328C2B4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5FA45" w14:textId="72F345E9" w:rsidR="00C13A88" w:rsidRPr="000C2E03" w:rsidRDefault="00693E2E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52,064</w:t>
            </w:r>
          </w:p>
        </w:tc>
        <w:tc>
          <w:tcPr>
            <w:tcW w:w="245" w:type="dxa"/>
          </w:tcPr>
          <w:p w14:paraId="513F05FA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90" w:type="dxa"/>
          </w:tcPr>
          <w:p w14:paraId="79D52AA6" w14:textId="1CE2A7B8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</w:tcPr>
          <w:p w14:paraId="01D2128D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E6298" w14:textId="2307EF98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35,487</w:t>
            </w:r>
          </w:p>
        </w:tc>
        <w:tc>
          <w:tcPr>
            <w:tcW w:w="245" w:type="dxa"/>
          </w:tcPr>
          <w:p w14:paraId="6FB943F9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90" w:type="dxa"/>
            <w:vAlign w:val="bottom"/>
          </w:tcPr>
          <w:p w14:paraId="3171A7CF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4" w:type="dxa"/>
            <w:vAlign w:val="bottom"/>
          </w:tcPr>
          <w:p w14:paraId="703F8FE1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FA937" w14:textId="07A16FF1" w:rsidR="00C13A88" w:rsidRPr="000C2E03" w:rsidRDefault="00AB267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37,733</w:t>
            </w:r>
          </w:p>
        </w:tc>
        <w:tc>
          <w:tcPr>
            <w:tcW w:w="245" w:type="dxa"/>
            <w:vAlign w:val="bottom"/>
          </w:tcPr>
          <w:p w14:paraId="298B9433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18" w:type="dxa"/>
          </w:tcPr>
          <w:p w14:paraId="6AC12D9C" w14:textId="77777777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FFFA5A6" w14:textId="77777777" w:rsidR="00C13A88" w:rsidRPr="000C2E03" w:rsidRDefault="00C13A88" w:rsidP="00C13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27AF7" w14:textId="14CBB9A4" w:rsidR="00C13A88" w:rsidRPr="000C2E03" w:rsidRDefault="00C13A88" w:rsidP="00C13A8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35,487</w:t>
            </w:r>
          </w:p>
        </w:tc>
      </w:tr>
    </w:tbl>
    <w:p w14:paraId="18E301C2" w14:textId="4107F3BF" w:rsidR="000C2E03" w:rsidRDefault="000C2E03" w:rsidP="00D75C6A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2066F570" w14:textId="5DBF5FCC" w:rsidR="00337339" w:rsidRPr="00297510" w:rsidRDefault="000E4BCB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337339"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  <w:r w:rsidR="0033733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เงินกู้ยืมระยะยาว</w:t>
      </w:r>
    </w:p>
    <w:p w14:paraId="28E29E0F" w14:textId="79974DC4" w:rsidR="00337339" w:rsidRDefault="00337339" w:rsidP="002136F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5DDE066F" w14:textId="23932A9E" w:rsidR="00337339" w:rsidRPr="00500298" w:rsidRDefault="00500298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31 ธันวาคม 2561 </w:t>
      </w:r>
      <w:r w:rsidR="009C3A85">
        <w:rPr>
          <w:rFonts w:ascii="Angsana New" w:hAnsi="Angsana New" w:hint="cs"/>
          <w:sz w:val="30"/>
          <w:szCs w:val="30"/>
          <w:cs/>
          <w:lang w:val="en-GB"/>
        </w:rPr>
        <w:t xml:space="preserve">กองทรัสต์มีเงินกู้ยืมจากสถาบันการเงินแห่งหนึ่ง </w:t>
      </w:r>
      <w:r w:rsidR="00C65F9C">
        <w:rPr>
          <w:rFonts w:ascii="Angsana New" w:hAnsi="Angsana New" w:hint="cs"/>
          <w:sz w:val="30"/>
          <w:szCs w:val="30"/>
          <w:cs/>
          <w:lang w:val="en-GB"/>
        </w:rPr>
        <w:t xml:space="preserve">โดยส่วนหนึ่งนำมาใช้เพื่อรับโอนทรัพย์สินและหนี้สินจากกองทุนรวมพร้อมกับหน่วยทรัสต์ และอีกส่วนหนึ่งใช้เป็นเงินทุนหมุนเวียนสำหรับการปรับปรุงหรือซ่อมแซมอสังหาริมทรัพย์ที่กองทรัสต์ลงทุน โดยมีกำหนดชำระคืนเงินต้นเป็นรายไตรมาสจำนวน </w:t>
      </w:r>
      <w:r w:rsidR="00C65F9C">
        <w:rPr>
          <w:rFonts w:ascii="Angsana New" w:hAnsi="Angsana New"/>
          <w:sz w:val="30"/>
          <w:szCs w:val="30"/>
        </w:rPr>
        <w:t xml:space="preserve">48 </w:t>
      </w:r>
      <w:r w:rsidR="00C65F9C">
        <w:rPr>
          <w:rFonts w:ascii="Angsana New" w:hAnsi="Angsana New" w:hint="cs"/>
          <w:sz w:val="30"/>
          <w:szCs w:val="30"/>
          <w:cs/>
        </w:rPr>
        <w:t xml:space="preserve">งวด เริ่มชำระคืนเงินต้นงวดแรกในเดือนเมษายน </w:t>
      </w:r>
      <w:r w:rsidR="00C65F9C">
        <w:rPr>
          <w:rFonts w:ascii="Angsana New" w:hAnsi="Angsana New"/>
          <w:sz w:val="30"/>
          <w:szCs w:val="30"/>
        </w:rPr>
        <w:t xml:space="preserve">2561 </w:t>
      </w:r>
      <w:r w:rsidR="00C65F9C">
        <w:rPr>
          <w:rFonts w:ascii="Angsana New" w:hAnsi="Angsana New" w:hint="cs"/>
          <w:sz w:val="30"/>
          <w:szCs w:val="30"/>
          <w:cs/>
        </w:rPr>
        <w:t xml:space="preserve">และชำระดอกเบี้ยแบบรายเดือน โดยมีอัตราดอกเบี้ยเท่ากับ </w:t>
      </w:r>
      <w:r w:rsidR="00C65F9C">
        <w:rPr>
          <w:rFonts w:ascii="Angsana New" w:hAnsi="Angsana New"/>
          <w:sz w:val="30"/>
          <w:szCs w:val="30"/>
        </w:rPr>
        <w:t>MLR</w:t>
      </w:r>
      <w:r w:rsidR="00C65F9C">
        <w:rPr>
          <w:rFonts w:ascii="Angsana New" w:hAnsi="Angsana New" w:hint="cs"/>
          <w:sz w:val="30"/>
          <w:szCs w:val="30"/>
          <w:cs/>
        </w:rPr>
        <w:t xml:space="preserve"> ปรับลดด้วยอัตราตามที่ระบุในสัญญา เงินกู้ยืมดังกล่าว</w:t>
      </w:r>
      <w:r w:rsidR="00D90185">
        <w:rPr>
          <w:rFonts w:ascii="Angsana New" w:hAnsi="Angsana New"/>
          <w:sz w:val="30"/>
          <w:szCs w:val="30"/>
          <w:cs/>
          <w:lang w:val="en-GB"/>
        </w:rPr>
        <w:t>มี</w:t>
      </w:r>
      <w:r w:rsidR="00337339" w:rsidRPr="002136F8">
        <w:rPr>
          <w:rFonts w:ascii="Angsana New" w:hAnsi="Angsana New"/>
          <w:sz w:val="30"/>
          <w:szCs w:val="30"/>
          <w:cs/>
          <w:lang w:val="en-GB"/>
        </w:rPr>
        <w:t>หลักทรัพย์ค้ำประกัน ได้แก่ ที่ดินและสิ่งปลูกสร้างของโรงแรมดุสิตธานี ลากูน่า ภูเก็ต โดยกำหนดวงเงินจำนองเท่ากับ 790 ล้านบาท และมีระยะเวลาจำนอง 12 ปี</w:t>
      </w:r>
      <w:r w:rsidR="00D9018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ในวันที่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กองทรัสต์ได้ชำระคืนเงินกู้ยืมและปลอดจำนองหลักทรัพย์</w:t>
      </w:r>
      <w:r w:rsidR="0048663B">
        <w:rPr>
          <w:rFonts w:ascii="Angsana New" w:hAnsi="Angsana New" w:hint="cs"/>
          <w:sz w:val="30"/>
          <w:szCs w:val="30"/>
          <w:cs/>
        </w:rPr>
        <w:t>ค้ำ</w:t>
      </w:r>
      <w:r>
        <w:rPr>
          <w:rFonts w:ascii="Angsana New" w:hAnsi="Angsana New" w:hint="cs"/>
          <w:sz w:val="30"/>
          <w:szCs w:val="30"/>
          <w:cs/>
        </w:rPr>
        <w:t>ประกันแล้ว</w:t>
      </w:r>
    </w:p>
    <w:p w14:paraId="06B40E70" w14:textId="0BF3EB60" w:rsidR="00D90185" w:rsidRDefault="00D90185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799786D" w14:textId="45ADAA11" w:rsidR="00A12CB5" w:rsidRDefault="00A12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166ACCBB" w14:textId="54794572" w:rsidR="00426FA0" w:rsidRDefault="00426FA0" w:rsidP="00426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1" w:name="_Hlk22817441"/>
      <w:r w:rsidRPr="007F0799">
        <w:rPr>
          <w:rFonts w:ascii="Angsana New" w:hAnsi="Angsana New" w:hint="cs"/>
          <w:sz w:val="30"/>
          <w:szCs w:val="30"/>
          <w:cs/>
          <w:lang w:val="en-GB"/>
        </w:rPr>
        <w:lastRenderedPageBreak/>
        <w:t xml:space="preserve">ในวันที่ </w:t>
      </w:r>
      <w:r w:rsidRPr="007F0799">
        <w:rPr>
          <w:rFonts w:ascii="Angsana New" w:hAnsi="Angsana New"/>
          <w:sz w:val="30"/>
          <w:szCs w:val="30"/>
          <w:lang w:val="en-GB"/>
        </w:rPr>
        <w:t xml:space="preserve">23 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Pr="007F0799">
        <w:rPr>
          <w:rFonts w:ascii="Angsana New" w:hAnsi="Angsana New"/>
          <w:sz w:val="30"/>
          <w:szCs w:val="30"/>
          <w:lang w:val="en-GB"/>
        </w:rPr>
        <w:t>2562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กองทรัสต์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>ได้เข้าทำสัญญา</w:t>
      </w:r>
      <w:r>
        <w:rPr>
          <w:rFonts w:ascii="Angsana New" w:hAnsi="Angsana New" w:hint="cs"/>
          <w:sz w:val="30"/>
          <w:szCs w:val="30"/>
          <w:cs/>
          <w:lang w:val="en-GB"/>
        </w:rPr>
        <w:t>กู้ยืมเงินจากสถาบันการเงิน วงเงินการกู้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รวมทั้งสิ้น </w:t>
      </w:r>
      <w:r w:rsidRPr="007F0799">
        <w:rPr>
          <w:rFonts w:ascii="Angsana New" w:hAnsi="Angsana New"/>
          <w:sz w:val="30"/>
          <w:szCs w:val="30"/>
          <w:lang w:val="en-GB"/>
        </w:rPr>
        <w:t>1,944</w:t>
      </w:r>
      <w:r>
        <w:rPr>
          <w:rFonts w:ascii="Angsana New" w:hAnsi="Angsana New"/>
          <w:sz w:val="30"/>
          <w:szCs w:val="30"/>
          <w:lang w:val="en-GB"/>
        </w:rPr>
        <w:t>.</w:t>
      </w:r>
      <w:r w:rsidRPr="007F0799">
        <w:rPr>
          <w:rFonts w:ascii="Angsana New" w:hAnsi="Angsana New"/>
          <w:sz w:val="30"/>
          <w:szCs w:val="30"/>
          <w:lang w:val="en-GB"/>
        </w:rPr>
        <w:t xml:space="preserve">21 </w:t>
      </w:r>
      <w:r>
        <w:rPr>
          <w:rFonts w:ascii="Angsana New" w:hAnsi="Angsana New" w:hint="cs"/>
          <w:sz w:val="30"/>
          <w:szCs w:val="30"/>
          <w:cs/>
          <w:lang w:val="en-GB"/>
        </w:rPr>
        <w:t>ล้าน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บาท </w:t>
      </w:r>
      <w:r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GB"/>
        </w:rPr>
        <w:t>2</w:t>
      </w:r>
      <w:r>
        <w:rPr>
          <w:rFonts w:ascii="Angsana New" w:hAnsi="Angsana New" w:hint="cs"/>
          <w:sz w:val="30"/>
          <w:szCs w:val="30"/>
          <w:cs/>
          <w:lang w:val="en-GB"/>
        </w:rPr>
        <w:t>5</w:t>
      </w:r>
      <w:r w:rsidRPr="007F0799">
        <w:rPr>
          <w:rFonts w:ascii="Angsana New" w:hAnsi="Angsana New"/>
          <w:sz w:val="30"/>
          <w:szCs w:val="30"/>
          <w:lang w:val="en-GB"/>
        </w:rPr>
        <w:t xml:space="preserve"> 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Pr="007F0799">
        <w:rPr>
          <w:rFonts w:ascii="Angsana New" w:hAnsi="Angsana New"/>
          <w:sz w:val="30"/>
          <w:szCs w:val="30"/>
          <w:lang w:val="en-GB"/>
        </w:rPr>
        <w:t>2562</w:t>
      </w:r>
      <w:r w:rsidRPr="007F079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กองทรัสต์</w:t>
      </w:r>
      <w:r w:rsidR="009149CA">
        <w:rPr>
          <w:rFonts w:ascii="Angsana New" w:hAnsi="Angsana New" w:hint="cs"/>
          <w:sz w:val="30"/>
          <w:szCs w:val="30"/>
          <w:cs/>
          <w:lang w:val="en-GB"/>
        </w:rPr>
        <w:t>เบิก</w:t>
      </w:r>
      <w:r>
        <w:rPr>
          <w:rFonts w:ascii="Angsana New" w:hAnsi="Angsana New" w:hint="cs"/>
          <w:sz w:val="30"/>
          <w:szCs w:val="30"/>
          <w:cs/>
          <w:lang w:val="en-GB"/>
        </w:rPr>
        <w:t>เงินงวดแรกจำนวน 1,488</w:t>
      </w:r>
      <w:r>
        <w:rPr>
          <w:rFonts w:ascii="Angsana New" w:hAnsi="Angsana New"/>
          <w:sz w:val="30"/>
          <w:szCs w:val="30"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21 ล้านบาท </w:t>
      </w:r>
      <w:r w:rsidRPr="003948D0">
        <w:rPr>
          <w:rFonts w:ascii="Angsana New" w:hAnsi="Angsana New"/>
          <w:sz w:val="30"/>
          <w:szCs w:val="30"/>
          <w:cs/>
          <w:lang w:val="en-GB"/>
        </w:rPr>
        <w:t xml:space="preserve">เพื่อให้บริษัทย่อยกู้เพื่อใช้ในการซื้อทรัพย์สินและหนี้สินโครงการโรงแรมดุสิตธานี มัลดีฟส์ </w:t>
      </w:r>
      <w:r>
        <w:rPr>
          <w:rFonts w:ascii="Angsana New" w:hAnsi="Angsana New" w:hint="cs"/>
          <w:sz w:val="30"/>
          <w:szCs w:val="30"/>
          <w:cs/>
          <w:lang w:val="en-GB"/>
        </w:rPr>
        <w:t>เ</w:t>
      </w:r>
      <w:r>
        <w:rPr>
          <w:rFonts w:ascii="Angsana New" w:hAnsi="Angsana New"/>
          <w:sz w:val="30"/>
          <w:szCs w:val="30"/>
          <w:cs/>
          <w:lang w:val="en-GB"/>
        </w:rPr>
        <w:t>งินกู้ยืม</w:t>
      </w:r>
      <w:r w:rsidR="00E01338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>
        <w:rPr>
          <w:rFonts w:ascii="Angsana New" w:hAnsi="Angsana New"/>
          <w:sz w:val="30"/>
          <w:szCs w:val="30"/>
          <w:cs/>
          <w:lang w:val="en-GB"/>
        </w:rPr>
        <w:t>มี</w:t>
      </w:r>
      <w:r w:rsidRPr="002136F8">
        <w:rPr>
          <w:rFonts w:ascii="Angsana New" w:hAnsi="Angsana New"/>
          <w:sz w:val="30"/>
          <w:szCs w:val="30"/>
          <w:cs/>
          <w:lang w:val="en-GB"/>
        </w:rPr>
        <w:t xml:space="preserve">หลักทรัพย์ค้ำประกัน </w:t>
      </w:r>
      <w:r w:rsidRPr="00887218">
        <w:rPr>
          <w:rFonts w:ascii="Angsana New" w:hAnsi="Angsana New"/>
          <w:sz w:val="30"/>
          <w:szCs w:val="30"/>
          <w:cs/>
          <w:lang w:val="en-GB"/>
        </w:rPr>
        <w:t xml:space="preserve">ได้แก่ ที่ดินและสิ่งปลูกสร้างของโรงแรมดุสิตธานี ลากูน่า ภูเก็ต และ </w:t>
      </w:r>
      <w:r w:rsidR="00D26387" w:rsidRPr="00D26387">
        <w:rPr>
          <w:rFonts w:ascii="Angsana New" w:hAnsi="Angsana New"/>
          <w:sz w:val="30"/>
          <w:szCs w:val="30"/>
          <w:cs/>
          <w:lang w:val="en-GB"/>
        </w:rPr>
        <w:t>สิทธิการเช่าในที่ดิน และ กรรมสิทธิ์ในอาคาร สิ่งปลูกสร้าง และอุปกรณ์</w:t>
      </w:r>
      <w:r w:rsidRPr="00887218">
        <w:rPr>
          <w:rFonts w:ascii="Angsana New" w:hAnsi="Angsana New"/>
          <w:sz w:val="30"/>
          <w:szCs w:val="30"/>
          <w:cs/>
          <w:lang w:val="en-GB"/>
        </w:rPr>
        <w:t>ของโรงแรมดุสิตธานี มัลดีฟส์</w:t>
      </w:r>
      <w:r w:rsidR="00A22680">
        <w:rPr>
          <w:rFonts w:ascii="Angsana New" w:hAnsi="Angsana New" w:hint="cs"/>
          <w:sz w:val="30"/>
          <w:szCs w:val="30"/>
          <w:cs/>
          <w:lang w:val="en-GB"/>
        </w:rPr>
        <w:t>และอื่น</w:t>
      </w:r>
      <w:r w:rsidR="00A22680">
        <w:rPr>
          <w:rFonts w:ascii="Angsana New" w:hAnsi="Angsana New"/>
          <w:sz w:val="30"/>
          <w:szCs w:val="30"/>
          <w:lang w:val="en-GB"/>
        </w:rPr>
        <w:t xml:space="preserve"> </w:t>
      </w:r>
      <w:r w:rsidR="00A22680">
        <w:rPr>
          <w:rFonts w:ascii="Angsana New" w:hAnsi="Angsana New" w:hint="cs"/>
          <w:sz w:val="30"/>
          <w:szCs w:val="30"/>
          <w:cs/>
          <w:lang w:val="en-GB"/>
        </w:rPr>
        <w:t>ๆ</w:t>
      </w:r>
      <w:r w:rsidRPr="004C7068">
        <w:rPr>
          <w:rFonts w:ascii="Angsana New" w:hAnsi="Angsana New"/>
          <w:sz w:val="30"/>
          <w:szCs w:val="30"/>
          <w:lang w:val="en-GB"/>
        </w:rPr>
        <w:t xml:space="preserve"> </w:t>
      </w:r>
      <w:r w:rsidRPr="004C7068">
        <w:rPr>
          <w:rFonts w:ascii="Angsana New" w:hAnsi="Angsana New"/>
          <w:sz w:val="30"/>
          <w:szCs w:val="30"/>
          <w:cs/>
          <w:lang w:val="en-GB"/>
        </w:rPr>
        <w:t>โดยอัตราดอกเบี้ยจะไม่เกินร้อยละ</w:t>
      </w:r>
      <w:r w:rsidR="0050029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C7068">
        <w:rPr>
          <w:rFonts w:ascii="Angsana New" w:hAnsi="Angsana New"/>
          <w:sz w:val="30"/>
          <w:szCs w:val="30"/>
          <w:lang w:val="en-GB"/>
        </w:rPr>
        <w:t xml:space="preserve">4.2 </w:t>
      </w:r>
      <w:r w:rsidRPr="004C7068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Pr="003948D0">
        <w:rPr>
          <w:rFonts w:ascii="Angsana New" w:hAnsi="Angsana New"/>
          <w:sz w:val="30"/>
          <w:szCs w:val="30"/>
          <w:cs/>
          <w:lang w:val="en-GB"/>
        </w:rPr>
        <w:t xml:space="preserve">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Pr="003948D0">
        <w:rPr>
          <w:rFonts w:ascii="Angsana New" w:hAnsi="Angsana New"/>
          <w:sz w:val="30"/>
          <w:szCs w:val="30"/>
          <w:lang w:val="en-GB"/>
        </w:rPr>
        <w:t xml:space="preserve">5 </w:t>
      </w:r>
      <w:r w:rsidRPr="003948D0">
        <w:rPr>
          <w:rFonts w:ascii="Angsana New" w:hAnsi="Angsana New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4B6A1994" w14:textId="77777777" w:rsidR="006A5D49" w:rsidRPr="00FA6246" w:rsidRDefault="006A5D49" w:rsidP="00426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bookmarkEnd w:id="1"/>
    <w:p w14:paraId="16365DE4" w14:textId="6E2F080F" w:rsidR="00373CE9" w:rsidRPr="00DB03EB" w:rsidRDefault="00373CE9" w:rsidP="00DB0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DB03EB">
        <w:rPr>
          <w:rFonts w:ascii="Angsana New" w:hAnsi="Angsana New"/>
          <w:sz w:val="30"/>
          <w:szCs w:val="30"/>
          <w:lang w:val="en-GB"/>
        </w:rPr>
        <w:t>EBITDA</w:t>
      </w:r>
      <w:r w:rsidR="00E96D6C">
        <w:rPr>
          <w:rFonts w:ascii="Angsana New" w:hAnsi="Angsana New"/>
          <w:sz w:val="30"/>
          <w:szCs w:val="30"/>
          <w:lang w:val="en-GB"/>
        </w:rPr>
        <w:t xml:space="preserve"> </w:t>
      </w:r>
      <w:r w:rsidR="00E96D6C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5662AF" w:rsidRPr="00B27895">
        <w:rPr>
          <w:rFonts w:ascii="Angsana New" w:hAnsi="Angsana New" w:hint="cs"/>
          <w:sz w:val="30"/>
          <w:szCs w:val="30"/>
          <w:cs/>
          <w:lang w:val="en-GB"/>
        </w:rPr>
        <w:t>เงินกู้ยืม</w:t>
      </w:r>
      <w:r w:rsidR="00E96D6C" w:rsidRPr="00B27895">
        <w:rPr>
          <w:rFonts w:ascii="Angsana New" w:hAnsi="Angsana New" w:hint="cs"/>
          <w:sz w:val="30"/>
          <w:szCs w:val="30"/>
          <w:cs/>
          <w:lang w:val="en-GB"/>
        </w:rPr>
        <w:t>ต่อสินทรัพย์รวม</w:t>
      </w:r>
    </w:p>
    <w:p w14:paraId="3F9A5B2A" w14:textId="77777777" w:rsidR="00373CE9" w:rsidRPr="00FA6246" w:rsidRDefault="00373CE9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3524160" w14:textId="77777777" w:rsidR="00337339" w:rsidRPr="000907E5" w:rsidRDefault="00337339" w:rsidP="00337339">
      <w:pPr>
        <w:tabs>
          <w:tab w:val="clear" w:pos="454"/>
        </w:tabs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0907E5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 </w:t>
      </w:r>
      <w:r w:rsidRPr="000907E5">
        <w:rPr>
          <w:rFonts w:ascii="Angsana New" w:hAnsi="Angsana New"/>
          <w:color w:val="000000"/>
          <w:sz w:val="30"/>
          <w:szCs w:val="30"/>
          <w:cs/>
        </w:rPr>
        <w:t>มีรายละเอียดดังนี้</w:t>
      </w:r>
    </w:p>
    <w:p w14:paraId="25A2B454" w14:textId="10400C5C" w:rsidR="00337339" w:rsidRPr="00FA6246" w:rsidRDefault="00337339" w:rsidP="00A94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810"/>
        <w:gridCol w:w="270"/>
        <w:gridCol w:w="1530"/>
        <w:gridCol w:w="260"/>
        <w:gridCol w:w="1540"/>
      </w:tblGrid>
      <w:tr w:rsidR="00270C33" w:rsidRPr="005654C0" w14:paraId="7CE85169" w14:textId="77777777" w:rsidTr="00EB57B0">
        <w:trPr>
          <w:trHeight w:val="20"/>
          <w:tblHeader/>
        </w:trPr>
        <w:tc>
          <w:tcPr>
            <w:tcW w:w="4860" w:type="dxa"/>
          </w:tcPr>
          <w:p w14:paraId="18ED2B6A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DA73AFA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E6EDF" w14:textId="77777777" w:rsidR="00270C33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4049FD" w14:textId="1FF81909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br/>
            </w: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0" w:type="dxa"/>
          </w:tcPr>
          <w:p w14:paraId="4F6334D1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0" w:type="dxa"/>
          </w:tcPr>
          <w:p w14:paraId="2BEE21D3" w14:textId="77777777" w:rsidR="00270C33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99464B5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654C0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0C33" w:rsidRPr="005654C0" w14:paraId="060657A6" w14:textId="77777777" w:rsidTr="00EB57B0">
        <w:trPr>
          <w:trHeight w:val="20"/>
          <w:tblHeader/>
        </w:trPr>
        <w:tc>
          <w:tcPr>
            <w:tcW w:w="4860" w:type="dxa"/>
          </w:tcPr>
          <w:p w14:paraId="7D709BC4" w14:textId="77777777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414A137" w14:textId="77777777" w:rsidR="00270C33" w:rsidRPr="005078C7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0679B44B" w14:textId="5CD32998" w:rsidR="00270C33" w:rsidRPr="005654C0" w:rsidRDefault="00270C33" w:rsidP="00CD4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C13A8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654C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B1F7E" w:rsidRPr="000E6257" w14:paraId="178DE457" w14:textId="77777777" w:rsidTr="00EB57B0">
        <w:trPr>
          <w:trHeight w:val="20"/>
        </w:trPr>
        <w:tc>
          <w:tcPr>
            <w:tcW w:w="5670" w:type="dxa"/>
            <w:gridSpan w:val="2"/>
          </w:tcPr>
          <w:p w14:paraId="3C5D29D6" w14:textId="68CB6F01" w:rsidR="001B1F7E" w:rsidRPr="0018576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2F3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F2F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7B9A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  <w:r w:rsidRPr="00047B9A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047B9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D1AC8DD" w14:textId="77777777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98A31F" w14:textId="75FAB1BC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588,889</w:t>
            </w:r>
          </w:p>
        </w:tc>
        <w:tc>
          <w:tcPr>
            <w:tcW w:w="260" w:type="dxa"/>
          </w:tcPr>
          <w:p w14:paraId="65B6B81F" w14:textId="77777777" w:rsidR="001B1F7E" w:rsidRPr="007016DC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0" w:type="dxa"/>
          </w:tcPr>
          <w:p w14:paraId="2DC271A0" w14:textId="605F436A" w:rsidR="001B1F7E" w:rsidRPr="00892457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588,889</w:t>
            </w:r>
          </w:p>
        </w:tc>
      </w:tr>
      <w:tr w:rsidR="001B1F7E" w:rsidRPr="000E6257" w14:paraId="2C9BCC94" w14:textId="77777777" w:rsidTr="0047768B">
        <w:trPr>
          <w:trHeight w:val="20"/>
        </w:trPr>
        <w:tc>
          <w:tcPr>
            <w:tcW w:w="5670" w:type="dxa"/>
            <w:gridSpan w:val="2"/>
          </w:tcPr>
          <w:p w14:paraId="06FDCAAC" w14:textId="2EBAA074" w:rsidR="001B1F7E" w:rsidRPr="003F2F35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5154E1A7" w14:textId="77777777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61B436" w14:textId="5BEB0C23" w:rsidR="001B1F7E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16,131</w:t>
            </w:r>
          </w:p>
        </w:tc>
        <w:tc>
          <w:tcPr>
            <w:tcW w:w="260" w:type="dxa"/>
          </w:tcPr>
          <w:p w14:paraId="7F4B4EB6" w14:textId="77777777" w:rsidR="001B1F7E" w:rsidRPr="007016DC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1786D2" w14:textId="41AA2987" w:rsidR="001B1F7E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16,131</w:t>
            </w:r>
          </w:p>
        </w:tc>
      </w:tr>
      <w:tr w:rsidR="001B1F7E" w:rsidRPr="000E6257" w14:paraId="627F0FE1" w14:textId="77777777" w:rsidTr="0047768B">
        <w:trPr>
          <w:trHeight w:val="20"/>
        </w:trPr>
        <w:tc>
          <w:tcPr>
            <w:tcW w:w="5670" w:type="dxa"/>
            <w:gridSpan w:val="2"/>
          </w:tcPr>
          <w:p w14:paraId="2FCA47AE" w14:textId="48AA4281" w:rsidR="001B1F7E" w:rsidRPr="003F2F35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7E2C9B20" w14:textId="77777777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480E51" w14:textId="4BD7AD47" w:rsidR="001B1F7E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(5,925)</w:t>
            </w:r>
          </w:p>
        </w:tc>
        <w:tc>
          <w:tcPr>
            <w:tcW w:w="260" w:type="dxa"/>
          </w:tcPr>
          <w:p w14:paraId="3759FE49" w14:textId="77777777" w:rsidR="001B1F7E" w:rsidRPr="007016DC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127D0D97" w14:textId="3807E8B9" w:rsidR="001B1F7E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(5,925)</w:t>
            </w:r>
          </w:p>
        </w:tc>
      </w:tr>
      <w:tr w:rsidR="001B1F7E" w:rsidRPr="009C72A1" w14:paraId="75117B2A" w14:textId="77777777" w:rsidTr="0047768B">
        <w:trPr>
          <w:trHeight w:val="20"/>
        </w:trPr>
        <w:tc>
          <w:tcPr>
            <w:tcW w:w="5670" w:type="dxa"/>
            <w:gridSpan w:val="2"/>
          </w:tcPr>
          <w:p w14:paraId="7F444143" w14:textId="51BCB079" w:rsidR="001B1F7E" w:rsidRPr="009C72A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C72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ณ วันที่ 31 ธันวาคม 256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9C72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และ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88893FC" w14:textId="77777777" w:rsidR="001B1F7E" w:rsidRPr="009C72A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A21313" w14:textId="69163D54" w:rsidR="001B1F7E" w:rsidRPr="009C72A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2A1">
              <w:rPr>
                <w:rFonts w:ascii="Angsana New" w:hAnsi="Angsana New"/>
                <w:b/>
                <w:bCs/>
                <w:sz w:val="30"/>
                <w:szCs w:val="30"/>
              </w:rPr>
              <w:t>599,095</w:t>
            </w:r>
          </w:p>
        </w:tc>
        <w:tc>
          <w:tcPr>
            <w:tcW w:w="260" w:type="dxa"/>
          </w:tcPr>
          <w:p w14:paraId="26C2825E" w14:textId="77777777" w:rsidR="001B1F7E" w:rsidRPr="009C72A1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14:paraId="0F10080C" w14:textId="153BA3C6" w:rsidR="001B1F7E" w:rsidRPr="009C72A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C72A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599,095</w:t>
            </w:r>
          </w:p>
        </w:tc>
      </w:tr>
      <w:tr w:rsidR="001B1F7E" w:rsidRPr="000E6257" w14:paraId="166F7752" w14:textId="77777777" w:rsidTr="00EB57B0">
        <w:trPr>
          <w:trHeight w:val="20"/>
        </w:trPr>
        <w:tc>
          <w:tcPr>
            <w:tcW w:w="5670" w:type="dxa"/>
            <w:gridSpan w:val="2"/>
          </w:tcPr>
          <w:p w14:paraId="397D8F95" w14:textId="79B9E0D0" w:rsidR="001B1F7E" w:rsidRPr="003F2F35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05CE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</w:tcPr>
          <w:p w14:paraId="20FA26E4" w14:textId="77777777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B2B18D" w14:textId="4F246BC7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1,673,190</w:t>
            </w:r>
          </w:p>
        </w:tc>
        <w:tc>
          <w:tcPr>
            <w:tcW w:w="260" w:type="dxa"/>
          </w:tcPr>
          <w:p w14:paraId="5D5234F4" w14:textId="77777777" w:rsidR="001B1F7E" w:rsidRPr="002A75D1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</w:tcPr>
          <w:p w14:paraId="35C66077" w14:textId="03F174F2" w:rsidR="001B1F7E" w:rsidRPr="00892457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1,673,190</w:t>
            </w:r>
          </w:p>
        </w:tc>
      </w:tr>
      <w:tr w:rsidR="001B1F7E" w:rsidRPr="000E6257" w14:paraId="449EB00A" w14:textId="77777777" w:rsidTr="00EB57B0">
        <w:trPr>
          <w:trHeight w:val="20"/>
        </w:trPr>
        <w:tc>
          <w:tcPr>
            <w:tcW w:w="5670" w:type="dxa"/>
            <w:gridSpan w:val="2"/>
          </w:tcPr>
          <w:p w14:paraId="4D414035" w14:textId="11CFF6F3" w:rsidR="001B1F7E" w:rsidRPr="00705CE2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5B490CAA" w14:textId="77777777" w:rsidR="001B1F7E" w:rsidDel="004969A4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77C6AD" w14:textId="2BC83C7B" w:rsidR="001B1F7E" w:rsidRPr="002A75D1" w:rsidDel="004969A4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(784,075)</w:t>
            </w:r>
          </w:p>
        </w:tc>
        <w:tc>
          <w:tcPr>
            <w:tcW w:w="260" w:type="dxa"/>
          </w:tcPr>
          <w:p w14:paraId="3A0DAA6C" w14:textId="77777777" w:rsidR="001B1F7E" w:rsidRPr="002A75D1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</w:tcPr>
          <w:p w14:paraId="394FC754" w14:textId="6120158B" w:rsidR="001B1F7E" w:rsidDel="004969A4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(784,075)</w:t>
            </w:r>
          </w:p>
        </w:tc>
      </w:tr>
      <w:tr w:rsidR="001B1F7E" w:rsidRPr="000E6257" w14:paraId="25FB633F" w14:textId="77777777" w:rsidTr="00EB57B0">
        <w:trPr>
          <w:trHeight w:val="20"/>
        </w:trPr>
        <w:tc>
          <w:tcPr>
            <w:tcW w:w="5670" w:type="dxa"/>
            <w:gridSpan w:val="2"/>
          </w:tcPr>
          <w:p w14:paraId="6FD5B949" w14:textId="09089962" w:rsidR="001B1F7E" w:rsidRPr="003F2F35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625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3210E4" w14:textId="77777777" w:rsidR="001B1F7E" w:rsidRPr="007016DC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BEDFE9" w14:textId="3BC503F7" w:rsidR="001B1F7E" w:rsidRPr="002A75D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1,488,210</w:t>
            </w:r>
          </w:p>
        </w:tc>
        <w:tc>
          <w:tcPr>
            <w:tcW w:w="260" w:type="dxa"/>
          </w:tcPr>
          <w:p w14:paraId="61A0A278" w14:textId="77777777" w:rsidR="001B1F7E" w:rsidRPr="002A75D1" w:rsidRDefault="001B1F7E" w:rsidP="001B1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6A85B19A" w14:textId="166A9EEC" w:rsidR="001B1F7E" w:rsidRPr="002A75D1" w:rsidRDefault="001B1F7E" w:rsidP="001B1F7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1,488,210</w:t>
            </w:r>
          </w:p>
        </w:tc>
      </w:tr>
    </w:tbl>
    <w:p w14:paraId="0426F1C7" w14:textId="1FACC68B" w:rsidR="00270C33" w:rsidRDefault="00270C33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4249955E" w14:textId="1BF40CF2" w:rsidR="00FA6246" w:rsidRDefault="00FA6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p w14:paraId="43803F52" w14:textId="10FDFF0E" w:rsidR="00337339" w:rsidRDefault="00337339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="Angsana New" w:hAnsi="Angsana New"/>
          <w:spacing w:val="-4"/>
          <w:sz w:val="30"/>
          <w:szCs w:val="30"/>
        </w:rPr>
      </w:pPr>
      <w:r w:rsidRPr="00342831">
        <w:rPr>
          <w:rFonts w:ascii="Angsana New" w:hAnsi="Angsana New"/>
          <w:spacing w:val="-4"/>
          <w:sz w:val="30"/>
          <w:szCs w:val="30"/>
          <w:cs/>
        </w:rPr>
        <w:lastRenderedPageBreak/>
        <w:t>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ยืมระยะยาวแสดงตามระยะเวลาครบกำหนดการจ่ายชำระ ณ วันที่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142EB0">
        <w:rPr>
          <w:rFonts w:ascii="Angsana New" w:hAnsi="Angsana New" w:hint="cs"/>
          <w:spacing w:val="-4"/>
          <w:sz w:val="30"/>
          <w:szCs w:val="30"/>
          <w:cs/>
        </w:rPr>
        <w:t>3</w:t>
      </w:r>
      <w:r w:rsidR="00A94D61">
        <w:rPr>
          <w:rFonts w:ascii="Angsana New" w:hAnsi="Angsana New"/>
          <w:spacing w:val="-4"/>
          <w:sz w:val="30"/>
          <w:szCs w:val="30"/>
        </w:rPr>
        <w:t>1</w:t>
      </w:r>
      <w:r w:rsidR="00142EB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94D61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1D86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ได้ดังนี้</w:t>
      </w:r>
    </w:p>
    <w:p w14:paraId="2A09F9BE" w14:textId="77777777" w:rsidR="00337339" w:rsidRPr="00FA6246" w:rsidRDefault="00337339" w:rsidP="00621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24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313"/>
        <w:gridCol w:w="1441"/>
        <w:gridCol w:w="271"/>
        <w:gridCol w:w="1621"/>
        <w:gridCol w:w="236"/>
        <w:gridCol w:w="1561"/>
        <w:gridCol w:w="258"/>
        <w:gridCol w:w="1542"/>
      </w:tblGrid>
      <w:tr w:rsidR="00EF3AEC" w:rsidRPr="000907E5" w14:paraId="633B6025" w14:textId="20E1A214" w:rsidTr="00EF3AEC">
        <w:tc>
          <w:tcPr>
            <w:tcW w:w="2313" w:type="dxa"/>
            <w:shd w:val="clear" w:color="auto" w:fill="auto"/>
          </w:tcPr>
          <w:p w14:paraId="5BBEB667" w14:textId="77777777" w:rsidR="00EF3AEC" w:rsidRPr="000907E5" w:rsidRDefault="00EF3AEC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333" w:type="dxa"/>
            <w:gridSpan w:val="3"/>
          </w:tcPr>
          <w:p w14:paraId="43BDCBAC" w14:textId="0F598646" w:rsidR="00EF3AEC" w:rsidRPr="00EF3AEC" w:rsidRDefault="00EF3AEC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F3AE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1B31EF3" w14:textId="77777777" w:rsidR="00EF3AEC" w:rsidRDefault="00EF3AEC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361" w:type="dxa"/>
            <w:gridSpan w:val="3"/>
          </w:tcPr>
          <w:p w14:paraId="0B13A89E" w14:textId="2BF41824" w:rsidR="00EF3AEC" w:rsidRPr="00EF3AEC" w:rsidRDefault="00EF3AEC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F3A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C33" w:rsidRPr="000907E5" w14:paraId="4F2308D1" w14:textId="0C387697" w:rsidTr="00EF3AEC">
        <w:tc>
          <w:tcPr>
            <w:tcW w:w="2313" w:type="dxa"/>
            <w:shd w:val="clear" w:color="auto" w:fill="auto"/>
          </w:tcPr>
          <w:p w14:paraId="77E46366" w14:textId="77777777" w:rsidR="00270C33" w:rsidRPr="000907E5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FC638D8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27F6274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BF0C785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37FE787B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76FAE121" w14:textId="0628A199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58" w:type="dxa"/>
          </w:tcPr>
          <w:p w14:paraId="3D062308" w14:textId="77777777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2" w:type="dxa"/>
          </w:tcPr>
          <w:p w14:paraId="6D2A3361" w14:textId="5FCC20D4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</w:tr>
      <w:tr w:rsidR="00270C33" w:rsidRPr="000907E5" w14:paraId="231B1B65" w14:textId="0701F6BE" w:rsidTr="00EF3AEC">
        <w:tc>
          <w:tcPr>
            <w:tcW w:w="2313" w:type="dxa"/>
            <w:shd w:val="clear" w:color="auto" w:fill="auto"/>
          </w:tcPr>
          <w:p w14:paraId="3BE41987" w14:textId="77777777" w:rsidR="00270C33" w:rsidRPr="000907E5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6930" w:type="dxa"/>
            <w:gridSpan w:val="7"/>
          </w:tcPr>
          <w:p w14:paraId="71639D14" w14:textId="5B0C263D" w:rsidR="00270C33" w:rsidRPr="000907E5" w:rsidRDefault="00270C33" w:rsidP="00270C33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="00C13A8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พัน</w:t>
            </w: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AB2678" w:rsidRPr="000907E5" w14:paraId="13E63301" w14:textId="158E021A" w:rsidTr="00EF3AEC">
        <w:trPr>
          <w:trHeight w:val="77"/>
        </w:trPr>
        <w:tc>
          <w:tcPr>
            <w:tcW w:w="2313" w:type="dxa"/>
            <w:shd w:val="clear" w:color="auto" w:fill="auto"/>
          </w:tcPr>
          <w:p w14:paraId="7EF7F194" w14:textId="77777777" w:rsidR="00AB2678" w:rsidRPr="00A93CE0" w:rsidRDefault="00AB2678" w:rsidP="00AB2678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441" w:type="dxa"/>
          </w:tcPr>
          <w:p w14:paraId="08FBBFB1" w14:textId="135F74BE" w:rsidR="00AB2678" w:rsidRPr="000907E5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CF5A5C5" w14:textId="77777777" w:rsidR="00AB2678" w:rsidRPr="000907E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6E54072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color w:val="000000"/>
                <w:sz w:val="30"/>
                <w:szCs w:val="30"/>
              </w:rPr>
              <w:t>25,675</w:t>
            </w:r>
          </w:p>
        </w:tc>
        <w:tc>
          <w:tcPr>
            <w:tcW w:w="236" w:type="dxa"/>
          </w:tcPr>
          <w:p w14:paraId="04FE36E8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55C41595" w14:textId="2C027218" w:rsidR="00AB2678" w:rsidRPr="005F63D5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7F572EC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</w:tcPr>
          <w:p w14:paraId="03F3606A" w14:textId="436577E0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color w:val="000000"/>
                <w:sz w:val="30"/>
                <w:szCs w:val="30"/>
              </w:rPr>
              <w:t>25,675</w:t>
            </w:r>
          </w:p>
        </w:tc>
      </w:tr>
      <w:tr w:rsidR="00AB2678" w:rsidRPr="000907E5" w14:paraId="190B2D97" w14:textId="2AC66221" w:rsidTr="00EF3AEC">
        <w:trPr>
          <w:trHeight w:val="77"/>
        </w:trPr>
        <w:tc>
          <w:tcPr>
            <w:tcW w:w="2313" w:type="dxa"/>
            <w:shd w:val="clear" w:color="auto" w:fill="auto"/>
          </w:tcPr>
          <w:p w14:paraId="0B290076" w14:textId="77777777" w:rsidR="00AB2678" w:rsidRDefault="00AB2678" w:rsidP="00AB2678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ครบกำหนดหลังจากหนึ่งปี </w:t>
            </w:r>
          </w:p>
          <w:p w14:paraId="013F5BD3" w14:textId="7A603623" w:rsidR="00AB2678" w:rsidRPr="000907E5" w:rsidRDefault="00AB2678" w:rsidP="00AB2678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441" w:type="dxa"/>
          </w:tcPr>
          <w:p w14:paraId="416AB886" w14:textId="77777777" w:rsidR="00AB2678" w:rsidRDefault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B25270" w14:textId="32B17B68" w:rsidR="00AB2678" w:rsidRPr="000907E5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1,488,210</w:t>
            </w:r>
          </w:p>
        </w:tc>
        <w:tc>
          <w:tcPr>
            <w:tcW w:w="271" w:type="dxa"/>
          </w:tcPr>
          <w:p w14:paraId="32119A03" w14:textId="77777777" w:rsidR="00AB2678" w:rsidRPr="000907E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724A3F7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4E25C0" w14:textId="5D2387FC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color w:val="000000"/>
                <w:sz w:val="30"/>
                <w:szCs w:val="30"/>
              </w:rPr>
              <w:t>197,500</w:t>
            </w:r>
          </w:p>
        </w:tc>
        <w:tc>
          <w:tcPr>
            <w:tcW w:w="236" w:type="dxa"/>
          </w:tcPr>
          <w:p w14:paraId="69E4AC85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</w:tcPr>
          <w:p w14:paraId="74DFC746" w14:textId="77777777" w:rsidR="00AB2678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8C307BB" w14:textId="47ECD059" w:rsidR="00AB2678" w:rsidRPr="005F63D5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1,488,210</w:t>
            </w:r>
          </w:p>
        </w:tc>
        <w:tc>
          <w:tcPr>
            <w:tcW w:w="258" w:type="dxa"/>
          </w:tcPr>
          <w:p w14:paraId="64E84AA3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</w:tcPr>
          <w:p w14:paraId="63CFF9C0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7AF587E" w14:textId="38746192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color w:val="000000"/>
                <w:sz w:val="30"/>
                <w:szCs w:val="30"/>
              </w:rPr>
              <w:t>197,500</w:t>
            </w:r>
          </w:p>
        </w:tc>
      </w:tr>
      <w:tr w:rsidR="00AB2678" w:rsidRPr="000907E5" w14:paraId="3D025997" w14:textId="3CE29EB5" w:rsidTr="00EF3AEC">
        <w:trPr>
          <w:trHeight w:val="77"/>
        </w:trPr>
        <w:tc>
          <w:tcPr>
            <w:tcW w:w="2313" w:type="dxa"/>
            <w:shd w:val="clear" w:color="auto" w:fill="auto"/>
          </w:tcPr>
          <w:p w14:paraId="5CE0B07A" w14:textId="77777777" w:rsidR="00AB2678" w:rsidRPr="000907E5" w:rsidRDefault="00AB2678" w:rsidP="00AB2678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2DF221F" w14:textId="5DD81241" w:rsidR="00AB2678" w:rsidRPr="00937C99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52CC505" w14:textId="77777777" w:rsidR="00AB2678" w:rsidRPr="00937C99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118F2EC8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color w:val="000000"/>
                <w:sz w:val="30"/>
                <w:szCs w:val="30"/>
              </w:rPr>
              <w:t>375,920</w:t>
            </w:r>
          </w:p>
        </w:tc>
        <w:tc>
          <w:tcPr>
            <w:tcW w:w="236" w:type="dxa"/>
          </w:tcPr>
          <w:p w14:paraId="1FD65CD5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1698D87F" w14:textId="6301D35A" w:rsidR="00AB2678" w:rsidRPr="005F63D5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F8C6B3B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5CEF63CA" w14:textId="7D30C871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color w:val="000000"/>
                <w:sz w:val="30"/>
                <w:szCs w:val="30"/>
              </w:rPr>
              <w:t>375,920</w:t>
            </w:r>
          </w:p>
        </w:tc>
      </w:tr>
      <w:tr w:rsidR="00AB2678" w:rsidRPr="000907E5" w14:paraId="3033FB26" w14:textId="66D414A5" w:rsidTr="00EF3AEC">
        <w:tc>
          <w:tcPr>
            <w:tcW w:w="2313" w:type="dxa"/>
            <w:shd w:val="clear" w:color="auto" w:fill="auto"/>
          </w:tcPr>
          <w:p w14:paraId="1E33D2C5" w14:textId="77777777" w:rsidR="00AB2678" w:rsidRPr="0068735E" w:rsidRDefault="00AB2678" w:rsidP="00AB2678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8735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45298C09" w14:textId="26D55D28" w:rsidR="00AB2678" w:rsidRPr="00270C33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1,488,210</w:t>
            </w:r>
          </w:p>
        </w:tc>
        <w:tc>
          <w:tcPr>
            <w:tcW w:w="271" w:type="dxa"/>
          </w:tcPr>
          <w:p w14:paraId="65EDFF26" w14:textId="77777777" w:rsidR="00AB2678" w:rsidRPr="000907E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23263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599,095</w:t>
            </w:r>
          </w:p>
        </w:tc>
        <w:tc>
          <w:tcPr>
            <w:tcW w:w="236" w:type="dxa"/>
          </w:tcPr>
          <w:p w14:paraId="040AABF1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</w:tcPr>
          <w:p w14:paraId="69D854D7" w14:textId="5816088C" w:rsidR="00AB2678" w:rsidRPr="005F63D5" w:rsidRDefault="00AB2678" w:rsidP="00621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"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1,488,210</w:t>
            </w:r>
          </w:p>
        </w:tc>
        <w:tc>
          <w:tcPr>
            <w:tcW w:w="258" w:type="dxa"/>
          </w:tcPr>
          <w:p w14:paraId="40CDEFF8" w14:textId="77777777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14:paraId="7128FD18" w14:textId="53867F20" w:rsidR="00AB2678" w:rsidRPr="005F63D5" w:rsidRDefault="00AB2678" w:rsidP="00AB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599,095</w:t>
            </w:r>
          </w:p>
        </w:tc>
      </w:tr>
      <w:tr w:rsidR="00270C33" w:rsidRPr="000907E5" w14:paraId="3D7EF76E" w14:textId="4C8264EC" w:rsidTr="00EF3AEC">
        <w:tc>
          <w:tcPr>
            <w:tcW w:w="2313" w:type="dxa"/>
            <w:shd w:val="clear" w:color="auto" w:fill="auto"/>
          </w:tcPr>
          <w:p w14:paraId="2374A843" w14:textId="77777777" w:rsidR="00270C33" w:rsidRDefault="00270C33" w:rsidP="00270C33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4D67DA0C" w14:textId="77777777" w:rsidR="00270C33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24D1AF" w14:textId="77777777" w:rsidR="00270C33" w:rsidRPr="000907E5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338CD974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BF3392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double" w:sz="4" w:space="0" w:color="auto"/>
            </w:tcBorders>
          </w:tcPr>
          <w:p w14:paraId="2D80422A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275E4490" w14:textId="77777777" w:rsidR="00270C33" w:rsidRPr="004B7B4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41669E75" w14:textId="77777777" w:rsidR="00270C33" w:rsidRPr="00A94D61" w:rsidRDefault="00270C33" w:rsidP="00270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</w:tbl>
    <w:p w14:paraId="0650F46D" w14:textId="4D026F23" w:rsidR="00682632" w:rsidRDefault="00682632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C4035" w:rsidRPr="001C4035">
        <w:rPr>
          <w:rFonts w:ascii="Angsana New" w:hAnsi="Angsana New"/>
          <w:b/>
          <w:bCs/>
          <w:sz w:val="30"/>
          <w:szCs w:val="30"/>
          <w:cs/>
          <w:lang w:val="en-GB"/>
        </w:rPr>
        <w:t>ส่วนงานดำเนินงานและการจำแนกรายได้</w:t>
      </w:r>
    </w:p>
    <w:p w14:paraId="16856FB5" w14:textId="29224748" w:rsidR="00682632" w:rsidRDefault="00682632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5080D8" w14:textId="0E9DD9A4" w:rsidR="001C4035" w:rsidRDefault="006D2771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1C4035"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กองทรัสต์มี </w:t>
      </w:r>
      <w:r w:rsidR="00B24796">
        <w:rPr>
          <w:rFonts w:ascii="Angsana New" w:hAnsi="Angsana New" w:cs="Angsana New" w:hint="cs"/>
          <w:sz w:val="30"/>
          <w:szCs w:val="30"/>
          <w:cs/>
          <w:lang w:val="en-US"/>
        </w:rPr>
        <w:t>2</w:t>
      </w:r>
      <w:r w:rsidR="001C4035"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1C4035" w:rsidRPr="001C4035">
        <w:rPr>
          <w:rFonts w:ascii="Angsana New" w:hAnsi="Angsana New" w:cs="Angsana New" w:hint="cs"/>
          <w:sz w:val="30"/>
          <w:szCs w:val="30"/>
          <w:lang w:val="en-US"/>
        </w:rPr>
        <w:t xml:space="preserve"> </w:t>
      </w:r>
      <w:r w:rsidR="001C4035"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ทั้งนี้กลุ่มกองทรัสต์</w:t>
      </w:r>
      <w:r w:rsidR="001C4035" w:rsidRPr="001C4035">
        <w:rPr>
          <w:rFonts w:ascii="Angsana New" w:hAnsi="Angsana New" w:cs="Angsana New"/>
          <w:sz w:val="30"/>
          <w:szCs w:val="30"/>
          <w:cs/>
          <w:lang w:val="en-US"/>
        </w:rPr>
        <w:t>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14:paraId="1028315B" w14:textId="70FA2A20" w:rsidR="003948D0" w:rsidRDefault="003948D0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3E4F871" w14:textId="4F4E9F68" w:rsidR="001C4035" w:rsidRP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ส่วนงาน </w:t>
      </w:r>
      <w:r w:rsidRPr="001C4035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C403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24796" w:rsidRPr="00EB57B0">
        <w:rPr>
          <w:rFonts w:ascii="Angsana New" w:hAnsi="Angsana New" w:cs="Angsana New"/>
          <w:sz w:val="30"/>
          <w:szCs w:val="30"/>
          <w:cs/>
          <w:lang w:val="en-US"/>
        </w:rPr>
        <w:t>ธุรกิจการให้เช่า</w:t>
      </w:r>
    </w:p>
    <w:p w14:paraId="71370FCC" w14:textId="16464847" w:rsidR="001C4035" w:rsidRP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ส่วนงาน 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1C403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ธุรกิจอื่น</w:t>
      </w:r>
      <w:r w:rsidR="00B2479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</w:p>
    <w:p w14:paraId="6865EF0E" w14:textId="77777777" w:rsidR="001C4035" w:rsidRP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2990E64C" w14:textId="06E322A5" w:rsidR="001C4035" w:rsidRDefault="001C4035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B614F" w:rsidRPr="001C4035">
        <w:rPr>
          <w:rFonts w:ascii="Angsana New" w:hAnsi="Angsana New" w:cs="Angsana New" w:hint="cs"/>
          <w:sz w:val="30"/>
          <w:szCs w:val="30"/>
          <w:cs/>
          <w:lang w:val="en-US"/>
        </w:rPr>
        <w:t>กลุ่มกองทรัสต์</w:t>
      </w:r>
      <w:r w:rsidR="007B614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1C403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52B4D8A6" w14:textId="7EE847CB" w:rsidR="009434A3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18B88CC" w14:textId="610BAD6F" w:rsidR="009434A3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18CD5D" w14:textId="77777777" w:rsidR="00551534" w:rsidRDefault="00551534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551534" w:rsidSect="00921CF6">
          <w:pgSz w:w="11909" w:h="16834" w:code="9"/>
          <w:pgMar w:top="691" w:right="1152" w:bottom="576" w:left="1152" w:header="720" w:footer="720" w:gutter="0"/>
          <w:pgNumType w:start="30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A67049" w:rsidRPr="00FD4E49" w14:paraId="37F11258" w14:textId="77777777" w:rsidTr="00EB57B0">
        <w:trPr>
          <w:cantSplit/>
        </w:trPr>
        <w:tc>
          <w:tcPr>
            <w:tcW w:w="3825" w:type="dxa"/>
          </w:tcPr>
          <w:p w14:paraId="46451BA6" w14:textId="77777777" w:rsidR="00A67049" w:rsidRPr="00FD4E49" w:rsidRDefault="00A67049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" w:type="dxa"/>
            <w:vAlign w:val="center"/>
          </w:tcPr>
          <w:p w14:paraId="64427F40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618B32F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5C9EF25B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C4768E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1" w:type="dxa"/>
            <w:gridSpan w:val="15"/>
            <w:vAlign w:val="center"/>
          </w:tcPr>
          <w:p w14:paraId="4E99C533" w14:textId="5ADB877D" w:rsidR="00A67049" w:rsidRPr="00270C33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C2F26D1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049" w:rsidRPr="00FD4E49" w14:paraId="4E4F43E3" w14:textId="77777777" w:rsidTr="00EB57B0">
        <w:trPr>
          <w:cantSplit/>
        </w:trPr>
        <w:tc>
          <w:tcPr>
            <w:tcW w:w="3825" w:type="dxa"/>
          </w:tcPr>
          <w:p w14:paraId="7F229873" w14:textId="15A16A32" w:rsidR="00A67049" w:rsidRPr="00FD4E49" w:rsidRDefault="00A67049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" w:type="dxa"/>
            <w:vAlign w:val="center"/>
          </w:tcPr>
          <w:p w14:paraId="6D3F6810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882A6B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66D02768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A84A722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F65CA91" w14:textId="68CF5A72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ธุรกิจ</w:t>
            </w:r>
            <w:r w:rsidR="00270C3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การให้เช่า</w:t>
            </w:r>
          </w:p>
        </w:tc>
        <w:tc>
          <w:tcPr>
            <w:tcW w:w="178" w:type="dxa"/>
          </w:tcPr>
          <w:p w14:paraId="3F190221" w14:textId="77777777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41BB9B" w14:textId="6E359B56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C712A9" w14:textId="77777777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7019A918" w14:textId="791A52D9" w:rsidR="00A67049" w:rsidRPr="00EB57B0" w:rsidRDefault="00A670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2378F083" w14:textId="77777777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9127D11" w14:textId="1E7EA08F" w:rsidR="00A67049" w:rsidRPr="00EB57B0" w:rsidRDefault="00A67049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554B922" w14:textId="77777777" w:rsidR="00A67049" w:rsidRPr="00FD4E49" w:rsidRDefault="00A67049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5FC3C7CF" w14:textId="77777777" w:rsidTr="00EB57B0">
        <w:trPr>
          <w:cantSplit/>
        </w:trPr>
        <w:tc>
          <w:tcPr>
            <w:tcW w:w="3825" w:type="dxa"/>
          </w:tcPr>
          <w:p w14:paraId="40BA09DD" w14:textId="39A54DAB" w:rsidR="0074224A" w:rsidRPr="00FD4E49" w:rsidRDefault="00FA6246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 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9" w:type="dxa"/>
            <w:vAlign w:val="center"/>
          </w:tcPr>
          <w:p w14:paraId="3C193136" w14:textId="6D414C19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D81BADC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64EA6662" w14:textId="0D133D06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669CFD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6EA15226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3DD97D82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BB0A7E3" w14:textId="3618B76B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23258A21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55A3A30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6177128F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00FF0F6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6E9BCE41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A4478FD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5FE278F8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47B3FD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14:paraId="6FD0A7FB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32C9356E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C139081" w14:textId="77777777" w:rsidR="0074224A" w:rsidRPr="00EB57B0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59B9302" w14:textId="77777777" w:rsidR="0074224A" w:rsidRPr="00AF583D" w:rsidRDefault="0074224A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8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7C638E29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7068" w:rsidRPr="00FD4E49" w14:paraId="441E39AD" w14:textId="77777777" w:rsidTr="008B0362">
        <w:trPr>
          <w:cantSplit/>
        </w:trPr>
        <w:tc>
          <w:tcPr>
            <w:tcW w:w="3825" w:type="dxa"/>
            <w:vAlign w:val="center"/>
          </w:tcPr>
          <w:p w14:paraId="3EFB3016" w14:textId="77777777" w:rsidR="004C7068" w:rsidRPr="00FD4E49" w:rsidRDefault="004C7068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5708D84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9F1CC69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1C3B8840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E6CA41" w14:textId="77777777" w:rsidR="004C7068" w:rsidRPr="00FD4E49" w:rsidRDefault="004C7068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1" w:type="dxa"/>
            <w:gridSpan w:val="15"/>
          </w:tcPr>
          <w:p w14:paraId="089B6F75" w14:textId="713462B9" w:rsidR="004C7068" w:rsidRPr="00EB57B0" w:rsidRDefault="004C7068" w:rsidP="00EB57B0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B57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13A8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EB57B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" w:type="dxa"/>
          </w:tcPr>
          <w:p w14:paraId="4E0F82EA" w14:textId="77777777" w:rsidR="004C7068" w:rsidRPr="00FD4E49" w:rsidRDefault="004C7068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224A" w:rsidRPr="00FD4E49" w14:paraId="4004526E" w14:textId="77777777" w:rsidTr="00EB57B0">
        <w:trPr>
          <w:cantSplit/>
        </w:trPr>
        <w:tc>
          <w:tcPr>
            <w:tcW w:w="3825" w:type="dxa"/>
            <w:vAlign w:val="center"/>
          </w:tcPr>
          <w:p w14:paraId="2795B32E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507B405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391E229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0E9DF72B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1FEFE8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D437578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FFE3C7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613EE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8B5D4F7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BD011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EB646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A03981D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6EF4D9A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580E836" w14:textId="77777777" w:rsidR="0074224A" w:rsidRPr="00FD4E49" w:rsidRDefault="0074224A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D591C3C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E9D019D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853B962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EFB93C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462304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E424D0" w14:textId="77777777" w:rsidR="0074224A" w:rsidRPr="00FD4E49" w:rsidRDefault="0074224A" w:rsidP="00E4004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64F86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224A" w:rsidRPr="00FD4E49" w14:paraId="613CBAE6" w14:textId="77777777" w:rsidTr="00EB57B0">
        <w:trPr>
          <w:cantSplit/>
        </w:trPr>
        <w:tc>
          <w:tcPr>
            <w:tcW w:w="3825" w:type="dxa"/>
            <w:vAlign w:val="center"/>
          </w:tcPr>
          <w:p w14:paraId="00DB1E88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12EEF57" w14:textId="728A069D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0A0D5B1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2532BAB3" w14:textId="205185E3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14:paraId="26311EE0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57A338B" w14:textId="63E0D4C2" w:rsidR="0074224A" w:rsidRPr="00FD4E49" w:rsidRDefault="004921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F1356">
              <w:rPr>
                <w:rFonts w:asciiTheme="majorBidi" w:hAnsiTheme="majorBidi" w:cstheme="majorBidi"/>
                <w:sz w:val="28"/>
                <w:szCs w:val="28"/>
              </w:rPr>
              <w:t>86,061</w:t>
            </w:r>
          </w:p>
        </w:tc>
        <w:tc>
          <w:tcPr>
            <w:tcW w:w="178" w:type="dxa"/>
            <w:vAlign w:val="center"/>
          </w:tcPr>
          <w:p w14:paraId="7C182FDD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6F11F5B" w14:textId="00EBF2E7" w:rsidR="0074224A" w:rsidRPr="00FD4E49" w:rsidRDefault="008F0245" w:rsidP="00CF135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226,337</w:t>
            </w:r>
          </w:p>
        </w:tc>
        <w:tc>
          <w:tcPr>
            <w:tcW w:w="178" w:type="dxa"/>
            <w:vAlign w:val="center"/>
          </w:tcPr>
          <w:p w14:paraId="2B4CB975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2500B0E" w14:textId="434EFB08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608C4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78" w:type="dxa"/>
            <w:vAlign w:val="center"/>
          </w:tcPr>
          <w:p w14:paraId="63C4F84B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167637C8" w14:textId="4801329B" w:rsidR="0074224A" w:rsidRPr="00FD4E49" w:rsidRDefault="004921F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7259B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8" w:type="dxa"/>
            <w:vAlign w:val="center"/>
          </w:tcPr>
          <w:p w14:paraId="5046A1A9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0B4BE77" w14:textId="51068786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0FBAE8C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2643077" w14:textId="0B7CE269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58A40598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27777330" w14:textId="54EF65AB" w:rsidR="0074224A" w:rsidRPr="00FD4E49" w:rsidRDefault="00CF135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288,7</w:t>
            </w:r>
            <w:r w:rsidR="00A608C4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0" w:type="dxa"/>
            <w:vAlign w:val="center"/>
          </w:tcPr>
          <w:p w14:paraId="2C8AB030" w14:textId="77777777" w:rsidR="0074224A" w:rsidRPr="00FD4E49" w:rsidRDefault="0074224A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F95DA4E" w14:textId="7F1C2B7B" w:rsidR="0074224A" w:rsidRPr="00FD4E49" w:rsidRDefault="004921F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227,2</w:t>
            </w:r>
            <w:r w:rsidR="00CF6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center"/>
          </w:tcPr>
          <w:p w14:paraId="12E4DD5F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0C33" w:rsidRPr="00FD4E49" w14:paraId="656E2356" w14:textId="77777777" w:rsidTr="00EB57B0">
        <w:trPr>
          <w:cantSplit/>
        </w:trPr>
        <w:tc>
          <w:tcPr>
            <w:tcW w:w="3825" w:type="dxa"/>
            <w:vAlign w:val="center"/>
          </w:tcPr>
          <w:p w14:paraId="71DAFE37" w14:textId="77777777" w:rsidR="0074224A" w:rsidRPr="00FD4E49" w:rsidRDefault="0074224A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9577D10" w14:textId="1C57F225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C65BD09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5611BD3D" w14:textId="7B62E77F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195A521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4EC9FE7" w14:textId="76D23E03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4BF549B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B1DB4FF" w14:textId="7AA1FED6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DB569AF" w14:textId="77777777" w:rsidR="0074224A" w:rsidRPr="00FD4E49" w:rsidRDefault="0074224A" w:rsidP="00E40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B48BF6C" w14:textId="674F9A22" w:rsidR="0074224A" w:rsidRPr="00FD4E49" w:rsidRDefault="00AF7B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78" w:type="dxa"/>
            <w:vAlign w:val="center"/>
          </w:tcPr>
          <w:p w14:paraId="40E471EB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F31C7D" w14:textId="43A0D876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798B244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7FB9FCA" w14:textId="7CA6332D" w:rsidR="0074224A" w:rsidRPr="00FD4E49" w:rsidRDefault="00AF7B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(22,000</w:t>
            </w:r>
            <w:r w:rsidR="008F02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center"/>
          </w:tcPr>
          <w:p w14:paraId="5B2DCDFD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44594D" w14:textId="7D539B61" w:rsidR="0074224A" w:rsidRPr="00FD4E49" w:rsidRDefault="008F024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64229226" w14:textId="77777777" w:rsidR="0074224A" w:rsidRPr="00FD4E49" w:rsidRDefault="0074224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1D4D97F8" w14:textId="10E34029" w:rsidR="0074224A" w:rsidRPr="00FD4E49" w:rsidRDefault="004921F6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4CBC89B" w14:textId="77777777" w:rsidR="0074224A" w:rsidRPr="00FD4E49" w:rsidRDefault="0074224A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BAF09" w14:textId="7921246E" w:rsidR="0074224A" w:rsidRPr="00FD4E49" w:rsidRDefault="004921F6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ED6C61B" w14:textId="77777777" w:rsidR="0074224A" w:rsidRPr="00FD4E49" w:rsidRDefault="0074224A" w:rsidP="00E4004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0245" w:rsidRPr="00FD4E49" w14:paraId="2E1A428C" w14:textId="77777777" w:rsidTr="00EB57B0">
        <w:trPr>
          <w:cantSplit/>
        </w:trPr>
        <w:tc>
          <w:tcPr>
            <w:tcW w:w="3825" w:type="dxa"/>
            <w:vAlign w:val="center"/>
          </w:tcPr>
          <w:p w14:paraId="4D4E8D55" w14:textId="77777777" w:rsidR="008F0245" w:rsidRPr="00FD4E49" w:rsidRDefault="008F0245" w:rsidP="008F024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990CFB7" w14:textId="363776EF" w:rsidR="008F0245" w:rsidRPr="00FD4E49" w:rsidRDefault="008F0245" w:rsidP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37D9785" w14:textId="77777777" w:rsidR="008F0245" w:rsidRPr="00FD4E49" w:rsidRDefault="008F0245" w:rsidP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242A7C58" w14:textId="2D587970" w:rsidR="008F0245" w:rsidRPr="00FD4E49" w:rsidRDefault="008F0245" w:rsidP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CF10A33" w14:textId="77777777" w:rsidR="008F0245" w:rsidRPr="00FD4E49" w:rsidRDefault="008F0245" w:rsidP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0EBEB" w14:textId="76BD1021" w:rsidR="008F0245" w:rsidRPr="004921F6" w:rsidRDefault="00CF135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286,061</w:t>
            </w:r>
          </w:p>
        </w:tc>
        <w:tc>
          <w:tcPr>
            <w:tcW w:w="178" w:type="dxa"/>
            <w:vAlign w:val="center"/>
          </w:tcPr>
          <w:p w14:paraId="0807625A" w14:textId="77777777" w:rsidR="008F0245" w:rsidRPr="008F0245" w:rsidRDefault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4D137" w14:textId="7B9EC836" w:rsidR="008F0245" w:rsidRPr="008F0245" w:rsidRDefault="008F0245" w:rsidP="00CF135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1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226,337</w:t>
            </w:r>
          </w:p>
        </w:tc>
        <w:tc>
          <w:tcPr>
            <w:tcW w:w="178" w:type="dxa"/>
            <w:vAlign w:val="center"/>
          </w:tcPr>
          <w:p w14:paraId="36EAFF80" w14:textId="77777777" w:rsidR="008F0245" w:rsidRPr="00FD4E49" w:rsidRDefault="008F0245" w:rsidP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65E8FE" w14:textId="4E20CB55" w:rsidR="008F0245" w:rsidRPr="00270C33" w:rsidRDefault="00B172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</w:t>
            </w:r>
            <w:r w:rsidR="00A60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178" w:type="dxa"/>
            <w:vAlign w:val="center"/>
          </w:tcPr>
          <w:p w14:paraId="39A835EF" w14:textId="77777777" w:rsidR="008F0245" w:rsidRPr="00FD4E49" w:rsidRDefault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ED9E" w14:textId="5B2553C5" w:rsidR="008F0245" w:rsidRPr="00270C33" w:rsidRDefault="004921F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A725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178" w:type="dxa"/>
            <w:vAlign w:val="center"/>
          </w:tcPr>
          <w:p w14:paraId="348D6711" w14:textId="77777777" w:rsidR="008F0245" w:rsidRPr="00FD4E49" w:rsidRDefault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7D882" w14:textId="7B400B14" w:rsidR="008F0245" w:rsidRPr="00270C33" w:rsidRDefault="00AF7BF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(22,000</w:t>
            </w:r>
            <w:r w:rsidR="00492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center"/>
          </w:tcPr>
          <w:p w14:paraId="3AF9CB31" w14:textId="77777777" w:rsidR="008F0245" w:rsidRPr="00FD4E49" w:rsidRDefault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4FA15" w14:textId="7E63BD1F" w:rsidR="008F0245" w:rsidRPr="00270C33" w:rsidRDefault="004921F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202AC4F5" w14:textId="77777777" w:rsidR="008F0245" w:rsidRPr="00FD4E49" w:rsidRDefault="008F024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2AFDD" w14:textId="4F8EF12F" w:rsidR="008F0245" w:rsidRPr="00270C33" w:rsidRDefault="004921F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F13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88,7</w:t>
            </w:r>
            <w:r w:rsidR="00A60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80" w:type="dxa"/>
            <w:vAlign w:val="center"/>
          </w:tcPr>
          <w:p w14:paraId="64B1885A" w14:textId="77777777" w:rsidR="008F0245" w:rsidRPr="00FD4E49" w:rsidRDefault="008F024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8C116" w14:textId="39C782EC" w:rsidR="008F0245" w:rsidRPr="00270C33" w:rsidRDefault="004921F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227,2</w:t>
            </w:r>
            <w:r w:rsidR="00CF6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center"/>
          </w:tcPr>
          <w:p w14:paraId="75A41B0B" w14:textId="77777777" w:rsidR="008F0245" w:rsidRPr="00FD4E49" w:rsidRDefault="008F0245" w:rsidP="008F0245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70C33" w:rsidRPr="00FD4E49" w14:paraId="6FC0F45A" w14:textId="77777777" w:rsidTr="00EB57B0">
        <w:trPr>
          <w:cantSplit/>
          <w:trHeight w:val="325"/>
        </w:trPr>
        <w:tc>
          <w:tcPr>
            <w:tcW w:w="3825" w:type="dxa"/>
            <w:vAlign w:val="center"/>
          </w:tcPr>
          <w:p w14:paraId="4077C914" w14:textId="77777777" w:rsidR="0074224A" w:rsidRPr="00FD4E49" w:rsidRDefault="0074224A" w:rsidP="00437B9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  <w:vAlign w:val="center"/>
          </w:tcPr>
          <w:p w14:paraId="4E69E466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F6BF89E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7C2D9DE3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0EFB2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2C62ABD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7625C37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37895B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414E20D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A2BECA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2233C42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CCB652C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1F547D6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9D1CA83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052E167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69DEFC7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04048A73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D40197F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F1EEE0F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9F95E2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545D02D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13C9076C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586B13EF" w14:textId="77777777" w:rsidR="0074224A" w:rsidRPr="00FD4E49" w:rsidRDefault="0074224A" w:rsidP="00437B9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E89FC1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D45601D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498530C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5ADCA0B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72CC9DC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C48C9CD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F727EE3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67A93E5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9181CB5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121209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94ACBA5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57353D5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463D285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48FFE5F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31E7C5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395234B" w14:textId="77777777" w:rsidR="0074224A" w:rsidRPr="00FD4E49" w:rsidRDefault="0074224A" w:rsidP="00437B90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B77E09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0EFF3B8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65C523" w14:textId="77777777" w:rsidR="0074224A" w:rsidRPr="00FD4E49" w:rsidRDefault="0074224A" w:rsidP="00437B90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B48D41E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32C39569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22E7FB2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CE591C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E155488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5358C0E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EECE2B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0C251E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9CE144B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1ED4C3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93064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E642ED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464B170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45F7E14A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18AB84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1CCB1A5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C7DAB6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21E54CD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0A830C4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F637F16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70F2517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B0EC2BE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051AF43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224A" w:rsidRPr="00FD4E49" w14:paraId="1F6E998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1447BD81" w14:textId="77777777" w:rsidR="0074224A" w:rsidRPr="00FD4E49" w:rsidRDefault="0074224A" w:rsidP="00437B9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1F3DC7F8" w14:textId="3579F25C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02D413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032BF02B" w14:textId="02EF681E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47A9478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42A292A" w14:textId="2FE449C3" w:rsidR="0074224A" w:rsidRPr="00FD4E49" w:rsidRDefault="004921F6" w:rsidP="00EB57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205,000</w:t>
            </w:r>
          </w:p>
        </w:tc>
        <w:tc>
          <w:tcPr>
            <w:tcW w:w="178" w:type="dxa"/>
            <w:vAlign w:val="center"/>
          </w:tcPr>
          <w:p w14:paraId="207A0B4C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51030B0" w14:textId="5452B167" w:rsidR="0074224A" w:rsidRPr="00FD4E49" w:rsidRDefault="00BD22C8" w:rsidP="00EB57B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226,337</w:t>
            </w:r>
          </w:p>
        </w:tc>
        <w:tc>
          <w:tcPr>
            <w:tcW w:w="178" w:type="dxa"/>
            <w:vAlign w:val="center"/>
          </w:tcPr>
          <w:p w14:paraId="59288DC1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B8B8739" w14:textId="35F67253" w:rsidR="0074224A" w:rsidRPr="00FD4E49" w:rsidRDefault="00AF7B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08C4">
              <w:rPr>
                <w:rFonts w:asciiTheme="majorBidi" w:hAnsiTheme="majorBidi" w:cstheme="majorBidi"/>
                <w:sz w:val="28"/>
                <w:szCs w:val="28"/>
              </w:rPr>
              <w:t>,723</w:t>
            </w:r>
          </w:p>
        </w:tc>
        <w:tc>
          <w:tcPr>
            <w:tcW w:w="178" w:type="dxa"/>
            <w:vAlign w:val="center"/>
          </w:tcPr>
          <w:p w14:paraId="62CF92E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5043E290" w14:textId="4A8CA4C8" w:rsidR="0074224A" w:rsidRPr="00FD4E49" w:rsidRDefault="00BD22C8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F6B05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8" w:type="dxa"/>
            <w:vAlign w:val="center"/>
          </w:tcPr>
          <w:p w14:paraId="57579A0F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6BE12EE" w14:textId="109A6334" w:rsidR="0074224A" w:rsidRPr="00FD4E49" w:rsidRDefault="00A608C4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4E91A5D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DA53CD4" w14:textId="1F9787AC" w:rsidR="0074224A" w:rsidRPr="00FD4E49" w:rsidRDefault="00AF7BF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171B38BB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0A5C1BC1" w14:textId="0DDC6D81" w:rsidR="0074224A" w:rsidRPr="00FD4E49" w:rsidRDefault="00B172F7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</w:t>
            </w:r>
            <w:r w:rsidR="00A608C4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80" w:type="dxa"/>
            <w:vAlign w:val="center"/>
          </w:tcPr>
          <w:p w14:paraId="0AA168F9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44D239" w14:textId="5C619666" w:rsidR="0074224A" w:rsidRPr="00FD4E49" w:rsidRDefault="00B172F7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227,2</w:t>
            </w:r>
            <w:r w:rsidR="00CF6B0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center"/>
          </w:tcPr>
          <w:p w14:paraId="0441D6A3" w14:textId="77777777" w:rsidR="0074224A" w:rsidRPr="00FD4E49" w:rsidRDefault="0074224A" w:rsidP="00437B9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8C4" w:rsidRPr="00FD4E49" w14:paraId="10376876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7105B214" w14:textId="77777777" w:rsidR="00A608C4" w:rsidRPr="00FD4E49" w:rsidRDefault="00A608C4" w:rsidP="00A608C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028D8CC6" w14:textId="30CA646A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B5E43CD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3A5BC7F9" w14:textId="295EB173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E136447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8FAD7A0" w14:textId="26D3AB29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81,061</w:t>
            </w:r>
          </w:p>
        </w:tc>
        <w:tc>
          <w:tcPr>
            <w:tcW w:w="178" w:type="dxa"/>
            <w:vAlign w:val="center"/>
          </w:tcPr>
          <w:p w14:paraId="4A2EFB41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769B646" w14:textId="036C95A9" w:rsidR="00A608C4" w:rsidRPr="00FD4E49" w:rsidRDefault="00A608C4" w:rsidP="00A608C4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D823DBE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A73D86B" w14:textId="215A1126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178" w:type="dxa"/>
            <w:vAlign w:val="center"/>
          </w:tcPr>
          <w:p w14:paraId="194230E7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B5AD1F5" w14:textId="77B634AE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63554C9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7026003" w14:textId="17509CB3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(22,000)</w:t>
            </w:r>
          </w:p>
        </w:tc>
        <w:tc>
          <w:tcPr>
            <w:tcW w:w="178" w:type="dxa"/>
            <w:vAlign w:val="center"/>
          </w:tcPr>
          <w:p w14:paraId="412A2762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C1B5" w14:textId="133C94A0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6E54EDD4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B34DD3E" w14:textId="0C0A0E36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81,061</w:t>
            </w:r>
          </w:p>
        </w:tc>
        <w:tc>
          <w:tcPr>
            <w:tcW w:w="180" w:type="dxa"/>
            <w:vAlign w:val="center"/>
          </w:tcPr>
          <w:p w14:paraId="46187DD9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A0BE02" w14:textId="2D644F2B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5A613D8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8C4" w:rsidRPr="00FD4E49" w14:paraId="0C02135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38AF33DC" w14:textId="77777777" w:rsidR="00A608C4" w:rsidRPr="00FD4E49" w:rsidRDefault="00A608C4" w:rsidP="00A608C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4655338" w14:textId="1A7258D4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E364C15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74119911" w14:textId="4D7EF463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22A2067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F9BF" w14:textId="78CFE330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286,061</w:t>
            </w:r>
          </w:p>
        </w:tc>
        <w:tc>
          <w:tcPr>
            <w:tcW w:w="178" w:type="dxa"/>
            <w:vAlign w:val="center"/>
          </w:tcPr>
          <w:p w14:paraId="365EBE33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36BA3" w14:textId="414BA9A7" w:rsidR="00A608C4" w:rsidRPr="00270C33" w:rsidRDefault="00A608C4" w:rsidP="00A608C4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226,337</w:t>
            </w:r>
          </w:p>
        </w:tc>
        <w:tc>
          <w:tcPr>
            <w:tcW w:w="178" w:type="dxa"/>
            <w:vAlign w:val="center"/>
          </w:tcPr>
          <w:p w14:paraId="5D35467F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8254" w14:textId="5A4BA3C5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24,723</w:t>
            </w:r>
          </w:p>
        </w:tc>
        <w:tc>
          <w:tcPr>
            <w:tcW w:w="178" w:type="dxa"/>
            <w:vAlign w:val="center"/>
          </w:tcPr>
          <w:p w14:paraId="7E948C61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A6A76" w14:textId="22D695CF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CF6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178" w:type="dxa"/>
            <w:vAlign w:val="center"/>
          </w:tcPr>
          <w:p w14:paraId="0D330936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51602" w14:textId="43BB2C84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(22,000)</w:t>
            </w:r>
          </w:p>
        </w:tc>
        <w:tc>
          <w:tcPr>
            <w:tcW w:w="178" w:type="dxa"/>
            <w:vAlign w:val="center"/>
          </w:tcPr>
          <w:p w14:paraId="4A5A502C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29529" w14:textId="7EA78EE1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14E0EBF6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8FA56" w14:textId="6AC01D67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288,784</w:t>
            </w:r>
          </w:p>
        </w:tc>
        <w:tc>
          <w:tcPr>
            <w:tcW w:w="180" w:type="dxa"/>
            <w:vAlign w:val="center"/>
          </w:tcPr>
          <w:p w14:paraId="2038710A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53E29" w14:textId="6734EA02" w:rsidR="00A608C4" w:rsidRPr="00270C33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227,2</w:t>
            </w:r>
            <w:r w:rsidR="00CF6B0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80" w:type="dxa"/>
            <w:vAlign w:val="center"/>
          </w:tcPr>
          <w:p w14:paraId="513E8735" w14:textId="77777777" w:rsidR="00A608C4" w:rsidRPr="00FD4E49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08C4" w:rsidRPr="00FD4E49" w14:paraId="338F47B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E3EB47C" w14:textId="77ECB3B5" w:rsidR="00A608C4" w:rsidRPr="00551534" w:rsidRDefault="00A608C4" w:rsidP="00A608C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69EBEE2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30DA2AA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1D26474D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08A0BE5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AF72F80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E61D2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F8A72D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B322C8F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BCA8F2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2AA469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9623637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7C6BA64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DE96312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D8A9415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85FF538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44F4E78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1182255E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8E03D79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A318E2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4FE6C58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08C4" w:rsidRPr="00FD4E49" w14:paraId="47013B9A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F86717A" w14:textId="4EB72B27" w:rsidR="00A608C4" w:rsidRPr="00551534" w:rsidRDefault="00A608C4" w:rsidP="00A608C4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1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33BC1622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1A9F4C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001FB197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AEC8BAD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3FB750ED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6A87D98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8E726D5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6C9818A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7E0B1EF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216C469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4E79DEE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468962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2B54973B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73A7617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8D15162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212BEE3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2D5DECF3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757F8A1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E9DD80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AE36D5D" w14:textId="77777777" w:rsidR="00A608C4" w:rsidRPr="00551534" w:rsidRDefault="00A608C4" w:rsidP="00A608C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6B05" w:rsidRPr="000131B3" w14:paraId="4C07E14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B9F66BA" w14:textId="77777777" w:rsidR="00CF6B05" w:rsidRPr="00EB57B0" w:rsidRDefault="00CF6B05" w:rsidP="00CF6B0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D34ADB6" w14:textId="55424350" w:rsidR="00CF6B05" w:rsidRPr="00551534" w:rsidRDefault="00CF6B05" w:rsidP="00CF6B0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8F8E52E" w14:textId="77777777" w:rsidR="00CF6B05" w:rsidRPr="00551534" w:rsidRDefault="00CF6B05" w:rsidP="00CF6B0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  <w:vAlign w:val="center"/>
          </w:tcPr>
          <w:p w14:paraId="4F7CC2D1" w14:textId="10DEFAA5" w:rsidR="00CF6B05" w:rsidRPr="00551534" w:rsidRDefault="00CF6B05" w:rsidP="00CF6B0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04AB31B" w14:textId="77777777" w:rsidR="00CF6B05" w:rsidRPr="00551534" w:rsidRDefault="00CF6B05" w:rsidP="00CF6B0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4CC5CADB" w14:textId="200CC313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286,061</w:t>
            </w:r>
          </w:p>
        </w:tc>
        <w:tc>
          <w:tcPr>
            <w:tcW w:w="178" w:type="dxa"/>
            <w:vAlign w:val="center"/>
          </w:tcPr>
          <w:p w14:paraId="5B04084D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44BF6AE8" w14:textId="24A4706B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226,337</w:t>
            </w:r>
          </w:p>
        </w:tc>
        <w:tc>
          <w:tcPr>
            <w:tcW w:w="178" w:type="dxa"/>
            <w:vAlign w:val="center"/>
          </w:tcPr>
          <w:p w14:paraId="7E752690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814598C" w14:textId="53797B68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24,723</w:t>
            </w:r>
          </w:p>
        </w:tc>
        <w:tc>
          <w:tcPr>
            <w:tcW w:w="178" w:type="dxa"/>
            <w:vAlign w:val="center"/>
          </w:tcPr>
          <w:p w14:paraId="6FBC38C2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2DA4FB5" w14:textId="76802A02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78" w:type="dxa"/>
            <w:vAlign w:val="center"/>
          </w:tcPr>
          <w:p w14:paraId="2C309584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EE4BCB9" w14:textId="2DD877C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(22,000)</w:t>
            </w:r>
          </w:p>
        </w:tc>
        <w:tc>
          <w:tcPr>
            <w:tcW w:w="178" w:type="dxa"/>
            <w:vAlign w:val="center"/>
          </w:tcPr>
          <w:p w14:paraId="0828E1E6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36EDC1E" w14:textId="6477DA3E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6EFF4123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172DE8A" w14:textId="64FC6B44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288,784</w:t>
            </w:r>
          </w:p>
        </w:tc>
        <w:tc>
          <w:tcPr>
            <w:tcW w:w="180" w:type="dxa"/>
            <w:vAlign w:val="center"/>
          </w:tcPr>
          <w:p w14:paraId="3ED033AB" w14:textId="77777777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5AF14D" w14:textId="42ABFB60" w:rsidR="00CF6B05" w:rsidRPr="00CF6B05" w:rsidRDefault="00CF6B05" w:rsidP="00CF6B0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227,231</w:t>
            </w:r>
          </w:p>
        </w:tc>
        <w:tc>
          <w:tcPr>
            <w:tcW w:w="180" w:type="dxa"/>
            <w:vAlign w:val="center"/>
          </w:tcPr>
          <w:p w14:paraId="3FE7EA12" w14:textId="77777777" w:rsidR="00CF6B05" w:rsidRPr="00551534" w:rsidRDefault="00CF6B05" w:rsidP="00CF6B0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809656D" w14:textId="5990CD17" w:rsidR="00551534" w:rsidRDefault="00551534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02E0607" w14:textId="77777777" w:rsidR="009434A3" w:rsidRPr="001C4035" w:rsidRDefault="009434A3" w:rsidP="001C4035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3155AFE" w14:textId="32E9B096" w:rsidR="00A67049" w:rsidRDefault="00A67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435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4"/>
        <w:gridCol w:w="180"/>
        <w:gridCol w:w="1080"/>
        <w:gridCol w:w="180"/>
        <w:gridCol w:w="1081"/>
        <w:gridCol w:w="182"/>
        <w:gridCol w:w="7"/>
        <w:gridCol w:w="1071"/>
        <w:gridCol w:w="178"/>
        <w:gridCol w:w="1082"/>
        <w:gridCol w:w="178"/>
        <w:gridCol w:w="1082"/>
        <w:gridCol w:w="178"/>
        <w:gridCol w:w="992"/>
        <w:gridCol w:w="180"/>
        <w:gridCol w:w="1080"/>
        <w:gridCol w:w="180"/>
        <w:gridCol w:w="1080"/>
      </w:tblGrid>
      <w:tr w:rsidR="00AF583D" w:rsidRPr="00FD4E49" w14:paraId="61C7AF28" w14:textId="77777777" w:rsidTr="00EB57B0">
        <w:trPr>
          <w:cantSplit/>
        </w:trPr>
        <w:tc>
          <w:tcPr>
            <w:tcW w:w="4364" w:type="dxa"/>
          </w:tcPr>
          <w:p w14:paraId="44AF1E10" w14:textId="77777777" w:rsidR="00AF583D" w:rsidRPr="00FD4E49" w:rsidRDefault="00AF583D" w:rsidP="00E40048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3EB47DAB" w14:textId="77777777" w:rsidR="00AF583D" w:rsidRPr="00FD4E49" w:rsidRDefault="00AF583D" w:rsidP="00E4004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1" w:type="dxa"/>
            <w:gridSpan w:val="16"/>
            <w:vAlign w:val="center"/>
          </w:tcPr>
          <w:p w14:paraId="35BCA27A" w14:textId="68819CAD" w:rsidR="00AF583D" w:rsidRPr="00EB57B0" w:rsidRDefault="00AF583D" w:rsidP="00E4004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A6246" w:rsidRPr="00FD4E49" w14:paraId="13B9AE32" w14:textId="77777777" w:rsidTr="00EB57B0">
        <w:trPr>
          <w:cantSplit/>
        </w:trPr>
        <w:tc>
          <w:tcPr>
            <w:tcW w:w="4364" w:type="dxa"/>
          </w:tcPr>
          <w:p w14:paraId="4529C6CE" w14:textId="0C0883C1" w:rsidR="00FA6246" w:rsidRPr="00FD4E49" w:rsidRDefault="00FA6246" w:rsidP="00FA6246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9F58C2B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3"/>
            <w:vAlign w:val="center"/>
          </w:tcPr>
          <w:p w14:paraId="08800846" w14:textId="5B6D11FF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การให้เช่า</w:t>
            </w:r>
          </w:p>
        </w:tc>
        <w:tc>
          <w:tcPr>
            <w:tcW w:w="189" w:type="dxa"/>
            <w:gridSpan w:val="2"/>
          </w:tcPr>
          <w:p w14:paraId="32CA2DA9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1" w:type="dxa"/>
            <w:gridSpan w:val="3"/>
            <w:vAlign w:val="center"/>
          </w:tcPr>
          <w:p w14:paraId="64610550" w14:textId="6D0CE11D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  <w:vAlign w:val="center"/>
          </w:tcPr>
          <w:p w14:paraId="7915C8DE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center"/>
          </w:tcPr>
          <w:p w14:paraId="015A9413" w14:textId="11A3E1A6" w:rsidR="00FA6246" w:rsidRPr="00EB57B0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B5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AEF516E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F7E347A" w14:textId="4472BF18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6246" w:rsidRPr="00FD4E49" w14:paraId="5D3E50FC" w14:textId="77777777" w:rsidTr="00EB57B0">
        <w:trPr>
          <w:cantSplit/>
        </w:trPr>
        <w:tc>
          <w:tcPr>
            <w:tcW w:w="4364" w:type="dxa"/>
          </w:tcPr>
          <w:p w14:paraId="044FEA08" w14:textId="053637D4" w:rsidR="00FA6246" w:rsidRPr="00FD4E49" w:rsidRDefault="00FA6246" w:rsidP="00FA6246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ปี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 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496D87D6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A010BCA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652DFF33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30A437EC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14:paraId="27021DE5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1741A6C5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9F08BDF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center"/>
          </w:tcPr>
          <w:p w14:paraId="3C3298EB" w14:textId="7F7697D8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center"/>
          </w:tcPr>
          <w:p w14:paraId="7C213DF8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25341B1" w14:textId="03AC35A1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6F0BDAAC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D0DB3E" w14:textId="00921438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6014B22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AC26C7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9586873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FABDA8C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FA6246" w:rsidRPr="00FD4E49" w14:paraId="1C9026CA" w14:textId="77777777" w:rsidTr="008B0362">
        <w:trPr>
          <w:cantSplit/>
        </w:trPr>
        <w:tc>
          <w:tcPr>
            <w:tcW w:w="4364" w:type="dxa"/>
            <w:vAlign w:val="center"/>
          </w:tcPr>
          <w:p w14:paraId="3DECE7A0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47EB54C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1" w:type="dxa"/>
            <w:gridSpan w:val="16"/>
          </w:tcPr>
          <w:p w14:paraId="1396D5AE" w14:textId="2EA4F338" w:rsidR="00FA6246" w:rsidRPr="00FD4E49" w:rsidRDefault="00FA6246" w:rsidP="00FA6246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67A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C67A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A6246" w:rsidRPr="00FD4E49" w14:paraId="3A03663D" w14:textId="77777777" w:rsidTr="00EB57B0">
        <w:trPr>
          <w:cantSplit/>
        </w:trPr>
        <w:tc>
          <w:tcPr>
            <w:tcW w:w="4364" w:type="dxa"/>
            <w:vAlign w:val="center"/>
          </w:tcPr>
          <w:p w14:paraId="7BB47EA4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80" w:type="dxa"/>
          </w:tcPr>
          <w:p w14:paraId="7092627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D94F8B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CD645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8EECBF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51D0307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4509DA64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8E36FD2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845B862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5BF736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CBBDEC3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5DA13B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FF055D" w14:textId="77777777" w:rsidR="00FA6246" w:rsidRPr="00FD4E49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3EC442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FBE860" w14:textId="77777777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70E80E4" w14:textId="77777777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7398BF" w14:textId="77777777" w:rsidR="00FA6246" w:rsidRPr="00FD4E49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246" w:rsidRPr="00FD4E49" w14:paraId="0F105FED" w14:textId="77777777" w:rsidTr="00CF1356">
        <w:trPr>
          <w:cantSplit/>
        </w:trPr>
        <w:tc>
          <w:tcPr>
            <w:tcW w:w="4364" w:type="dxa"/>
            <w:vAlign w:val="center"/>
          </w:tcPr>
          <w:p w14:paraId="7450A306" w14:textId="5EA9DD08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80" w:type="dxa"/>
          </w:tcPr>
          <w:p w14:paraId="5506B009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9C2953" w14:textId="5ACE9D8C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205,000</w:t>
            </w:r>
          </w:p>
        </w:tc>
        <w:tc>
          <w:tcPr>
            <w:tcW w:w="180" w:type="dxa"/>
            <w:vAlign w:val="center"/>
          </w:tcPr>
          <w:p w14:paraId="0DEA5B94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2C7EB25" w14:textId="757C986F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226,337</w:t>
            </w:r>
          </w:p>
        </w:tc>
        <w:tc>
          <w:tcPr>
            <w:tcW w:w="182" w:type="dxa"/>
            <w:vAlign w:val="center"/>
          </w:tcPr>
          <w:p w14:paraId="7A94D4FC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14:paraId="3ABBD324" w14:textId="740236A6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24,664</w:t>
            </w:r>
          </w:p>
        </w:tc>
        <w:tc>
          <w:tcPr>
            <w:tcW w:w="178" w:type="dxa"/>
            <w:vAlign w:val="center"/>
          </w:tcPr>
          <w:p w14:paraId="57CEE1E0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6BC2B10" w14:textId="13F77C0A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78" w:type="dxa"/>
            <w:vAlign w:val="center"/>
          </w:tcPr>
          <w:p w14:paraId="6BCCD2BC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BBD72E7" w14:textId="2E9B66BB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DEDE47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A621C7E" w14:textId="4051BCC7" w:rsidR="00FA6246" w:rsidRPr="00FD4E49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7D3CF55C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69DD63D" w14:textId="185E3752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229,664</w:t>
            </w:r>
          </w:p>
        </w:tc>
        <w:tc>
          <w:tcPr>
            <w:tcW w:w="180" w:type="dxa"/>
            <w:vAlign w:val="center"/>
          </w:tcPr>
          <w:p w14:paraId="1030B9E8" w14:textId="77777777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858A14B" w14:textId="717CF44A" w:rsidR="00FA6246" w:rsidRPr="00FD4E49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227,231</w:t>
            </w:r>
          </w:p>
        </w:tc>
      </w:tr>
      <w:tr w:rsidR="00FA6246" w:rsidRPr="00FD4E49" w14:paraId="47ED804B" w14:textId="77777777" w:rsidTr="00CF1356">
        <w:trPr>
          <w:cantSplit/>
        </w:trPr>
        <w:tc>
          <w:tcPr>
            <w:tcW w:w="4364" w:type="dxa"/>
            <w:vAlign w:val="center"/>
          </w:tcPr>
          <w:p w14:paraId="413931DF" w14:textId="55D5C303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180" w:type="dxa"/>
          </w:tcPr>
          <w:p w14:paraId="54B02C28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59AE0F6" w14:textId="3AD9FC94" w:rsidR="00FA6246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1B4FC76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745EC19" w14:textId="5B3BF94C" w:rsidR="00FA6246" w:rsidRDefault="00FA6246" w:rsidP="00FA6246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107F3B86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3F3F" w14:textId="61B4C13A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3780F9F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3FFC2506" w14:textId="3AFCE1ED" w:rsidR="00FA6246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7251DF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75FC3F56" w14:textId="1AC0DCB1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916AA92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59A8546" w14:textId="09712F6D" w:rsidR="00FA6246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E978AB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B102B8" w14:textId="6E65C222" w:rsidR="00FA6246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4FC212D3" w14:textId="77777777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3591B84" w14:textId="4EE7720C" w:rsidR="00FA6246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246" w:rsidRPr="00FD4E49" w14:paraId="254D436F" w14:textId="77777777" w:rsidTr="00EB57B0">
        <w:trPr>
          <w:cantSplit/>
        </w:trPr>
        <w:tc>
          <w:tcPr>
            <w:tcW w:w="4364" w:type="dxa"/>
            <w:vAlign w:val="center"/>
          </w:tcPr>
          <w:p w14:paraId="4420B7CA" w14:textId="77777777" w:rsidR="00FA6246" w:rsidRPr="00FD4E49" w:rsidRDefault="00FA6246" w:rsidP="00FA624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" w:type="dxa"/>
            <w:vAlign w:val="center"/>
          </w:tcPr>
          <w:p w14:paraId="7F00147F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1F5B53" w14:textId="57BB95ED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205,000</w:t>
            </w:r>
          </w:p>
        </w:tc>
        <w:tc>
          <w:tcPr>
            <w:tcW w:w="180" w:type="dxa"/>
            <w:vAlign w:val="center"/>
          </w:tcPr>
          <w:p w14:paraId="6AFF5D7C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B2522F" w14:textId="7E3D9711" w:rsidR="00FA6246" w:rsidRPr="00AF583D" w:rsidRDefault="00FA6246" w:rsidP="00FA6246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E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226,337</w:t>
            </w:r>
          </w:p>
        </w:tc>
        <w:tc>
          <w:tcPr>
            <w:tcW w:w="182" w:type="dxa"/>
            <w:vAlign w:val="center"/>
          </w:tcPr>
          <w:p w14:paraId="1107C3E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F2F477" w14:textId="50D57A0D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78" w:type="dxa"/>
            <w:vAlign w:val="center"/>
          </w:tcPr>
          <w:p w14:paraId="2128B0EE" w14:textId="77777777" w:rsidR="00FA6246" w:rsidRPr="00CC648F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85355" w14:textId="28B82D8D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178" w:type="dxa"/>
            <w:vAlign w:val="center"/>
          </w:tcPr>
          <w:p w14:paraId="0D41B88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1B671" w14:textId="73DF3416" w:rsidR="00FA6246" w:rsidRPr="00AF583D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32D0CFE3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41235" w14:textId="0426D035" w:rsidR="00FA6246" w:rsidRPr="00AF583D" w:rsidRDefault="00FA6246" w:rsidP="00FA6246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56444A1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A9C9AD" w14:textId="3CB8321F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229,664</w:t>
            </w:r>
          </w:p>
        </w:tc>
        <w:tc>
          <w:tcPr>
            <w:tcW w:w="180" w:type="dxa"/>
            <w:vAlign w:val="center"/>
          </w:tcPr>
          <w:p w14:paraId="56AACEFC" w14:textId="77777777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36AEB" w14:textId="01679613" w:rsidR="00FA6246" w:rsidRPr="00FD4E49" w:rsidRDefault="00FA6246" w:rsidP="00FA6246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227,231</w:t>
            </w:r>
          </w:p>
        </w:tc>
      </w:tr>
      <w:tr w:rsidR="00FA6246" w:rsidRPr="00FD4E49" w14:paraId="7B8F40D8" w14:textId="77777777" w:rsidTr="00EB57B0">
        <w:trPr>
          <w:cantSplit/>
          <w:trHeight w:val="325"/>
        </w:trPr>
        <w:tc>
          <w:tcPr>
            <w:tcW w:w="4364" w:type="dxa"/>
            <w:vAlign w:val="center"/>
          </w:tcPr>
          <w:p w14:paraId="2020C2D5" w14:textId="77777777" w:rsidR="00FA6246" w:rsidRPr="00FD4E49" w:rsidRDefault="00FA6246" w:rsidP="00FA624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555F338B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495149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7C025AD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172349E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155951EA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  <w:vAlign w:val="center"/>
          </w:tcPr>
          <w:p w14:paraId="1EA8408C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57689F6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F97594B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C496231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648EABD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56620EBB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ADBED02" w14:textId="77777777" w:rsidR="00FA6246" w:rsidRPr="00FD4E49" w:rsidRDefault="00FA6246" w:rsidP="00FA6246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CCD10BF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208312D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F535142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A611683" w14:textId="77777777" w:rsidR="00FA6246" w:rsidRPr="00FD4E49" w:rsidRDefault="00FA6246" w:rsidP="00FA6246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246" w:rsidRPr="00FD4E49" w14:paraId="3D807C5C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41B79CCC" w14:textId="77777777" w:rsidR="00FA6246" w:rsidRPr="00FD4E49" w:rsidRDefault="00FA6246" w:rsidP="00FA6246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80" w:type="dxa"/>
            <w:vAlign w:val="center"/>
          </w:tcPr>
          <w:p w14:paraId="5477A560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D103044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11852C1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D2B9CD7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6D2CBF11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68AADCA5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B3AC7B1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90BC1D9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3184EB6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69094C1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3A774AB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33CC0A" w14:textId="77777777" w:rsidR="00FA6246" w:rsidRPr="00FD4E49" w:rsidRDefault="00FA6246" w:rsidP="00FA6246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F3DE1C3" w14:textId="77777777" w:rsidR="00FA6246" w:rsidRPr="00FD4E49" w:rsidRDefault="00FA6246" w:rsidP="00FA6246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40AACE9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89853E4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D72539" w14:textId="77777777" w:rsidR="00FA6246" w:rsidRPr="00FD4E49" w:rsidRDefault="00FA6246" w:rsidP="00FA6246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246" w:rsidRPr="00FD4E49" w14:paraId="40DDA332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052FAEAA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80" w:type="dxa"/>
            <w:vAlign w:val="center"/>
          </w:tcPr>
          <w:p w14:paraId="289F9E72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8E52C9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50A948F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01F1D38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354C572E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4CB94C97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2D7ECC9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A3A92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19DC1C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3C1F72AB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D7ECFC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4F578DB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06B827E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79CCC8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6B1C030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C26DFBB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246" w:rsidRPr="00FD4E49" w14:paraId="5C1A0F3D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11CA7C59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180" w:type="dxa"/>
            <w:vAlign w:val="center"/>
          </w:tcPr>
          <w:p w14:paraId="2C6AFAA3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F1E013B" w14:textId="437EF6F3" w:rsidR="00FA6246" w:rsidRPr="00FD4E49" w:rsidRDefault="00FA6246" w:rsidP="00FA6246">
            <w:pPr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205,000</w:t>
            </w:r>
          </w:p>
        </w:tc>
        <w:tc>
          <w:tcPr>
            <w:tcW w:w="180" w:type="dxa"/>
            <w:vAlign w:val="center"/>
          </w:tcPr>
          <w:p w14:paraId="5D21E8E2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8F005A2" w14:textId="5D960C06" w:rsidR="00FA6246" w:rsidRPr="00FD4E49" w:rsidRDefault="00FA6246" w:rsidP="00FA6246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226,337</w:t>
            </w:r>
          </w:p>
        </w:tc>
        <w:tc>
          <w:tcPr>
            <w:tcW w:w="182" w:type="dxa"/>
            <w:vAlign w:val="center"/>
          </w:tcPr>
          <w:p w14:paraId="2B150865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60EFDDEF" w14:textId="7DF4FCF6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24,664</w:t>
            </w:r>
          </w:p>
        </w:tc>
        <w:tc>
          <w:tcPr>
            <w:tcW w:w="178" w:type="dxa"/>
            <w:vAlign w:val="center"/>
          </w:tcPr>
          <w:p w14:paraId="3F43607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16D97122" w14:textId="3A997410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78" w:type="dxa"/>
            <w:vAlign w:val="center"/>
          </w:tcPr>
          <w:p w14:paraId="2ED5D109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BC11C23" w14:textId="5C042716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A614AB3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17B82A8" w14:textId="147699E5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49764E3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0622CC" w14:textId="2C065139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229,664</w:t>
            </w:r>
          </w:p>
        </w:tc>
        <w:tc>
          <w:tcPr>
            <w:tcW w:w="180" w:type="dxa"/>
            <w:vAlign w:val="center"/>
          </w:tcPr>
          <w:p w14:paraId="7971A6C6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81802C0" w14:textId="0966AF28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227,231</w:t>
            </w:r>
          </w:p>
        </w:tc>
      </w:tr>
      <w:tr w:rsidR="00FA6246" w:rsidRPr="00FD4E49" w14:paraId="11AD358E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6EC78D9F" w14:textId="77777777" w:rsidR="00FA6246" w:rsidRPr="00FD4E49" w:rsidRDefault="00FA6246" w:rsidP="00FA624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80" w:type="dxa"/>
            <w:vAlign w:val="center"/>
          </w:tcPr>
          <w:p w14:paraId="53A2CE99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7DCB207" w14:textId="78D4A21D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8A68657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077CA29B" w14:textId="67E2E1BF" w:rsidR="00FA6246" w:rsidRPr="00FD4E49" w:rsidRDefault="00FA6246" w:rsidP="00FA6246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14:paraId="5376D678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center"/>
          </w:tcPr>
          <w:p w14:paraId="110EA259" w14:textId="02D2E286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7742D1E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EF3BFC0" w14:textId="12283790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080FF927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7D5FCD2" w14:textId="265C5089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750F236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768C701" w14:textId="0A6AD922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FBA6589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D5E07A" w14:textId="743AF4DA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411B2DD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079C95" w14:textId="0C884F10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246" w:rsidRPr="00FD4E49" w14:paraId="01196CD0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3CEC51F1" w14:textId="77777777" w:rsidR="00FA6246" w:rsidRPr="00FD4E49" w:rsidRDefault="00FA6246" w:rsidP="00FA624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" w:type="dxa"/>
            <w:vAlign w:val="center"/>
          </w:tcPr>
          <w:p w14:paraId="02D16F83" w14:textId="77777777" w:rsidR="00FA6246" w:rsidRPr="00FD4E4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AFA080" w14:textId="105C2A93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205,000</w:t>
            </w:r>
          </w:p>
        </w:tc>
        <w:tc>
          <w:tcPr>
            <w:tcW w:w="180" w:type="dxa"/>
            <w:vAlign w:val="center"/>
          </w:tcPr>
          <w:p w14:paraId="67AD12E9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BB5F44" w14:textId="15A07BB5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226,337</w:t>
            </w:r>
          </w:p>
        </w:tc>
        <w:tc>
          <w:tcPr>
            <w:tcW w:w="182" w:type="dxa"/>
            <w:vAlign w:val="center"/>
          </w:tcPr>
          <w:p w14:paraId="30429FC0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75FE5" w14:textId="7B7793FA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24,664</w:t>
            </w:r>
          </w:p>
        </w:tc>
        <w:tc>
          <w:tcPr>
            <w:tcW w:w="178" w:type="dxa"/>
            <w:vAlign w:val="center"/>
          </w:tcPr>
          <w:p w14:paraId="1DC1D941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B843B1" w14:textId="3574E644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178" w:type="dxa"/>
            <w:vAlign w:val="center"/>
          </w:tcPr>
          <w:p w14:paraId="2809B62B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E536F" w14:textId="3E8A4D92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FF38B90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3DDCAB" w14:textId="6033A542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0F3968C2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74875D" w14:textId="60B28FB3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229,664</w:t>
            </w:r>
          </w:p>
        </w:tc>
        <w:tc>
          <w:tcPr>
            <w:tcW w:w="180" w:type="dxa"/>
            <w:vAlign w:val="center"/>
          </w:tcPr>
          <w:p w14:paraId="1979BDB3" w14:textId="77777777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F375E" w14:textId="3D3FAD6E" w:rsidR="00FA6246" w:rsidRPr="00CA3809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227,231</w:t>
            </w:r>
          </w:p>
        </w:tc>
      </w:tr>
      <w:tr w:rsidR="00FA6246" w:rsidRPr="00FD4E49" w14:paraId="0F11C129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4770236E" w14:textId="77777777" w:rsidR="00FA6246" w:rsidRPr="00551534" w:rsidRDefault="00FA6246" w:rsidP="00FA624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vAlign w:val="center"/>
          </w:tcPr>
          <w:p w14:paraId="326EEA76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642589CE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F2494FB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09741F4E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46E196B4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</w:tcBorders>
            <w:vAlign w:val="center"/>
          </w:tcPr>
          <w:p w14:paraId="575F470A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79964E3F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1644D2A1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69513B2F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6C586BF6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1732C02B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102F895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753B1CF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0D9230B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5225CD3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24FDFFF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6246" w:rsidRPr="00FD4E49" w14:paraId="3FF3DF4D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372BFF7D" w14:textId="77777777" w:rsidR="00FA6246" w:rsidRPr="00551534" w:rsidRDefault="00FA6246" w:rsidP="00FA624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15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center"/>
          </w:tcPr>
          <w:p w14:paraId="1D226D13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CBF2A53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CC78360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D07CFD1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14:paraId="5FBC6BE0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5A836064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3C4A62C5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CBBEBB2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204DD41F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64CF7589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14:paraId="05DD0587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B29D015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1B1E1E03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7219D3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D55B175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B85AE71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6246" w:rsidRPr="000131B3" w14:paraId="02EBEDF4" w14:textId="77777777" w:rsidTr="00EB57B0">
        <w:trPr>
          <w:cantSplit/>
          <w:trHeight w:val="262"/>
        </w:trPr>
        <w:tc>
          <w:tcPr>
            <w:tcW w:w="4364" w:type="dxa"/>
            <w:vAlign w:val="center"/>
          </w:tcPr>
          <w:p w14:paraId="09CA5129" w14:textId="77777777" w:rsidR="00FA6246" w:rsidRPr="00EB57B0" w:rsidRDefault="00FA6246" w:rsidP="00FA6246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B57B0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center"/>
          </w:tcPr>
          <w:p w14:paraId="545CCCDF" w14:textId="77777777" w:rsidR="00FA6246" w:rsidRPr="00551534" w:rsidRDefault="00FA6246" w:rsidP="00FA62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2C5BC2" w14:textId="1E5E3FE8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205,000</w:t>
            </w:r>
          </w:p>
        </w:tc>
        <w:tc>
          <w:tcPr>
            <w:tcW w:w="180" w:type="dxa"/>
            <w:vAlign w:val="center"/>
          </w:tcPr>
          <w:p w14:paraId="4BC8E5A9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751F6978" w14:textId="20C658E3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226,337</w:t>
            </w:r>
          </w:p>
        </w:tc>
        <w:tc>
          <w:tcPr>
            <w:tcW w:w="182" w:type="dxa"/>
            <w:vAlign w:val="center"/>
          </w:tcPr>
          <w:p w14:paraId="511E2212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0C0DE196" w14:textId="744CB961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24,664</w:t>
            </w:r>
          </w:p>
        </w:tc>
        <w:tc>
          <w:tcPr>
            <w:tcW w:w="178" w:type="dxa"/>
            <w:vAlign w:val="center"/>
          </w:tcPr>
          <w:p w14:paraId="094D7685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BC89345" w14:textId="3E70B1EE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78" w:type="dxa"/>
            <w:vAlign w:val="center"/>
          </w:tcPr>
          <w:p w14:paraId="58C6BECB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5B924DFB" w14:textId="0466BC53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6C68707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936E026" w14:textId="74536CDA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160A73E1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A0C4ED7" w14:textId="3F83E9F2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229,664</w:t>
            </w:r>
          </w:p>
        </w:tc>
        <w:tc>
          <w:tcPr>
            <w:tcW w:w="180" w:type="dxa"/>
            <w:vAlign w:val="center"/>
          </w:tcPr>
          <w:p w14:paraId="35394840" w14:textId="77777777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95974A" w14:textId="42B2C168" w:rsidR="00FA6246" w:rsidRPr="00CF6B05" w:rsidRDefault="00FA6246" w:rsidP="00FA62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472">
              <w:rPr>
                <w:rFonts w:asciiTheme="majorBidi" w:hAnsiTheme="majorBidi" w:cstheme="majorBidi"/>
                <w:sz w:val="28"/>
                <w:szCs w:val="28"/>
              </w:rPr>
              <w:t>227,231</w:t>
            </w:r>
          </w:p>
        </w:tc>
      </w:tr>
    </w:tbl>
    <w:p w14:paraId="47050B34" w14:textId="278B9618" w:rsidR="009434A3" w:rsidRDefault="009434A3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0AF6D43" w14:textId="77777777" w:rsidR="00E40048" w:rsidRDefault="00E40048" w:rsidP="00E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FF5338" w14:textId="77777777" w:rsidR="00E40048" w:rsidRDefault="00E40048" w:rsidP="00E4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  <w:sectPr w:rsidR="00E40048" w:rsidSect="00921CF6">
          <w:pgSz w:w="16834" w:h="11909" w:orient="landscape" w:code="9"/>
          <w:pgMar w:top="1152" w:right="691" w:bottom="1152" w:left="576" w:header="720" w:footer="720" w:gutter="0"/>
          <w:pgNumType w:start="33"/>
          <w:cols w:space="720"/>
          <w:docGrid w:linePitch="245"/>
        </w:sectPr>
      </w:pPr>
    </w:p>
    <w:p w14:paraId="31CAD6DB" w14:textId="0A1C9A1D" w:rsidR="00572B6F" w:rsidRPr="00297510" w:rsidRDefault="00432795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572B6F"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</w:t>
      </w:r>
      <w:r w:rsidR="00417351">
        <w:rPr>
          <w:rFonts w:ascii="Angsana New" w:hAnsi="Angsana New" w:hint="cs"/>
          <w:b/>
          <w:bCs/>
          <w:sz w:val="30"/>
          <w:szCs w:val="30"/>
          <w:cs/>
          <w:lang w:val="en-GB"/>
        </w:rPr>
        <w:t>ทรัสต์</w:t>
      </w:r>
    </w:p>
    <w:p w14:paraId="4DA16114" w14:textId="77777777" w:rsidR="00572B6F" w:rsidRPr="00D75C6A" w:rsidRDefault="00572B6F" w:rsidP="002136F8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D54857" w:rsidRPr="00F34486" w14:paraId="5A1EDE4D" w14:textId="77777777" w:rsidTr="00FA6246">
        <w:trPr>
          <w:cantSplit/>
          <w:tblHeader/>
        </w:trPr>
        <w:tc>
          <w:tcPr>
            <w:tcW w:w="2772" w:type="dxa"/>
          </w:tcPr>
          <w:p w14:paraId="050CC93A" w14:textId="77777777" w:rsidR="00D54857" w:rsidRPr="0034283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569061E7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</w:tcPr>
          <w:p w14:paraId="7C08BEB8" w14:textId="01DE2B78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68996F2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14:paraId="1770B6BB" w14:textId="14DF5FE8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54857" w:rsidRPr="00F34486" w14:paraId="7A8B20F6" w14:textId="77777777" w:rsidTr="00FA6246">
        <w:trPr>
          <w:cantSplit/>
          <w:tblHeader/>
        </w:trPr>
        <w:tc>
          <w:tcPr>
            <w:tcW w:w="2772" w:type="dxa"/>
          </w:tcPr>
          <w:p w14:paraId="6D431CEA" w14:textId="77777777" w:rsidR="00D54857" w:rsidRPr="0034283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42B94142" w14:textId="77777777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</w:tcPr>
          <w:p w14:paraId="58094B61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779DB03C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7EF27E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C29BFF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48B71C42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</w:tcPr>
          <w:p w14:paraId="33C3F787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FFBD0ED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D54857" w:rsidRPr="00F34486" w14:paraId="579F73D0" w14:textId="77777777" w:rsidTr="00595FFC">
        <w:trPr>
          <w:cantSplit/>
          <w:tblHeader/>
        </w:trPr>
        <w:tc>
          <w:tcPr>
            <w:tcW w:w="2772" w:type="dxa"/>
          </w:tcPr>
          <w:p w14:paraId="467C69CA" w14:textId="77777777" w:rsidR="00D54857" w:rsidRPr="0034283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2DF33DEE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14:paraId="679B9B3D" w14:textId="7744907B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F6B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13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4857" w:rsidRPr="00F34486" w14:paraId="0CF6F906" w14:textId="77777777" w:rsidTr="00595FFC">
        <w:trPr>
          <w:cantSplit/>
        </w:trPr>
        <w:tc>
          <w:tcPr>
            <w:tcW w:w="2772" w:type="dxa"/>
          </w:tcPr>
          <w:p w14:paraId="1B2AC7AF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9" w:type="dxa"/>
          </w:tcPr>
          <w:p w14:paraId="533B453D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3DC05A3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D0F4D6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4D9F8A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E5D41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47C6494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2B2CB4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A5EABF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4857" w:rsidRPr="00F34486" w14:paraId="0A5ED736" w14:textId="77777777" w:rsidTr="00595FFC">
        <w:trPr>
          <w:cantSplit/>
          <w:trHeight w:val="423"/>
        </w:trPr>
        <w:tc>
          <w:tcPr>
            <w:tcW w:w="2772" w:type="dxa"/>
          </w:tcPr>
          <w:p w14:paraId="79BC15B2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DB03EB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DB03E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3F99488C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80F880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CA37F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0F2B2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B377B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68C58F3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D585E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973CBD1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57" w:rsidRPr="00F34486" w14:paraId="2DB64C84" w14:textId="77777777" w:rsidTr="001D26F9">
        <w:trPr>
          <w:cantSplit/>
          <w:trHeight w:val="423"/>
        </w:trPr>
        <w:tc>
          <w:tcPr>
            <w:tcW w:w="2772" w:type="dxa"/>
          </w:tcPr>
          <w:p w14:paraId="7372F4A0" w14:textId="77777777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- หน่วยทรัสต์</w:t>
            </w:r>
          </w:p>
        </w:tc>
        <w:tc>
          <w:tcPr>
            <w:tcW w:w="999" w:type="dxa"/>
          </w:tcPr>
          <w:p w14:paraId="1C1F9F4E" w14:textId="6FDA8463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42F2C83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  <w:shd w:val="clear" w:color="auto" w:fill="auto"/>
          </w:tcPr>
          <w:p w14:paraId="20CB4168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9905E1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  <w:shd w:val="clear" w:color="auto" w:fill="auto"/>
          </w:tcPr>
          <w:p w14:paraId="79834D12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D309E8E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  <w:shd w:val="clear" w:color="auto" w:fill="auto"/>
          </w:tcPr>
          <w:p w14:paraId="0D3F8089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832BE2B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500298" w:rsidRPr="00F34486" w14:paraId="028B9E4F" w14:textId="77777777" w:rsidTr="001D26F9">
        <w:trPr>
          <w:cantSplit/>
          <w:trHeight w:val="423"/>
        </w:trPr>
        <w:tc>
          <w:tcPr>
            <w:tcW w:w="2772" w:type="dxa"/>
          </w:tcPr>
          <w:p w14:paraId="415F6064" w14:textId="4884DE63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0301A8AF" w14:textId="77777777" w:rsidR="00500298" w:rsidRPr="00DB03EB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1B0F892" w14:textId="554AB140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3CDF52" w14:textId="77777777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5014F3" w14:textId="6EB19266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(30,705)</w:t>
            </w:r>
          </w:p>
        </w:tc>
        <w:tc>
          <w:tcPr>
            <w:tcW w:w="270" w:type="dxa"/>
            <w:shd w:val="clear" w:color="auto" w:fill="auto"/>
          </w:tcPr>
          <w:p w14:paraId="02405EAF" w14:textId="77777777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A7D2016" w14:textId="11477ADE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4D4E5" w14:textId="77777777" w:rsidR="00500298" w:rsidRPr="005F63D5" w:rsidRDefault="00500298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4A82B22" w14:textId="10F6B2B7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857" w:rsidRPr="00F34486" w14:paraId="4548D763" w14:textId="77777777" w:rsidTr="001D26F9">
        <w:trPr>
          <w:cantSplit/>
          <w:trHeight w:val="423"/>
        </w:trPr>
        <w:tc>
          <w:tcPr>
            <w:tcW w:w="2772" w:type="dxa"/>
          </w:tcPr>
          <w:p w14:paraId="7B0153BC" w14:textId="3AABDA21" w:rsidR="00D54857" w:rsidRPr="00DB03EB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ออกหุ้นเพิ่มทุน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500298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7CF65585" w14:textId="34B52AEE" w:rsidR="00D17DE5" w:rsidRPr="00DB03EB" w:rsidRDefault="00D17DE5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D4873D" w14:textId="072F38AE" w:rsidR="00D54857" w:rsidRPr="005F63D5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302,100</w:t>
            </w:r>
          </w:p>
        </w:tc>
        <w:tc>
          <w:tcPr>
            <w:tcW w:w="270" w:type="dxa"/>
            <w:shd w:val="clear" w:color="auto" w:fill="auto"/>
          </w:tcPr>
          <w:p w14:paraId="4055063A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104FEB" w14:textId="29BB0804" w:rsidR="00D54857" w:rsidRPr="005F63D5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1,782,390</w:t>
            </w:r>
          </w:p>
        </w:tc>
        <w:tc>
          <w:tcPr>
            <w:tcW w:w="270" w:type="dxa"/>
            <w:shd w:val="clear" w:color="auto" w:fill="auto"/>
          </w:tcPr>
          <w:p w14:paraId="77D6D118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0720870C" w14:textId="1A46D08A" w:rsidR="00D54857" w:rsidRPr="005F63D5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99E9F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1F9C008" w14:textId="5FBABF39" w:rsidR="00D54857" w:rsidRPr="005F63D5" w:rsidRDefault="00D54857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4857" w:rsidRPr="00F34486" w14:paraId="5D870B16" w14:textId="77777777" w:rsidTr="001D26F9">
        <w:trPr>
          <w:cantSplit/>
        </w:trPr>
        <w:tc>
          <w:tcPr>
            <w:tcW w:w="2772" w:type="dxa"/>
          </w:tcPr>
          <w:p w14:paraId="5DB3E36A" w14:textId="6F1F4197" w:rsidR="00D54857" w:rsidRPr="00DB03EB" w:rsidRDefault="00CF6B05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9" w:type="dxa"/>
          </w:tcPr>
          <w:p w14:paraId="592847A7" w14:textId="77777777" w:rsidR="00D54857" w:rsidRPr="00DB03EB" w:rsidRDefault="00D54857" w:rsidP="00595FFC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7951ABF4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711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4D3EAB1F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837AB49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407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73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AB3065C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1107AE33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  <w:shd w:val="clear" w:color="auto" w:fill="auto"/>
          </w:tcPr>
          <w:p w14:paraId="6EB28589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51B9BCA6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  <w:tr w:rsidR="00D54857" w:rsidRPr="00F34486" w14:paraId="749BB532" w14:textId="77777777" w:rsidTr="001D26F9">
        <w:trPr>
          <w:cantSplit/>
        </w:trPr>
        <w:tc>
          <w:tcPr>
            <w:tcW w:w="2772" w:type="dxa"/>
          </w:tcPr>
          <w:p w14:paraId="20C14294" w14:textId="77777777" w:rsidR="00D54857" w:rsidRPr="00D17DE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3123FDB6" w14:textId="77777777" w:rsidR="00D54857" w:rsidRPr="00D17DE5" w:rsidRDefault="00D54857" w:rsidP="00595FFC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4CC8EFB4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A0BC42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8631115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933C0D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</w:tcPr>
          <w:p w14:paraId="0A73AE5F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F51881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5FB9C3DC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4857" w:rsidRPr="00142EB0" w14:paraId="6A448115" w14:textId="77777777" w:rsidTr="001D26F9">
        <w:trPr>
          <w:cantSplit/>
        </w:trPr>
        <w:tc>
          <w:tcPr>
            <w:tcW w:w="2772" w:type="dxa"/>
          </w:tcPr>
          <w:p w14:paraId="14833D0C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09C9AED5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944E112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B3228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3FC800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8E88CEE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3C736AA4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CEE9CC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46EC173E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4857" w:rsidRPr="00F34486" w14:paraId="1775CE20" w14:textId="77777777" w:rsidTr="001D26F9">
        <w:trPr>
          <w:cantSplit/>
        </w:trPr>
        <w:tc>
          <w:tcPr>
            <w:tcW w:w="2772" w:type="dxa"/>
          </w:tcPr>
          <w:p w14:paraId="6119017B" w14:textId="77777777" w:rsidR="00D54857" w:rsidRPr="00D41CAF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2450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175AB962" w14:textId="77777777" w:rsidR="00D54857" w:rsidRPr="002A36A1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E869515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120E1C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B42CF3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D4BE2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6C4DC45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42FB43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9AE1C06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4857" w:rsidRPr="00F34486" w14:paraId="07FA1E71" w14:textId="77777777" w:rsidTr="001D26F9">
        <w:trPr>
          <w:cantSplit/>
        </w:trPr>
        <w:tc>
          <w:tcPr>
            <w:tcW w:w="2772" w:type="dxa"/>
          </w:tcPr>
          <w:p w14:paraId="1D716117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21A6836D" w14:textId="77777777" w:rsidR="00D54857" w:rsidRPr="00F34486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shd w:val="clear" w:color="auto" w:fill="auto"/>
          </w:tcPr>
          <w:p w14:paraId="0C0CBECC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  <w:shd w:val="clear" w:color="auto" w:fill="auto"/>
          </w:tcPr>
          <w:p w14:paraId="6000558D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DED9F8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  <w:shd w:val="clear" w:color="auto" w:fill="auto"/>
          </w:tcPr>
          <w:p w14:paraId="0B5CA71C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C83907F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  <w:shd w:val="clear" w:color="auto" w:fill="auto"/>
          </w:tcPr>
          <w:p w14:paraId="5E4B423C" w14:textId="77777777" w:rsidR="00D54857" w:rsidRPr="005F63D5" w:rsidRDefault="00D54857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838D96F" w14:textId="77777777" w:rsidR="00D54857" w:rsidRPr="005F63D5" w:rsidRDefault="00D54857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500298" w:rsidRPr="00F34486" w14:paraId="5FAE2DCE" w14:textId="77777777" w:rsidTr="001D26F9">
        <w:trPr>
          <w:cantSplit/>
        </w:trPr>
        <w:tc>
          <w:tcPr>
            <w:tcW w:w="2772" w:type="dxa"/>
          </w:tcPr>
          <w:p w14:paraId="43F969DC" w14:textId="3C714BE7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B03E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525EE3F4" w14:textId="72236CB4" w:rsidR="00500298" w:rsidRPr="00F34486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0.0750</w:t>
            </w:r>
          </w:p>
        </w:tc>
        <w:tc>
          <w:tcPr>
            <w:tcW w:w="1152" w:type="dxa"/>
            <w:shd w:val="clear" w:color="auto" w:fill="auto"/>
          </w:tcPr>
          <w:p w14:paraId="1D5BE8FA" w14:textId="445C48F2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5706C" w14:textId="77777777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B6C283" w14:textId="7BB88081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(30,705)</w:t>
            </w:r>
          </w:p>
        </w:tc>
        <w:tc>
          <w:tcPr>
            <w:tcW w:w="270" w:type="dxa"/>
            <w:shd w:val="clear" w:color="auto" w:fill="auto"/>
          </w:tcPr>
          <w:p w14:paraId="17510F48" w14:textId="77777777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BC40205" w14:textId="00459619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8E2A85" w14:textId="77777777" w:rsidR="00500298" w:rsidRPr="005F63D5" w:rsidRDefault="00500298" w:rsidP="00595FFC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6E020CB3" w14:textId="22023AC0" w:rsidR="00500298" w:rsidRPr="005F63D5" w:rsidRDefault="00500298" w:rsidP="00595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7DE5" w:rsidRPr="00F34486" w14:paraId="61E1B294" w14:textId="77777777" w:rsidTr="001D26F9">
        <w:trPr>
          <w:cantSplit/>
        </w:trPr>
        <w:tc>
          <w:tcPr>
            <w:tcW w:w="2772" w:type="dxa"/>
          </w:tcPr>
          <w:p w14:paraId="276A40E0" w14:textId="2D22D98E" w:rsidR="00D17DE5" w:rsidRPr="00F34486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ออกหุ้นเพิ่มทุน</w:t>
            </w:r>
            <w:r w:rsidRPr="00EB57B0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500298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EB57B0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99" w:type="dxa"/>
          </w:tcPr>
          <w:p w14:paraId="32478826" w14:textId="553403C0" w:rsidR="00D17DE5" w:rsidRPr="00F34486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0CED">
              <w:rPr>
                <w:rFonts w:ascii="Angsana New" w:hAnsi="Angsana New"/>
                <w:sz w:val="30"/>
                <w:szCs w:val="30"/>
              </w:rPr>
              <w:t>5.9000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3EEB2C" w14:textId="4780C533" w:rsidR="00D17DE5" w:rsidRPr="005F63D5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302,100</w:t>
            </w:r>
          </w:p>
        </w:tc>
        <w:tc>
          <w:tcPr>
            <w:tcW w:w="270" w:type="dxa"/>
            <w:shd w:val="clear" w:color="auto" w:fill="auto"/>
          </w:tcPr>
          <w:p w14:paraId="71D10139" w14:textId="77777777" w:rsidR="00D17DE5" w:rsidRPr="005F63D5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135EDC" w14:textId="321A174F" w:rsidR="00D17DE5" w:rsidRPr="005F63D5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1,782,390</w:t>
            </w:r>
          </w:p>
        </w:tc>
        <w:tc>
          <w:tcPr>
            <w:tcW w:w="270" w:type="dxa"/>
            <w:shd w:val="clear" w:color="auto" w:fill="auto"/>
          </w:tcPr>
          <w:p w14:paraId="752AD48B" w14:textId="77777777" w:rsidR="00D17DE5" w:rsidRPr="005F63D5" w:rsidRDefault="00D17DE5" w:rsidP="00D17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0728C24C" w14:textId="2DFD0D1D" w:rsidR="00D17DE5" w:rsidRPr="005F63D5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2A35E" w14:textId="77777777" w:rsidR="00D17DE5" w:rsidRPr="005F63D5" w:rsidRDefault="00D17DE5" w:rsidP="00D17DE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ACA279" w14:textId="5FECDC16" w:rsidR="00D17DE5" w:rsidRPr="005F63D5" w:rsidRDefault="00D17DE5" w:rsidP="00500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5F63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6B05" w:rsidRPr="00F34486" w14:paraId="2A7671DC" w14:textId="77777777" w:rsidTr="001D26F9">
        <w:trPr>
          <w:cantSplit/>
        </w:trPr>
        <w:tc>
          <w:tcPr>
            <w:tcW w:w="2772" w:type="dxa"/>
          </w:tcPr>
          <w:p w14:paraId="629B3260" w14:textId="2F8467F3" w:rsidR="00CF6B05" w:rsidRPr="00D41CAF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DB03E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9" w:type="dxa"/>
          </w:tcPr>
          <w:p w14:paraId="76E8843C" w14:textId="77777777" w:rsidR="00CF6B05" w:rsidRPr="002A36A1" w:rsidRDefault="00CF6B05" w:rsidP="00CF6B05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5125D932" w14:textId="77777777" w:rsidR="00CF6B05" w:rsidRPr="005F63D5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711,500</w:t>
            </w:r>
          </w:p>
        </w:tc>
        <w:tc>
          <w:tcPr>
            <w:tcW w:w="270" w:type="dxa"/>
            <w:shd w:val="clear" w:color="auto" w:fill="auto"/>
          </w:tcPr>
          <w:p w14:paraId="340A467B" w14:textId="77777777" w:rsidR="00CF6B05" w:rsidRPr="005F63D5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3EA511" w14:textId="77777777" w:rsidR="00CF6B05" w:rsidRPr="005F63D5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5,407,73</w:t>
            </w: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4F427C" w14:textId="77777777" w:rsidR="00CF6B05" w:rsidRPr="005F63D5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</w:tcPr>
          <w:p w14:paraId="52B6698F" w14:textId="77777777" w:rsidR="00CF6B05" w:rsidRPr="005F63D5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  <w:shd w:val="clear" w:color="auto" w:fill="auto"/>
          </w:tcPr>
          <w:p w14:paraId="3AFC7CF9" w14:textId="77777777" w:rsidR="00CF6B05" w:rsidRPr="005F63D5" w:rsidRDefault="00CF6B05" w:rsidP="00CF6B05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03533720" w14:textId="77777777" w:rsidR="00CF6B05" w:rsidRPr="005F63D5" w:rsidRDefault="00CF6B05" w:rsidP="00C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D5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</w:tbl>
    <w:p w14:paraId="06B02AD3" w14:textId="524F0BF7" w:rsidR="002136F8" w:rsidRDefault="002136F8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2875192" w14:textId="0BAB2B82" w:rsidR="00500298" w:rsidRPr="00D82E6F" w:rsidRDefault="00500298" w:rsidP="005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71"/>
        <w:jc w:val="thaiDistribute"/>
        <w:rPr>
          <w:rFonts w:ascii="Angsana New" w:hAnsi="Angsana New"/>
          <w:sz w:val="30"/>
          <w:szCs w:val="30"/>
        </w:rPr>
      </w:pPr>
      <w:r w:rsidRPr="00EB57B0">
        <w:rPr>
          <w:rFonts w:ascii="Angsana New" w:hAnsi="Angsana New"/>
          <w:sz w:val="30"/>
          <w:szCs w:val="30"/>
          <w:vertAlign w:val="superscript"/>
        </w:rPr>
        <w:t>(</w:t>
      </w:r>
      <w:r>
        <w:rPr>
          <w:rFonts w:ascii="Angsana New" w:hAnsi="Angsana New"/>
          <w:sz w:val="30"/>
          <w:szCs w:val="30"/>
          <w:vertAlign w:val="superscript"/>
        </w:rPr>
        <w:t>1</w:t>
      </w:r>
      <w:r w:rsidRPr="00EB57B0">
        <w:rPr>
          <w:rFonts w:ascii="Angsana New" w:hAnsi="Angsana New"/>
          <w:sz w:val="30"/>
          <w:szCs w:val="30"/>
          <w:vertAlign w:val="superscript"/>
        </w:rPr>
        <w:t>)</w:t>
      </w:r>
      <w:r>
        <w:rPr>
          <w:rFonts w:ascii="Angsana New" w:hAnsi="Angsana New" w:hint="cs"/>
          <w:sz w:val="30"/>
          <w:szCs w:val="30"/>
          <w:vertAlign w:val="superscript"/>
          <w:cs/>
        </w:rPr>
        <w:t xml:space="preserve"> </w:t>
      </w:r>
      <w:r w:rsidRPr="00B222B9">
        <w:rPr>
          <w:rFonts w:ascii="Angsana New" w:hAnsi="Angsana New" w:hint="cs"/>
          <w:sz w:val="30"/>
          <w:szCs w:val="30"/>
          <w:cs/>
        </w:rPr>
        <w:t>ใน</w:t>
      </w:r>
      <w:r w:rsidRPr="00B222B9">
        <w:rPr>
          <w:rFonts w:ascii="Angsana New" w:hAnsi="Angsana New"/>
          <w:sz w:val="30"/>
          <w:szCs w:val="30"/>
          <w:cs/>
        </w:rPr>
        <w:t>วันที</w:t>
      </w:r>
      <w:r w:rsidRPr="00B222B9">
        <w:rPr>
          <w:rFonts w:ascii="Angsana New" w:hAnsi="Angsana New" w:hint="cs"/>
          <w:sz w:val="30"/>
          <w:szCs w:val="30"/>
          <w:cs/>
        </w:rPr>
        <w:t>่</w:t>
      </w:r>
      <w:r w:rsidRPr="00B222B9">
        <w:rPr>
          <w:rFonts w:ascii="Angsana New" w:hAnsi="Angsana New"/>
          <w:sz w:val="30"/>
          <w:szCs w:val="30"/>
          <w:cs/>
        </w:rPr>
        <w:t xml:space="preserve"> 26 กรกฎาคม 2562 </w:t>
      </w:r>
      <w:r w:rsidRPr="00B222B9">
        <w:rPr>
          <w:rFonts w:ascii="Angsana New" w:hAnsi="Angsana New" w:hint="cs"/>
          <w:sz w:val="30"/>
          <w:szCs w:val="30"/>
          <w:cs/>
        </w:rPr>
        <w:t>กองทรัสต์</w:t>
      </w:r>
      <w:r w:rsidRPr="00B222B9">
        <w:rPr>
          <w:rFonts w:ascii="Angsana New" w:hAnsi="Angsana New"/>
          <w:sz w:val="30"/>
          <w:szCs w:val="30"/>
          <w:cs/>
        </w:rPr>
        <w:t>ได้</w:t>
      </w:r>
      <w:r w:rsidRPr="00B222B9">
        <w:rPr>
          <w:rFonts w:ascii="Angsana New" w:hAnsi="Angsana New" w:hint="cs"/>
          <w:sz w:val="30"/>
          <w:szCs w:val="30"/>
          <w:cs/>
        </w:rPr>
        <w:t xml:space="preserve">ประกาศให้ลดเงินทุนจำนวน </w:t>
      </w:r>
      <w:r w:rsidRPr="00B222B9">
        <w:rPr>
          <w:rFonts w:ascii="Angsana New" w:hAnsi="Angsana New"/>
          <w:sz w:val="30"/>
          <w:szCs w:val="30"/>
        </w:rPr>
        <w:t xml:space="preserve">30,705,000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 หรือในอัตราหน่วยละ </w:t>
      </w:r>
      <w:r w:rsidRPr="00B222B9">
        <w:rPr>
          <w:rFonts w:ascii="Angsana New" w:hAnsi="Angsana New"/>
          <w:sz w:val="30"/>
          <w:szCs w:val="30"/>
        </w:rPr>
        <w:t xml:space="preserve">0.0750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บาทโดยการลดมูลค่าหน่วยทรัสต์ที่ตราไว้จาก </w:t>
      </w:r>
      <w:r w:rsidRPr="00B222B9">
        <w:rPr>
          <w:rFonts w:ascii="Angsana New" w:hAnsi="Angsana New"/>
          <w:sz w:val="30"/>
          <w:szCs w:val="30"/>
        </w:rPr>
        <w:t xml:space="preserve">8.9302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Pr="00B222B9">
        <w:rPr>
          <w:rFonts w:ascii="Angsana New" w:hAnsi="Angsana New"/>
          <w:sz w:val="30"/>
          <w:szCs w:val="30"/>
        </w:rPr>
        <w:t xml:space="preserve">8.8552 </w:t>
      </w:r>
      <w:r w:rsidRPr="00B222B9">
        <w:rPr>
          <w:rFonts w:ascii="Angsana New" w:hAnsi="Angsana New" w:hint="cs"/>
          <w:sz w:val="30"/>
          <w:szCs w:val="30"/>
          <w:cs/>
        </w:rPr>
        <w:t xml:space="preserve">บาทต่อหน่วย โดยการลดเงินทุนจดทะเบียนของกองทรัสต์ในครั้งนี้ มีวัตถุประสงค์เพื่อจ่ายผลตอบแทนจากผลการดำเนินงานของกองทรัสต์ให้แก่ผู้ถือหน่วยก่อนการเพิ่มทุนครั้งที่ </w:t>
      </w:r>
      <w:r w:rsidRPr="00B222B9">
        <w:rPr>
          <w:rFonts w:ascii="Angsana New" w:hAnsi="Angsana New"/>
          <w:sz w:val="30"/>
          <w:szCs w:val="30"/>
        </w:rPr>
        <w:t>1</w:t>
      </w:r>
      <w:r w:rsidRPr="00B222B9">
        <w:rPr>
          <w:rFonts w:ascii="Angsana New" w:hAnsi="Angsana New"/>
          <w:sz w:val="30"/>
          <w:szCs w:val="30"/>
          <w:cs/>
        </w:rPr>
        <w:t xml:space="preserve"> ซึ่งมีกำหนดจ่ายเงินลดทุนดังกล่าวในวันที</w:t>
      </w:r>
      <w:r w:rsidRPr="00B222B9">
        <w:rPr>
          <w:rFonts w:ascii="Angsana New" w:hAnsi="Angsana New" w:hint="cs"/>
          <w:sz w:val="30"/>
          <w:szCs w:val="30"/>
          <w:cs/>
        </w:rPr>
        <w:t>่</w:t>
      </w:r>
      <w:r w:rsidRPr="00B222B9">
        <w:rPr>
          <w:rFonts w:ascii="Angsana New" w:hAnsi="Angsana New"/>
          <w:sz w:val="30"/>
          <w:szCs w:val="30"/>
          <w:cs/>
        </w:rPr>
        <w:t xml:space="preserve"> 23</w:t>
      </w:r>
      <w:r w:rsidRPr="00B222B9">
        <w:rPr>
          <w:rFonts w:ascii="Angsana New" w:hAnsi="Angsana New" w:hint="cs"/>
          <w:sz w:val="30"/>
          <w:szCs w:val="30"/>
          <w:cs/>
        </w:rPr>
        <w:t xml:space="preserve"> </w:t>
      </w:r>
      <w:r w:rsidRPr="00B222B9">
        <w:rPr>
          <w:rFonts w:ascii="Angsana New" w:hAnsi="Angsana New"/>
          <w:sz w:val="30"/>
          <w:szCs w:val="30"/>
          <w:cs/>
        </w:rPr>
        <w:t xml:space="preserve">สิงหาคม 2562 </w:t>
      </w:r>
    </w:p>
    <w:p w14:paraId="32FCAD0B" w14:textId="77777777" w:rsidR="00500298" w:rsidRDefault="00500298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3A42C72" w14:textId="0EF03ABE" w:rsidR="00D82E6F" w:rsidRDefault="004C7068" w:rsidP="00D8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EB57B0">
        <w:rPr>
          <w:rFonts w:ascii="Angsana New" w:hAnsi="Angsana New"/>
          <w:sz w:val="30"/>
          <w:szCs w:val="30"/>
          <w:vertAlign w:val="superscript"/>
        </w:rPr>
        <w:t>(</w:t>
      </w:r>
      <w:r w:rsidR="00500298">
        <w:rPr>
          <w:rFonts w:ascii="Angsana New" w:hAnsi="Angsana New"/>
          <w:sz w:val="30"/>
          <w:szCs w:val="30"/>
          <w:vertAlign w:val="superscript"/>
        </w:rPr>
        <w:t>2</w:t>
      </w:r>
      <w:r w:rsidRPr="00EB57B0">
        <w:rPr>
          <w:rFonts w:ascii="Angsana New" w:hAnsi="Angsana New"/>
          <w:sz w:val="30"/>
          <w:szCs w:val="30"/>
          <w:vertAlign w:val="superscript"/>
        </w:rPr>
        <w:t>)</w:t>
      </w:r>
      <w:r w:rsidR="00D82E6F">
        <w:rPr>
          <w:rFonts w:ascii="Angsana New" w:hAnsi="Angsana New" w:hint="cs"/>
          <w:sz w:val="30"/>
          <w:szCs w:val="30"/>
          <w:vertAlign w:val="superscript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กองทรัสต์ได้ออกและเสนอขายหน่วยทรัสต์</w:t>
      </w:r>
      <w:r w:rsidR="00AE5930">
        <w:rPr>
          <w:rFonts w:ascii="Angsana New" w:hAnsi="Angsana New" w:hint="cs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เพิ่มทุน</w:t>
      </w:r>
      <w:r w:rsidR="00AE5930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AE593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/>
          <w:sz w:val="30"/>
          <w:szCs w:val="30"/>
        </w:rPr>
        <w:t xml:space="preserve">302,100,000 </w:t>
      </w:r>
      <w:r>
        <w:rPr>
          <w:rFonts w:ascii="Angsana New" w:hAnsi="Angsana New" w:hint="cs"/>
          <w:sz w:val="30"/>
          <w:szCs w:val="30"/>
          <w:cs/>
        </w:rPr>
        <w:t>หน่วย</w:t>
      </w:r>
      <w:r w:rsidR="00AE5930">
        <w:rPr>
          <w:rFonts w:ascii="Angsana New" w:hAnsi="Angsana New" w:hint="cs"/>
          <w:sz w:val="30"/>
          <w:szCs w:val="30"/>
          <w:cs/>
          <w:lang w:val="en-GB"/>
        </w:rPr>
        <w:t xml:space="preserve">ซึ่งขายในราคาหน่วยละ 5.90 บาท </w:t>
      </w:r>
      <w:r>
        <w:rPr>
          <w:rFonts w:ascii="Angsana New" w:hAnsi="Angsana New" w:hint="cs"/>
          <w:sz w:val="30"/>
          <w:szCs w:val="30"/>
          <w:cs/>
          <w:lang w:val="en-GB"/>
        </w:rPr>
        <w:t>ในวันที่ 25 กันยายน 2562 กองทรัสต์ได้รับเงินจำนวนเงินทั้งสิ้น 1,782</w:t>
      </w:r>
      <w:r>
        <w:rPr>
          <w:rFonts w:ascii="Angsana New" w:hAnsi="Angsana New"/>
          <w:sz w:val="30"/>
          <w:szCs w:val="30"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  <w:lang w:val="en-GB"/>
        </w:rPr>
        <w:t>39 ล้านบาท ทำให้กองทรัสต์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มีจำนวนหน่วยทรัสต์ทั้งสิ้น </w:t>
      </w:r>
      <w:r>
        <w:rPr>
          <w:rFonts w:ascii="Angsana New" w:hAnsi="Angsana New"/>
          <w:sz w:val="30"/>
          <w:szCs w:val="30"/>
        </w:rPr>
        <w:t xml:space="preserve">711,500,000 </w:t>
      </w:r>
      <w:r>
        <w:rPr>
          <w:rFonts w:ascii="Angsana New" w:hAnsi="Angsana New" w:hint="cs"/>
          <w:sz w:val="30"/>
          <w:szCs w:val="30"/>
          <w:cs/>
        </w:rPr>
        <w:t>หน่ว</w:t>
      </w:r>
      <w:r w:rsidR="002B4CFC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 xml:space="preserve"> ณ </w:t>
      </w:r>
      <w:r w:rsidR="00AE593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E5930">
        <w:rPr>
          <w:rFonts w:ascii="Angsana New" w:hAnsi="Angsana New"/>
          <w:sz w:val="30"/>
          <w:szCs w:val="30"/>
        </w:rPr>
        <w:t>3</w:t>
      </w:r>
      <w:r w:rsidR="00CF6B05">
        <w:rPr>
          <w:rFonts w:ascii="Angsana New" w:hAnsi="Angsana New"/>
          <w:sz w:val="30"/>
          <w:szCs w:val="30"/>
        </w:rPr>
        <w:t>1</w:t>
      </w:r>
      <w:r w:rsidR="00CF6B05">
        <w:rPr>
          <w:rFonts w:ascii="Angsana New" w:hAnsi="Angsana New" w:hint="cs"/>
          <w:sz w:val="30"/>
          <w:szCs w:val="30"/>
          <w:cs/>
        </w:rPr>
        <w:t xml:space="preserve"> </w:t>
      </w:r>
      <w:r w:rsidR="00CF6B05" w:rsidRPr="00CF6B05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</w:p>
    <w:p w14:paraId="4191D2AE" w14:textId="77777777" w:rsidR="00D82E6F" w:rsidRDefault="00D82E6F" w:rsidP="00D8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</w:p>
    <w:p w14:paraId="543E6D5E" w14:textId="3D5A6E78" w:rsidR="00CF6B05" w:rsidRDefault="00CF6B05" w:rsidP="0019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  <w:cs/>
        </w:rPr>
      </w:pPr>
    </w:p>
    <w:p w14:paraId="514CD53F" w14:textId="77777777" w:rsidR="00CF6B05" w:rsidRDefault="00CF6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678A2A" w14:textId="0F89C62A" w:rsidR="00572B6F" w:rsidRPr="00297510" w:rsidRDefault="00572B6F" w:rsidP="00500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3448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รายการเคลื่อนไหวของกำไรสะสมมีดังนี้</w:t>
      </w:r>
    </w:p>
    <w:p w14:paraId="322C38DD" w14:textId="77777777"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945"/>
        <w:gridCol w:w="1305"/>
        <w:gridCol w:w="270"/>
        <w:gridCol w:w="1305"/>
      </w:tblGrid>
      <w:tr w:rsidR="0087666B" w:rsidRPr="00297510" w14:paraId="438748FC" w14:textId="46DE0362" w:rsidTr="0087666B">
        <w:tc>
          <w:tcPr>
            <w:tcW w:w="5400" w:type="dxa"/>
          </w:tcPr>
          <w:p w14:paraId="0FA43540" w14:textId="77777777" w:rsidR="0087666B" w:rsidRPr="00297510" w:rsidRDefault="0087666B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45" w:type="dxa"/>
          </w:tcPr>
          <w:p w14:paraId="299BA25B" w14:textId="23A33A27" w:rsidR="0087666B" w:rsidRPr="00342831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81E9EB" w14:textId="77777777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2B0492F" w14:textId="2A4D59FC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93C492B" w14:textId="77777777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E34B319" w14:textId="5A37D0AD" w:rsidR="0087666B" w:rsidRPr="006234F2" w:rsidRDefault="0087666B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666B" w:rsidRPr="00297510" w14:paraId="69A2217E" w14:textId="77777777" w:rsidTr="0087666B">
        <w:tc>
          <w:tcPr>
            <w:tcW w:w="5400" w:type="dxa"/>
          </w:tcPr>
          <w:p w14:paraId="0AE31088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45" w:type="dxa"/>
          </w:tcPr>
          <w:p w14:paraId="43FDF478" w14:textId="613CB979" w:rsidR="0087666B" w:rsidRPr="00342831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2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80" w:type="dxa"/>
            <w:gridSpan w:val="3"/>
          </w:tcPr>
          <w:p w14:paraId="713A6E30" w14:textId="54792024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C13A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666B" w:rsidRPr="00297510" w14:paraId="26A4DF7D" w14:textId="56C7A085" w:rsidTr="0087666B">
        <w:tc>
          <w:tcPr>
            <w:tcW w:w="5400" w:type="dxa"/>
          </w:tcPr>
          <w:p w14:paraId="4D3C8F3D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945" w:type="dxa"/>
          </w:tcPr>
          <w:p w14:paraId="274FF8A5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4202917B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8E7403E" w14:textId="7777777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4365F15F" w14:textId="48CFD9E7" w:rsidR="0087666B" w:rsidRPr="00297510" w:rsidRDefault="0087666B" w:rsidP="00876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FF77DD" w:rsidRPr="00297510" w14:paraId="2463EA82" w14:textId="77777777" w:rsidTr="0087666B">
        <w:tc>
          <w:tcPr>
            <w:tcW w:w="5400" w:type="dxa"/>
          </w:tcPr>
          <w:p w14:paraId="16414388" w14:textId="0AC1E5D4" w:rsidR="00FF77DD" w:rsidRPr="00297510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710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710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45" w:type="dxa"/>
          </w:tcPr>
          <w:p w14:paraId="60C869B5" w14:textId="77777777" w:rsidR="00FF77DD" w:rsidRPr="00297510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038C3287" w14:textId="63F6D976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310CE">
              <w:rPr>
                <w:rFonts w:ascii="Angsana New" w:hAnsi="Angsana New"/>
                <w:sz w:val="30"/>
                <w:szCs w:val="30"/>
                <w:lang w:bidi="ar-SA"/>
              </w:rPr>
              <w:t>16,516</w:t>
            </w:r>
          </w:p>
        </w:tc>
        <w:tc>
          <w:tcPr>
            <w:tcW w:w="270" w:type="dxa"/>
          </w:tcPr>
          <w:p w14:paraId="347B1C7E" w14:textId="77777777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7200D122" w14:textId="639B5BC0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310CE">
              <w:rPr>
                <w:rFonts w:ascii="Angsana New" w:hAnsi="Angsana New"/>
                <w:sz w:val="30"/>
                <w:szCs w:val="30"/>
                <w:lang w:bidi="ar-SA"/>
              </w:rPr>
              <w:t>16,516</w:t>
            </w:r>
          </w:p>
        </w:tc>
      </w:tr>
      <w:tr w:rsidR="00FF77DD" w:rsidRPr="00297510" w14:paraId="25861E08" w14:textId="77777777" w:rsidTr="000E4781">
        <w:tc>
          <w:tcPr>
            <w:tcW w:w="5400" w:type="dxa"/>
          </w:tcPr>
          <w:p w14:paraId="6B24525F" w14:textId="154AE960" w:rsidR="00FF77DD" w:rsidRPr="00297510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106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การเพิ่มขึ้นในสินทรัพย์สุทธิจากการดำเนินงานระหว่าง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45" w:type="dxa"/>
          </w:tcPr>
          <w:p w14:paraId="6B7904B0" w14:textId="77777777" w:rsidR="00FF77DD" w:rsidRPr="00297510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1CB5CFA6" w14:textId="25B5E743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310CE">
              <w:rPr>
                <w:rFonts w:ascii="Angsana New" w:hAnsi="Angsana New"/>
                <w:sz w:val="30"/>
                <w:szCs w:val="30"/>
                <w:lang w:bidi="ar-SA"/>
              </w:rPr>
              <w:t>180,21</w:t>
            </w:r>
            <w:r w:rsidRPr="00C310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EBC297" w14:textId="77777777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4094BF92" w14:textId="5A1BBABA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310CE">
              <w:rPr>
                <w:rFonts w:ascii="Angsana New" w:hAnsi="Angsana New"/>
                <w:sz w:val="30"/>
                <w:szCs w:val="30"/>
                <w:lang w:bidi="ar-SA"/>
              </w:rPr>
              <w:t>180,213</w:t>
            </w:r>
          </w:p>
        </w:tc>
      </w:tr>
      <w:tr w:rsidR="00FF77DD" w:rsidRPr="00297510" w14:paraId="61A58F54" w14:textId="77777777" w:rsidTr="000E4781">
        <w:tc>
          <w:tcPr>
            <w:tcW w:w="5400" w:type="dxa"/>
          </w:tcPr>
          <w:p w14:paraId="4A7AD6DC" w14:textId="75E7D2A7" w:rsidR="00FF77DD" w:rsidRPr="00297510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  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การจ่ายประโยชน์ตอบแทนให้แก่ผู้ถือหน่วยทรัสต์</w:t>
            </w:r>
          </w:p>
        </w:tc>
        <w:tc>
          <w:tcPr>
            <w:tcW w:w="945" w:type="dxa"/>
          </w:tcPr>
          <w:p w14:paraId="65918A5D" w14:textId="7D341AE8" w:rsidR="00FF77DD" w:rsidRPr="00297510" w:rsidRDefault="00CB4BE7" w:rsidP="00CB4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B7606D3" w14:textId="2A407BD7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310CE">
              <w:rPr>
                <w:rFonts w:ascii="Angsana New" w:hAnsi="Angsana New"/>
                <w:sz w:val="30"/>
                <w:szCs w:val="30"/>
                <w:lang w:bidi="ar-SA"/>
              </w:rPr>
              <w:t>(124,580)</w:t>
            </w:r>
          </w:p>
        </w:tc>
        <w:tc>
          <w:tcPr>
            <w:tcW w:w="270" w:type="dxa"/>
          </w:tcPr>
          <w:p w14:paraId="19F09BDB" w14:textId="77777777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E97D3CF" w14:textId="74D75393" w:rsidR="00FF77DD" w:rsidRPr="00C310CE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310CE">
              <w:rPr>
                <w:rFonts w:ascii="Angsana New" w:hAnsi="Angsana New"/>
                <w:sz w:val="30"/>
                <w:szCs w:val="30"/>
                <w:lang w:bidi="ar-SA"/>
              </w:rPr>
              <w:t>(124,580)</w:t>
            </w:r>
          </w:p>
        </w:tc>
      </w:tr>
      <w:tr w:rsidR="00FF77DD" w:rsidRPr="00CB4BE7" w14:paraId="7DB1610D" w14:textId="38E9A84C" w:rsidTr="000E4781">
        <w:tc>
          <w:tcPr>
            <w:tcW w:w="5400" w:type="dxa"/>
          </w:tcPr>
          <w:p w14:paraId="1E1E7A35" w14:textId="2931718D" w:rsidR="00FF77DD" w:rsidRPr="00CB4BE7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4B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B4B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B4B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B4B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B4B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4BE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CB4B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และวันที่ </w:t>
            </w:r>
            <w:r w:rsidRPr="00CB4B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B4B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B4BE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45" w:type="dxa"/>
          </w:tcPr>
          <w:p w14:paraId="12430BCA" w14:textId="77777777" w:rsidR="00FF77DD" w:rsidRPr="00CB4BE7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127F144" w14:textId="53C60DAF" w:rsidR="00FF77DD" w:rsidRPr="00CB4BE7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B4BE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72,149</w:t>
            </w:r>
          </w:p>
        </w:tc>
        <w:tc>
          <w:tcPr>
            <w:tcW w:w="270" w:type="dxa"/>
          </w:tcPr>
          <w:p w14:paraId="15E9F775" w14:textId="77777777" w:rsidR="00FF77DD" w:rsidRPr="00CB4BE7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6EA3CD4" w14:textId="7007E237" w:rsidR="00FF77DD" w:rsidRPr="00CB4BE7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CB4BE7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72,149</w:t>
            </w:r>
          </w:p>
        </w:tc>
      </w:tr>
      <w:tr w:rsidR="00FF77DD" w:rsidRPr="00297510" w14:paraId="245388A3" w14:textId="132C8D53" w:rsidTr="0087666B">
        <w:tc>
          <w:tcPr>
            <w:tcW w:w="5400" w:type="dxa"/>
          </w:tcPr>
          <w:p w14:paraId="18E524D7" w14:textId="310A54C1" w:rsidR="00FF77DD" w:rsidRPr="0037106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7106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การเพิ่มขึ้นในสินทรัพย์สุทธิจากการดำเนินงานระหว่าง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45" w:type="dxa"/>
          </w:tcPr>
          <w:p w14:paraId="29C2FBFD" w14:textId="77777777" w:rsidR="00FF77DD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3849CF02" w14:textId="7834F8E6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3201F">
              <w:rPr>
                <w:rFonts w:ascii="Angsana New" w:hAnsi="Angsana New"/>
                <w:sz w:val="30"/>
                <w:szCs w:val="30"/>
              </w:rPr>
              <w:t>121,947</w:t>
            </w:r>
          </w:p>
        </w:tc>
        <w:tc>
          <w:tcPr>
            <w:tcW w:w="270" w:type="dxa"/>
          </w:tcPr>
          <w:p w14:paraId="2B5F8876" w14:textId="77777777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2F3669D1" w14:textId="6FAD9F6C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3201F">
              <w:rPr>
                <w:rFonts w:ascii="Angsana New" w:hAnsi="Angsana New"/>
                <w:sz w:val="30"/>
                <w:szCs w:val="30"/>
              </w:rPr>
              <w:t>52,310</w:t>
            </w:r>
          </w:p>
        </w:tc>
      </w:tr>
      <w:tr w:rsidR="00FF77DD" w:rsidRPr="00297510" w14:paraId="0A7ADC6E" w14:textId="55864766" w:rsidTr="0087666B">
        <w:tc>
          <w:tcPr>
            <w:tcW w:w="5400" w:type="dxa"/>
          </w:tcPr>
          <w:p w14:paraId="33AD896E" w14:textId="77777777" w:rsidR="00FF77DD" w:rsidRPr="0037106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  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การจ่ายประโยชน์ตอบแทนให้แก่ผู้ถือหน่วยทรัสต์</w:t>
            </w:r>
          </w:p>
        </w:tc>
        <w:tc>
          <w:tcPr>
            <w:tcW w:w="945" w:type="dxa"/>
          </w:tcPr>
          <w:p w14:paraId="237E22B5" w14:textId="6951379F" w:rsidR="00FF77DD" w:rsidRPr="00342831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305" w:type="dxa"/>
          </w:tcPr>
          <w:p w14:paraId="39063E80" w14:textId="7A3BA461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3201F">
              <w:rPr>
                <w:rFonts w:ascii="Angsana New" w:hAnsi="Angsana New"/>
                <w:sz w:val="30"/>
                <w:szCs w:val="30"/>
              </w:rPr>
              <w:t>(173,175)</w:t>
            </w:r>
          </w:p>
        </w:tc>
        <w:tc>
          <w:tcPr>
            <w:tcW w:w="270" w:type="dxa"/>
          </w:tcPr>
          <w:p w14:paraId="0707CD66" w14:textId="77777777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B6DF10B" w14:textId="0A9110BC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 w:rsidRPr="00C3201F">
              <w:rPr>
                <w:rFonts w:ascii="Angsana New" w:hAnsi="Angsana New"/>
                <w:sz w:val="30"/>
                <w:szCs w:val="30"/>
              </w:rPr>
              <w:t>(173,175)</w:t>
            </w:r>
          </w:p>
        </w:tc>
      </w:tr>
      <w:tr w:rsidR="00FF77DD" w:rsidRPr="00297510" w14:paraId="20B5E4AE" w14:textId="63C4F66E" w:rsidTr="0087666B">
        <w:tc>
          <w:tcPr>
            <w:tcW w:w="5400" w:type="dxa"/>
          </w:tcPr>
          <w:p w14:paraId="2667185E" w14:textId="47F3899B" w:rsidR="00FF77DD" w:rsidRPr="0037106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1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371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710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</w:p>
        </w:tc>
        <w:tc>
          <w:tcPr>
            <w:tcW w:w="945" w:type="dxa"/>
          </w:tcPr>
          <w:p w14:paraId="5C1E8EA9" w14:textId="77777777" w:rsidR="00FF77DD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B53D24C" w14:textId="010D1AEB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01F">
              <w:rPr>
                <w:rFonts w:ascii="Angsana New" w:hAnsi="Angsana New"/>
                <w:b/>
                <w:bCs/>
                <w:sz w:val="30"/>
                <w:szCs w:val="30"/>
              </w:rPr>
              <w:t>20,921</w:t>
            </w:r>
          </w:p>
        </w:tc>
        <w:tc>
          <w:tcPr>
            <w:tcW w:w="270" w:type="dxa"/>
          </w:tcPr>
          <w:p w14:paraId="591DD232" w14:textId="77777777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62EC616" w14:textId="4EAF6444" w:rsidR="00FF77DD" w:rsidRPr="00C3201F" w:rsidRDefault="00FF77DD" w:rsidP="00FF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0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C3201F">
              <w:rPr>
                <w:rFonts w:ascii="Angsana New" w:hAnsi="Angsana New"/>
                <w:b/>
                <w:bCs/>
                <w:sz w:val="30"/>
                <w:szCs w:val="30"/>
              </w:rPr>
              <w:t>48,716</w:t>
            </w:r>
            <w:r w:rsidRPr="00C320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23B480F" w14:textId="67022CE7" w:rsidR="0068735E" w:rsidRDefault="00687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13E665" w14:textId="241D125C" w:rsidR="009240CE" w:rsidRPr="00297510" w:rsidRDefault="009240CE" w:rsidP="0092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D26F9">
        <w:rPr>
          <w:rFonts w:ascii="Angsana New" w:hAnsi="Angsana New"/>
          <w:b/>
          <w:bCs/>
          <w:sz w:val="30"/>
          <w:szCs w:val="30"/>
        </w:rPr>
        <w:t>1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297510">
        <w:rPr>
          <w:rFonts w:ascii="Angsana New" w:hAnsi="Angsana New"/>
          <w:b/>
          <w:bCs/>
          <w:sz w:val="30"/>
          <w:szCs w:val="30"/>
          <w:cs/>
        </w:rPr>
        <w:t>การจ่ายประโยชน์ตอบแทนให้แก่ผู้ถือหน่วยทรัสต</w:t>
      </w:r>
      <w:r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14:paraId="0F7A7DCC" w14:textId="4092CDCE" w:rsidR="009240CE" w:rsidRDefault="009240CE" w:rsidP="009240CE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ED3917A" w14:textId="77777777" w:rsidR="001D26F9" w:rsidRPr="005C6E6C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5C6E6C">
        <w:rPr>
          <w:rFonts w:ascii="Angsana New" w:hAnsi="Angsana New" w:hint="cs"/>
          <w:sz w:val="30"/>
          <w:szCs w:val="30"/>
          <w:cs/>
        </w:rPr>
        <w:t>กองทรัสต์มีนโยบายการจ่ายประโยชน์ตอบแทนแก่ผู้ถือหน่วยทรัสต์ ได้แก่</w:t>
      </w:r>
    </w:p>
    <w:p w14:paraId="3580B370" w14:textId="77777777" w:rsidR="001D26F9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70996B" w14:textId="25360A7B" w:rsidR="001D26F9" w:rsidRPr="00ED1B5D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11.1</w:t>
      </w:r>
      <w:r>
        <w:rPr>
          <w:rFonts w:ascii="Angsana New" w:hAnsi="Angsana New"/>
          <w:sz w:val="30"/>
          <w:szCs w:val="30"/>
          <w:cs/>
        </w:rPr>
        <w:tab/>
      </w:r>
      <w:r w:rsidRPr="00ED1B5D">
        <w:rPr>
          <w:rFonts w:ascii="Angsana New" w:hAnsi="Angsana New"/>
          <w:sz w:val="30"/>
          <w:szCs w:val="30"/>
          <w:cs/>
          <w:lang w:val="en-GB"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 w:rsidRPr="00ED1B5D">
        <w:rPr>
          <w:rFonts w:ascii="Angsana New" w:hAnsi="Angsana New"/>
          <w:sz w:val="30"/>
          <w:szCs w:val="30"/>
          <w:lang w:val="en-GB"/>
        </w:rPr>
        <w:t>90</w:t>
      </w:r>
      <w:r>
        <w:rPr>
          <w:rFonts w:ascii="Angsana New" w:hAnsi="Angsana New"/>
          <w:sz w:val="30"/>
          <w:szCs w:val="30"/>
          <w:cs/>
          <w:lang w:val="en-GB"/>
        </w:rPr>
        <w:t xml:space="preserve"> ของกำไรสุทธิท</w:t>
      </w:r>
      <w:r>
        <w:rPr>
          <w:rFonts w:ascii="Angsana New" w:hAnsi="Angsana New" w:hint="cs"/>
          <w:sz w:val="30"/>
          <w:szCs w:val="30"/>
          <w:cs/>
          <w:lang w:val="en-GB"/>
        </w:rPr>
        <w:t>ี่</w:t>
      </w:r>
      <w:r w:rsidRPr="00ED1B5D">
        <w:rPr>
          <w:rFonts w:ascii="Angsana New" w:hAnsi="Angsana New"/>
          <w:sz w:val="30"/>
          <w:szCs w:val="30"/>
          <w:cs/>
          <w:lang w:val="en-GB"/>
        </w:rPr>
        <w:t xml:space="preserve">ปรับปรุงแล้วของรอบปีบัญชี โดยจะจ่ายไม่น้อยกว่าปีละ </w:t>
      </w:r>
      <w:r w:rsidRPr="00ED1B5D">
        <w:rPr>
          <w:rFonts w:ascii="Angsana New" w:hAnsi="Angsana New"/>
          <w:sz w:val="30"/>
          <w:szCs w:val="30"/>
          <w:lang w:val="en-GB"/>
        </w:rPr>
        <w:t>1</w:t>
      </w:r>
      <w:r w:rsidRPr="00ED1B5D">
        <w:rPr>
          <w:rFonts w:ascii="Angsana New" w:hAnsi="Angsana New"/>
          <w:sz w:val="30"/>
          <w:szCs w:val="30"/>
          <w:cs/>
          <w:lang w:val="en-GB"/>
        </w:rPr>
        <w:t xml:space="preserve"> ครั้ง และจะจ่ายภายใน </w:t>
      </w:r>
      <w:r w:rsidRPr="00ED1B5D">
        <w:rPr>
          <w:rFonts w:ascii="Angsana New" w:hAnsi="Angsana New"/>
          <w:sz w:val="30"/>
          <w:szCs w:val="30"/>
          <w:lang w:val="en-GB"/>
        </w:rPr>
        <w:t>90</w:t>
      </w:r>
      <w:r w:rsidRPr="00ED1B5D">
        <w:rPr>
          <w:rFonts w:ascii="Angsana New" w:hAnsi="Angsana New"/>
          <w:sz w:val="30"/>
          <w:szCs w:val="30"/>
          <w:cs/>
          <w:lang w:val="en-GB"/>
        </w:rPr>
        <w:t xml:space="preserve"> วันนับแต่วันสิ้นรอบปีบัญชีหรือรอบระยะเวลาบัญชีที่มีการจ่ายประโยชน์ตอบแทนนั้น แล้วแต่กรณี</w:t>
      </w:r>
    </w:p>
    <w:p w14:paraId="6BBA6D84" w14:textId="77777777" w:rsidR="001D26F9" w:rsidRPr="00E7192F" w:rsidRDefault="001D26F9" w:rsidP="001D26F9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6A086460" w14:textId="77777777" w:rsidR="001D26F9" w:rsidRDefault="001D26F9" w:rsidP="001D26F9">
      <w:pPr>
        <w:pStyle w:val="a"/>
        <w:tabs>
          <w:tab w:val="clear" w:pos="1080"/>
        </w:tabs>
        <w:ind w:left="1080" w:right="29" w:hanging="108"/>
        <w:jc w:val="thaiDistribute"/>
        <w:rPr>
          <w:rFonts w:ascii="Angsana New" w:hAnsi="Angsana New" w:cs="Angsana New"/>
          <w:lang w:val="en-US"/>
        </w:rPr>
      </w:pPr>
      <w:r w:rsidRPr="00E7192F">
        <w:rPr>
          <w:rFonts w:ascii="Angsana New" w:hAnsi="Angsana New" w:cs="Angsana New"/>
          <w:cs/>
          <w:lang w:val="en-US"/>
        </w:rPr>
        <w:t>กำไรสุทธิที่ปรับปรุงแล้วตามข้อนี้ ให้หมายถึงกำไรที่ปรับปรุงด้วยรายการดังต่อไปนี้</w:t>
      </w:r>
    </w:p>
    <w:p w14:paraId="5EFFA7CA" w14:textId="77777777" w:rsidR="001D26F9" w:rsidRPr="00E7192F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10D4E653" w14:textId="77777777" w:rsidR="001D26F9" w:rsidRDefault="001D26F9" w:rsidP="001D26F9">
      <w:pPr>
        <w:pStyle w:val="a"/>
        <w:numPr>
          <w:ilvl w:val="0"/>
          <w:numId w:val="2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E7192F">
        <w:rPr>
          <w:rFonts w:ascii="Angsana New" w:hAnsi="Angsana New" w:cs="Angsana New"/>
          <w:cs/>
          <w:lang w:val="en-US"/>
        </w:rPr>
        <w:t>การหักกำไรที่ยังไม่เกิดขึ้น จากการประเมินค่าหรือการสอบทานการประเมินค่าทรัพย์สินของกองทรัสต์ รวมทั้งการปรับปรุงด้วย</w:t>
      </w:r>
      <w:r>
        <w:rPr>
          <w:rFonts w:ascii="Angsana New" w:hAnsi="Angsana New" w:cs="Angsana New"/>
          <w:cs/>
          <w:lang w:val="en-US"/>
        </w:rPr>
        <w:t>รายการอื่นตามแนวทางของสำนักงาน</w:t>
      </w:r>
      <w:r>
        <w:rPr>
          <w:rFonts w:ascii="Angsana New" w:hAnsi="Angsana New" w:cs="Angsana New" w:hint="cs"/>
          <w:cs/>
          <w:lang w:val="en-US"/>
        </w:rPr>
        <w:t>คณะกรรมการกำกับหลักทรัพย์และตลาดหลักทรัพย์</w:t>
      </w:r>
      <w:r w:rsidRPr="00E7192F">
        <w:rPr>
          <w:rFonts w:ascii="Angsana New" w:hAnsi="Angsana New" w:cs="Angsana New"/>
          <w:cs/>
          <w:lang w:val="en-US"/>
        </w:rPr>
        <w:t xml:space="preserve"> เพื่อให้สอดคล้องกับสถานะเงินสดของกองทรัสต์</w:t>
      </w:r>
    </w:p>
    <w:p w14:paraId="5294ADE2" w14:textId="77777777" w:rsidR="001D26F9" w:rsidRPr="00E7192F" w:rsidRDefault="001D26F9" w:rsidP="001D26F9">
      <w:pPr>
        <w:pStyle w:val="a"/>
        <w:tabs>
          <w:tab w:val="clear" w:pos="1080"/>
        </w:tabs>
        <w:ind w:left="900" w:right="29"/>
        <w:jc w:val="thaiDistribute"/>
        <w:rPr>
          <w:rFonts w:ascii="Angsana New" w:hAnsi="Angsana New" w:cs="Angsana New"/>
          <w:lang w:val="en-US"/>
        </w:rPr>
      </w:pPr>
    </w:p>
    <w:p w14:paraId="2CDF85A1" w14:textId="77777777" w:rsidR="001D26F9" w:rsidRPr="00E7192F" w:rsidRDefault="001D26F9" w:rsidP="001D26F9">
      <w:pPr>
        <w:pStyle w:val="a"/>
        <w:numPr>
          <w:ilvl w:val="0"/>
          <w:numId w:val="24"/>
        </w:numPr>
        <w:tabs>
          <w:tab w:val="clear" w:pos="1080"/>
        </w:tabs>
        <w:ind w:left="1440" w:right="29" w:hanging="450"/>
        <w:jc w:val="thaiDistribute"/>
        <w:rPr>
          <w:rFonts w:ascii="Angsana New" w:hAnsi="Angsana New" w:cs="Angsana New"/>
          <w:lang w:val="en-US"/>
        </w:rPr>
      </w:pPr>
      <w:r w:rsidRPr="00ED1B5D">
        <w:rPr>
          <w:rFonts w:ascii="Angsana New" w:hAnsi="Angsana New" w:cs="Angsana New"/>
          <w:cs/>
          <w:lang w:val="en-US"/>
        </w:rPr>
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</w:r>
    </w:p>
    <w:p w14:paraId="161632C1" w14:textId="77777777" w:rsidR="001D26F9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lang w:val="en-US"/>
        </w:rPr>
      </w:pPr>
    </w:p>
    <w:p w14:paraId="6CA5D19B" w14:textId="2BF57440" w:rsidR="001D26F9" w:rsidRPr="00ED1B5D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D1B5D">
        <w:rPr>
          <w:rFonts w:ascii="Angsana New" w:hAnsi="Angsana New"/>
          <w:sz w:val="30"/>
          <w:szCs w:val="30"/>
        </w:rPr>
        <w:lastRenderedPageBreak/>
        <w:t>1</w:t>
      </w:r>
      <w:r>
        <w:rPr>
          <w:rFonts w:ascii="Angsana New" w:hAnsi="Angsana New"/>
          <w:sz w:val="30"/>
          <w:szCs w:val="30"/>
        </w:rPr>
        <w:t>1.2</w:t>
      </w:r>
      <w:r>
        <w:rPr>
          <w:rFonts w:ascii="Angsana New" w:hAnsi="Angsana New"/>
          <w:sz w:val="30"/>
          <w:szCs w:val="30"/>
          <w:cs/>
        </w:rPr>
        <w:tab/>
      </w:r>
      <w:r w:rsidRPr="00ED1B5D">
        <w:rPr>
          <w:rFonts w:ascii="Angsana New" w:hAnsi="Angsana New"/>
          <w:sz w:val="30"/>
          <w:szCs w:val="30"/>
          <w:cs/>
        </w:rPr>
        <w:t>ในกรณีที่กองทรัสต์มีกำไรสะสมในรอบระยะเวลาบัญชีใด ผู้จัดการกองทรัสต์อาจจ่ายประโยชน์ตอบแทนให้ผู้ถือหน่วยลงทุนจากกำไรสะสมดังกล่าวด้วยก็ได้</w:t>
      </w:r>
    </w:p>
    <w:p w14:paraId="306709B1" w14:textId="77777777" w:rsidR="001D26F9" w:rsidRPr="00D95D71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BEB91CE" w14:textId="0C9BAD91" w:rsidR="001D26F9" w:rsidRPr="00ED1B5D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D1B5D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1.3</w:t>
      </w:r>
      <w:r>
        <w:rPr>
          <w:rFonts w:ascii="Angsana New" w:hAnsi="Angsana New"/>
          <w:sz w:val="30"/>
          <w:szCs w:val="30"/>
          <w:cs/>
        </w:rPr>
        <w:tab/>
      </w:r>
      <w:r w:rsidRPr="00ED1B5D">
        <w:rPr>
          <w:rFonts w:ascii="Angsana New" w:hAnsi="Angsana New"/>
          <w:sz w:val="30"/>
          <w:szCs w:val="30"/>
          <w:cs/>
        </w:rPr>
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</w:r>
    </w:p>
    <w:p w14:paraId="1745891E" w14:textId="77777777" w:rsidR="001D26F9" w:rsidRPr="00D95D71" w:rsidRDefault="001D26F9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1AA1259" w14:textId="7B4F86A8" w:rsidR="001D26F9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ED1B5D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1.4</w:t>
      </w:r>
      <w:r>
        <w:rPr>
          <w:rFonts w:ascii="Angsana New" w:hAnsi="Angsana New"/>
          <w:sz w:val="30"/>
          <w:szCs w:val="30"/>
          <w:cs/>
        </w:rPr>
        <w:tab/>
      </w:r>
      <w:r w:rsidRPr="00ED1B5D">
        <w:rPr>
          <w:rFonts w:ascii="Angsana New" w:hAnsi="Angsana New"/>
          <w:sz w:val="30"/>
          <w:szCs w:val="30"/>
          <w:cs/>
        </w:rPr>
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</w:r>
      <w:r w:rsidRPr="00ED1B5D">
        <w:rPr>
          <w:rFonts w:ascii="Angsana New" w:hAnsi="Angsana New"/>
          <w:sz w:val="30"/>
          <w:szCs w:val="30"/>
        </w:rPr>
        <w:t>0.10</w:t>
      </w:r>
      <w:r w:rsidRPr="00ED1B5D">
        <w:rPr>
          <w:rFonts w:ascii="Angsana New" w:hAnsi="Angsana New"/>
          <w:sz w:val="30"/>
          <w:szCs w:val="30"/>
          <w:cs/>
        </w:rPr>
        <w:t xml:space="preserve">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</w:r>
    </w:p>
    <w:p w14:paraId="2FC11F1E" w14:textId="77777777" w:rsidR="001D26F9" w:rsidRPr="00D95D71" w:rsidRDefault="001D26F9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938AB10" w14:textId="77777777" w:rsidR="009240CE" w:rsidRPr="00AE12A3" w:rsidRDefault="009240CE" w:rsidP="009240CE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12A3">
        <w:rPr>
          <w:rFonts w:ascii="Angsana New" w:hAnsi="Angsana New" w:cs="Angsana New" w:hint="cs"/>
          <w:sz w:val="30"/>
          <w:szCs w:val="30"/>
          <w:cs/>
          <w:lang w:val="en-US"/>
        </w:rPr>
        <w:t>คณะกรรมการของผู้จัดการกองทรัสต์ได้มีมติอนุมัติให้จ่ายผลประโยชน์ตอบแทนให้แก่ผู้ถือหน่วยทรัสต์ ดังนี้</w:t>
      </w:r>
    </w:p>
    <w:p w14:paraId="3E07683E" w14:textId="77777777" w:rsidR="009240CE" w:rsidRPr="00D95D71" w:rsidRDefault="009240CE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810" w:type="dxa"/>
        <w:tblInd w:w="450" w:type="dxa"/>
        <w:tblLook w:val="04A0" w:firstRow="1" w:lastRow="0" w:firstColumn="1" w:lastColumn="0" w:noHBand="0" w:noVBand="1"/>
      </w:tblPr>
      <w:tblGrid>
        <w:gridCol w:w="3240"/>
        <w:gridCol w:w="1800"/>
        <w:gridCol w:w="1697"/>
        <w:gridCol w:w="1890"/>
        <w:gridCol w:w="1183"/>
      </w:tblGrid>
      <w:tr w:rsidR="009240CE" w14:paraId="780C1993" w14:textId="77777777" w:rsidTr="00D95D71">
        <w:tc>
          <w:tcPr>
            <w:tcW w:w="3240" w:type="dxa"/>
            <w:shd w:val="clear" w:color="auto" w:fill="auto"/>
          </w:tcPr>
          <w:p w14:paraId="4C11A6D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C397545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2354ADA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2960A5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อัตราการจ่าย</w:t>
            </w:r>
          </w:p>
        </w:tc>
        <w:tc>
          <w:tcPr>
            <w:tcW w:w="1183" w:type="dxa"/>
            <w:shd w:val="clear" w:color="auto" w:fill="auto"/>
          </w:tcPr>
          <w:p w14:paraId="5116F04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240CE" w14:paraId="7D1CE5D3" w14:textId="77777777" w:rsidTr="00D95D71">
        <w:tc>
          <w:tcPr>
            <w:tcW w:w="3240" w:type="dxa"/>
            <w:shd w:val="clear" w:color="auto" w:fill="auto"/>
          </w:tcPr>
          <w:p w14:paraId="033E081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DC89B7D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1401FB6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B168C0A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ประโยชน์ตอบแทน</w:t>
            </w:r>
          </w:p>
        </w:tc>
        <w:tc>
          <w:tcPr>
            <w:tcW w:w="1183" w:type="dxa"/>
            <w:shd w:val="clear" w:color="auto" w:fill="auto"/>
          </w:tcPr>
          <w:p w14:paraId="1B072B82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240CE" w14:paraId="6963108F" w14:textId="77777777" w:rsidTr="00D95D71">
        <w:tc>
          <w:tcPr>
            <w:tcW w:w="3240" w:type="dxa"/>
            <w:shd w:val="clear" w:color="auto" w:fill="auto"/>
          </w:tcPr>
          <w:p w14:paraId="58A9DA6B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ผลการดำเนินงานสำหรับงวด</w:t>
            </w:r>
          </w:p>
        </w:tc>
        <w:tc>
          <w:tcPr>
            <w:tcW w:w="1800" w:type="dxa"/>
            <w:shd w:val="clear" w:color="auto" w:fill="auto"/>
          </w:tcPr>
          <w:p w14:paraId="072D2400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วันที่อนุมัติ</w:t>
            </w:r>
          </w:p>
        </w:tc>
        <w:tc>
          <w:tcPr>
            <w:tcW w:w="1697" w:type="dxa"/>
            <w:shd w:val="clear" w:color="auto" w:fill="auto"/>
          </w:tcPr>
          <w:p w14:paraId="69CAC16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วันที่จ่าย</w:t>
            </w:r>
          </w:p>
        </w:tc>
        <w:tc>
          <w:tcPr>
            <w:tcW w:w="1890" w:type="dxa"/>
            <w:shd w:val="clear" w:color="auto" w:fill="auto"/>
          </w:tcPr>
          <w:p w14:paraId="226A8F7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ต่อหน่วยทรัสต์</w:t>
            </w:r>
          </w:p>
        </w:tc>
        <w:tc>
          <w:tcPr>
            <w:tcW w:w="1183" w:type="dxa"/>
            <w:shd w:val="clear" w:color="auto" w:fill="auto"/>
          </w:tcPr>
          <w:p w14:paraId="6D0EBC8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จำนวนเงิน</w:t>
            </w:r>
          </w:p>
        </w:tc>
      </w:tr>
      <w:tr w:rsidR="00D95D71" w14:paraId="042ABBA6" w14:textId="77777777" w:rsidTr="00D95D71">
        <w:tc>
          <w:tcPr>
            <w:tcW w:w="5040" w:type="dxa"/>
            <w:gridSpan w:val="2"/>
            <w:shd w:val="clear" w:color="auto" w:fill="auto"/>
          </w:tcPr>
          <w:p w14:paraId="5F27ED66" w14:textId="4A5016FB" w:rsidR="00D95D71" w:rsidRPr="000260B6" w:rsidRDefault="00D95D71" w:rsidP="00D95D71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19CB408B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577C9D9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260B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83" w:type="dxa"/>
            <w:shd w:val="clear" w:color="auto" w:fill="auto"/>
          </w:tcPr>
          <w:p w14:paraId="7F8749E4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260B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366A64" w14:paraId="76F3DB5E" w14:textId="77777777" w:rsidTr="00D95D71">
        <w:tc>
          <w:tcPr>
            <w:tcW w:w="5040" w:type="dxa"/>
            <w:gridSpan w:val="2"/>
            <w:shd w:val="clear" w:color="auto" w:fill="auto"/>
          </w:tcPr>
          <w:p w14:paraId="0F2E5070" w14:textId="7D8E6A4E" w:rsidR="00366A64" w:rsidRPr="00CB4BE7" w:rsidRDefault="00366A64" w:rsidP="00D95D71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B4BE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CB4BE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CB4BE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CB4BE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2562</w:t>
            </w:r>
          </w:p>
        </w:tc>
        <w:tc>
          <w:tcPr>
            <w:tcW w:w="1697" w:type="dxa"/>
            <w:shd w:val="clear" w:color="auto" w:fill="auto"/>
          </w:tcPr>
          <w:p w14:paraId="7ED0991F" w14:textId="77777777" w:rsidR="00366A64" w:rsidRPr="000260B6" w:rsidRDefault="00366A64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38F428F" w14:textId="77777777" w:rsidR="00366A64" w:rsidRPr="000260B6" w:rsidRDefault="00366A64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49F92B02" w14:textId="77777777" w:rsidR="00366A64" w:rsidRPr="000260B6" w:rsidRDefault="00366A64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9240CE" w14:paraId="6210F3F1" w14:textId="77777777" w:rsidTr="00D95D71">
        <w:tc>
          <w:tcPr>
            <w:tcW w:w="3240" w:type="dxa"/>
            <w:shd w:val="clear" w:color="auto" w:fill="auto"/>
          </w:tcPr>
          <w:p w14:paraId="766D80AE" w14:textId="77777777" w:rsidR="009240CE" w:rsidRDefault="009240CE" w:rsidP="004E009F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กรกฎา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คม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2561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-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2561</w:t>
            </w:r>
          </w:p>
          <w:p w14:paraId="61EE87F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มกรา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คม</w:t>
            </w:r>
            <w:r>
              <w:rPr>
                <w:rFonts w:ascii="Angsana New" w:hAnsi="Angsana New" w:cs="Angsana New"/>
                <w:lang w:val="en-US"/>
              </w:rPr>
              <w:t xml:space="preserve"> 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-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16E24F1F" w14:textId="77777777" w:rsidR="009240CE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6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กุมภาพันธ์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  <w:p w14:paraId="0302039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26 กรกฎาคม 2562</w:t>
            </w:r>
          </w:p>
        </w:tc>
        <w:tc>
          <w:tcPr>
            <w:tcW w:w="1697" w:type="dxa"/>
            <w:shd w:val="clear" w:color="auto" w:fill="auto"/>
          </w:tcPr>
          <w:p w14:paraId="7F4FD16D" w14:textId="77777777" w:rsidR="009240CE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12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  <w:p w14:paraId="3422373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23 สิงหาคม 2562</w:t>
            </w:r>
          </w:p>
        </w:tc>
        <w:tc>
          <w:tcPr>
            <w:tcW w:w="1890" w:type="dxa"/>
            <w:shd w:val="clear" w:color="auto" w:fill="auto"/>
          </w:tcPr>
          <w:p w14:paraId="1FAC0F45" w14:textId="77777777" w:rsidR="009240CE" w:rsidRDefault="009240CE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>0.</w:t>
            </w:r>
            <w:r>
              <w:rPr>
                <w:rFonts w:ascii="Angsana New" w:hAnsi="Angsana New" w:cs="Angsana New"/>
                <w:lang w:val="en-US"/>
              </w:rPr>
              <w:t>1714</w:t>
            </w:r>
          </w:p>
          <w:p w14:paraId="26D293F3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0.251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7782887F" w14:textId="77777777" w:rsidR="009240CE" w:rsidRDefault="009240CE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70,171</w:t>
            </w:r>
          </w:p>
          <w:p w14:paraId="65BB6B5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103,00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9240CE" w14:paraId="7F60FBB1" w14:textId="77777777" w:rsidTr="00D95D71">
        <w:tc>
          <w:tcPr>
            <w:tcW w:w="3240" w:type="dxa"/>
            <w:shd w:val="clear" w:color="auto" w:fill="auto"/>
          </w:tcPr>
          <w:p w14:paraId="3F6B4582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15667B8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3AD5A90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1C156D1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C6664" w14:textId="77777777" w:rsidR="009240CE" w:rsidRPr="000260B6" w:rsidRDefault="009240CE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173,17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</w:tr>
      <w:tr w:rsidR="00D95D71" w14:paraId="5D5FDBD3" w14:textId="77777777" w:rsidTr="00D95D71">
        <w:tc>
          <w:tcPr>
            <w:tcW w:w="5040" w:type="dxa"/>
            <w:gridSpan w:val="2"/>
            <w:shd w:val="clear" w:color="auto" w:fill="auto"/>
          </w:tcPr>
          <w:p w14:paraId="761C68CC" w14:textId="77777777" w:rsidR="00085093" w:rsidRDefault="00085093" w:rsidP="00D95D71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63579CFD" w14:textId="5EC63CEE" w:rsidR="00D95D71" w:rsidRPr="00CB4BE7" w:rsidRDefault="00D95D71" w:rsidP="00D95D71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CB4BE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สำหรับปีสิ้นสุดวันที่ </w:t>
            </w:r>
            <w:r w:rsidRPr="00CB4BE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CB4BE7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CB4BE7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2561</w:t>
            </w:r>
          </w:p>
        </w:tc>
        <w:tc>
          <w:tcPr>
            <w:tcW w:w="1697" w:type="dxa"/>
            <w:shd w:val="clear" w:color="auto" w:fill="auto"/>
          </w:tcPr>
          <w:p w14:paraId="332E8208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A3F4ADE" w14:textId="77777777" w:rsidR="00D95D71" w:rsidRPr="00085093" w:rsidRDefault="00D95D71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strike/>
                <w:lang w:val="en-US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0927F7F3" w14:textId="77777777" w:rsidR="00D95D71" w:rsidRPr="00085093" w:rsidRDefault="00D95D71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strike/>
                <w:cs/>
                <w:lang w:val="en-US"/>
              </w:rPr>
            </w:pPr>
          </w:p>
        </w:tc>
      </w:tr>
      <w:tr w:rsidR="00D95D71" w14:paraId="7A75C965" w14:textId="77777777" w:rsidTr="00D95D71">
        <w:tc>
          <w:tcPr>
            <w:tcW w:w="3240" w:type="dxa"/>
            <w:shd w:val="clear" w:color="auto" w:fill="auto"/>
          </w:tcPr>
          <w:p w14:paraId="62C633C7" w14:textId="4F1DE399" w:rsidR="00D95D71" w:rsidRPr="00D95D71" w:rsidRDefault="00D95D71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 w:rsidRPr="00D95D71">
              <w:rPr>
                <w:rFonts w:ascii="Angsana New" w:hAnsi="Angsana New" w:cs="Angsana New"/>
                <w:lang w:val="en-US"/>
              </w:rPr>
              <w:t xml:space="preserve">29 </w:t>
            </w:r>
            <w:r w:rsidRPr="00D95D71">
              <w:rPr>
                <w:rFonts w:ascii="Angsana New" w:hAnsi="Angsana New" w:cs="Angsana New" w:hint="cs"/>
                <w:cs/>
                <w:lang w:val="en-US"/>
              </w:rPr>
              <w:t xml:space="preserve">พฤศจิกายน </w:t>
            </w:r>
            <w:r w:rsidRPr="00D95D71">
              <w:rPr>
                <w:rFonts w:ascii="Angsana New" w:hAnsi="Angsana New" w:cs="Angsana New"/>
                <w:lang w:val="en-US"/>
              </w:rPr>
              <w:t xml:space="preserve">2560 </w:t>
            </w:r>
            <w:r w:rsidRPr="00D95D71">
              <w:rPr>
                <w:rFonts w:ascii="Angsana New" w:hAnsi="Angsana New" w:cs="Angsana New" w:hint="cs"/>
                <w:cs/>
                <w:lang w:val="en-US"/>
              </w:rPr>
              <w:t>(วันจัดตั้ง)</w:t>
            </w:r>
            <w:r w:rsidRPr="00D95D71">
              <w:rPr>
                <w:rFonts w:ascii="Angsana New" w:hAnsi="Angsana New" w:cs="Angsana New"/>
                <w:lang w:val="en-US"/>
              </w:rPr>
              <w:t xml:space="preserve"> -</w:t>
            </w:r>
          </w:p>
        </w:tc>
        <w:tc>
          <w:tcPr>
            <w:tcW w:w="1800" w:type="dxa"/>
            <w:shd w:val="clear" w:color="auto" w:fill="auto"/>
          </w:tcPr>
          <w:p w14:paraId="68BD549F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42645737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E72B1B3" w14:textId="77777777" w:rsidR="00D95D71" w:rsidRPr="000260B6" w:rsidRDefault="00D95D71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3117D5E7" w14:textId="77777777" w:rsidR="00D95D71" w:rsidRDefault="00D95D71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D95D71" w14:paraId="1F321A8D" w14:textId="77777777" w:rsidTr="00D95D71">
        <w:tc>
          <w:tcPr>
            <w:tcW w:w="3240" w:type="dxa"/>
            <w:shd w:val="clear" w:color="auto" w:fill="auto"/>
          </w:tcPr>
          <w:p w14:paraId="00911B51" w14:textId="640FC251" w:rsidR="00D95D71" w:rsidRPr="00D95D71" w:rsidRDefault="00D95D71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D95D71">
              <w:rPr>
                <w:rFonts w:ascii="Angsana New" w:hAnsi="Angsana New" w:cs="Angsana New"/>
                <w:lang w:val="en-US"/>
              </w:rPr>
              <w:t xml:space="preserve">31 </w:t>
            </w:r>
            <w:r w:rsidRPr="00D95D71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D95D71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800" w:type="dxa"/>
            <w:shd w:val="clear" w:color="auto" w:fill="auto"/>
          </w:tcPr>
          <w:p w14:paraId="59D19A83" w14:textId="0ED38B8C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2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97" w:type="dxa"/>
            <w:shd w:val="clear" w:color="auto" w:fill="auto"/>
          </w:tcPr>
          <w:p w14:paraId="5921743F" w14:textId="7DD688D2" w:rsidR="00D95D71" w:rsidRPr="000260B6" w:rsidRDefault="00D95D71" w:rsidP="004E009F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73758653" w14:textId="763DDCED" w:rsidR="00D95D71" w:rsidRPr="000260B6" w:rsidRDefault="00D95D71" w:rsidP="004E009F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0.0403</w:t>
            </w:r>
          </w:p>
        </w:tc>
        <w:tc>
          <w:tcPr>
            <w:tcW w:w="1183" w:type="dxa"/>
            <w:shd w:val="clear" w:color="auto" w:fill="auto"/>
          </w:tcPr>
          <w:p w14:paraId="7EAF1E80" w14:textId="3CC00669" w:rsidR="00D95D71" w:rsidRPr="00D95D71" w:rsidRDefault="00D95D71" w:rsidP="004E009F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95D71">
              <w:rPr>
                <w:rFonts w:ascii="Angsana New" w:hAnsi="Angsana New" w:cs="Angsana New"/>
                <w:lang w:val="en-US"/>
              </w:rPr>
              <w:t>16,499</w:t>
            </w:r>
          </w:p>
        </w:tc>
      </w:tr>
      <w:tr w:rsidR="00D95D71" w14:paraId="2C53767A" w14:textId="77777777" w:rsidTr="00D95D71">
        <w:tc>
          <w:tcPr>
            <w:tcW w:w="3240" w:type="dxa"/>
            <w:shd w:val="clear" w:color="auto" w:fill="auto"/>
          </w:tcPr>
          <w:p w14:paraId="2AA4DFE8" w14:textId="05C69B7B" w:rsidR="00D95D71" w:rsidRDefault="00D95D71" w:rsidP="00D95D7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มกรา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คม</w:t>
            </w:r>
            <w:r>
              <w:rPr>
                <w:rFonts w:ascii="Angsana New" w:hAnsi="Angsana New" w:cs="Angsana New"/>
                <w:lang w:val="en-US"/>
              </w:rPr>
              <w:t xml:space="preserve"> 2561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-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22E9DC0" w14:textId="42B18962" w:rsidR="00D95D71" w:rsidRPr="000260B6" w:rsidRDefault="00D95D71" w:rsidP="00D95D7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2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97" w:type="dxa"/>
            <w:shd w:val="clear" w:color="auto" w:fill="auto"/>
          </w:tcPr>
          <w:p w14:paraId="216699C1" w14:textId="2FF05BDB" w:rsidR="00D95D71" w:rsidRPr="000260B6" w:rsidRDefault="00D95D71" w:rsidP="00D95D7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สิงหาคม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78255421" w14:textId="487895E1" w:rsidR="00D95D71" w:rsidRPr="000260B6" w:rsidRDefault="00D95D71" w:rsidP="00D95D71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0.2640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B198015" w14:textId="1E42DE5F" w:rsidR="00D95D71" w:rsidRPr="00D95D71" w:rsidRDefault="00D95D71" w:rsidP="00D95D7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D95D71">
              <w:rPr>
                <w:rFonts w:ascii="Angsana New" w:hAnsi="Angsana New" w:cs="Angsana New"/>
                <w:lang w:val="en-US"/>
              </w:rPr>
              <w:t>108,081</w:t>
            </w:r>
          </w:p>
        </w:tc>
      </w:tr>
      <w:tr w:rsidR="00D95D71" w14:paraId="19AAF18D" w14:textId="77777777" w:rsidTr="00D95D71">
        <w:tc>
          <w:tcPr>
            <w:tcW w:w="3240" w:type="dxa"/>
            <w:shd w:val="clear" w:color="auto" w:fill="auto"/>
          </w:tcPr>
          <w:p w14:paraId="6D549CAC" w14:textId="17E49CAA" w:rsidR="00D95D71" w:rsidRPr="000260B6" w:rsidRDefault="009A35BB" w:rsidP="00D95D7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620B6BDE" w14:textId="77777777" w:rsidR="00D95D71" w:rsidRPr="000260B6" w:rsidRDefault="00D95D71" w:rsidP="00D95D7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6B360760" w14:textId="77777777" w:rsidR="00D95D71" w:rsidRPr="000260B6" w:rsidRDefault="00D95D71" w:rsidP="00D95D7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2C5E504" w14:textId="77777777" w:rsidR="00D95D71" w:rsidRPr="000260B6" w:rsidRDefault="00D95D71" w:rsidP="00D95D71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F76BC" w14:textId="4E9E306F" w:rsidR="00D95D71" w:rsidRDefault="00D95D71" w:rsidP="00D95D7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124,580</w:t>
            </w:r>
          </w:p>
        </w:tc>
      </w:tr>
    </w:tbl>
    <w:p w14:paraId="46A4AEAF" w14:textId="60096AEE" w:rsidR="009240CE" w:rsidRPr="00D95D71" w:rsidRDefault="009240CE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F48D69E" w14:textId="77777777" w:rsidR="00183EA0" w:rsidRDefault="00183EA0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78FC7D" w14:textId="77777777" w:rsidR="00183EA0" w:rsidRDefault="00183EA0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3C4E04" w14:textId="77777777" w:rsidR="00183EA0" w:rsidRDefault="00183EA0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E5C2FF" w14:textId="77777777" w:rsidR="00183EA0" w:rsidRDefault="00183EA0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7577FF" w14:textId="77777777" w:rsidR="00183EA0" w:rsidRDefault="00183EA0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BF6FF" w14:textId="2A896B66" w:rsidR="001D26F9" w:rsidRPr="00297510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</w:p>
    <w:p w14:paraId="340F56E0" w14:textId="77777777" w:rsidR="001D26F9" w:rsidRPr="00D95D71" w:rsidRDefault="001D26F9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B8498BB" w14:textId="77777777" w:rsidR="001D26F9" w:rsidRPr="00EA592D" w:rsidRDefault="001D26F9" w:rsidP="001D26F9">
      <w:pPr>
        <w:pStyle w:val="a6"/>
        <w:ind w:left="540" w:right="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EA592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ค่าธรรมเนียม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ผู้จัดการกองทรัสต์</w:t>
      </w:r>
    </w:p>
    <w:p w14:paraId="38E4111B" w14:textId="77777777" w:rsidR="001D26F9" w:rsidRPr="002C0483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071041D" w14:textId="77777777" w:rsidR="001D26F9" w:rsidRPr="00C4154E" w:rsidRDefault="001D26F9" w:rsidP="001D26F9">
      <w:pPr>
        <w:pStyle w:val="a6"/>
        <w:ind w:left="540" w:right="29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ค่าธรรมเนียมในกา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รบริหารจัดการกองทรัสต์</w:t>
      </w:r>
      <w:r w:rsidRPr="00C4154E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 </w:t>
      </w:r>
    </w:p>
    <w:p w14:paraId="2AB79511" w14:textId="77777777" w:rsidR="001D26F9" w:rsidRPr="002C0483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FDE806B" w14:textId="77777777" w:rsidR="001D26F9" w:rsidRDefault="001D26F9" w:rsidP="001D26F9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ผู้จัดการกองทรัสต์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จะได้รับค่าตอบแทนในอัตราไม่เกินร้อยละ </w:t>
      </w:r>
      <w:r>
        <w:rPr>
          <w:rFonts w:ascii="Angsana New" w:hAnsi="Angsana New" w:cs="Angsana New"/>
          <w:sz w:val="30"/>
          <w:szCs w:val="30"/>
          <w:lang w:val="en-US"/>
        </w:rPr>
        <w:t>2.00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ต่อปี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ยกเว้นปี </w:t>
      </w:r>
      <w:r>
        <w:rPr>
          <w:rFonts w:ascii="Angsana New" w:eastAsia="Times New Roman" w:hAnsi="Angsana New" w:cs="Angsana New"/>
          <w:sz w:val="30"/>
          <w:szCs w:val="30"/>
          <w:lang w:val="en-US"/>
        </w:rPr>
        <w:t xml:space="preserve">2561 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eastAsia="Times New Roman" w:hAnsi="Angsana New" w:cs="Angsana New"/>
          <w:sz w:val="30"/>
          <w:szCs w:val="30"/>
          <w:lang w:val="en-US"/>
        </w:rPr>
        <w:t xml:space="preserve">2562 </w:t>
      </w:r>
      <w:r w:rsidRPr="00652A37">
        <w:rPr>
          <w:rFonts w:ascii="Angsana New" w:eastAsia="Times New Roman" w:hAnsi="Angsana New" w:cs="Angsana New"/>
          <w:sz w:val="30"/>
          <w:szCs w:val="30"/>
          <w:cs/>
        </w:rPr>
        <w:t>จะได้รั</w:t>
      </w:r>
      <w:r>
        <w:rPr>
          <w:rFonts w:ascii="Angsana New" w:eastAsia="Times New Roman" w:hAnsi="Angsana New" w:cs="Angsana New"/>
          <w:sz w:val="30"/>
          <w:szCs w:val="30"/>
          <w:cs/>
        </w:rPr>
        <w:t xml:space="preserve">บค่าตอบแทนในอัตราไม่เกินร้อยละ </w:t>
      </w:r>
      <w:r>
        <w:rPr>
          <w:rFonts w:ascii="Angsana New" w:eastAsia="Times New Roman" w:hAnsi="Angsana New" w:cs="Angsana New"/>
          <w:sz w:val="30"/>
          <w:szCs w:val="30"/>
          <w:lang w:val="en-US"/>
        </w:rPr>
        <w:t>0.15</w:t>
      </w:r>
      <w:r w:rsidRPr="00652A37">
        <w:rPr>
          <w:rFonts w:ascii="Angsana New" w:eastAsia="Times New Roman" w:hAnsi="Angsana New" w:cs="Angsana New"/>
          <w:sz w:val="30"/>
          <w:szCs w:val="30"/>
          <w:cs/>
        </w:rPr>
        <w:t xml:space="preserve"> ต่อปี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ของมูลค่าทรัพย์สินรวมของกองทรัสต์ ทั้งนี้ค่าตอบแทนดังกล่าวไม่ต่ำกว่า 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ล้านบาทต่อปี</w:t>
      </w:r>
    </w:p>
    <w:p w14:paraId="75F18181" w14:textId="77777777" w:rsidR="001D26F9" w:rsidRPr="002C0483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D021CA3" w14:textId="77777777" w:rsidR="001D26F9" w:rsidRPr="00C4154E" w:rsidRDefault="001D26F9" w:rsidP="001D26F9">
      <w:pPr>
        <w:pStyle w:val="a6"/>
        <w:ind w:left="540" w:right="29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C4154E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ค่าธรรมเนียมในการได้มา </w:t>
      </w:r>
      <w:r w:rsidRPr="00C4154E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/ </w:t>
      </w:r>
      <w:r w:rsidRPr="00C4154E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 xml:space="preserve">จำหน่ายไปซึ่งทรัพย์สินของกองทรัสต์ </w:t>
      </w:r>
    </w:p>
    <w:p w14:paraId="65116CE8" w14:textId="77777777" w:rsidR="001D26F9" w:rsidRPr="00F77287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88BFC5C" w14:textId="3A3C6E2C" w:rsidR="001D26F9" w:rsidRDefault="001D26F9" w:rsidP="001D26F9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8256E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ผู้จัดการกองทรัสต์ จะได้รับค่าธรรมเนียมไม่เกินร้อยละ </w:t>
      </w:r>
      <w:r w:rsidRPr="008256EC">
        <w:rPr>
          <w:rFonts w:ascii="Angsana New" w:hAnsi="Angsana New" w:cs="Angsana New"/>
          <w:sz w:val="30"/>
          <w:szCs w:val="30"/>
          <w:lang w:val="en-US"/>
        </w:rPr>
        <w:t>1</w:t>
      </w:r>
      <w:r>
        <w:rPr>
          <w:rFonts w:ascii="Angsana New" w:hAnsi="Angsana New" w:cs="Angsana New"/>
          <w:sz w:val="30"/>
          <w:szCs w:val="30"/>
          <w:lang w:val="en-US"/>
        </w:rPr>
        <w:t>.00</w:t>
      </w:r>
      <w:r w:rsidRPr="008256E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8256EC">
        <w:rPr>
          <w:rFonts w:ascii="Angsana New" w:hAnsi="Angsana New" w:cs="Angsana New" w:hint="cs"/>
          <w:sz w:val="30"/>
          <w:szCs w:val="30"/>
          <w:cs/>
          <w:lang w:val="en-US"/>
        </w:rPr>
        <w:t>ของมูลค่าที่ทรัพย์สินที่ได้มาหรือจำหน่ายไปของกองทรัสต์</w:t>
      </w:r>
    </w:p>
    <w:p w14:paraId="3B5B6F9E" w14:textId="77777777" w:rsidR="00D95D71" w:rsidRPr="00D95D71" w:rsidRDefault="00D95D71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F7FBA3F" w14:textId="77777777" w:rsidR="001D26F9" w:rsidRPr="00F77287" w:rsidRDefault="001D26F9" w:rsidP="001D26F9">
      <w:pPr>
        <w:pStyle w:val="a6"/>
        <w:ind w:left="540" w:right="2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F7728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ค่าธรรมเนียม</w:t>
      </w:r>
      <w:r w:rsidRPr="00F7728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ทรัสตี</w:t>
      </w:r>
    </w:p>
    <w:p w14:paraId="4218E2DF" w14:textId="77777777" w:rsidR="001D26F9" w:rsidRPr="00F77287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4FC452A3" w14:textId="77777777" w:rsidR="001D26F9" w:rsidRPr="0031245D" w:rsidRDefault="001D26F9" w:rsidP="001D26F9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1245D">
        <w:rPr>
          <w:rFonts w:ascii="Angsana New" w:hAnsi="Angsana New" w:cs="Angsana New" w:hint="cs"/>
          <w:sz w:val="30"/>
          <w:szCs w:val="30"/>
          <w:cs/>
        </w:rPr>
        <w:t xml:space="preserve">ทรัสตีจะได้รับค่าตอบแทนในอัตราไม่เกินร้อยละ </w:t>
      </w:r>
      <w:r w:rsidRPr="0031245D">
        <w:rPr>
          <w:rFonts w:ascii="Angsana New" w:hAnsi="Angsana New" w:cs="Angsana New"/>
          <w:sz w:val="30"/>
          <w:szCs w:val="30"/>
          <w:lang w:val="en-US"/>
        </w:rPr>
        <w:t>2</w:t>
      </w:r>
      <w:r>
        <w:rPr>
          <w:rFonts w:ascii="Angsana New" w:hAnsi="Angsana New" w:cs="Angsana New"/>
          <w:sz w:val="30"/>
          <w:szCs w:val="30"/>
          <w:lang w:val="en-US"/>
        </w:rPr>
        <w:t>.00</w:t>
      </w:r>
      <w:r w:rsidRPr="0031245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ต่อปีของมูลค่าทรัพย์สินรวมของกองทรัสต์ ทั้งนี้ค่าตอบแทนดังกล่าวไม่ต่ำกว่า </w:t>
      </w:r>
      <w:r w:rsidRPr="0031245D">
        <w:rPr>
          <w:rFonts w:ascii="Angsana New" w:hAnsi="Angsana New" w:cs="Angsana New"/>
          <w:sz w:val="30"/>
          <w:szCs w:val="30"/>
          <w:lang w:val="en-US"/>
        </w:rPr>
        <w:t>6</w:t>
      </w:r>
      <w:r w:rsidRPr="0031245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ล้านบาทต่อปี</w:t>
      </w:r>
    </w:p>
    <w:p w14:paraId="39A317F3" w14:textId="77777777" w:rsidR="001D26F9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0DA8BDC" w14:textId="77777777" w:rsidR="001D26F9" w:rsidRPr="0031245D" w:rsidRDefault="001D26F9" w:rsidP="001D26F9">
      <w:pPr>
        <w:pStyle w:val="a6"/>
        <w:ind w:right="29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1245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ค่าธรรมเนียมนายทะเบียน</w:t>
      </w:r>
    </w:p>
    <w:p w14:paraId="1B3454CF" w14:textId="77777777" w:rsidR="001D26F9" w:rsidRPr="0031245D" w:rsidRDefault="001D26F9" w:rsidP="001D26F9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p w14:paraId="41A65387" w14:textId="77777777" w:rsidR="001D26F9" w:rsidRDefault="001D26F9" w:rsidP="001D26F9">
      <w:pPr>
        <w:pStyle w:val="a6"/>
        <w:tabs>
          <w:tab w:val="right" w:pos="10890"/>
        </w:tabs>
        <w:ind w:right="0" w:firstLine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1245D">
        <w:rPr>
          <w:rFonts w:ascii="Angsana New" w:hAnsi="Angsana New" w:cs="Angsana New"/>
          <w:sz w:val="30"/>
          <w:szCs w:val="30"/>
          <w:cs/>
          <w:lang w:val="en-US"/>
        </w:rPr>
        <w:t>ตาม</w:t>
      </w:r>
      <w:r w:rsidRPr="0031245D">
        <w:rPr>
          <w:rFonts w:ascii="Angsana New" w:hAnsi="Angsana New" w:cs="Angsana New" w:hint="cs"/>
          <w:sz w:val="30"/>
          <w:szCs w:val="30"/>
          <w:cs/>
          <w:lang w:val="en-US"/>
        </w:rPr>
        <w:t>ข้อกำหนดของนายทะเบียนหน่วยทรัสต์</w:t>
      </w:r>
    </w:p>
    <w:p w14:paraId="6458138F" w14:textId="76F0D606" w:rsidR="001D26F9" w:rsidRPr="00D95D71" w:rsidRDefault="001D26F9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B450AA9" w14:textId="149320AA" w:rsidR="001D26F9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04F9F84" w14:textId="6C37DBB4" w:rsidR="001D26F9" w:rsidRDefault="001D26F9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5DBE036" w14:textId="30EA529E" w:rsidR="00F50A6E" w:rsidRPr="00623946" w:rsidRDefault="00F50A6E" w:rsidP="00F5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4F355893" w14:textId="77777777" w:rsidR="00F50A6E" w:rsidRPr="00D771EC" w:rsidRDefault="00F50A6E" w:rsidP="00F5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93DAE4" w14:textId="0FF81AD1" w:rsidR="00F50A6E" w:rsidRPr="00623946" w:rsidRDefault="00F50A6E" w:rsidP="00F5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29A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829A2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A829A2">
        <w:rPr>
          <w:rFonts w:asciiTheme="majorBidi" w:hAnsiTheme="majorBidi" w:cstheme="majorBidi"/>
          <w:sz w:val="30"/>
          <w:szCs w:val="30"/>
          <w:cs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</w:t>
      </w:r>
      <w:r w:rsidRPr="00A829A2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A829A2">
        <w:rPr>
          <w:rFonts w:asciiTheme="majorBidi" w:hAnsiTheme="majorBidi" w:cstheme="majorBidi"/>
          <w:sz w:val="30"/>
          <w:szCs w:val="30"/>
          <w:cs/>
        </w:rPr>
        <w:t>ไม่มีการถือหรือออกตราสารอนุพันธ์ เพื่อการเก็งกำไรหรือการค้า</w:t>
      </w:r>
    </w:p>
    <w:p w14:paraId="5F412E59" w14:textId="77777777" w:rsidR="00F50A6E" w:rsidRPr="00DC39A6" w:rsidRDefault="00F50A6E" w:rsidP="00F5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1C3020" w14:textId="77777777" w:rsidR="00485515" w:rsidRDefault="00485515" w:rsidP="00F50A6E">
      <w:pPr>
        <w:pStyle w:val="a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lang w:val="en-US"/>
        </w:rPr>
      </w:pPr>
    </w:p>
    <w:p w14:paraId="1394EA91" w14:textId="77777777" w:rsidR="00485515" w:rsidRDefault="00485515" w:rsidP="00F50A6E">
      <w:pPr>
        <w:pStyle w:val="a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lang w:val="en-US"/>
        </w:rPr>
      </w:pPr>
    </w:p>
    <w:p w14:paraId="35F48047" w14:textId="4E6F0162" w:rsidR="00F50A6E" w:rsidRPr="00485515" w:rsidRDefault="00F50A6E" w:rsidP="00F50A6E">
      <w:pPr>
        <w:pStyle w:val="a"/>
        <w:tabs>
          <w:tab w:val="clear" w:pos="1080"/>
        </w:tabs>
        <w:ind w:left="540" w:right="29"/>
        <w:jc w:val="thaiDistribute"/>
        <w:rPr>
          <w:rFonts w:asciiTheme="majorBidi" w:hAnsiTheme="majorBidi" w:cstheme="majorBidi"/>
          <w:lang w:val="en-US"/>
        </w:rPr>
      </w:pPr>
      <w:r w:rsidRPr="00485515">
        <w:rPr>
          <w:rFonts w:asciiTheme="majorBidi" w:hAnsiTheme="majorBidi" w:cstheme="majorBidi"/>
          <w:cs/>
          <w:lang w:val="en-US"/>
        </w:rPr>
        <w:lastRenderedPageBreak/>
        <w:t>การจัดการความเสี่ยงเป็นส่วนที่สำคัญของธุรกิจของกลุ่ม</w:t>
      </w:r>
      <w:r w:rsidR="00A829A2" w:rsidRPr="00485515">
        <w:rPr>
          <w:rFonts w:asciiTheme="majorBidi" w:hAnsiTheme="majorBidi" w:cstheme="majorBidi" w:hint="cs"/>
          <w:cs/>
          <w:lang w:val="en-US"/>
        </w:rPr>
        <w:t>กองทรัสต์</w:t>
      </w:r>
      <w:r w:rsidRPr="00485515">
        <w:rPr>
          <w:rFonts w:asciiTheme="majorBidi" w:hAnsiTheme="majorBidi" w:cstheme="majorBidi"/>
          <w:cs/>
          <w:lang w:val="en-US"/>
        </w:rPr>
        <w:t xml:space="preserve"> กลุ่ม</w:t>
      </w:r>
      <w:r w:rsidR="00A829A2" w:rsidRPr="00485515">
        <w:rPr>
          <w:rFonts w:asciiTheme="majorBidi" w:hAnsiTheme="majorBidi" w:cstheme="majorBidi" w:hint="cs"/>
          <w:cs/>
          <w:lang w:val="en-US"/>
        </w:rPr>
        <w:t>กองทรัสต์</w:t>
      </w:r>
      <w:r w:rsidRPr="00485515">
        <w:rPr>
          <w:rFonts w:asciiTheme="majorBidi" w:hAnsiTheme="majorBidi" w:cstheme="majorBidi"/>
          <w:cs/>
          <w:lang w:val="en-US"/>
        </w:rPr>
        <w:t>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</w:t>
      </w:r>
      <w:r w:rsidR="00A829A2" w:rsidRPr="00485515">
        <w:rPr>
          <w:rFonts w:asciiTheme="majorBidi" w:hAnsiTheme="majorBidi" w:cstheme="majorBidi" w:hint="cs"/>
          <w:cs/>
          <w:lang w:val="en-US"/>
        </w:rPr>
        <w:t>กองทรัสต์</w:t>
      </w:r>
      <w:r w:rsidRPr="00485515">
        <w:rPr>
          <w:rFonts w:asciiTheme="majorBidi" w:hAnsiTheme="majorBidi" w:cstheme="majorBidi"/>
          <w:cs/>
          <w:lang w:val="en-US"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3DC8FA2" w14:textId="77777777" w:rsidR="00916E6F" w:rsidRDefault="00916E6F" w:rsidP="00054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9183268" w14:textId="0868B461" w:rsidR="001D26F9" w:rsidRPr="00916E6F" w:rsidRDefault="001D26F9" w:rsidP="00916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245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ความเสี่ยงด้านอัตราดอกเบี้ย </w:t>
      </w:r>
    </w:p>
    <w:p w14:paraId="105293A2" w14:textId="77777777" w:rsidR="001D26F9" w:rsidRPr="0031245D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AF65BC8" w14:textId="36E552E4" w:rsidR="001D26F9" w:rsidRPr="00E342FD" w:rsidRDefault="001D26F9" w:rsidP="001D26F9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31245D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E342F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 w:cs="Angsana New"/>
          <w:sz w:val="30"/>
          <w:szCs w:val="30"/>
          <w:cs/>
        </w:rPr>
        <w:t xml:space="preserve">กองทรัสต์ </w:t>
      </w:r>
      <w:r w:rsidR="00E342F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 w:cs="Angsana New"/>
          <w:sz w:val="30"/>
          <w:szCs w:val="30"/>
          <w:cs/>
        </w:rPr>
        <w:t>กองทรัสต์มีความเสี่ยงด้านอัตราดอกเบี้ยที่เกิดจาก</w:t>
      </w:r>
      <w:r w:rsidR="00E342FD">
        <w:rPr>
          <w:rFonts w:ascii="Angsana New" w:hAnsi="Angsana New" w:cs="Angsana New" w:hint="cs"/>
          <w:sz w:val="30"/>
          <w:szCs w:val="30"/>
          <w:cs/>
        </w:rPr>
        <w:t xml:space="preserve">เงินให้กู้ยืมแก่บริษัทย่อย (ดูหมายเหตุ </w:t>
      </w:r>
      <w:r w:rsidR="00E342FD">
        <w:rPr>
          <w:rFonts w:ascii="Angsana New" w:hAnsi="Angsana New" w:cs="Angsana New"/>
          <w:sz w:val="30"/>
          <w:szCs w:val="30"/>
          <w:lang w:val="en-US"/>
        </w:rPr>
        <w:t>4</w:t>
      </w:r>
      <w:r w:rsidR="00E342F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) และเงินกู้ยืมระยะยาว (หมายเหตุ </w:t>
      </w:r>
      <w:r w:rsidR="00E342FD">
        <w:rPr>
          <w:rFonts w:ascii="Angsana New" w:hAnsi="Angsana New" w:cs="Angsana New"/>
          <w:sz w:val="30"/>
          <w:szCs w:val="30"/>
          <w:lang w:val="en-US"/>
        </w:rPr>
        <w:t>8</w:t>
      </w:r>
      <w:r w:rsidR="00E342FD">
        <w:rPr>
          <w:rFonts w:ascii="Angsana New" w:hAnsi="Angsana New" w:cs="Angsana New" w:hint="cs"/>
          <w:sz w:val="30"/>
          <w:szCs w:val="30"/>
          <w:cs/>
          <w:lang w:val="en-US"/>
        </w:rPr>
        <w:t>)</w:t>
      </w:r>
    </w:p>
    <w:p w14:paraId="682BEEC1" w14:textId="77777777" w:rsidR="001D26F9" w:rsidRPr="00D95D71" w:rsidRDefault="001D26F9" w:rsidP="00D95D71">
      <w:pPr>
        <w:pStyle w:val="a"/>
        <w:tabs>
          <w:tab w:val="clear" w:pos="1080"/>
        </w:tabs>
        <w:ind w:left="540" w:right="29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8735FEA" w14:textId="77777777" w:rsidR="001D26F9" w:rsidRPr="0031245D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1245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ความเสี่ยงทางด้านสินเชื่อ </w:t>
      </w:r>
    </w:p>
    <w:p w14:paraId="7D33933C" w14:textId="77777777" w:rsidR="001D26F9" w:rsidRPr="0031245D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EA44F1F" w14:textId="2EFA870B" w:rsidR="001D26F9" w:rsidRPr="0031245D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1245D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E342FD"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กองทรัสต์ ตามเงื่อนไขที่ตกลงไว้เมื่อครบกำหนด</w:t>
      </w:r>
      <w:r w:rsidRPr="0031245D">
        <w:rPr>
          <w:rFonts w:ascii="Angsana New" w:hAnsi="Angsana New"/>
          <w:sz w:val="30"/>
          <w:szCs w:val="30"/>
        </w:rPr>
        <w:t xml:space="preserve"> </w:t>
      </w:r>
      <w:r w:rsidRPr="0031245D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ความเสี่ยงด้านการให้สินเชื่อเกิดจากความเสี่ยงในการจัดการเรียกเก็บค่าเช่าจากคู่สัญญา</w:t>
      </w:r>
    </w:p>
    <w:p w14:paraId="407C2883" w14:textId="77777777" w:rsidR="001D26F9" w:rsidRPr="0031245D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62AF1AB" w14:textId="5222D523" w:rsidR="001D26F9" w:rsidRPr="0031245D" w:rsidRDefault="00E342FD" w:rsidP="001D26F9">
      <w:pPr>
        <w:tabs>
          <w:tab w:val="clear" w:pos="227"/>
          <w:tab w:val="clear" w:pos="454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D26F9" w:rsidRPr="0031245D">
        <w:rPr>
          <w:rFonts w:ascii="Angsana New" w:hAnsi="Angsana New"/>
          <w:sz w:val="30"/>
          <w:szCs w:val="30"/>
          <w:cs/>
        </w:rPr>
        <w:t>กองทรัสต์มีการกระจุกตัวของความเสี่ยงด้านการให้สินเชื่อ เนื่องจาก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1D26F9" w:rsidRPr="0031245D">
        <w:rPr>
          <w:rFonts w:ascii="Angsana New" w:hAnsi="Angsana New"/>
          <w:sz w:val="30"/>
          <w:szCs w:val="30"/>
          <w:cs/>
        </w:rPr>
        <w:t>กองทรัสต์ มีคู่สัญญาซึ่งเป็นผู้เช่าและผู้เช่าช่วงเพียง</w:t>
      </w:r>
      <w:r>
        <w:rPr>
          <w:rFonts w:ascii="Angsana New" w:hAnsi="Angsana New" w:hint="cs"/>
          <w:sz w:val="30"/>
          <w:szCs w:val="30"/>
          <w:cs/>
        </w:rPr>
        <w:t>สอง</w:t>
      </w:r>
      <w:r w:rsidR="001D26F9" w:rsidRPr="0031245D">
        <w:rPr>
          <w:rFonts w:ascii="Angsana New" w:hAnsi="Angsana New"/>
          <w:sz w:val="30"/>
          <w:szCs w:val="30"/>
          <w:cs/>
        </w:rPr>
        <w:t>ราย ดังนั้น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1D26F9" w:rsidRPr="0031245D">
        <w:rPr>
          <w:rFonts w:ascii="Angsana New" w:hAnsi="Angsana New"/>
          <w:sz w:val="30"/>
          <w:szCs w:val="30"/>
          <w:cs/>
        </w:rPr>
        <w:t>กอง</w:t>
      </w:r>
      <w:r w:rsidR="001D26F9" w:rsidRPr="0031245D">
        <w:rPr>
          <w:rFonts w:ascii="Angsana New" w:hAnsi="Angsana New" w:hint="cs"/>
          <w:sz w:val="30"/>
          <w:szCs w:val="30"/>
          <w:cs/>
        </w:rPr>
        <w:t>ทรัสต์</w:t>
      </w:r>
      <w:r w:rsidR="001D26F9" w:rsidRPr="0031245D">
        <w:rPr>
          <w:rFonts w:ascii="Angsana New" w:hAnsi="Angsana New"/>
          <w:sz w:val="30"/>
          <w:szCs w:val="30"/>
          <w:cs/>
        </w:rPr>
        <w:t>อาจมีความเสี่ยงจากฐานะการเงินและความสามารถในการชําระค่าเช่าของผู้เช่าและผู้เช่าช่วงได้ หากผู้เช่าและผู้เช่าช่วงดังกล่าวมีปัญหาทางการเงิน</w:t>
      </w:r>
    </w:p>
    <w:p w14:paraId="68862348" w14:textId="38D2C4C8" w:rsidR="001D26F9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DB26113" w14:textId="77777777" w:rsidR="008752C4" w:rsidRPr="00623946" w:rsidRDefault="008752C4" w:rsidP="008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08D41137" w14:textId="226130BD" w:rsidR="008752C4" w:rsidRDefault="008752C4" w:rsidP="001D26F9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6FD20AC" w14:textId="6DB52A30" w:rsidR="008752C4" w:rsidRPr="005017BE" w:rsidRDefault="008752C4" w:rsidP="008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17BE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5017BE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มีความเสี่ยงจากอัตราแลกเปลี่ยนเงินตราต่างประเทศ ซึ่งเกิดจาก</w:t>
      </w:r>
      <w:r w:rsidR="009F4715">
        <w:rPr>
          <w:rFonts w:asciiTheme="majorBidi" w:hAnsiTheme="majorBidi" w:cstheme="majorBidi" w:hint="cs"/>
          <w:sz w:val="30"/>
          <w:szCs w:val="30"/>
          <w:cs/>
        </w:rPr>
        <w:t>รายการค้า</w:t>
      </w:r>
      <w:r w:rsidRPr="005017BE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</w:t>
      </w:r>
      <w:r w:rsidR="005017BE">
        <w:rPr>
          <w:rFonts w:asciiTheme="majorBidi" w:hAnsiTheme="majorBidi" w:cstheme="majorBidi"/>
          <w:sz w:val="30"/>
          <w:szCs w:val="30"/>
        </w:rPr>
        <w:t xml:space="preserve"> </w:t>
      </w:r>
      <w:r w:rsidR="005017BE" w:rsidRPr="005017BE">
        <w:rPr>
          <w:rFonts w:asciiTheme="majorBidi" w:hAnsiTheme="majorBidi" w:cstheme="majorBidi"/>
          <w:sz w:val="30"/>
          <w:szCs w:val="30"/>
          <w:cs/>
        </w:rPr>
        <w:t>และ</w:t>
      </w:r>
      <w:r w:rsidR="0039182F" w:rsidRPr="005017BE">
        <w:rPr>
          <w:rFonts w:asciiTheme="majorBidi" w:hAnsiTheme="majorBidi" w:cstheme="majorBidi"/>
          <w:sz w:val="30"/>
          <w:szCs w:val="30"/>
          <w:cs/>
        </w:rPr>
        <w:t>กลุ่ม</w:t>
      </w:r>
      <w:r w:rsidR="0039182F" w:rsidRPr="005017BE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="005017BE" w:rsidRPr="005017BE">
        <w:rPr>
          <w:rFonts w:asciiTheme="majorBidi" w:hAnsiTheme="majorBidi" w:cstheme="majorBidi"/>
          <w:sz w:val="30"/>
          <w:szCs w:val="30"/>
          <w:cs/>
        </w:rPr>
        <w:t>ไม่ได้ป้องกันความเสี่ยงของสินทรัพย์และหนี้สินทางการเงินที่เป็นเงินตราต่างประเทศ</w:t>
      </w:r>
      <w:r w:rsidR="005017BE" w:rsidRPr="005017BE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7243448B" w14:textId="19A98CF9" w:rsidR="008752C4" w:rsidRDefault="005B0918" w:rsidP="005B0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710"/>
        <w:gridCol w:w="270"/>
        <w:gridCol w:w="1710"/>
        <w:gridCol w:w="270"/>
      </w:tblGrid>
      <w:tr w:rsidR="00EA7D29" w:rsidRPr="00CA05B1" w14:paraId="6F78151C" w14:textId="77777777" w:rsidTr="00E8182D">
        <w:trPr>
          <w:tblHeader/>
        </w:trPr>
        <w:tc>
          <w:tcPr>
            <w:tcW w:w="4230" w:type="dxa"/>
          </w:tcPr>
          <w:p w14:paraId="6C69592D" w14:textId="1D889648" w:rsidR="00EA7D29" w:rsidRPr="00FC3F96" w:rsidRDefault="00EA7D29" w:rsidP="00FC3F9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08EF728" w14:textId="77777777" w:rsidR="00EA7D29" w:rsidRPr="00FC3F96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38AB420" w14:textId="74EA81C1" w:rsidR="00EA7D29" w:rsidRPr="00FC3F96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2D01D2" w14:textId="77777777" w:rsidR="00EA7D29" w:rsidRPr="00ED6391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EA7D29" w:rsidRPr="00CA05B1" w14:paraId="64D7ADD8" w14:textId="77777777" w:rsidTr="00E8182D">
        <w:trPr>
          <w:tblHeader/>
        </w:trPr>
        <w:tc>
          <w:tcPr>
            <w:tcW w:w="4230" w:type="dxa"/>
          </w:tcPr>
          <w:p w14:paraId="2548CB49" w14:textId="77777777" w:rsidR="00EA7D29" w:rsidRPr="00FC3F96" w:rsidRDefault="00EA7D29" w:rsidP="00FC3F9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4AB890E" w14:textId="77777777" w:rsidR="00EA7D29" w:rsidRPr="00FC3F96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B5E09C" w14:textId="2A906CEE" w:rsidR="00EA7D29" w:rsidRPr="00FC3F96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F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376AAB3" w14:textId="77777777" w:rsidR="00EA7D29" w:rsidRPr="00FC3F96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710" w:type="dxa"/>
          </w:tcPr>
          <w:p w14:paraId="1A7F4968" w14:textId="30C40B72" w:rsidR="00EA7D29" w:rsidRPr="00FC3F96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02FCCFC" w14:textId="77777777" w:rsidR="00EA7D29" w:rsidRPr="00EA7D29" w:rsidRDefault="00EA7D29" w:rsidP="00FC3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060F" w:rsidRPr="00CA05B1" w14:paraId="386A472F" w14:textId="77777777" w:rsidTr="006A1AE6">
        <w:trPr>
          <w:tblHeader/>
        </w:trPr>
        <w:tc>
          <w:tcPr>
            <w:tcW w:w="4230" w:type="dxa"/>
          </w:tcPr>
          <w:p w14:paraId="59F0793F" w14:textId="1707BE68" w:rsidR="003E060F" w:rsidRPr="00FC3F96" w:rsidRDefault="003E060F" w:rsidP="00EA7D2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96857ED" w14:textId="77777777" w:rsidR="003E060F" w:rsidRPr="00FC3F96" w:rsidRDefault="003E060F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D25ED3D" w14:textId="77777777" w:rsidR="00827927" w:rsidRDefault="00827927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E99DB9A" w14:textId="3E12AA8E" w:rsidR="003E060F" w:rsidRPr="00FC3F96" w:rsidRDefault="003E060F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3F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C3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8A51A0" w14:textId="77777777" w:rsidR="003E060F" w:rsidRPr="00EA7D29" w:rsidRDefault="003E060F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A7D29" w:rsidRPr="00CA05B1" w14:paraId="779456E1" w14:textId="77777777" w:rsidTr="00E8182D">
        <w:trPr>
          <w:tblHeader/>
        </w:trPr>
        <w:tc>
          <w:tcPr>
            <w:tcW w:w="4230" w:type="dxa"/>
          </w:tcPr>
          <w:p w14:paraId="0CD23F66" w14:textId="2AC7A19C" w:rsidR="00EA7D29" w:rsidRPr="003E060F" w:rsidRDefault="003E060F" w:rsidP="00EA7D2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06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78D6ED2A" w14:textId="77777777" w:rsidR="00EA7D29" w:rsidRPr="00FC3F96" w:rsidRDefault="00EA7D29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65ADE2A" w14:textId="101B893C" w:rsidR="00EA7D29" w:rsidRPr="00FC3F96" w:rsidRDefault="00EA7D29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9A1E2" w14:textId="77777777" w:rsidR="00EA7D29" w:rsidRPr="00ED6391" w:rsidRDefault="00EA7D29" w:rsidP="00EA7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5B0918" w:rsidRPr="00CA05B1" w14:paraId="16946D60" w14:textId="77777777" w:rsidTr="00E8182D">
        <w:tc>
          <w:tcPr>
            <w:tcW w:w="4230" w:type="dxa"/>
          </w:tcPr>
          <w:p w14:paraId="740D7500" w14:textId="0CA6DB59" w:rsidR="005B0918" w:rsidRPr="00FC3F96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8D4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ฝากธนาคาร</w:t>
            </w:r>
          </w:p>
        </w:tc>
        <w:tc>
          <w:tcPr>
            <w:tcW w:w="270" w:type="dxa"/>
          </w:tcPr>
          <w:p w14:paraId="434E7A9C" w14:textId="77777777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C28505" w14:textId="52520575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14,331</w:t>
            </w:r>
          </w:p>
        </w:tc>
        <w:tc>
          <w:tcPr>
            <w:tcW w:w="270" w:type="dxa"/>
          </w:tcPr>
          <w:p w14:paraId="10C01BA4" w14:textId="77777777" w:rsidR="005B0918" w:rsidRPr="00FC3F96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F121BE" w14:textId="2956BCDF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A85496" w14:textId="77777777" w:rsidR="005B0918" w:rsidRPr="00891863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0918" w:rsidRPr="00083CF3" w14:paraId="16E0427B" w14:textId="77777777" w:rsidTr="00E8182D">
        <w:tc>
          <w:tcPr>
            <w:tcW w:w="4230" w:type="dxa"/>
          </w:tcPr>
          <w:p w14:paraId="5734A7DB" w14:textId="4081C6D3" w:rsidR="005B0918" w:rsidRPr="00FC3F96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30C8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270" w:type="dxa"/>
          </w:tcPr>
          <w:p w14:paraId="1A186E4D" w14:textId="77777777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4C4F79" w14:textId="3A5A0748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48,449</w:t>
            </w:r>
          </w:p>
        </w:tc>
        <w:tc>
          <w:tcPr>
            <w:tcW w:w="270" w:type="dxa"/>
          </w:tcPr>
          <w:p w14:paraId="08458939" w14:textId="77777777" w:rsidR="005B0918" w:rsidRPr="00FC3F96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EAE0C06" w14:textId="7F98811D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0247D" w14:textId="77777777" w:rsidR="005B0918" w:rsidRPr="00CA05B1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0918" w:rsidRPr="00083CF3" w14:paraId="5F9DB3C7" w14:textId="77777777" w:rsidTr="00E8182D">
        <w:tc>
          <w:tcPr>
            <w:tcW w:w="4230" w:type="dxa"/>
          </w:tcPr>
          <w:p w14:paraId="655C64FE" w14:textId="72D4D905" w:rsidR="005B0918" w:rsidRPr="00FC3F96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04AF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249B4409" w14:textId="77777777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8DC5FD" w14:textId="2D3CF3C9" w:rsidR="005B0918" w:rsidRPr="00FC3F96" w:rsidRDefault="00BE21B6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1B6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270" w:type="dxa"/>
          </w:tcPr>
          <w:p w14:paraId="3DEBF548" w14:textId="77777777" w:rsidR="005B0918" w:rsidRPr="00FC3F96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02D95B6" w14:textId="06725D01" w:rsidR="005B0918" w:rsidRPr="00FC3F96" w:rsidRDefault="005B0918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536B2" w14:textId="77777777" w:rsidR="005B0918" w:rsidRPr="00CA05B1" w:rsidRDefault="005B091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060F" w:rsidRPr="00083CF3" w14:paraId="3FD9AAE7" w14:textId="77777777" w:rsidTr="00E8182D">
        <w:tc>
          <w:tcPr>
            <w:tcW w:w="4230" w:type="dxa"/>
          </w:tcPr>
          <w:p w14:paraId="0034B1A7" w14:textId="1DB03355" w:rsidR="003E060F" w:rsidRPr="00491E6C" w:rsidRDefault="00491E6C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91E6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0090056D" w14:textId="77777777" w:rsidR="003E060F" w:rsidRPr="00FC3F96" w:rsidRDefault="003E060F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02CCB17" w14:textId="77777777" w:rsidR="003E060F" w:rsidRPr="00BE21B6" w:rsidRDefault="003E060F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804D0" w14:textId="77777777" w:rsidR="003E060F" w:rsidRPr="00FC3F96" w:rsidRDefault="003E060F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5D7B5A" w14:textId="77777777" w:rsidR="003E060F" w:rsidRDefault="003E060F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1F2BB" w14:textId="77777777" w:rsidR="003E060F" w:rsidRPr="00CA05B1" w:rsidRDefault="003E060F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690D" w:rsidRPr="00083CF3" w14:paraId="35CDBAE5" w14:textId="77777777" w:rsidTr="00E8182D">
        <w:tc>
          <w:tcPr>
            <w:tcW w:w="4230" w:type="dxa"/>
          </w:tcPr>
          <w:p w14:paraId="62D706EB" w14:textId="59DABF06" w:rsidR="0008690D" w:rsidRPr="006A04AF" w:rsidRDefault="0008690D" w:rsidP="0008690D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A04AF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6E316100" w14:textId="77777777" w:rsidR="0008690D" w:rsidRPr="00FC3F96" w:rsidRDefault="0008690D" w:rsidP="00086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76331F6" w14:textId="0D177060" w:rsidR="0008690D" w:rsidRPr="00BE21B6" w:rsidRDefault="0008690D" w:rsidP="00086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2,491</w:t>
            </w:r>
          </w:p>
        </w:tc>
        <w:tc>
          <w:tcPr>
            <w:tcW w:w="270" w:type="dxa"/>
          </w:tcPr>
          <w:p w14:paraId="3380990A" w14:textId="77777777" w:rsidR="0008690D" w:rsidRPr="00FC3F96" w:rsidRDefault="0008690D" w:rsidP="0008690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7BD30C" w14:textId="5558DC46" w:rsidR="0008690D" w:rsidRDefault="0008690D" w:rsidP="00086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5C58F7" w14:textId="77777777" w:rsidR="0008690D" w:rsidRPr="00CA05B1" w:rsidRDefault="0008690D" w:rsidP="0008690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060F" w:rsidRPr="00083CF3" w14:paraId="1DE7CE20" w14:textId="77777777" w:rsidTr="00E8182D">
        <w:tc>
          <w:tcPr>
            <w:tcW w:w="4230" w:type="dxa"/>
          </w:tcPr>
          <w:p w14:paraId="6446E123" w14:textId="272A9536" w:rsidR="003E060F" w:rsidRPr="007714C8" w:rsidRDefault="007714C8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91E6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</w:t>
            </w:r>
            <w:r w:rsidRPr="007714C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รูฟิยา</w:t>
            </w:r>
          </w:p>
        </w:tc>
        <w:tc>
          <w:tcPr>
            <w:tcW w:w="270" w:type="dxa"/>
          </w:tcPr>
          <w:p w14:paraId="0E37E1D8" w14:textId="77777777" w:rsidR="003E060F" w:rsidRPr="00FC3F96" w:rsidRDefault="003E060F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DFE50D" w14:textId="03550A4F" w:rsidR="003E060F" w:rsidRPr="00BE21B6" w:rsidRDefault="003E060F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2E56F" w14:textId="77777777" w:rsidR="003E060F" w:rsidRPr="00FC3F96" w:rsidRDefault="003E060F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508B8A2" w14:textId="77777777" w:rsidR="003E060F" w:rsidRDefault="003E060F" w:rsidP="005B09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FC225" w14:textId="77777777" w:rsidR="003E060F" w:rsidRPr="00CA05B1" w:rsidRDefault="003E060F" w:rsidP="005B091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690D" w:rsidRPr="00083CF3" w14:paraId="0BA0C21A" w14:textId="77777777" w:rsidTr="00E8182D">
        <w:tc>
          <w:tcPr>
            <w:tcW w:w="4230" w:type="dxa"/>
          </w:tcPr>
          <w:p w14:paraId="3BB74B93" w14:textId="47176BFE" w:rsidR="0008690D" w:rsidRPr="006A04AF" w:rsidRDefault="0008690D" w:rsidP="0008690D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A04AF">
              <w:rPr>
                <w:rFonts w:asciiTheme="majorBidi" w:hAnsi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01DB0C04" w14:textId="77777777" w:rsidR="0008690D" w:rsidRPr="00FC3F96" w:rsidRDefault="0008690D" w:rsidP="00086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B689F1D" w14:textId="70792308" w:rsidR="0008690D" w:rsidRPr="00BE21B6" w:rsidRDefault="0008690D" w:rsidP="00086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07ACF515" w14:textId="77777777" w:rsidR="0008690D" w:rsidRPr="00FC3F96" w:rsidRDefault="0008690D" w:rsidP="0008690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142CD12" w14:textId="489DECD4" w:rsidR="0008690D" w:rsidRDefault="0008690D" w:rsidP="000869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C1E5FC" w14:textId="77777777" w:rsidR="0008690D" w:rsidRPr="00CA05B1" w:rsidRDefault="0008690D" w:rsidP="0008690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1B09F678" w14:textId="1A150AD2" w:rsidR="00EA7D29" w:rsidRDefault="00EA7D29" w:rsidP="0026192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70"/>
        <w:gridCol w:w="1710"/>
        <w:gridCol w:w="270"/>
        <w:gridCol w:w="1710"/>
        <w:gridCol w:w="270"/>
      </w:tblGrid>
      <w:tr w:rsidR="00F743C2" w:rsidRPr="00CA05B1" w14:paraId="0DCBF3F8" w14:textId="77777777" w:rsidTr="006A1AE6">
        <w:trPr>
          <w:tblHeader/>
        </w:trPr>
        <w:tc>
          <w:tcPr>
            <w:tcW w:w="4230" w:type="dxa"/>
          </w:tcPr>
          <w:p w14:paraId="0583BB95" w14:textId="77777777" w:rsidR="00F743C2" w:rsidRPr="00FC3F96" w:rsidRDefault="00F743C2" w:rsidP="006A1AE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BFE4A0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1B28905" w14:textId="12E0E54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  <w:tc>
          <w:tcPr>
            <w:tcW w:w="270" w:type="dxa"/>
          </w:tcPr>
          <w:p w14:paraId="793F55D0" w14:textId="77777777" w:rsidR="00F743C2" w:rsidRPr="00ED6391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F743C2" w:rsidRPr="00CA05B1" w14:paraId="2C591FF0" w14:textId="77777777" w:rsidTr="006A1AE6">
        <w:trPr>
          <w:tblHeader/>
        </w:trPr>
        <w:tc>
          <w:tcPr>
            <w:tcW w:w="4230" w:type="dxa"/>
          </w:tcPr>
          <w:p w14:paraId="645B17AE" w14:textId="77777777" w:rsidR="00F743C2" w:rsidRPr="00FC3F96" w:rsidRDefault="00F743C2" w:rsidP="006A1AE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A85CF5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702E84F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3F9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5971F93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710" w:type="dxa"/>
          </w:tcPr>
          <w:p w14:paraId="51A3346D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D1F1442" w14:textId="77777777" w:rsidR="00F743C2" w:rsidRPr="00EA7D29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6F70" w:rsidRPr="00CA05B1" w14:paraId="334B6DFF" w14:textId="77777777" w:rsidTr="006A1AE6">
        <w:trPr>
          <w:tblHeader/>
        </w:trPr>
        <w:tc>
          <w:tcPr>
            <w:tcW w:w="4230" w:type="dxa"/>
          </w:tcPr>
          <w:p w14:paraId="722B0CAE" w14:textId="77777777" w:rsidR="00526F70" w:rsidRPr="00FC3F96" w:rsidRDefault="00526F70" w:rsidP="006A1AE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C3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8926EE3" w14:textId="77777777" w:rsidR="00526F70" w:rsidRPr="00FC3F96" w:rsidRDefault="00526F70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B8C4DD6" w14:textId="77777777" w:rsidR="00526F70" w:rsidRDefault="00526F70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D5EE71F" w14:textId="57A6F831" w:rsidR="00526F70" w:rsidRPr="00FC3F96" w:rsidRDefault="00526F70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3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C3F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C3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D5708B" w14:textId="77777777" w:rsidR="00526F70" w:rsidRPr="00EA7D29" w:rsidRDefault="00526F70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43C2" w:rsidRPr="00CA05B1" w14:paraId="1FE6E5DA" w14:textId="77777777" w:rsidTr="006A1AE6">
        <w:trPr>
          <w:tblHeader/>
        </w:trPr>
        <w:tc>
          <w:tcPr>
            <w:tcW w:w="4230" w:type="dxa"/>
          </w:tcPr>
          <w:p w14:paraId="6FC79FE2" w14:textId="7E8E614D" w:rsidR="00F743C2" w:rsidRPr="00526F70" w:rsidRDefault="00526F70" w:rsidP="006A1AE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26F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584D8F8B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288BDCF" w14:textId="5F51A7B2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E680C5" w14:textId="77777777" w:rsidR="00F743C2" w:rsidRPr="00ED6391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</w:tr>
      <w:tr w:rsidR="00F743C2" w:rsidRPr="00083CF3" w14:paraId="71050177" w14:textId="77777777" w:rsidTr="006A1AE6">
        <w:tc>
          <w:tcPr>
            <w:tcW w:w="4230" w:type="dxa"/>
          </w:tcPr>
          <w:p w14:paraId="014F6691" w14:textId="77777777" w:rsidR="00F743C2" w:rsidRPr="00FC3F96" w:rsidRDefault="00F743C2" w:rsidP="006A1A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A30C8">
              <w:rPr>
                <w:rFonts w:asciiTheme="majorBidi" w:hAnsiTheme="majorBidi"/>
                <w:sz w:val="30"/>
                <w:szCs w:val="30"/>
                <w:cs/>
              </w:rPr>
              <w:t>ลูกหนี้ค่าเช่าและลูกหนี้อื่น</w:t>
            </w:r>
          </w:p>
        </w:tc>
        <w:tc>
          <w:tcPr>
            <w:tcW w:w="270" w:type="dxa"/>
          </w:tcPr>
          <w:p w14:paraId="5E1E696B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FBF162C" w14:textId="74961177" w:rsidR="00F743C2" w:rsidRPr="00FC3F96" w:rsidRDefault="008360CC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6,905</w:t>
            </w:r>
          </w:p>
        </w:tc>
        <w:tc>
          <w:tcPr>
            <w:tcW w:w="270" w:type="dxa"/>
          </w:tcPr>
          <w:p w14:paraId="70C2754A" w14:textId="77777777" w:rsidR="00F743C2" w:rsidRPr="00FC3F96" w:rsidRDefault="00F743C2" w:rsidP="006A1A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1A99E1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E52A2" w14:textId="77777777" w:rsidR="00F743C2" w:rsidRPr="00CA05B1" w:rsidRDefault="00F743C2" w:rsidP="006A1A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43C2" w:rsidRPr="00083CF3" w14:paraId="08ADEB5E" w14:textId="77777777" w:rsidTr="006A1AE6">
        <w:tc>
          <w:tcPr>
            <w:tcW w:w="4230" w:type="dxa"/>
          </w:tcPr>
          <w:p w14:paraId="681632A8" w14:textId="6251FCCB" w:rsidR="00F743C2" w:rsidRPr="00FC3F96" w:rsidRDefault="008360CC" w:rsidP="006A1A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360CC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270" w:type="dxa"/>
          </w:tcPr>
          <w:p w14:paraId="36A23DC2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281671" w14:textId="3EB82380" w:rsidR="00F743C2" w:rsidRPr="00FC3F96" w:rsidRDefault="008360CC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2,328,841</w:t>
            </w:r>
          </w:p>
        </w:tc>
        <w:tc>
          <w:tcPr>
            <w:tcW w:w="270" w:type="dxa"/>
          </w:tcPr>
          <w:p w14:paraId="61F1B428" w14:textId="77777777" w:rsidR="00F743C2" w:rsidRPr="00FC3F96" w:rsidRDefault="00F743C2" w:rsidP="006A1A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994AD6" w14:textId="77777777" w:rsidR="00F743C2" w:rsidRPr="00FC3F96" w:rsidRDefault="00F743C2" w:rsidP="006A1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8A139" w14:textId="77777777" w:rsidR="00F743C2" w:rsidRPr="00CA05B1" w:rsidRDefault="00F743C2" w:rsidP="006A1AE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44CE897" w14:textId="77777777" w:rsidR="00F743C2" w:rsidRPr="008752C4" w:rsidRDefault="00F743C2" w:rsidP="0026192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4BD75F5" w14:textId="6A72BCDA" w:rsidR="008752C4" w:rsidRPr="00623946" w:rsidRDefault="008752C4" w:rsidP="0087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3A2F8FF4" w14:textId="433184D1" w:rsidR="008752C4" w:rsidRDefault="008752C4" w:rsidP="001D26F9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DC130B2" w14:textId="4BB633D3" w:rsidR="008752C4" w:rsidRPr="00F05AD9" w:rsidRDefault="008752C4" w:rsidP="00F0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752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752C4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8752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752C4"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และเพื่อทำให้ผลกระทบจากความผันผวนของกระแส</w:t>
      </w:r>
      <w:r w:rsidR="00F05AD9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เงินสดลดลง</w:t>
      </w:r>
    </w:p>
    <w:p w14:paraId="41696E68" w14:textId="77777777" w:rsidR="008752C4" w:rsidRPr="0031245D" w:rsidRDefault="008752C4" w:rsidP="001D26F9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D046C3A" w14:textId="3043F546" w:rsidR="001D26F9" w:rsidRPr="0031245D" w:rsidRDefault="001D26F9" w:rsidP="001D26F9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1245D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</w:p>
    <w:p w14:paraId="2DB8DC91" w14:textId="77777777" w:rsidR="001D26F9" w:rsidRPr="0031245D" w:rsidRDefault="001D26F9" w:rsidP="001D26F9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z w:val="24"/>
          <w:szCs w:val="24"/>
          <w:shd w:val="clear" w:color="auto" w:fill="CCCCCC"/>
          <w:lang w:val="en-US"/>
        </w:rPr>
      </w:pPr>
    </w:p>
    <w:p w14:paraId="15EF65A3" w14:textId="6CFFD798" w:rsidR="001F4CAE" w:rsidRDefault="001D26F9" w:rsidP="00C435D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1245D">
        <w:rPr>
          <w:rFonts w:ascii="Angsana New" w:hAnsi="Angsana New"/>
          <w:sz w:val="30"/>
          <w:szCs w:val="30"/>
          <w:cs/>
        </w:rPr>
        <w:t>นโยบายการบัญชีและการเปิดเผยของ</w:t>
      </w:r>
      <w:r w:rsidR="00E20FFC">
        <w:rPr>
          <w:rFonts w:ascii="Angsana New" w:hAnsi="Angsana New" w:hint="cs"/>
          <w:sz w:val="30"/>
          <w:szCs w:val="30"/>
          <w:cs/>
        </w:rPr>
        <w:t>กลุ่ม</w:t>
      </w:r>
      <w:r w:rsidRPr="0031245D">
        <w:rPr>
          <w:rFonts w:ascii="Angsana New" w:hAnsi="Angsana New"/>
          <w:sz w:val="30"/>
          <w:szCs w:val="30"/>
          <w:cs/>
        </w:rPr>
        <w:t>กอง</w:t>
      </w:r>
      <w:r w:rsidRPr="0031245D">
        <w:rPr>
          <w:rFonts w:ascii="Angsana New" w:hAnsi="Angsana New" w:hint="cs"/>
          <w:sz w:val="30"/>
          <w:szCs w:val="30"/>
          <w:cs/>
        </w:rPr>
        <w:t xml:space="preserve">ทรัสต์ </w:t>
      </w:r>
      <w:r w:rsidRPr="0031245D">
        <w:rPr>
          <w:rFonts w:ascii="Angsana New" w:hAnsi="Angsana New"/>
          <w:sz w:val="30"/>
          <w:szCs w:val="30"/>
          <w:cs/>
        </w:rPr>
        <w:t>กำหนดให้มีการกำหนดมูลค่ายุติธรรมทั้งสินทรัพย์และหนี้สินทั้งทางการเงินและไม่ใช่ทางการเงิน</w:t>
      </w:r>
      <w:r w:rsidRPr="0031245D">
        <w:rPr>
          <w:rFonts w:ascii="Angsana New" w:hAnsi="Angsana New"/>
          <w:sz w:val="30"/>
          <w:szCs w:val="30"/>
        </w:rPr>
        <w:t xml:space="preserve"> </w:t>
      </w:r>
      <w:r w:rsidRPr="0031245D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31245D">
        <w:rPr>
          <w:rFonts w:ascii="Angsana New" w:hAnsi="Angsana New"/>
          <w:sz w:val="30"/>
          <w:szCs w:val="30"/>
        </w:rPr>
        <w:t xml:space="preserve"> </w:t>
      </w:r>
      <w:r w:rsidRPr="0031245D">
        <w:rPr>
          <w:rFonts w:ascii="Angsana New" w:hAnsi="Angsana New"/>
          <w:sz w:val="30"/>
          <w:szCs w:val="30"/>
          <w:cs/>
        </w:rPr>
        <w:t>และสามารถต่อรองราคา</w:t>
      </w:r>
      <w:r w:rsidR="000306CA">
        <w:rPr>
          <w:rFonts w:ascii="Angsana New" w:hAnsi="Angsana New"/>
          <w:sz w:val="30"/>
          <w:szCs w:val="30"/>
        </w:rPr>
        <w:br/>
      </w:r>
      <w:r w:rsidRPr="0031245D">
        <w:rPr>
          <w:rFonts w:ascii="Angsana New" w:hAnsi="Angsana New"/>
          <w:sz w:val="30"/>
          <w:szCs w:val="30"/>
          <w:cs/>
        </w:rPr>
        <w:lastRenderedPageBreak/>
        <w:t>กันได้อย่างเป็นอิสระในลักษณะของผู้ที่ไม่มีความเกี่ยวข้องกัน</w:t>
      </w:r>
      <w:r w:rsidRPr="0031245D">
        <w:rPr>
          <w:rFonts w:ascii="Angsana New" w:hAnsi="Angsana New"/>
          <w:sz w:val="30"/>
          <w:szCs w:val="30"/>
        </w:rPr>
        <w:t xml:space="preserve"> </w:t>
      </w:r>
      <w:r w:rsidRPr="0031245D">
        <w:rPr>
          <w:rFonts w:ascii="Angsana New" w:hAnsi="Angsana New"/>
          <w:sz w:val="30"/>
          <w:szCs w:val="30"/>
          <w:cs/>
        </w:rPr>
        <w:t>วัตถุประสงค์ของการวัดมูลค่าและ</w:t>
      </w:r>
      <w:r w:rsidRPr="0031245D">
        <w:rPr>
          <w:rFonts w:ascii="Angsana New" w:hAnsi="Angsana New"/>
          <w:sz w:val="30"/>
          <w:szCs w:val="30"/>
        </w:rPr>
        <w:t>/</w:t>
      </w:r>
      <w:r w:rsidRPr="0031245D">
        <w:rPr>
          <w:rFonts w:ascii="Angsana New" w:hAnsi="Angsana New"/>
          <w:sz w:val="30"/>
          <w:szCs w:val="30"/>
          <w:cs/>
        </w:rPr>
        <w:t>หรือการเปิดเผยมูลค่ายุติธรรมถูกกำหนดในหมายเหตุประกอบงบการเงิน</w:t>
      </w:r>
      <w:r w:rsidR="00E20FFC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C435DD">
        <w:rPr>
          <w:rFonts w:ascii="Angsana New" w:hAnsi="Angsana New"/>
          <w:sz w:val="30"/>
          <w:szCs w:val="30"/>
        </w:rPr>
        <w:t xml:space="preserve"> </w:t>
      </w:r>
      <w:r w:rsidR="001F4CAE" w:rsidRPr="00C435DD">
        <w:rPr>
          <w:rFonts w:ascii="Angsana New" w:hAnsi="Angsana New"/>
          <w:sz w:val="30"/>
          <w:szCs w:val="30"/>
          <w:cs/>
        </w:rPr>
        <w:t>ในการพิจารณามูลค่ายุติธรรมของสินทรัพย์ทางการเงินและหนี้สินทางการเงิน กองทรัสต์มีการพิจารณาสถานการณ์ปัจจุบันของต้นทุนที่เกิดจากการแลกเปลี่ยนหรือชำระหนี้สินภายใต้เครื่องมือทางการเงินซึ่งราคาตามบัญชีของสินทรัพย์และหนี้สินทางการเงินของกองทรัสต์ ณ วันที่ 3</w:t>
      </w:r>
      <w:r w:rsidR="00C435DD">
        <w:rPr>
          <w:rFonts w:ascii="Angsana New" w:hAnsi="Angsana New"/>
          <w:sz w:val="30"/>
          <w:szCs w:val="30"/>
        </w:rPr>
        <w:t>1</w:t>
      </w:r>
      <w:r w:rsidR="001F4CAE" w:rsidRPr="00C435DD">
        <w:rPr>
          <w:rFonts w:ascii="Angsana New" w:hAnsi="Angsana New"/>
          <w:sz w:val="30"/>
          <w:szCs w:val="30"/>
          <w:cs/>
        </w:rPr>
        <w:t xml:space="preserve"> </w:t>
      </w:r>
      <w:r w:rsidR="00C435DD">
        <w:rPr>
          <w:rFonts w:ascii="Angsana New" w:hAnsi="Angsana New" w:hint="cs"/>
          <w:sz w:val="30"/>
          <w:szCs w:val="30"/>
          <w:cs/>
        </w:rPr>
        <w:t>ธันวาคม</w:t>
      </w:r>
      <w:r w:rsidR="001F4CAE" w:rsidRPr="00C435DD">
        <w:rPr>
          <w:rFonts w:ascii="Angsana New" w:hAnsi="Angsana New"/>
          <w:sz w:val="30"/>
          <w:szCs w:val="30"/>
          <w:cs/>
        </w:rPr>
        <w:t xml:space="preserve"> </w:t>
      </w:r>
      <w:r w:rsidR="001F4CAE" w:rsidRPr="00C435DD">
        <w:rPr>
          <w:rFonts w:ascii="Angsana New" w:hAnsi="Angsana New"/>
          <w:sz w:val="30"/>
          <w:szCs w:val="30"/>
        </w:rPr>
        <w:t>256</w:t>
      </w:r>
      <w:r w:rsidR="00C435DD">
        <w:rPr>
          <w:rFonts w:ascii="Angsana New" w:hAnsi="Angsana New"/>
          <w:sz w:val="30"/>
          <w:szCs w:val="30"/>
        </w:rPr>
        <w:t>2</w:t>
      </w:r>
      <w:r w:rsidR="001F4CAE" w:rsidRPr="00C435DD">
        <w:rPr>
          <w:rFonts w:ascii="Angsana New" w:hAnsi="Angsana New"/>
          <w:sz w:val="30"/>
          <w:szCs w:val="30"/>
        </w:rPr>
        <w:t xml:space="preserve"> </w:t>
      </w:r>
      <w:r w:rsidR="001F4CAE" w:rsidRPr="00C435DD">
        <w:rPr>
          <w:rFonts w:ascii="Angsana New" w:hAnsi="Angsana New" w:hint="cs"/>
          <w:sz w:val="30"/>
          <w:szCs w:val="30"/>
          <w:cs/>
        </w:rPr>
        <w:t>ตามที่ปรากฏในงบการเงินมีมูลค่าที่ใกล้เคียงกับมูลค่ายุติธรรม</w:t>
      </w:r>
      <w:r w:rsidR="003D0CFD">
        <w:rPr>
          <w:rFonts w:ascii="Angsana New" w:hAnsi="Angsana New"/>
          <w:sz w:val="30"/>
          <w:szCs w:val="30"/>
        </w:rPr>
        <w:t xml:space="preserve"> </w:t>
      </w:r>
      <w:r w:rsidR="00721DDB" w:rsidRPr="00721DDB">
        <w:rPr>
          <w:rFonts w:ascii="Angsana New" w:hAnsi="Angsana New" w:hint="cs"/>
          <w:sz w:val="30"/>
          <w:szCs w:val="30"/>
          <w:cs/>
        </w:rPr>
        <w:t>เนื่องจากโดยส่วนใหญ่</w:t>
      </w:r>
      <w:r w:rsidR="00EA60D7">
        <w:rPr>
          <w:rFonts w:ascii="Angsana New" w:hAnsi="Angsana New"/>
          <w:sz w:val="30"/>
          <w:szCs w:val="30"/>
        </w:rPr>
        <w:br/>
      </w:r>
      <w:r w:rsidR="00721DDB" w:rsidRPr="00721DDB">
        <w:rPr>
          <w:rFonts w:ascii="Angsana New" w:hAnsi="Angsana New" w:hint="cs"/>
          <w:sz w:val="30"/>
          <w:szCs w:val="30"/>
          <w:cs/>
        </w:rPr>
        <w:t>จัดประเภทเป็นระยะสั้น</w:t>
      </w:r>
      <w:r w:rsidR="00721DDB">
        <w:rPr>
          <w:rFonts w:ascii="Angsana New" w:hAnsi="Angsana New"/>
          <w:sz w:val="30"/>
          <w:szCs w:val="30"/>
        </w:rPr>
        <w:t xml:space="preserve"> </w:t>
      </w:r>
      <w:r w:rsidR="003D0CFD">
        <w:rPr>
          <w:rFonts w:ascii="Angsana New" w:hAnsi="Angsana New" w:hint="cs"/>
          <w:sz w:val="30"/>
          <w:szCs w:val="30"/>
          <w:cs/>
        </w:rPr>
        <w:t>อัตรา</w:t>
      </w:r>
      <w:r w:rsidR="00D32352">
        <w:rPr>
          <w:rFonts w:ascii="Angsana New" w:hAnsi="Angsana New" w:hint="cs"/>
          <w:sz w:val="30"/>
          <w:szCs w:val="30"/>
          <w:cs/>
        </w:rPr>
        <w:t>ดอกเบี้ยของ</w:t>
      </w:r>
      <w:r w:rsidR="003D0CFD">
        <w:rPr>
          <w:rFonts w:ascii="Angsana New" w:hAnsi="Angsana New" w:hint="cs"/>
          <w:sz w:val="30"/>
          <w:szCs w:val="30"/>
          <w:cs/>
        </w:rPr>
        <w:t>เงินให้กู้ยืมแก่บริษัทย่อยใกล้เคียงกับ</w:t>
      </w:r>
      <w:r w:rsidR="00D32352">
        <w:rPr>
          <w:rFonts w:ascii="Angsana New" w:hAnsi="Angsana New" w:hint="cs"/>
          <w:sz w:val="30"/>
          <w:szCs w:val="30"/>
          <w:cs/>
        </w:rPr>
        <w:t>อัตราดอกเบี้ยในตลาด และเงินกู้ยืมระยะยาวกำหนด</w:t>
      </w:r>
      <w:r w:rsidR="00D32352" w:rsidRPr="00D32352">
        <w:rPr>
          <w:rFonts w:ascii="Angsana New" w:hAnsi="Angsana New"/>
          <w:sz w:val="30"/>
          <w:szCs w:val="30"/>
          <w:cs/>
        </w:rPr>
        <w:t>อัตราดอกเบี้ยลอยตัว</w:t>
      </w:r>
    </w:p>
    <w:p w14:paraId="666063A5" w14:textId="77777777" w:rsidR="00C435DD" w:rsidRDefault="00C435DD" w:rsidP="001F4CA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60B0C0" w14:textId="72052A63" w:rsidR="001D26F9" w:rsidRPr="009E359E" w:rsidRDefault="001D26F9" w:rsidP="001D26F9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7169938F" w14:textId="77777777" w:rsidR="001D26F9" w:rsidRPr="00FF2BB6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7A4EBEAB" w14:textId="717BA4E3" w:rsidR="001D26F9" w:rsidRPr="00EA592D" w:rsidRDefault="001D26F9" w:rsidP="001D26F9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วัตถุประสงค์ของ</w:t>
      </w:r>
      <w:r w:rsidR="005776A0">
        <w:rPr>
          <w:rFonts w:ascii="Angsana New" w:hAnsi="Angsana New" w:hint="cs"/>
          <w:sz w:val="30"/>
          <w:szCs w:val="30"/>
          <w:cs/>
        </w:rPr>
        <w:t>กลุ่ม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ในการบริหารทุนของผู้ถือหน่วย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นั้น</w:t>
      </w:r>
      <w:r w:rsidRPr="00EA592D">
        <w:rPr>
          <w:rFonts w:ascii="Angsana New" w:hAnsi="Angsana New"/>
          <w:sz w:val="30"/>
          <w:szCs w:val="30"/>
        </w:rPr>
        <w:t xml:space="preserve"> </w:t>
      </w:r>
      <w:r w:rsidRPr="00EA592D">
        <w:rPr>
          <w:rFonts w:ascii="Angsana New" w:hAnsi="Angsana New"/>
          <w:sz w:val="30"/>
          <w:szCs w:val="30"/>
          <w:cs/>
        </w:rPr>
        <w:t>เพื่อดำรงไว้ซึ่งความสามารถในการดำเนินงานอย่างต่อเนื่องของ</w:t>
      </w:r>
      <w:r w:rsidR="005776A0">
        <w:rPr>
          <w:rFonts w:ascii="Angsana New" w:hAnsi="Angsana New" w:hint="cs"/>
          <w:sz w:val="30"/>
          <w:szCs w:val="30"/>
          <w:cs/>
        </w:rPr>
        <w:t>กลุ่ม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เพื่อสร้างผลตอบแทนต่อผู้ถือหน่วย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และ</w:t>
      </w:r>
      <w:r w:rsidRPr="00EA592D">
        <w:rPr>
          <w:rFonts w:ascii="Angsana New" w:hAnsi="Angsana New"/>
          <w:spacing w:val="6"/>
          <w:sz w:val="30"/>
          <w:szCs w:val="30"/>
          <w:cs/>
        </w:rPr>
        <w:t>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</w:t>
      </w:r>
    </w:p>
    <w:p w14:paraId="39F5B1B7" w14:textId="77777777" w:rsidR="001D26F9" w:rsidRPr="00FF2BB6" w:rsidRDefault="001D26F9" w:rsidP="001D2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21AF7C3E" w14:textId="2B83E850" w:rsidR="001D26F9" w:rsidRDefault="001D26F9" w:rsidP="008E58CF">
      <w:pPr>
        <w:ind w:left="540"/>
        <w:jc w:val="both"/>
        <w:rPr>
          <w:rFonts w:ascii="Angsana New" w:hAnsi="Angsana New"/>
          <w:sz w:val="30"/>
          <w:szCs w:val="30"/>
        </w:rPr>
      </w:pPr>
      <w:r w:rsidRPr="008E58CF">
        <w:rPr>
          <w:rFonts w:ascii="Angsana New" w:hAnsi="Angsana New"/>
          <w:spacing w:val="-2"/>
          <w:sz w:val="30"/>
          <w:szCs w:val="30"/>
          <w:cs/>
        </w:rPr>
        <w:t>ในการดำรงไว้หรือปรับโครงสร้างของทุน</w:t>
      </w:r>
      <w:r w:rsidR="008E58CF" w:rsidRPr="008E58CF">
        <w:rPr>
          <w:rFonts w:ascii="Angsana New" w:hAnsi="Angsana New"/>
          <w:spacing w:val="-2"/>
          <w:sz w:val="30"/>
          <w:szCs w:val="30"/>
        </w:rPr>
        <w:t xml:space="preserve"> </w:t>
      </w:r>
      <w:r w:rsidR="005776A0" w:rsidRPr="008E58C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E58CF">
        <w:rPr>
          <w:rFonts w:ascii="Angsana New" w:hAnsi="Angsana New"/>
          <w:spacing w:val="-2"/>
          <w:sz w:val="30"/>
          <w:szCs w:val="30"/>
          <w:cs/>
        </w:rPr>
        <w:t>กอง</w:t>
      </w:r>
      <w:r w:rsidRPr="008E58CF">
        <w:rPr>
          <w:rFonts w:ascii="Angsana New" w:hAnsi="Angsana New" w:hint="cs"/>
          <w:spacing w:val="-2"/>
          <w:sz w:val="30"/>
          <w:szCs w:val="30"/>
          <w:cs/>
        </w:rPr>
        <w:t>ทรัสต์</w:t>
      </w:r>
      <w:r w:rsidRPr="008E58CF">
        <w:rPr>
          <w:rFonts w:ascii="Angsana New" w:hAnsi="Angsana New"/>
          <w:spacing w:val="-2"/>
          <w:sz w:val="30"/>
          <w:szCs w:val="30"/>
          <w:cs/>
        </w:rPr>
        <w:t>อาจปรับนโยบายการจ่ายเงินปันผลให้กับผู้ถือหน่วยทรัสต์</w:t>
      </w:r>
      <w:r>
        <w:rPr>
          <w:rFonts w:ascii="Angsana New" w:hAnsi="Angsana New"/>
          <w:sz w:val="30"/>
          <w:szCs w:val="30"/>
          <w:cs/>
        </w:rPr>
        <w:t xml:space="preserve"> การคืนทุนให้แก่ผู้ถือหน่วยทรัสต์ การออกหน่วยทรัสต์</w:t>
      </w:r>
      <w:r w:rsidRPr="00EA592D">
        <w:rPr>
          <w:rFonts w:ascii="Angsana New" w:hAnsi="Angsana New"/>
          <w:sz w:val="30"/>
          <w:szCs w:val="30"/>
          <w:cs/>
        </w:rPr>
        <w:t>ใหม่ หรือการขายทรัพย์สินเพื่อลดภาระหนี้สินที่อาจเกิดขึ้น</w:t>
      </w:r>
    </w:p>
    <w:p w14:paraId="7E741768" w14:textId="46B2E286" w:rsidR="00C435DD" w:rsidRDefault="00C435DD" w:rsidP="008E58CF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32C0EF44" w14:textId="0D9CA9AF" w:rsidR="003A67EB" w:rsidRDefault="003A67EB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1D26F9">
        <w:rPr>
          <w:rFonts w:ascii="Angsana New" w:hAnsi="Angsana New"/>
          <w:b/>
          <w:bCs/>
          <w:sz w:val="30"/>
          <w:szCs w:val="30"/>
        </w:rPr>
        <w:t>4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1BE4278E" w14:textId="22DAC31A" w:rsidR="009240CE" w:rsidRPr="00FF2BB6" w:rsidRDefault="009240CE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772501E" w14:textId="77777777" w:rsidR="00F91537" w:rsidRPr="00DA4D38" w:rsidRDefault="00F91537" w:rsidP="00F9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บริษัท ดุสิต มัลดีฟส์ อินเวสเม้นท์ จำกัด ได้กรรมสิทธิ์ในการเช่าที่ดินจากรัฐบาลของสาธารณรัฐมัลดีฟส์ </w:t>
      </w:r>
      <w:r w:rsidRPr="00DB03EB">
        <w:rPr>
          <w:rFonts w:ascii="Angsana New" w:hAnsi="Angsana New"/>
          <w:sz w:val="30"/>
          <w:szCs w:val="30"/>
          <w:lang w:val="en-GB"/>
        </w:rPr>
        <w:t xml:space="preserve"> </w:t>
      </w: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โครงการรีสอร์ท และสิ่งปลูกสร้างบนเกาะ </w:t>
      </w:r>
      <w:proofErr w:type="spellStart"/>
      <w:r w:rsidRPr="00DB03EB">
        <w:rPr>
          <w:rFonts w:ascii="Angsana New" w:hAnsi="Angsana New"/>
          <w:sz w:val="30"/>
          <w:szCs w:val="30"/>
          <w:lang w:val="en-GB"/>
        </w:rPr>
        <w:t>Mudhdhoo</w:t>
      </w:r>
      <w:proofErr w:type="spellEnd"/>
      <w:r w:rsidRPr="00DB03EB">
        <w:rPr>
          <w:rFonts w:ascii="Angsana New" w:hAnsi="Angsana New"/>
          <w:sz w:val="30"/>
          <w:szCs w:val="30"/>
          <w:lang w:val="en-GB"/>
        </w:rPr>
        <w:t xml:space="preserve">, Baa Atoll </w:t>
      </w: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สาธารณรัฐมัลดีฟส์เป็นระยะเวลา </w:t>
      </w:r>
      <w:r w:rsidRPr="00DB03EB">
        <w:rPr>
          <w:rFonts w:ascii="Angsana New" w:hAnsi="Angsana New"/>
          <w:sz w:val="30"/>
          <w:szCs w:val="30"/>
          <w:lang w:val="en-GB"/>
        </w:rPr>
        <w:t>40</w:t>
      </w:r>
      <w:r w:rsidRPr="00DB03EB">
        <w:rPr>
          <w:rFonts w:ascii="Angsana New" w:hAnsi="Angsana New"/>
          <w:sz w:val="30"/>
          <w:szCs w:val="30"/>
          <w:cs/>
          <w:lang w:val="en-GB"/>
        </w:rPr>
        <w:t xml:space="preserve"> ปี ซึ่งเป็นที่ตั้งของโรงแรมดุสิตธานี</w:t>
      </w:r>
      <w:r w:rsidRPr="00DB03EB">
        <w:rPr>
          <w:rFonts w:ascii="Angsana New" w:hAnsi="Angsana New"/>
          <w:sz w:val="30"/>
          <w:szCs w:val="30"/>
          <w:lang w:val="en-GB"/>
        </w:rPr>
        <w:t xml:space="preserve"> </w:t>
      </w:r>
      <w:r w:rsidRPr="00DB03EB">
        <w:rPr>
          <w:rFonts w:ascii="Angsana New" w:hAnsi="Angsana New"/>
          <w:sz w:val="30"/>
          <w:szCs w:val="30"/>
          <w:cs/>
          <w:lang w:val="en-GB"/>
        </w:rPr>
        <w:t>มัลดีฟส์ โดยสิทธิในการเช่าที่ดินดังกล่าวจะครบกำหนดในเดือนกันยายน 2602</w:t>
      </w:r>
    </w:p>
    <w:p w14:paraId="659FC757" w14:textId="77777777" w:rsidR="00F91537" w:rsidRPr="00FF2BB6" w:rsidRDefault="00F91537" w:rsidP="003A6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C7142FC" w14:textId="2C4AD3D4" w:rsidR="009240CE" w:rsidRDefault="009240CE" w:rsidP="00924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  <w:lang w:eastAsia="th-TH"/>
        </w:rPr>
      </w:pPr>
      <w:r w:rsidRPr="00DB03EB">
        <w:rPr>
          <w:rFonts w:ascii="Angsana New" w:eastAsia="Cordia New" w:hAnsi="Angsana New"/>
          <w:sz w:val="30"/>
          <w:szCs w:val="30"/>
          <w:cs/>
          <w:lang w:eastAsia="th-TH"/>
        </w:rPr>
        <w:t>บริษัท ดุสิต มัลดีฟส์ อินเวสเม้นท์ จำกัด จะเป็นผู้รับภาระค่าเช่าจ่ายให้แก่รัฐบาลของสาธารณรัฐมัลดีฟส์</w:t>
      </w:r>
      <w:r w:rsidRPr="00DB03EB">
        <w:rPr>
          <w:rFonts w:ascii="Angsana New" w:eastAsia="Cordia New" w:hAnsi="Angsana New"/>
          <w:sz w:val="30"/>
          <w:szCs w:val="30"/>
          <w:lang w:eastAsia="th-TH"/>
        </w:rPr>
        <w:t xml:space="preserve"> </w:t>
      </w:r>
      <w:r w:rsidRPr="00DB03EB">
        <w:rPr>
          <w:rFonts w:ascii="Angsana New" w:eastAsia="Cordia New" w:hAnsi="Angsana New"/>
          <w:sz w:val="30"/>
          <w:szCs w:val="30"/>
          <w:cs/>
          <w:lang w:eastAsia="th-TH"/>
        </w:rPr>
        <w:t>จำนวน</w:t>
      </w:r>
      <w:r w:rsidRPr="00DB03EB">
        <w:rPr>
          <w:rFonts w:ascii="Angsana New" w:eastAsia="Cordia New" w:hAnsi="Angsana New"/>
          <w:sz w:val="30"/>
          <w:szCs w:val="30"/>
          <w:lang w:eastAsia="th-TH"/>
        </w:rPr>
        <w:t xml:space="preserve"> 1 </w:t>
      </w:r>
      <w:r w:rsidRPr="00DB03EB">
        <w:rPr>
          <w:rFonts w:ascii="Angsana New" w:eastAsia="Cordia New" w:hAnsi="Angsana New"/>
          <w:sz w:val="30"/>
          <w:szCs w:val="30"/>
          <w:cs/>
          <w:lang w:eastAsia="th-TH"/>
        </w:rPr>
        <w:t xml:space="preserve">ล้านดอลลาร์สหรัฐต่อปี </w:t>
      </w:r>
      <w:r>
        <w:rPr>
          <w:rFonts w:ascii="Angsana New" w:eastAsia="Cordia New" w:hAnsi="Angsana New" w:hint="cs"/>
          <w:sz w:val="30"/>
          <w:szCs w:val="30"/>
          <w:cs/>
          <w:lang w:eastAsia="th-TH"/>
        </w:rPr>
        <w:t>โดยมีรายละเอียดการจ่ายค่าเช่า ดังนี้</w:t>
      </w:r>
    </w:p>
    <w:tbl>
      <w:tblPr>
        <w:tblW w:w="9245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1"/>
        <w:gridCol w:w="1621"/>
      </w:tblGrid>
      <w:tr w:rsidR="004E2B2D" w:rsidRPr="000907E5" w14:paraId="0F9CF64E" w14:textId="77777777" w:rsidTr="00EB57B0">
        <w:tc>
          <w:tcPr>
            <w:tcW w:w="5733" w:type="dxa"/>
            <w:shd w:val="clear" w:color="auto" w:fill="auto"/>
          </w:tcPr>
          <w:p w14:paraId="3622E8EA" w14:textId="77777777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512" w:type="dxa"/>
            <w:gridSpan w:val="3"/>
          </w:tcPr>
          <w:p w14:paraId="744E2EA6" w14:textId="77777777" w:rsidR="004E2B2D" w:rsidRPr="00EF3AEC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F3AEC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4E2B2D" w:rsidRPr="000907E5" w14:paraId="086D891F" w14:textId="77777777" w:rsidTr="00EB57B0">
        <w:tc>
          <w:tcPr>
            <w:tcW w:w="5733" w:type="dxa"/>
            <w:shd w:val="clear" w:color="auto" w:fill="auto"/>
          </w:tcPr>
          <w:p w14:paraId="586668A1" w14:textId="77777777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C8D6DB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2E77EC1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55F67ADE" w14:textId="77777777" w:rsidR="004E2B2D" w:rsidRPr="000907E5" w:rsidRDefault="004E2B2D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</w:tr>
      <w:tr w:rsidR="004B13F5" w:rsidRPr="000907E5" w14:paraId="1CDB177D" w14:textId="77777777" w:rsidTr="00EB57B0">
        <w:tc>
          <w:tcPr>
            <w:tcW w:w="5733" w:type="dxa"/>
            <w:shd w:val="clear" w:color="auto" w:fill="auto"/>
          </w:tcPr>
          <w:p w14:paraId="5E12D71B" w14:textId="77777777" w:rsidR="004B13F5" w:rsidRPr="000907E5" w:rsidRDefault="004B13F5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512" w:type="dxa"/>
            <w:gridSpan w:val="3"/>
          </w:tcPr>
          <w:p w14:paraId="6BA26556" w14:textId="356E46BF" w:rsidR="004B13F5" w:rsidRPr="000907E5" w:rsidRDefault="004B13F5" w:rsidP="001F19CB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="00C13A88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พัน</w:t>
            </w: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4E2B2D" w:rsidRPr="000907E5" w14:paraId="3CE619D9" w14:textId="77777777" w:rsidTr="00EB57B0">
        <w:trPr>
          <w:trHeight w:val="77"/>
        </w:trPr>
        <w:tc>
          <w:tcPr>
            <w:tcW w:w="5733" w:type="dxa"/>
            <w:shd w:val="clear" w:color="auto" w:fill="auto"/>
          </w:tcPr>
          <w:p w14:paraId="67BA3E85" w14:textId="1F22FF02" w:rsidR="004E2B2D" w:rsidRPr="00A93CE0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6EFD6096" w14:textId="1140A9F1" w:rsidR="004E2B2D" w:rsidRPr="000907E5" w:rsidRDefault="006C139A" w:rsidP="00CF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612" w:hanging="61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30,154</w:t>
            </w:r>
          </w:p>
        </w:tc>
        <w:tc>
          <w:tcPr>
            <w:tcW w:w="271" w:type="dxa"/>
          </w:tcPr>
          <w:p w14:paraId="096F4665" w14:textId="77777777" w:rsidR="004E2B2D" w:rsidRPr="000907E5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0CEC3363" w14:textId="4FC0A24B" w:rsidR="004E2B2D" w:rsidRPr="000907E5" w:rsidRDefault="00F12DBC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2B2D" w:rsidRPr="000907E5" w14:paraId="664C2EB8" w14:textId="77777777" w:rsidTr="00EB57B0">
        <w:trPr>
          <w:trHeight w:val="77"/>
        </w:trPr>
        <w:tc>
          <w:tcPr>
            <w:tcW w:w="5733" w:type="dxa"/>
            <w:shd w:val="clear" w:color="auto" w:fill="auto"/>
          </w:tcPr>
          <w:p w14:paraId="0B6A250D" w14:textId="31869E82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14:paraId="021C28F6" w14:textId="2882CCD3" w:rsidR="004E2B2D" w:rsidRPr="000907E5" w:rsidRDefault="006C139A" w:rsidP="00CF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612" w:hanging="61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120,616</w:t>
            </w:r>
          </w:p>
        </w:tc>
        <w:tc>
          <w:tcPr>
            <w:tcW w:w="271" w:type="dxa"/>
          </w:tcPr>
          <w:p w14:paraId="0D5C128D" w14:textId="77777777" w:rsidR="004E2B2D" w:rsidRPr="000907E5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0407302" w14:textId="3917564F" w:rsidR="004E2B2D" w:rsidRPr="000907E5" w:rsidRDefault="00A04398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2B2D" w:rsidRPr="000907E5" w14:paraId="22252105" w14:textId="77777777" w:rsidTr="00EB57B0">
        <w:trPr>
          <w:trHeight w:val="77"/>
        </w:trPr>
        <w:tc>
          <w:tcPr>
            <w:tcW w:w="5733" w:type="dxa"/>
            <w:shd w:val="clear" w:color="auto" w:fill="auto"/>
          </w:tcPr>
          <w:p w14:paraId="13A93DBC" w14:textId="3FF88F83" w:rsidR="004E2B2D" w:rsidRPr="000907E5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B2168F" w14:textId="7FEC0A0F" w:rsidR="004E2B2D" w:rsidRPr="00937C99" w:rsidRDefault="006C139A" w:rsidP="00CF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612" w:hanging="61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</w:t>
            </w:r>
            <w:r w:rsidR="0012657B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2657B">
              <w:rPr>
                <w:rFonts w:ascii="Angsana New" w:hAnsi="Angsana New"/>
                <w:color w:val="000000"/>
                <w:sz w:val="30"/>
                <w:szCs w:val="30"/>
              </w:rPr>
              <w:t>428</w:t>
            </w:r>
          </w:p>
        </w:tc>
        <w:tc>
          <w:tcPr>
            <w:tcW w:w="271" w:type="dxa"/>
          </w:tcPr>
          <w:p w14:paraId="71184DCE" w14:textId="77777777" w:rsidR="004E2B2D" w:rsidRPr="00937C99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C6DBA37" w14:textId="34FF72DA" w:rsidR="004E2B2D" w:rsidRPr="000907E5" w:rsidRDefault="00A04398" w:rsidP="00E2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E2B2D" w:rsidRPr="000907E5" w14:paraId="71415151" w14:textId="77777777" w:rsidTr="00EB57B0">
        <w:tc>
          <w:tcPr>
            <w:tcW w:w="5733" w:type="dxa"/>
            <w:shd w:val="clear" w:color="auto" w:fill="auto"/>
          </w:tcPr>
          <w:p w14:paraId="05708666" w14:textId="77777777" w:rsidR="004E2B2D" w:rsidRPr="0068735E" w:rsidRDefault="004E2B2D" w:rsidP="001F19C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8735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E0B8C4" w14:textId="272D6886" w:rsidR="004E2B2D" w:rsidRPr="008F0245" w:rsidRDefault="008F0245" w:rsidP="00CF1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612" w:hanging="61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F024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</w:t>
            </w:r>
            <w:r w:rsidR="001265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A608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Pr="008F024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1265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A608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1265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701D1C81" w14:textId="77777777" w:rsidR="004E2B2D" w:rsidRPr="000907E5" w:rsidRDefault="004E2B2D" w:rsidP="001F1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B70E2" w14:textId="463F5720" w:rsidR="004E2B2D" w:rsidRPr="006D2771" w:rsidRDefault="00A04398" w:rsidP="00E2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277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52FB51C5" w14:textId="0D87C972" w:rsidR="0087666B" w:rsidRDefault="0087666B" w:rsidP="00FF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47C6A0" w14:textId="359BA20C" w:rsidR="00FE2945" w:rsidRDefault="00FE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A41A74E" w14:textId="4DAD51AF" w:rsidR="00FE2945" w:rsidRDefault="00FE2945" w:rsidP="00FE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Pr="00297510">
        <w:rPr>
          <w:rFonts w:ascii="Angsana New" w:hAnsi="Angsana New"/>
          <w:b/>
          <w:bCs/>
          <w:sz w:val="30"/>
          <w:szCs w:val="30"/>
        </w:rPr>
        <w:tab/>
      </w:r>
      <w:r w:rsidRPr="00FE294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385323A" w14:textId="77777777" w:rsidR="00FE2945" w:rsidRDefault="00FE2945" w:rsidP="00FF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A4697F" w14:textId="666DEF90" w:rsidR="00FE2945" w:rsidRPr="00FE2945" w:rsidRDefault="00717383" w:rsidP="00717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717383">
        <w:rPr>
          <w:rFonts w:ascii="Angsana New" w:hAnsi="Angsana New"/>
          <w:sz w:val="30"/>
          <w:szCs w:val="30"/>
          <w:cs/>
          <w:lang w:val="en-GB"/>
        </w:rPr>
        <w:t>ในการประชุมคณะกรรมการบริษัทของผู้จัดการกองทรัสต์เมื่อวันที่ 24 กุมภาพันธ์ 2563 คณะกรรมการได้มีมติอนุมัติให้จ่ายประโยชน์ตอบแทนของกองทรัสต์จากงวดผลการดำเนินงานตั้งแต่วันที่ 1 ตุลาคม 2562 ถึง 31 ธันวาคม 2562 และกำไรสะสม ในอัตราหน่วยละ 0.0294 บาท และมีมติอนุมัติจ่ายเงินลดทุนในอัตราหน่วยละ 0.0794 บาท รวมเป็นจำนวนเงินทั้งสิ้น 20.92 ล้านบาท  และ 56.49 ล้านบาท ตามลำดับ โดยประโยชน์ตอบแทนและเงินลดทุนดังกล่าวจะจ่ายให้แก่ผู้ถือหน่วยทรัสต์ในเดือนมีนาคม 2563</w:t>
      </w:r>
      <w:bookmarkStart w:id="2" w:name="_GoBack"/>
      <w:bookmarkEnd w:id="2"/>
    </w:p>
    <w:sectPr w:rsidR="00FE2945" w:rsidRPr="00FE2945" w:rsidSect="00921CF6">
      <w:footerReference w:type="default" r:id="rId10"/>
      <w:pgSz w:w="11909" w:h="16834" w:code="9"/>
      <w:pgMar w:top="691" w:right="1152" w:bottom="576" w:left="1152" w:header="720" w:footer="720" w:gutter="0"/>
      <w:pgNumType w:start="3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0CD4C" w14:textId="77777777" w:rsidR="00AE77E4" w:rsidRDefault="00AE77E4" w:rsidP="004956B4">
      <w:r>
        <w:separator/>
      </w:r>
    </w:p>
  </w:endnote>
  <w:endnote w:type="continuationSeparator" w:id="0">
    <w:p w14:paraId="21F667C2" w14:textId="77777777" w:rsidR="00AE77E4" w:rsidRDefault="00AE77E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1DE60" w14:textId="77777777" w:rsidR="000E234C" w:rsidRPr="00320BD0" w:rsidRDefault="000E234C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77777777" w:rsidR="003D0CFD" w:rsidRPr="00320BD0" w:rsidRDefault="003D0CFD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4BC37" w14:textId="77777777" w:rsidR="00AE77E4" w:rsidRDefault="00AE77E4" w:rsidP="004956B4">
      <w:r>
        <w:separator/>
      </w:r>
    </w:p>
  </w:footnote>
  <w:footnote w:type="continuationSeparator" w:id="0">
    <w:p w14:paraId="047237A7" w14:textId="77777777" w:rsidR="00AE77E4" w:rsidRDefault="00AE77E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E531" w14:textId="77777777" w:rsidR="003D0CFD" w:rsidRPr="009B64E4" w:rsidRDefault="003D0CFD" w:rsidP="00244266">
    <w:pPr>
      <w:ind w:right="-233"/>
      <w:jc w:val="thaiDistribute"/>
      <w:rPr>
        <w:rFonts w:ascii="Angsana New" w:hAnsi="Angsana New"/>
        <w:b/>
        <w:bCs/>
        <w:sz w:val="32"/>
        <w:szCs w:val="32"/>
        <w:cs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  <w:r>
      <w:rPr>
        <w:rFonts w:hint="cs"/>
        <w:b/>
        <w:bCs/>
        <w:sz w:val="32"/>
        <w:szCs w:val="32"/>
        <w:cs/>
        <w:lang w:val="th-TH"/>
      </w:rPr>
      <w:t xml:space="preserve"> และบริษัทย่อย</w:t>
    </w:r>
  </w:p>
  <w:p w14:paraId="799A6BA1" w14:textId="667214AB" w:rsidR="003D0CFD" w:rsidRDefault="003D0CFD" w:rsidP="001923F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น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ปีสิ้นสุดวันที่ 3</w:t>
    </w:r>
    <w:r>
      <w:rPr>
        <w:rFonts w:ascii="Angsana New" w:hAnsi="Angsana New"/>
        <w:bCs/>
        <w:sz w:val="32"/>
        <w:szCs w:val="32"/>
        <w:lang w:val="en-US" w:bidi="th-TH"/>
      </w:rPr>
      <w:t>1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2</w:t>
    </w:r>
  </w:p>
  <w:p w14:paraId="341FEFBB" w14:textId="77777777" w:rsidR="003D0CFD" w:rsidRDefault="003D0CFD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7" w15:restartNumberingAfterBreak="0">
    <w:nsid w:val="2D6066D0"/>
    <w:multiLevelType w:val="hybridMultilevel"/>
    <w:tmpl w:val="EFC037FA"/>
    <w:lvl w:ilvl="0" w:tplc="B74EBB6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2AF2F91"/>
    <w:multiLevelType w:val="hybridMultilevel"/>
    <w:tmpl w:val="DC2C0FF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6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7" w15:restartNumberingAfterBreak="0">
    <w:nsid w:val="46DA5E04"/>
    <w:multiLevelType w:val="hybridMultilevel"/>
    <w:tmpl w:val="34864082"/>
    <w:lvl w:ilvl="0" w:tplc="5E540F3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E56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2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4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41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7"/>
  </w:num>
  <w:num w:numId="4">
    <w:abstractNumId w:val="32"/>
  </w:num>
  <w:num w:numId="5">
    <w:abstractNumId w:val="44"/>
  </w:num>
  <w:num w:numId="6">
    <w:abstractNumId w:val="29"/>
  </w:num>
  <w:num w:numId="7">
    <w:abstractNumId w:val="0"/>
  </w:num>
  <w:num w:numId="8">
    <w:abstractNumId w:val="14"/>
  </w:num>
  <w:num w:numId="9">
    <w:abstractNumId w:val="39"/>
  </w:num>
  <w:num w:numId="10">
    <w:abstractNumId w:val="33"/>
  </w:num>
  <w:num w:numId="11">
    <w:abstractNumId w:val="18"/>
  </w:num>
  <w:num w:numId="12">
    <w:abstractNumId w:val="23"/>
  </w:num>
  <w:num w:numId="13">
    <w:abstractNumId w:val="16"/>
  </w:num>
  <w:num w:numId="14">
    <w:abstractNumId w:val="40"/>
  </w:num>
  <w:num w:numId="15">
    <w:abstractNumId w:val="1"/>
  </w:num>
  <w:num w:numId="16">
    <w:abstractNumId w:val="25"/>
  </w:num>
  <w:num w:numId="17">
    <w:abstractNumId w:val="5"/>
  </w:num>
  <w:num w:numId="18">
    <w:abstractNumId w:val="7"/>
  </w:num>
  <w:num w:numId="19">
    <w:abstractNumId w:val="15"/>
  </w:num>
  <w:num w:numId="20">
    <w:abstractNumId w:val="34"/>
  </w:num>
  <w:num w:numId="21">
    <w:abstractNumId w:val="4"/>
  </w:num>
  <w:num w:numId="22">
    <w:abstractNumId w:val="31"/>
  </w:num>
  <w:num w:numId="23">
    <w:abstractNumId w:val="26"/>
  </w:num>
  <w:num w:numId="24">
    <w:abstractNumId w:val="2"/>
  </w:num>
  <w:num w:numId="25">
    <w:abstractNumId w:val="21"/>
  </w:num>
  <w:num w:numId="26">
    <w:abstractNumId w:val="42"/>
  </w:num>
  <w:num w:numId="27">
    <w:abstractNumId w:val="3"/>
  </w:num>
  <w:num w:numId="28">
    <w:abstractNumId w:val="38"/>
  </w:num>
  <w:num w:numId="29">
    <w:abstractNumId w:val="11"/>
  </w:num>
  <w:num w:numId="30">
    <w:abstractNumId w:val="9"/>
  </w:num>
  <w:num w:numId="31">
    <w:abstractNumId w:val="45"/>
  </w:num>
  <w:num w:numId="32">
    <w:abstractNumId w:val="6"/>
  </w:num>
  <w:num w:numId="33">
    <w:abstractNumId w:val="27"/>
  </w:num>
  <w:num w:numId="34">
    <w:abstractNumId w:val="10"/>
  </w:num>
  <w:num w:numId="35">
    <w:abstractNumId w:val="22"/>
  </w:num>
  <w:num w:numId="36">
    <w:abstractNumId w:val="30"/>
  </w:num>
  <w:num w:numId="37">
    <w:abstractNumId w:val="17"/>
  </w:num>
  <w:num w:numId="38">
    <w:abstractNumId w:val="19"/>
  </w:num>
  <w:num w:numId="39">
    <w:abstractNumId w:val="12"/>
  </w:num>
  <w:num w:numId="40">
    <w:abstractNumId w:val="36"/>
  </w:num>
  <w:num w:numId="41">
    <w:abstractNumId w:val="8"/>
  </w:num>
  <w:num w:numId="42">
    <w:abstractNumId w:val="28"/>
  </w:num>
  <w:num w:numId="43">
    <w:abstractNumId w:val="24"/>
  </w:num>
  <w:num w:numId="44">
    <w:abstractNumId w:val="43"/>
  </w:num>
  <w:num w:numId="45">
    <w:abstractNumId w:val="41"/>
  </w:num>
  <w:num w:numId="4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5D4D"/>
    <w:rsid w:val="000061B5"/>
    <w:rsid w:val="00010B38"/>
    <w:rsid w:val="00010C1A"/>
    <w:rsid w:val="00010EAE"/>
    <w:rsid w:val="00011603"/>
    <w:rsid w:val="00011DD5"/>
    <w:rsid w:val="000131EA"/>
    <w:rsid w:val="000132F9"/>
    <w:rsid w:val="0001416C"/>
    <w:rsid w:val="000142E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74E"/>
    <w:rsid w:val="00023E11"/>
    <w:rsid w:val="0002424D"/>
    <w:rsid w:val="0002484C"/>
    <w:rsid w:val="00025269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1BFC"/>
    <w:rsid w:val="00053100"/>
    <w:rsid w:val="000537DF"/>
    <w:rsid w:val="000549B5"/>
    <w:rsid w:val="00054C47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7406"/>
    <w:rsid w:val="0009756E"/>
    <w:rsid w:val="00097EEF"/>
    <w:rsid w:val="000A0B11"/>
    <w:rsid w:val="000A0EAC"/>
    <w:rsid w:val="000A30C8"/>
    <w:rsid w:val="000A69F0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34C9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234C"/>
    <w:rsid w:val="000E262F"/>
    <w:rsid w:val="000E2F3D"/>
    <w:rsid w:val="000E32A0"/>
    <w:rsid w:val="000E4781"/>
    <w:rsid w:val="000E4BCB"/>
    <w:rsid w:val="000E4D74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3351"/>
    <w:rsid w:val="000F3AA6"/>
    <w:rsid w:val="000F5F28"/>
    <w:rsid w:val="000F61FD"/>
    <w:rsid w:val="000F6C6C"/>
    <w:rsid w:val="000F7221"/>
    <w:rsid w:val="000F7443"/>
    <w:rsid w:val="0010035A"/>
    <w:rsid w:val="001005A4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7E"/>
    <w:rsid w:val="001B1F8F"/>
    <w:rsid w:val="001B2794"/>
    <w:rsid w:val="001B302B"/>
    <w:rsid w:val="001B34EF"/>
    <w:rsid w:val="001B4CFB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58F5"/>
    <w:rsid w:val="001E7602"/>
    <w:rsid w:val="001E785F"/>
    <w:rsid w:val="001E789C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4CAE"/>
    <w:rsid w:val="001F51D0"/>
    <w:rsid w:val="001F54DC"/>
    <w:rsid w:val="001F5625"/>
    <w:rsid w:val="001F5C17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E40"/>
    <w:rsid w:val="00226A76"/>
    <w:rsid w:val="00227A8F"/>
    <w:rsid w:val="0023083D"/>
    <w:rsid w:val="00230971"/>
    <w:rsid w:val="00231242"/>
    <w:rsid w:val="00231387"/>
    <w:rsid w:val="0023163C"/>
    <w:rsid w:val="00232A3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BBD"/>
    <w:rsid w:val="00252146"/>
    <w:rsid w:val="002527C9"/>
    <w:rsid w:val="00252CE3"/>
    <w:rsid w:val="0025369B"/>
    <w:rsid w:val="00253FEA"/>
    <w:rsid w:val="0025449D"/>
    <w:rsid w:val="00254E1B"/>
    <w:rsid w:val="002579FB"/>
    <w:rsid w:val="00257E2F"/>
    <w:rsid w:val="0026014E"/>
    <w:rsid w:val="00261504"/>
    <w:rsid w:val="0026192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BD3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4AC0"/>
    <w:rsid w:val="00286016"/>
    <w:rsid w:val="002868C6"/>
    <w:rsid w:val="00286DD4"/>
    <w:rsid w:val="00287394"/>
    <w:rsid w:val="00290222"/>
    <w:rsid w:val="00291283"/>
    <w:rsid w:val="00291F91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0EA5"/>
    <w:rsid w:val="002A36A1"/>
    <w:rsid w:val="002A491E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44C"/>
    <w:rsid w:val="002E595B"/>
    <w:rsid w:val="002E59ED"/>
    <w:rsid w:val="002E633F"/>
    <w:rsid w:val="002E765B"/>
    <w:rsid w:val="002E7747"/>
    <w:rsid w:val="002E7D6D"/>
    <w:rsid w:val="002F0020"/>
    <w:rsid w:val="002F0339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D6A"/>
    <w:rsid w:val="00311D31"/>
    <w:rsid w:val="00312050"/>
    <w:rsid w:val="0031234D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BF4"/>
    <w:rsid w:val="00325C70"/>
    <w:rsid w:val="00325FD5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5000D"/>
    <w:rsid w:val="00350B0D"/>
    <w:rsid w:val="003512CD"/>
    <w:rsid w:val="003515F8"/>
    <w:rsid w:val="00352159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4277"/>
    <w:rsid w:val="00364ED8"/>
    <w:rsid w:val="0036553E"/>
    <w:rsid w:val="00366580"/>
    <w:rsid w:val="0036662A"/>
    <w:rsid w:val="00366A64"/>
    <w:rsid w:val="00366FE1"/>
    <w:rsid w:val="003670D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82F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876"/>
    <w:rsid w:val="00395E0C"/>
    <w:rsid w:val="00395F6C"/>
    <w:rsid w:val="003963A6"/>
    <w:rsid w:val="00396A1A"/>
    <w:rsid w:val="003974D1"/>
    <w:rsid w:val="003975F7"/>
    <w:rsid w:val="00397F91"/>
    <w:rsid w:val="00397FEE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B4B"/>
    <w:rsid w:val="003C4CD3"/>
    <w:rsid w:val="003C50B0"/>
    <w:rsid w:val="003C5CA9"/>
    <w:rsid w:val="003C6DC9"/>
    <w:rsid w:val="003C7F4B"/>
    <w:rsid w:val="003D0CFD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72CF"/>
    <w:rsid w:val="003D7D4A"/>
    <w:rsid w:val="003D7EA9"/>
    <w:rsid w:val="003E060F"/>
    <w:rsid w:val="003E0B8C"/>
    <w:rsid w:val="003E113F"/>
    <w:rsid w:val="003E14A3"/>
    <w:rsid w:val="003E1706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80"/>
    <w:rsid w:val="004240AE"/>
    <w:rsid w:val="00424C2A"/>
    <w:rsid w:val="00425E22"/>
    <w:rsid w:val="00426A9B"/>
    <w:rsid w:val="00426FA0"/>
    <w:rsid w:val="0042764D"/>
    <w:rsid w:val="00427FC6"/>
    <w:rsid w:val="004302FA"/>
    <w:rsid w:val="00430713"/>
    <w:rsid w:val="00430C6E"/>
    <w:rsid w:val="00431891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C9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C1"/>
    <w:rsid w:val="00480E51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FC8"/>
    <w:rsid w:val="004916C6"/>
    <w:rsid w:val="004919C8"/>
    <w:rsid w:val="00491E6C"/>
    <w:rsid w:val="004921F6"/>
    <w:rsid w:val="00492BF1"/>
    <w:rsid w:val="00493C2E"/>
    <w:rsid w:val="004946DC"/>
    <w:rsid w:val="0049490E"/>
    <w:rsid w:val="00494A63"/>
    <w:rsid w:val="004956B4"/>
    <w:rsid w:val="0049587F"/>
    <w:rsid w:val="00495FF6"/>
    <w:rsid w:val="0049665F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114C"/>
    <w:rsid w:val="004C19A2"/>
    <w:rsid w:val="004C2B18"/>
    <w:rsid w:val="004C2EE3"/>
    <w:rsid w:val="004C37E6"/>
    <w:rsid w:val="004C3AAE"/>
    <w:rsid w:val="004C3EE2"/>
    <w:rsid w:val="004C49DC"/>
    <w:rsid w:val="004C5920"/>
    <w:rsid w:val="004C6088"/>
    <w:rsid w:val="004C61BB"/>
    <w:rsid w:val="004C61F2"/>
    <w:rsid w:val="004C6563"/>
    <w:rsid w:val="004C7068"/>
    <w:rsid w:val="004D0980"/>
    <w:rsid w:val="004D10FC"/>
    <w:rsid w:val="004D11BF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0A5"/>
    <w:rsid w:val="004F611B"/>
    <w:rsid w:val="004F653C"/>
    <w:rsid w:val="004F6743"/>
    <w:rsid w:val="004F6C9B"/>
    <w:rsid w:val="004F7C98"/>
    <w:rsid w:val="00500298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89B"/>
    <w:rsid w:val="005578FA"/>
    <w:rsid w:val="00557FD6"/>
    <w:rsid w:val="00560EC4"/>
    <w:rsid w:val="0056179B"/>
    <w:rsid w:val="00561897"/>
    <w:rsid w:val="00561CF7"/>
    <w:rsid w:val="00561DDC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8D"/>
    <w:rsid w:val="005729D2"/>
    <w:rsid w:val="00572B6F"/>
    <w:rsid w:val="00572CCE"/>
    <w:rsid w:val="00572D2B"/>
    <w:rsid w:val="0057445A"/>
    <w:rsid w:val="005744B7"/>
    <w:rsid w:val="00574F72"/>
    <w:rsid w:val="00575330"/>
    <w:rsid w:val="00575416"/>
    <w:rsid w:val="00575802"/>
    <w:rsid w:val="00575873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3AF7"/>
    <w:rsid w:val="0058465D"/>
    <w:rsid w:val="005847B5"/>
    <w:rsid w:val="0058492B"/>
    <w:rsid w:val="005849ED"/>
    <w:rsid w:val="0058667E"/>
    <w:rsid w:val="00586DC8"/>
    <w:rsid w:val="00587B5B"/>
    <w:rsid w:val="00587D64"/>
    <w:rsid w:val="00590305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1C1"/>
    <w:rsid w:val="005D64A5"/>
    <w:rsid w:val="005D6DC9"/>
    <w:rsid w:val="005D6E79"/>
    <w:rsid w:val="005D7F93"/>
    <w:rsid w:val="005E0F29"/>
    <w:rsid w:val="005E105A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4FE6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47CFD"/>
    <w:rsid w:val="00650B47"/>
    <w:rsid w:val="00651220"/>
    <w:rsid w:val="00651758"/>
    <w:rsid w:val="00651E8A"/>
    <w:rsid w:val="00651EB8"/>
    <w:rsid w:val="006530B5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E1A"/>
    <w:rsid w:val="00674505"/>
    <w:rsid w:val="00675231"/>
    <w:rsid w:val="00676176"/>
    <w:rsid w:val="00676C3D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04AF"/>
    <w:rsid w:val="006A174D"/>
    <w:rsid w:val="006A1AE6"/>
    <w:rsid w:val="006A3941"/>
    <w:rsid w:val="006A4235"/>
    <w:rsid w:val="006A5327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D8"/>
    <w:rsid w:val="006D1836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E67"/>
    <w:rsid w:val="006D6ED5"/>
    <w:rsid w:val="006D7262"/>
    <w:rsid w:val="006D782B"/>
    <w:rsid w:val="006D7FF5"/>
    <w:rsid w:val="006E0360"/>
    <w:rsid w:val="006E054A"/>
    <w:rsid w:val="006E05FB"/>
    <w:rsid w:val="006E0BA2"/>
    <w:rsid w:val="006E0D3F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48AF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12"/>
    <w:rsid w:val="00707DBA"/>
    <w:rsid w:val="00710341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83"/>
    <w:rsid w:val="007173D2"/>
    <w:rsid w:val="00720307"/>
    <w:rsid w:val="0072040D"/>
    <w:rsid w:val="0072157F"/>
    <w:rsid w:val="00721DDB"/>
    <w:rsid w:val="007235ED"/>
    <w:rsid w:val="0072487A"/>
    <w:rsid w:val="00724E68"/>
    <w:rsid w:val="00725477"/>
    <w:rsid w:val="00725B8C"/>
    <w:rsid w:val="0072629D"/>
    <w:rsid w:val="007308F5"/>
    <w:rsid w:val="007310CB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224A"/>
    <w:rsid w:val="0074305A"/>
    <w:rsid w:val="00743E7F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31EF"/>
    <w:rsid w:val="0079415A"/>
    <w:rsid w:val="007946E7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90"/>
    <w:rsid w:val="007B1693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B43"/>
    <w:rsid w:val="007C005E"/>
    <w:rsid w:val="007C089C"/>
    <w:rsid w:val="007C0C74"/>
    <w:rsid w:val="007C178E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07C"/>
    <w:rsid w:val="0087247F"/>
    <w:rsid w:val="00873193"/>
    <w:rsid w:val="0087360C"/>
    <w:rsid w:val="008737BA"/>
    <w:rsid w:val="00875037"/>
    <w:rsid w:val="0087509C"/>
    <w:rsid w:val="00875229"/>
    <w:rsid w:val="008752C4"/>
    <w:rsid w:val="0087534E"/>
    <w:rsid w:val="00875D61"/>
    <w:rsid w:val="00875F0D"/>
    <w:rsid w:val="00876516"/>
    <w:rsid w:val="00876523"/>
    <w:rsid w:val="0087666B"/>
    <w:rsid w:val="00876A7C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517A"/>
    <w:rsid w:val="008B57B9"/>
    <w:rsid w:val="008B59AC"/>
    <w:rsid w:val="008B69D9"/>
    <w:rsid w:val="008B6E98"/>
    <w:rsid w:val="008B6F11"/>
    <w:rsid w:val="008B719A"/>
    <w:rsid w:val="008C0FE9"/>
    <w:rsid w:val="008C1272"/>
    <w:rsid w:val="008C1A09"/>
    <w:rsid w:val="008C2909"/>
    <w:rsid w:val="008C3074"/>
    <w:rsid w:val="008C370D"/>
    <w:rsid w:val="008C543F"/>
    <w:rsid w:val="008C5F55"/>
    <w:rsid w:val="008C69C0"/>
    <w:rsid w:val="008C700D"/>
    <w:rsid w:val="008C7619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5F99"/>
    <w:rsid w:val="008D6780"/>
    <w:rsid w:val="008D75D9"/>
    <w:rsid w:val="008E031F"/>
    <w:rsid w:val="008E0449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8E4"/>
    <w:rsid w:val="008E3932"/>
    <w:rsid w:val="008E4EDA"/>
    <w:rsid w:val="008E58CF"/>
    <w:rsid w:val="008E5A86"/>
    <w:rsid w:val="008E634B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64"/>
    <w:rsid w:val="008F7D90"/>
    <w:rsid w:val="009003BC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E6F"/>
    <w:rsid w:val="00916E74"/>
    <w:rsid w:val="0092028F"/>
    <w:rsid w:val="00920958"/>
    <w:rsid w:val="0092108F"/>
    <w:rsid w:val="00921940"/>
    <w:rsid w:val="00921CF6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4C3E"/>
    <w:rsid w:val="0093519D"/>
    <w:rsid w:val="0093587B"/>
    <w:rsid w:val="00935E5F"/>
    <w:rsid w:val="0093745A"/>
    <w:rsid w:val="00937C99"/>
    <w:rsid w:val="00940290"/>
    <w:rsid w:val="00940A8E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559A"/>
    <w:rsid w:val="009657D8"/>
    <w:rsid w:val="00965AAC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AC4"/>
    <w:rsid w:val="0097777A"/>
    <w:rsid w:val="00977F12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3893"/>
    <w:rsid w:val="00994758"/>
    <w:rsid w:val="00994C05"/>
    <w:rsid w:val="009965A8"/>
    <w:rsid w:val="00996920"/>
    <w:rsid w:val="009969B2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BAB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6FD"/>
    <w:rsid w:val="009C3A85"/>
    <w:rsid w:val="009C3E70"/>
    <w:rsid w:val="009C4E2D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4A"/>
    <w:rsid w:val="009D3AC1"/>
    <w:rsid w:val="009D3D1C"/>
    <w:rsid w:val="009D4C38"/>
    <w:rsid w:val="009D71D8"/>
    <w:rsid w:val="009D7C88"/>
    <w:rsid w:val="009E044D"/>
    <w:rsid w:val="009E0B3E"/>
    <w:rsid w:val="009E1B68"/>
    <w:rsid w:val="009E1EF7"/>
    <w:rsid w:val="009E30FD"/>
    <w:rsid w:val="009E359E"/>
    <w:rsid w:val="009E4A04"/>
    <w:rsid w:val="009E4A19"/>
    <w:rsid w:val="009E4E71"/>
    <w:rsid w:val="009E5FF4"/>
    <w:rsid w:val="009E6117"/>
    <w:rsid w:val="009F08DA"/>
    <w:rsid w:val="009F198D"/>
    <w:rsid w:val="009F233F"/>
    <w:rsid w:val="009F23BA"/>
    <w:rsid w:val="009F290E"/>
    <w:rsid w:val="009F317C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1A4D"/>
    <w:rsid w:val="00A11A77"/>
    <w:rsid w:val="00A11C22"/>
    <w:rsid w:val="00A12AB4"/>
    <w:rsid w:val="00A12CB5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26"/>
    <w:rsid w:val="00A308A4"/>
    <w:rsid w:val="00A31EED"/>
    <w:rsid w:val="00A33727"/>
    <w:rsid w:val="00A339E9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F18"/>
    <w:rsid w:val="00A64300"/>
    <w:rsid w:val="00A659E0"/>
    <w:rsid w:val="00A6650A"/>
    <w:rsid w:val="00A67049"/>
    <w:rsid w:val="00A679D8"/>
    <w:rsid w:val="00A70BC1"/>
    <w:rsid w:val="00A7205B"/>
    <w:rsid w:val="00A7259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114F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59DA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0E30"/>
    <w:rsid w:val="00AE12A3"/>
    <w:rsid w:val="00AE1796"/>
    <w:rsid w:val="00AE199A"/>
    <w:rsid w:val="00AE27FC"/>
    <w:rsid w:val="00AE3570"/>
    <w:rsid w:val="00AE35A4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7E4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90E"/>
    <w:rsid w:val="00B06F85"/>
    <w:rsid w:val="00B07438"/>
    <w:rsid w:val="00B07A63"/>
    <w:rsid w:val="00B07B68"/>
    <w:rsid w:val="00B10C8E"/>
    <w:rsid w:val="00B10D1A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6E6"/>
    <w:rsid w:val="00B3191A"/>
    <w:rsid w:val="00B31DEC"/>
    <w:rsid w:val="00B32867"/>
    <w:rsid w:val="00B3322D"/>
    <w:rsid w:val="00B33C65"/>
    <w:rsid w:val="00B34B24"/>
    <w:rsid w:val="00B34B50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2A7B"/>
    <w:rsid w:val="00B63A3C"/>
    <w:rsid w:val="00B6541B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D4"/>
    <w:rsid w:val="00B801D1"/>
    <w:rsid w:val="00B817A8"/>
    <w:rsid w:val="00B826EA"/>
    <w:rsid w:val="00B828C6"/>
    <w:rsid w:val="00B82A91"/>
    <w:rsid w:val="00B83831"/>
    <w:rsid w:val="00B83B5F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974E8"/>
    <w:rsid w:val="00BA04B7"/>
    <w:rsid w:val="00BA05FA"/>
    <w:rsid w:val="00BA1D49"/>
    <w:rsid w:val="00BA1FCE"/>
    <w:rsid w:val="00BA3B88"/>
    <w:rsid w:val="00BA48CB"/>
    <w:rsid w:val="00BA4B1A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0EA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362"/>
    <w:rsid w:val="00BC040B"/>
    <w:rsid w:val="00BC0E27"/>
    <w:rsid w:val="00BC13EA"/>
    <w:rsid w:val="00BC3D0B"/>
    <w:rsid w:val="00BC4474"/>
    <w:rsid w:val="00BC4F86"/>
    <w:rsid w:val="00BC669B"/>
    <w:rsid w:val="00BC6819"/>
    <w:rsid w:val="00BD046B"/>
    <w:rsid w:val="00BD04EB"/>
    <w:rsid w:val="00BD075C"/>
    <w:rsid w:val="00BD1FFC"/>
    <w:rsid w:val="00BD22C8"/>
    <w:rsid w:val="00BD35BB"/>
    <w:rsid w:val="00BD3BA1"/>
    <w:rsid w:val="00BD4D1E"/>
    <w:rsid w:val="00BD622E"/>
    <w:rsid w:val="00BD6496"/>
    <w:rsid w:val="00BD719C"/>
    <w:rsid w:val="00BD71C7"/>
    <w:rsid w:val="00BD74E2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97C"/>
    <w:rsid w:val="00BF3F35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5B59"/>
    <w:rsid w:val="00C06B84"/>
    <w:rsid w:val="00C06EF3"/>
    <w:rsid w:val="00C0708F"/>
    <w:rsid w:val="00C07945"/>
    <w:rsid w:val="00C07BFD"/>
    <w:rsid w:val="00C1098F"/>
    <w:rsid w:val="00C12035"/>
    <w:rsid w:val="00C13A88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6B0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10CE"/>
    <w:rsid w:val="00C311A2"/>
    <w:rsid w:val="00C31DA2"/>
    <w:rsid w:val="00C31F12"/>
    <w:rsid w:val="00C3201F"/>
    <w:rsid w:val="00C33128"/>
    <w:rsid w:val="00C33344"/>
    <w:rsid w:val="00C33A5C"/>
    <w:rsid w:val="00C34008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F2F"/>
    <w:rsid w:val="00C435DD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F9C"/>
    <w:rsid w:val="00C66D89"/>
    <w:rsid w:val="00C671BE"/>
    <w:rsid w:val="00C67624"/>
    <w:rsid w:val="00C67C94"/>
    <w:rsid w:val="00C67E94"/>
    <w:rsid w:val="00C7097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234"/>
    <w:rsid w:val="00CD54E1"/>
    <w:rsid w:val="00CD59E2"/>
    <w:rsid w:val="00CE11A9"/>
    <w:rsid w:val="00CE1397"/>
    <w:rsid w:val="00CE1632"/>
    <w:rsid w:val="00CE3110"/>
    <w:rsid w:val="00CE3A72"/>
    <w:rsid w:val="00CE4051"/>
    <w:rsid w:val="00CE5225"/>
    <w:rsid w:val="00CE528B"/>
    <w:rsid w:val="00CE6A96"/>
    <w:rsid w:val="00CE6C57"/>
    <w:rsid w:val="00CE746E"/>
    <w:rsid w:val="00CE7524"/>
    <w:rsid w:val="00CE7C7D"/>
    <w:rsid w:val="00CF0E70"/>
    <w:rsid w:val="00CF1356"/>
    <w:rsid w:val="00CF1D6E"/>
    <w:rsid w:val="00CF2863"/>
    <w:rsid w:val="00CF418B"/>
    <w:rsid w:val="00CF4575"/>
    <w:rsid w:val="00CF4690"/>
    <w:rsid w:val="00CF47E8"/>
    <w:rsid w:val="00CF50D3"/>
    <w:rsid w:val="00CF53AC"/>
    <w:rsid w:val="00CF6B05"/>
    <w:rsid w:val="00CF78CB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1997"/>
    <w:rsid w:val="00D22BC4"/>
    <w:rsid w:val="00D238C9"/>
    <w:rsid w:val="00D24D06"/>
    <w:rsid w:val="00D26387"/>
    <w:rsid w:val="00D26871"/>
    <w:rsid w:val="00D268F4"/>
    <w:rsid w:val="00D27269"/>
    <w:rsid w:val="00D31376"/>
    <w:rsid w:val="00D31776"/>
    <w:rsid w:val="00D3189A"/>
    <w:rsid w:val="00D319AD"/>
    <w:rsid w:val="00D319D0"/>
    <w:rsid w:val="00D32352"/>
    <w:rsid w:val="00D328DD"/>
    <w:rsid w:val="00D32F14"/>
    <w:rsid w:val="00D33075"/>
    <w:rsid w:val="00D331C7"/>
    <w:rsid w:val="00D33A24"/>
    <w:rsid w:val="00D33D1D"/>
    <w:rsid w:val="00D3432C"/>
    <w:rsid w:val="00D34F6C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2BF"/>
    <w:rsid w:val="00D66899"/>
    <w:rsid w:val="00D66DEB"/>
    <w:rsid w:val="00D67A55"/>
    <w:rsid w:val="00D70D07"/>
    <w:rsid w:val="00D716FF"/>
    <w:rsid w:val="00D71F42"/>
    <w:rsid w:val="00D73150"/>
    <w:rsid w:val="00D73B87"/>
    <w:rsid w:val="00D74335"/>
    <w:rsid w:val="00D744BB"/>
    <w:rsid w:val="00D746E3"/>
    <w:rsid w:val="00D74B2B"/>
    <w:rsid w:val="00D75C6A"/>
    <w:rsid w:val="00D76183"/>
    <w:rsid w:val="00D76AB4"/>
    <w:rsid w:val="00D775A7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E14"/>
    <w:rsid w:val="00DD4C2C"/>
    <w:rsid w:val="00DD5C1E"/>
    <w:rsid w:val="00DD5F1B"/>
    <w:rsid w:val="00DD659F"/>
    <w:rsid w:val="00DD6C01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681B"/>
    <w:rsid w:val="00DF7546"/>
    <w:rsid w:val="00DF7795"/>
    <w:rsid w:val="00E0116A"/>
    <w:rsid w:val="00E01252"/>
    <w:rsid w:val="00E01338"/>
    <w:rsid w:val="00E021C3"/>
    <w:rsid w:val="00E023E4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28E7"/>
    <w:rsid w:val="00E23C0A"/>
    <w:rsid w:val="00E2410F"/>
    <w:rsid w:val="00E24567"/>
    <w:rsid w:val="00E25570"/>
    <w:rsid w:val="00E25D4C"/>
    <w:rsid w:val="00E26D3D"/>
    <w:rsid w:val="00E2786B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6256"/>
    <w:rsid w:val="00E37E64"/>
    <w:rsid w:val="00E37FCF"/>
    <w:rsid w:val="00E40048"/>
    <w:rsid w:val="00E4116A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010"/>
    <w:rsid w:val="00E5377B"/>
    <w:rsid w:val="00E53D98"/>
    <w:rsid w:val="00E53DA4"/>
    <w:rsid w:val="00E548B0"/>
    <w:rsid w:val="00E54D2E"/>
    <w:rsid w:val="00E54FC8"/>
    <w:rsid w:val="00E55421"/>
    <w:rsid w:val="00E56AA1"/>
    <w:rsid w:val="00E56DA8"/>
    <w:rsid w:val="00E578A2"/>
    <w:rsid w:val="00E57BC0"/>
    <w:rsid w:val="00E60806"/>
    <w:rsid w:val="00E6126D"/>
    <w:rsid w:val="00E61FB9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AF1"/>
    <w:rsid w:val="00E72EAD"/>
    <w:rsid w:val="00E75A1E"/>
    <w:rsid w:val="00E75C82"/>
    <w:rsid w:val="00E762AC"/>
    <w:rsid w:val="00E765E1"/>
    <w:rsid w:val="00E76A41"/>
    <w:rsid w:val="00E778C9"/>
    <w:rsid w:val="00E80536"/>
    <w:rsid w:val="00E81218"/>
    <w:rsid w:val="00E8182D"/>
    <w:rsid w:val="00E82690"/>
    <w:rsid w:val="00E83B49"/>
    <w:rsid w:val="00E83FF7"/>
    <w:rsid w:val="00E8447B"/>
    <w:rsid w:val="00E8455E"/>
    <w:rsid w:val="00E858B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1DAA"/>
    <w:rsid w:val="00EA27DD"/>
    <w:rsid w:val="00EA28F7"/>
    <w:rsid w:val="00EA3216"/>
    <w:rsid w:val="00EA3D58"/>
    <w:rsid w:val="00EA49B6"/>
    <w:rsid w:val="00EA54E9"/>
    <w:rsid w:val="00EA592D"/>
    <w:rsid w:val="00EA5B3E"/>
    <w:rsid w:val="00EA60D7"/>
    <w:rsid w:val="00EA688F"/>
    <w:rsid w:val="00EA7D29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973"/>
    <w:rsid w:val="00EB6B34"/>
    <w:rsid w:val="00EB6FD7"/>
    <w:rsid w:val="00EB72A4"/>
    <w:rsid w:val="00EB7724"/>
    <w:rsid w:val="00EB797A"/>
    <w:rsid w:val="00EB79B2"/>
    <w:rsid w:val="00EC1B9D"/>
    <w:rsid w:val="00EC2390"/>
    <w:rsid w:val="00EC2595"/>
    <w:rsid w:val="00EC3B58"/>
    <w:rsid w:val="00EC414C"/>
    <w:rsid w:val="00EC44E2"/>
    <w:rsid w:val="00EC51AD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278C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B43"/>
    <w:rsid w:val="00F31B8E"/>
    <w:rsid w:val="00F33535"/>
    <w:rsid w:val="00F339B6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6E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3F2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641D6"/>
    <w:rsid w:val="00F65371"/>
    <w:rsid w:val="00F71809"/>
    <w:rsid w:val="00F7192E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D0"/>
    <w:rsid w:val="00FB51FB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F96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2945"/>
    <w:rsid w:val="00FE2EEF"/>
    <w:rsid w:val="00FE3401"/>
    <w:rsid w:val="00FE4388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18F7C-FD91-4FE2-84BE-7506B0253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30</Pages>
  <Words>7576</Words>
  <Characters>31763</Characters>
  <Application>Microsoft Office Word</Application>
  <DocSecurity>0</DocSecurity>
  <Lines>264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Khwanruedi, Buntrakun</cp:lastModifiedBy>
  <cp:revision>5</cp:revision>
  <cp:lastPrinted>2020-02-14T11:48:00Z</cp:lastPrinted>
  <dcterms:created xsi:type="dcterms:W3CDTF">2020-02-21T08:16:00Z</dcterms:created>
  <dcterms:modified xsi:type="dcterms:W3CDTF">2020-02-24T11:00:00Z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