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D09" w:rsidRPr="002A7705" w:rsidRDefault="00432D09" w:rsidP="00F95BA3">
      <w:pPr>
        <w:pStyle w:val="Heading8"/>
        <w:rPr>
          <w:rFonts w:ascii="Angsana New" w:hAnsi="Angsana New" w:cs="Angsana New"/>
          <w:sz w:val="30"/>
          <w:szCs w:val="30"/>
          <w:cs/>
        </w:rPr>
      </w:pPr>
      <w:bookmarkStart w:id="0" w:name="Start"/>
      <w:bookmarkEnd w:id="0"/>
    </w:p>
    <w:p w:rsidR="00432D09" w:rsidRPr="002A7705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432D09" w:rsidRPr="002A7705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432D09" w:rsidRPr="002A7705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C345DA" w:rsidRDefault="00C345D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2B3A81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2B3A81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2B3A81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2B3A81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2B3A81" w:rsidRPr="002A7705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AD49EA" w:rsidRPr="002A7705" w:rsidRDefault="00AD49E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F07718" w:rsidRPr="002A7705" w:rsidRDefault="00F0771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E55309" w:rsidRPr="002A7705" w:rsidRDefault="00F222CD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2A7705">
        <w:rPr>
          <w:rFonts w:ascii="Angsana New" w:hAnsi="Angsana New" w:cs="Angsana New"/>
          <w:sz w:val="52"/>
          <w:szCs w:val="52"/>
          <w:cs/>
        </w:rPr>
        <w:t>บริษัท เอ็กโซติค ฟู้ด จำกัด (มหาชน)</w:t>
      </w:r>
    </w:p>
    <w:p w:rsidR="009F42D8" w:rsidRPr="002A7705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924560" w:rsidRPr="002A7705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77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2A770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2A770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2A77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2A770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C06F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26FAE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924560" w:rsidRPr="002A7705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2A7705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2A7705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924560" w:rsidRPr="002A7705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770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432D09" w:rsidRPr="002A7705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5F5C6C" w:rsidRPr="002A7705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5F5C6C" w:rsidRPr="002A7705" w:rsidSect="0065079B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E7DF3" w:rsidRPr="002A7705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4E7DF3" w:rsidRPr="002A7705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432D09" w:rsidRPr="002A7705" w:rsidRDefault="00432D09" w:rsidP="0091728F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2A7705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:rsidR="008E5371" w:rsidRPr="002A7705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:rsidR="00E55309" w:rsidRPr="002A7705" w:rsidRDefault="00432D09" w:rsidP="0009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2A7705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F222CD" w:rsidRPr="002A7705">
        <w:rPr>
          <w:rFonts w:ascii="Angsana New" w:hAnsi="Angsana New"/>
          <w:b/>
          <w:bCs/>
          <w:sz w:val="32"/>
          <w:szCs w:val="32"/>
          <w:cs/>
        </w:rPr>
        <w:t>บริษัท เอ็กโซติค ฟู้ด จำกัด (มหาชน)</w:t>
      </w:r>
    </w:p>
    <w:p w:rsidR="008E5371" w:rsidRPr="002A7705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5E57C2" w:rsidRPr="002A7705" w:rsidRDefault="005E57C2" w:rsidP="005E57C2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5E57C2" w:rsidRPr="002A7705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5E57C2" w:rsidRPr="002A7705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0E219E" w:rsidRPr="002A7705">
        <w:rPr>
          <w:rFonts w:ascii="Angsana New" w:hAnsi="Angsana New"/>
          <w:sz w:val="30"/>
          <w:szCs w:val="30"/>
          <w:cs/>
        </w:rPr>
        <w:t>บริษัท เอ็กโซติค ฟู้ด จำกัด (มหาชน)</w:t>
      </w:r>
      <w:r w:rsidRPr="002A7705">
        <w:rPr>
          <w:rFonts w:ascii="Angsana New" w:hAnsi="Angsana New"/>
          <w:sz w:val="30"/>
          <w:szCs w:val="30"/>
          <w:cs/>
        </w:rPr>
        <w:t xml:space="preserve"> </w:t>
      </w:r>
      <w:r w:rsidR="000E219E" w:rsidRPr="002A7705">
        <w:rPr>
          <w:rFonts w:ascii="Angsana New" w:hAnsi="Angsana New"/>
          <w:sz w:val="30"/>
          <w:szCs w:val="30"/>
          <w:cs/>
        </w:rPr>
        <w:t xml:space="preserve">(บริษัท) </w:t>
      </w:r>
      <w:r w:rsidRPr="002A7705">
        <w:rPr>
          <w:rFonts w:ascii="Angsana New" w:hAnsi="Angsana New"/>
          <w:sz w:val="30"/>
          <w:szCs w:val="30"/>
          <w:cs/>
        </w:rPr>
        <w:t>ซึ่ง</w:t>
      </w:r>
      <w:r w:rsidRPr="002A7705">
        <w:rPr>
          <w:rFonts w:ascii="Angsana New" w:hAnsi="Angsana New"/>
          <w:spacing w:val="-4"/>
          <w:sz w:val="30"/>
          <w:szCs w:val="30"/>
          <w:cs/>
        </w:rPr>
        <w:t>ประกอบด้วยงบแสดงฐานะการเงิน</w:t>
      </w:r>
      <w:r w:rsidR="000E219E" w:rsidRPr="002A7705">
        <w:rPr>
          <w:rFonts w:ascii="Angsana New" w:hAnsi="Angsana New"/>
          <w:spacing w:val="-4"/>
          <w:sz w:val="30"/>
          <w:szCs w:val="30"/>
          <w:cs/>
        </w:rPr>
        <w:t xml:space="preserve">    ณ วันที่ </w:t>
      </w:r>
      <w:r w:rsidRPr="002A7705">
        <w:rPr>
          <w:rFonts w:ascii="Angsana New" w:hAnsi="Angsana New"/>
          <w:spacing w:val="-4"/>
          <w:sz w:val="30"/>
          <w:szCs w:val="30"/>
        </w:rPr>
        <w:t xml:space="preserve">31 </w:t>
      </w:r>
      <w:r w:rsidRPr="002A77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FE7A4D">
        <w:rPr>
          <w:rFonts w:ascii="Angsana New" w:hAnsi="Angsana New"/>
          <w:spacing w:val="-4"/>
          <w:sz w:val="30"/>
          <w:szCs w:val="30"/>
        </w:rPr>
        <w:t xml:space="preserve"> 25</w:t>
      </w:r>
      <w:r w:rsidR="007E30C1" w:rsidRPr="002A7705">
        <w:rPr>
          <w:rFonts w:ascii="Angsana New" w:hAnsi="Angsana New"/>
          <w:spacing w:val="-4"/>
          <w:sz w:val="30"/>
          <w:szCs w:val="30"/>
        </w:rPr>
        <w:t>6</w:t>
      </w:r>
      <w:r w:rsidR="005A2EFB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2A7705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</w:t>
      </w:r>
      <w:r w:rsidRPr="002A7705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2A7705">
        <w:rPr>
          <w:rFonts w:ascii="Angsana New" w:hAnsi="Angsana New"/>
          <w:sz w:val="30"/>
          <w:szCs w:val="30"/>
          <w:cs/>
        </w:rPr>
        <w:t>งบกระแสเงินสด</w:t>
      </w:r>
      <w:r w:rsidRPr="002A7705">
        <w:rPr>
          <w:rFonts w:ascii="Angsana New" w:hAnsi="Angsana New"/>
          <w:spacing w:val="4"/>
          <w:sz w:val="30"/>
          <w:szCs w:val="30"/>
          <w:cs/>
        </w:rPr>
        <w:t xml:space="preserve"> สำหรับปีสิ้นสุดวันเดียวกัน รวมถึงหมายเหตุซึ่งประกอบด้วยสรุปนโยบายการบัญชี</w:t>
      </w:r>
      <w:r w:rsidRPr="002A7705">
        <w:rPr>
          <w:rFonts w:ascii="Angsana New" w:hAnsi="Angsana New"/>
          <w:sz w:val="30"/>
          <w:szCs w:val="30"/>
          <w:cs/>
        </w:rPr>
        <w:t>ที่สำคัญและเรื่องอื่น</w:t>
      </w:r>
      <w:r w:rsidR="007132AE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ๆ </w:t>
      </w:r>
    </w:p>
    <w:p w:rsidR="005E57C2" w:rsidRPr="002A7705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5E57C2" w:rsidRPr="002A7705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FA301D">
        <w:rPr>
          <w:rFonts w:ascii="Angsana New" w:hAnsi="Angsana New"/>
          <w:spacing w:val="-6"/>
          <w:sz w:val="30"/>
          <w:szCs w:val="30"/>
          <w:cs/>
        </w:rPr>
        <w:t>ข้าพเจ้าเห็นว่า งบการเงินข้างต้นนี้แสดงฐานะการเงิน</w:t>
      </w:r>
      <w:r w:rsidR="000E219E" w:rsidRPr="00FA301D">
        <w:rPr>
          <w:rFonts w:ascii="Angsana New" w:hAnsi="Angsana New"/>
          <w:spacing w:val="-6"/>
          <w:sz w:val="30"/>
          <w:szCs w:val="30"/>
          <w:cs/>
        </w:rPr>
        <w:t>ของ</w:t>
      </w:r>
      <w:r w:rsidRPr="00FA301D">
        <w:rPr>
          <w:rFonts w:ascii="Angsana New" w:hAnsi="Angsana New"/>
          <w:spacing w:val="-6"/>
          <w:sz w:val="30"/>
          <w:szCs w:val="30"/>
          <w:cs/>
        </w:rPr>
        <w:t xml:space="preserve">บริษัท ณ วันที่ </w:t>
      </w:r>
      <w:r w:rsidRPr="00FA301D">
        <w:rPr>
          <w:rFonts w:ascii="Angsana New" w:hAnsi="Angsana New"/>
          <w:spacing w:val="-6"/>
          <w:sz w:val="30"/>
          <w:szCs w:val="30"/>
        </w:rPr>
        <w:t>31</w:t>
      </w:r>
      <w:r w:rsidRPr="00FA301D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7E30C1" w:rsidRPr="00FA301D">
        <w:rPr>
          <w:rFonts w:ascii="Angsana New" w:hAnsi="Angsana New"/>
          <w:spacing w:val="-6"/>
          <w:sz w:val="30"/>
          <w:szCs w:val="30"/>
        </w:rPr>
        <w:t>256</w:t>
      </w:r>
      <w:r w:rsidR="005A2EFB">
        <w:rPr>
          <w:rFonts w:ascii="Angsana New" w:hAnsi="Angsana New" w:hint="cs"/>
          <w:spacing w:val="-6"/>
          <w:sz w:val="30"/>
          <w:szCs w:val="30"/>
          <w:cs/>
        </w:rPr>
        <w:t>2</w:t>
      </w:r>
      <w:r w:rsidRPr="00FA301D">
        <w:rPr>
          <w:rFonts w:ascii="Angsana New" w:hAnsi="Angsana New"/>
          <w:spacing w:val="-6"/>
          <w:sz w:val="30"/>
          <w:szCs w:val="30"/>
          <w:cs/>
        </w:rPr>
        <w:t xml:space="preserve"> ผลการดำเนินงานและกระแสเงินสด</w:t>
      </w:r>
      <w:r w:rsidRPr="002A7705"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71B3A" w:rsidRPr="002A7705" w:rsidRDefault="00671B3A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671B3A" w:rsidRPr="002A7705" w:rsidRDefault="00671B3A" w:rsidP="00671B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A770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671B3A" w:rsidRPr="002A7705" w:rsidRDefault="00671B3A" w:rsidP="00671B3A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671B3A" w:rsidRPr="002A7705" w:rsidRDefault="00671B3A" w:rsidP="00671B3A">
      <w:pPr>
        <w:jc w:val="thaiDistribute"/>
        <w:rPr>
          <w:rFonts w:ascii="Angsana New" w:hAnsi="Angsana New"/>
          <w:sz w:val="30"/>
          <w:szCs w:val="30"/>
        </w:rPr>
      </w:pPr>
      <w:r w:rsidRPr="00FA301D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6184" w:rsidRPr="00FA301D">
        <w:rPr>
          <w:rFonts w:ascii="Angsana New" w:eastAsia="Calibri" w:hAnsi="Angsana New" w:hint="cs"/>
          <w:spacing w:val="-2"/>
          <w:sz w:val="30"/>
          <w:szCs w:val="30"/>
          <w:cs/>
        </w:rPr>
        <w:t>วรรค</w:t>
      </w:r>
      <w:r w:rsidRPr="00FA301D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ความรับผิดชอบ</w:t>
      </w:r>
      <w:r w:rsidRPr="002A7705">
        <w:rPr>
          <w:rFonts w:ascii="Angsana New" w:eastAsia="Calibri" w:hAnsi="Angsana New"/>
          <w:i/>
          <w:iCs/>
          <w:sz w:val="30"/>
          <w:szCs w:val="30"/>
          <w:cs/>
        </w:rPr>
        <w:t>ของผู้สอบบัญชีต่อการตรวจสอบงบการเงิน</w:t>
      </w:r>
      <w:r w:rsidRPr="002A770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</w:t>
      </w:r>
      <w:r w:rsidR="000174DA" w:rsidRPr="002A7705">
        <w:rPr>
          <w:rFonts w:ascii="Angsana New" w:eastAsia="Calibri" w:hAnsi="Angsana New"/>
          <w:sz w:val="30"/>
          <w:szCs w:val="30"/>
          <w:cs/>
        </w:rPr>
        <w:t>ก</w:t>
      </w:r>
      <w:r w:rsidRPr="002A7705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EA4EC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A770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E57C2" w:rsidRPr="002A7705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5E57C2" w:rsidRPr="002A7705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  <w:sectPr w:rsidR="005E57C2" w:rsidRPr="002A7705" w:rsidSect="00CD3F72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345" w:gutter="0"/>
          <w:cols w:space="708"/>
          <w:docGrid w:linePitch="360"/>
        </w:sectPr>
      </w:pPr>
    </w:p>
    <w:p w:rsidR="005E57C2" w:rsidRPr="002A7705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5E57C2" w:rsidRPr="002A7705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E57C2" w:rsidRPr="00FA301D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FA301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0430D1">
        <w:rPr>
          <w:rFonts w:ascii="Angsana New" w:eastAsia="Calibri" w:hAnsi="Angsana New"/>
          <w:sz w:val="30"/>
          <w:szCs w:val="30"/>
        </w:rPr>
        <w:t xml:space="preserve"> </w:t>
      </w:r>
      <w:r w:rsidRPr="00FA301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FA301D">
        <w:rPr>
          <w:rFonts w:ascii="Angsana New" w:eastAsia="Calibri" w:hAnsi="Angsana New"/>
          <w:sz w:val="30"/>
          <w:szCs w:val="30"/>
        </w:rPr>
        <w:t xml:space="preserve"> </w:t>
      </w:r>
      <w:r w:rsidRPr="00FA301D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FA301D">
        <w:rPr>
          <w:rFonts w:ascii="Angsana New" w:hAnsi="Angsana New"/>
          <w:sz w:val="30"/>
          <w:szCs w:val="30"/>
          <w:cs/>
        </w:rPr>
        <w:t>ข้าพเจ้า</w:t>
      </w:r>
      <w:r w:rsidRPr="00FA301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FA301D">
        <w:rPr>
          <w:rFonts w:ascii="Angsana New" w:hAnsi="Angsana New"/>
          <w:sz w:val="30"/>
          <w:szCs w:val="30"/>
          <w:cs/>
        </w:rPr>
        <w:t>ข้าพเจ้า</w:t>
      </w:r>
      <w:r w:rsidRPr="00FA301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5E57C2" w:rsidRPr="002A7705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2A7705" w:rsidTr="00431B8E">
        <w:tc>
          <w:tcPr>
            <w:tcW w:w="9648" w:type="dxa"/>
            <w:gridSpan w:val="2"/>
            <w:shd w:val="clear" w:color="auto" w:fill="auto"/>
          </w:tcPr>
          <w:p w:rsidR="005E57C2" w:rsidRPr="002A770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E57C2" w:rsidRPr="002A7705" w:rsidTr="00431B8E">
        <w:tc>
          <w:tcPr>
            <w:tcW w:w="9648" w:type="dxa"/>
            <w:gridSpan w:val="2"/>
            <w:shd w:val="clear" w:color="auto" w:fill="auto"/>
          </w:tcPr>
          <w:p w:rsidR="005E57C2" w:rsidRPr="002A770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4E6977" w:rsidRPr="002A7705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ประกอบงบการเงินข้อ 3</w:t>
            </w:r>
            <w:r w:rsidR="00EA4EC8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EA4EC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E57C2" w:rsidRPr="002A7705" w:rsidTr="00431B8E">
        <w:tc>
          <w:tcPr>
            <w:tcW w:w="4878" w:type="dxa"/>
            <w:shd w:val="clear" w:color="auto" w:fill="auto"/>
          </w:tcPr>
          <w:p w:rsidR="005E57C2" w:rsidRPr="002A770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5E57C2" w:rsidRPr="002A770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2A7705" w:rsidTr="00431B8E">
        <w:tc>
          <w:tcPr>
            <w:tcW w:w="4878" w:type="dxa"/>
            <w:shd w:val="clear" w:color="auto" w:fill="auto"/>
          </w:tcPr>
          <w:p w:rsidR="009C6C99" w:rsidRPr="002A7705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ตามมาตรฐานการรายงานทางการเงิน สินค้าคงเหลือจะแสดงในราคาทุนหรือมูลค่าสุทธิที่จะได้รับแล้วแต่อย่างใดจะต่ำกว่า</w:t>
            </w:r>
          </w:p>
          <w:p w:rsidR="009C6C99" w:rsidRPr="002A7705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:rsidR="000174DA" w:rsidRPr="002A7705" w:rsidRDefault="000174DA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วัตถุดิบหลักที่สำคัญของบริษัท</w:t>
            </w:r>
            <w:r w:rsidR="00C057A1" w:rsidRPr="002A7705">
              <w:rPr>
                <w:rFonts w:ascii="Angsana New" w:eastAsia="Calibri" w:hAnsi="Angsana New"/>
                <w:sz w:val="30"/>
                <w:szCs w:val="30"/>
                <w:cs/>
              </w:rPr>
              <w:t>คือ</w:t>
            </w:r>
            <w:r w:rsidR="004E6977" w:rsidRPr="002A7705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น้ำตาลทรายและพริกโดยราคาของวัตถุดิบนั้น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ขึ้นอยู่กับ อุปสงค์และอุปทานภายในตลาด</w:t>
            </w:r>
            <w:r w:rsidR="004E6977" w:rsidRPr="002A7705">
              <w:rPr>
                <w:rFonts w:ascii="Angsana New" w:eastAsia="Calibri" w:hAnsi="Angsana New"/>
                <w:sz w:val="30"/>
                <w:szCs w:val="30"/>
                <w:cs/>
              </w:rPr>
              <w:t>และปริมาณผลผลิตในแต่ละช่วงฤดูกาล ดังนั้น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จ</w:t>
            </w:r>
            <w:r w:rsidR="004E6977" w:rsidRPr="002A7705">
              <w:rPr>
                <w:rFonts w:ascii="Angsana New" w:eastAsia="Calibri" w:hAnsi="Angsana New"/>
                <w:sz w:val="30"/>
                <w:szCs w:val="30"/>
                <w:cs/>
              </w:rPr>
              <w:t>ึงส่งผลกระทบกับต้นทุนของสินค้าคงเหลือ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F92370" w:rsidRPr="002A7705">
              <w:rPr>
                <w:rFonts w:ascii="Angsana New" w:eastAsia="Calibri" w:hAnsi="Angsana New"/>
                <w:sz w:val="30"/>
                <w:szCs w:val="30"/>
                <w:cs/>
              </w:rPr>
              <w:t xml:space="preserve">นอกจากนี้ความผันผวนของอัตราแลกเปลี่ยนเงินตราต่างประเทศอาจส่งผลกระทบต่อราคาขายของสินค้าบางส่วนที่ถูกกำหนดราคาขายเป็นเงินตราต่างประเทศ </w:t>
            </w:r>
          </w:p>
          <w:p w:rsidR="001C7A2D" w:rsidRPr="002A7705" w:rsidRDefault="001C7A2D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:rsidR="005E57C2" w:rsidRPr="002A7705" w:rsidRDefault="000174DA" w:rsidP="004E6977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จากความผันผวนดังกล่าว จึงอาจ</w:t>
            </w:r>
            <w:r w:rsidR="004E6977" w:rsidRPr="002A7705">
              <w:rPr>
                <w:rFonts w:ascii="Angsana New" w:eastAsia="Calibri" w:hAnsi="Angsana New"/>
                <w:sz w:val="30"/>
                <w:szCs w:val="30"/>
                <w:cs/>
              </w:rPr>
              <w:t>ทำให้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มูลค่าสินค้าคงเหลือ</w:t>
            </w:r>
            <w:r w:rsidR="009C6C99" w:rsidRPr="002A7705">
              <w:rPr>
                <w:rFonts w:ascii="Angsana New" w:eastAsia="Calibri" w:hAnsi="Angsana New"/>
                <w:sz w:val="30"/>
                <w:szCs w:val="30"/>
                <w:cs/>
              </w:rPr>
              <w:t>ที่ถูกบันทึกบัญชีในราคาทุนอาจ</w:t>
            </w:r>
            <w:r w:rsidR="004E6977" w:rsidRPr="002A7705">
              <w:rPr>
                <w:rFonts w:ascii="Angsana New" w:eastAsia="Calibri" w:hAnsi="Angsana New"/>
                <w:sz w:val="30"/>
                <w:szCs w:val="30"/>
                <w:cs/>
              </w:rPr>
              <w:t>มีมูลค่าสูงกว่า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มูลค่าสุทธิที่จะได้รับ </w:t>
            </w:r>
          </w:p>
        </w:tc>
        <w:tc>
          <w:tcPr>
            <w:tcW w:w="4770" w:type="dxa"/>
            <w:shd w:val="clear" w:color="auto" w:fill="auto"/>
          </w:tcPr>
          <w:p w:rsidR="000174DA" w:rsidRPr="002A7705" w:rsidRDefault="004E6977" w:rsidP="001C7A2D">
            <w:pPr>
              <w:pStyle w:val="BodyText"/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F540DC" w:rsidRPr="002A7705" w:rsidRDefault="00490AE3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การสอบถามผู้บริหารที่</w:t>
            </w:r>
            <w:r w:rsidR="00F540DC" w:rsidRPr="002A7705">
              <w:rPr>
                <w:rFonts w:ascii="Angsana New" w:eastAsia="Calibri" w:hAnsi="Angsana New"/>
                <w:sz w:val="30"/>
                <w:szCs w:val="30"/>
                <w:cs/>
              </w:rPr>
              <w:t>รับผิดชอบเกี่ยวกับเรื่องดังกล่าวเพื่อทำความเข้าใจและประเมินวิธีการประมาณมูลค่าสุทธิที่จะได้รับ</w:t>
            </w:r>
          </w:p>
          <w:p w:rsidR="004E6977" w:rsidRPr="002A7705" w:rsidRDefault="004E6977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การทำความเข้าใจ </w:t>
            </w:r>
            <w:r w:rsidR="00035B88" w:rsidRPr="002A7705">
              <w:rPr>
                <w:rFonts w:ascii="Angsana New" w:eastAsia="Calibri" w:hAnsi="Angsana New"/>
                <w:sz w:val="30"/>
                <w:szCs w:val="30"/>
                <w:cs/>
              </w:rPr>
              <w:t>การ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ประเมินและ</w:t>
            </w:r>
            <w:r w:rsidR="00035B88" w:rsidRPr="002A7705">
              <w:rPr>
                <w:rFonts w:ascii="Angsana New" w:eastAsia="Calibri" w:hAnsi="Angsana New"/>
                <w:sz w:val="30"/>
                <w:szCs w:val="30"/>
                <w:cs/>
              </w:rPr>
              <w:t>การ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ทดสอบ</w:t>
            </w:r>
            <w:r w:rsidR="00F540DC" w:rsidRPr="002A7705">
              <w:rPr>
                <w:rFonts w:ascii="Angsana New" w:eastAsia="Calibri" w:hAnsi="Angsana New"/>
                <w:sz w:val="30"/>
                <w:szCs w:val="30"/>
                <w:cs/>
              </w:rPr>
              <w:t>ประสิทธิผลของ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การควบคุมที่สำคัญของผู้บริหารที่เกี่ยวกับสินค้าคงเหลือ วิธีการตีราคาสินค้าคงเหลือและการปรับปรุงมูลค่าสินค้าคงเหลือ ณ วันสิ้นปี</w:t>
            </w:r>
          </w:p>
          <w:p w:rsidR="000174DA" w:rsidRPr="002A7705" w:rsidRDefault="00490AE3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การเปรียบเทียบมูลค่าสินค้าคงเหลือ ณ วันสิ้นปีกับรายงานราค</w:t>
            </w:r>
            <w:r w:rsidR="0009035D">
              <w:rPr>
                <w:rFonts w:ascii="Angsana New" w:eastAsia="Calibri" w:hAnsi="Angsana New"/>
                <w:sz w:val="30"/>
                <w:szCs w:val="30"/>
                <w:cs/>
              </w:rPr>
              <w:t>าขายที่ได้หักค่าใช้จ่ายที่จำเป็</w:t>
            </w:r>
            <w:r w:rsidR="0009035D">
              <w:rPr>
                <w:rFonts w:ascii="Angsana New" w:eastAsia="Calibri" w:hAnsi="Angsana New" w:hint="cs"/>
                <w:sz w:val="30"/>
                <w:szCs w:val="30"/>
                <w:cs/>
              </w:rPr>
              <w:t>น</w:t>
            </w: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โดยประมาณในการขาย และสุ่มเลือกตัวอย่างในใบแจ้งหนี้หลังวันที่สิ้นปีหรือใบแจ้งหนี้ล่าสุด</w:t>
            </w:r>
            <w:r w:rsidR="007C77AE" w:rsidRPr="002A7705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เปรียบเทียบกับราคาขายในรายงานราคาขาย</w:t>
            </w:r>
            <w:r w:rsidR="000174DA" w:rsidRPr="002A7705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เพื่อพิจารณาว่าสินค้าคงเหลือจะขายได้ในราคาต่ำกว่าราคาทุนหรือไม่ </w:t>
            </w:r>
          </w:p>
          <w:p w:rsidR="00035B88" w:rsidRPr="002A7705" w:rsidRDefault="00F540DC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</w:tc>
      </w:tr>
    </w:tbl>
    <w:p w:rsidR="00035B88" w:rsidRPr="002A7705" w:rsidRDefault="00035B88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F540DC" w:rsidRPr="002A7705" w:rsidRDefault="00F540DC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F540DC" w:rsidRPr="002A7705" w:rsidRDefault="00F540DC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F540DC" w:rsidRPr="002A7705" w:rsidRDefault="00F540DC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EA4EC8" w:rsidRDefault="00EA4EC8"/>
    <w:p w:rsidR="00EA4EC8" w:rsidRDefault="00EA4EC8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2A7705" w:rsidTr="00431B8E">
        <w:tc>
          <w:tcPr>
            <w:tcW w:w="9648" w:type="dxa"/>
            <w:gridSpan w:val="2"/>
            <w:shd w:val="clear" w:color="auto" w:fill="auto"/>
          </w:tcPr>
          <w:p w:rsidR="005E57C2" w:rsidRPr="002A7705" w:rsidRDefault="00F540DC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035B88" w:rsidRPr="002A770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35B88" w:rsidRPr="002A770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F67A7" w:rsidRPr="002A7705">
              <w:rPr>
                <w:rFonts w:ascii="Angsana New" w:hAnsi="Angsana New"/>
                <w:sz w:val="30"/>
                <w:szCs w:val="30"/>
                <w:cs/>
              </w:rPr>
              <w:t>ส่วนลดการขาย</w:t>
            </w:r>
          </w:p>
        </w:tc>
      </w:tr>
      <w:tr w:rsidR="005E57C2" w:rsidRPr="002A7705" w:rsidTr="00431B8E">
        <w:tc>
          <w:tcPr>
            <w:tcW w:w="9648" w:type="dxa"/>
            <w:gridSpan w:val="2"/>
            <w:shd w:val="clear" w:color="auto" w:fill="auto"/>
          </w:tcPr>
          <w:p w:rsidR="005E57C2" w:rsidRPr="002A7705" w:rsidRDefault="00035B88" w:rsidP="00035B8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อ้างถึงหมายเหตุประกอบงบการเงินข้อ 3</w:t>
            </w:r>
          </w:p>
        </w:tc>
      </w:tr>
      <w:tr w:rsidR="005E57C2" w:rsidRPr="002A7705" w:rsidTr="00431B8E">
        <w:tc>
          <w:tcPr>
            <w:tcW w:w="4878" w:type="dxa"/>
            <w:shd w:val="clear" w:color="auto" w:fill="auto"/>
          </w:tcPr>
          <w:p w:rsidR="005E57C2" w:rsidRPr="002A770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5E57C2" w:rsidRPr="002A770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2A7705" w:rsidTr="00431B8E">
        <w:tc>
          <w:tcPr>
            <w:tcW w:w="4878" w:type="dxa"/>
            <w:shd w:val="clear" w:color="auto" w:fill="auto"/>
          </w:tcPr>
          <w:p w:rsidR="005E57C2" w:rsidRPr="002A7705" w:rsidRDefault="007C77AE" w:rsidP="001C7A2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ในแต่ละปี บริษัทได้จัดให้มีกิจกรรมทางการตลาดในรูปแบบของส่วนลดการขายซึ่งมีจำนวนที่เป็นสาระสำคัญ</w:t>
            </w:r>
            <w:r w:rsidR="00035B88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โดยบริษัทมีการพิจารณาให้ส่วนลดแก่ลูกค้าตามปริมาณการซื้อซึ่งจะมีเงื่อนไขแตกต่างกันใน</w:t>
            </w:r>
            <w:r w:rsidR="00C13BEF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ลูกค้า</w:t>
            </w:r>
            <w:r w:rsidR="009F6C59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แต่ละราย จึงทำให้มีข้อตกลง</w:t>
            </w:r>
            <w:r w:rsidR="00035B88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ที่ทำกับลูกค้าเป็นจำนวนมาก การประมาณการส่วนลดการขายที่เกิดขึ้นในระหว่างปีจึงถูกพิจารณาว่ามีความซับซ้อน</w:t>
            </w:r>
            <w:r w:rsidR="00C13BEF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และต้องใช้ดุลยพินิจของฝ่ายบริหาร</w:t>
            </w:r>
            <w:r w:rsidR="00583CA8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   </w:t>
            </w:r>
          </w:p>
          <w:p w:rsidR="005E57C2" w:rsidRPr="002A7705" w:rsidRDefault="005E57C2" w:rsidP="001C7A2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:rsidR="00035B88" w:rsidRPr="002A7705" w:rsidRDefault="00035B88" w:rsidP="00035B88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035B88" w:rsidRPr="002A7705" w:rsidRDefault="00035B88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A7705">
              <w:rPr>
                <w:rFonts w:ascii="Angsana New" w:eastAsia="Calibri" w:hAnsi="Angsana New"/>
                <w:sz w:val="30"/>
                <w:szCs w:val="30"/>
                <w:cs/>
              </w:rPr>
              <w:t>การทำความเข้าใจและการประเมินการควบคุมที่สำคัญของผู้บริหารที่เกี่ยวกับส่วนลดการขาย</w:t>
            </w:r>
            <w:r w:rsidRPr="002A770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  <w:p w:rsidR="00EA4EC8" w:rsidRDefault="008459E0" w:rsidP="00E37B0E">
            <w:pPr>
              <w:pStyle w:val="Default"/>
              <w:numPr>
                <w:ilvl w:val="0"/>
                <w:numId w:val="24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การสุ่มทดสอบรายการส่วนลดการขายกับ</w:t>
            </w:r>
            <w:r w:rsidR="00C30FEC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เอกสาร</w:t>
            </w:r>
            <w:r w:rsidR="00CF67A7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ที่เกี่ยวข้อง</w:t>
            </w:r>
            <w:r w:rsidR="00C30FEC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ยอดขายสินค้าในระบบและการประมาณการของผู้บริหาร รวมถึงการ</w:t>
            </w:r>
            <w:r w:rsidR="00CF67A7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ทด</w:t>
            </w:r>
            <w:r w:rsidR="00FB5790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สอบการคำนวณและพิจารณาความเหมาะสม</w:t>
            </w:r>
            <w:r w:rsidR="00CF67A7"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ของช่วงเวลาที่รับรู้รายการ</w:t>
            </w:r>
          </w:p>
          <w:p w:rsidR="00EA4EC8" w:rsidRPr="00EA4EC8" w:rsidRDefault="00EA4EC8" w:rsidP="00E37B0E">
            <w:pPr>
              <w:pStyle w:val="Default"/>
              <w:numPr>
                <w:ilvl w:val="0"/>
                <w:numId w:val="24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A4EC8">
              <w:rPr>
                <w:rFonts w:ascii="Angsana New" w:hAnsi="Angsana New" w:cs="Angsana New"/>
                <w:sz w:val="30"/>
                <w:szCs w:val="30"/>
                <w:cs/>
              </w:rPr>
              <w:t>การเปรียบเทียบประมาณการส่วนลดการขายค้างจ่ายของผู้บริหารกับการจ่ายชำระเงินสำหรับส</w:t>
            </w:r>
            <w:r w:rsidR="000664CA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EA4EC8">
              <w:rPr>
                <w:rFonts w:ascii="Angsana New" w:hAnsi="Angsana New" w:cs="Angsana New"/>
                <w:sz w:val="30"/>
                <w:szCs w:val="30"/>
                <w:cs/>
              </w:rPr>
              <w:t>วนลดการขายค้างจ่ายในอดีต</w:t>
            </w:r>
            <w:r w:rsidRPr="00EA4EC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A4EC8">
              <w:rPr>
                <w:rFonts w:ascii="Angsana New" w:hAnsi="Angsana New" w:cs="Angsana New"/>
                <w:sz w:val="30"/>
                <w:szCs w:val="30"/>
                <w:cs/>
              </w:rPr>
              <w:t>เพื่อพิจารณาความสมเหตุสมผลของการประมาณการ</w:t>
            </w:r>
          </w:p>
          <w:p w:rsidR="00A62CFE" w:rsidRPr="002A7705" w:rsidRDefault="00A62CFE" w:rsidP="00E37B0E">
            <w:pPr>
              <w:pStyle w:val="Default"/>
              <w:numPr>
                <w:ilvl w:val="0"/>
                <w:numId w:val="24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77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การประเมินความเหมาะสมของนโยบายการบัญชีที่บริษัทใช้และการเปิดเผยข้อมูลที่เกี่ยวข้อง</w:t>
            </w:r>
          </w:p>
        </w:tc>
      </w:tr>
    </w:tbl>
    <w:p w:rsidR="005E57C2" w:rsidRPr="002A7705" w:rsidRDefault="005E57C2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E57C2" w:rsidRPr="002A7705" w:rsidRDefault="005E57C2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A770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5E57C2" w:rsidRPr="002A7705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1C7A2D" w:rsidRPr="002A7705" w:rsidRDefault="005E57C2" w:rsidP="001C7A2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A770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2A770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2A770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770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2A770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2A7705">
        <w:rPr>
          <w:rFonts w:ascii="Angsana New" w:eastAsia="Calibri" w:hAnsi="Angsana New"/>
          <w:sz w:val="30"/>
          <w:szCs w:val="30"/>
          <w:cs/>
        </w:rPr>
        <w:t>และ</w:t>
      </w:r>
      <w:r w:rsidRPr="002A7705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2A770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1C7A2D" w:rsidRPr="002A7705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5E57C2" w:rsidRPr="002A7705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5E57C2" w:rsidRPr="002A7705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A7705">
        <w:rPr>
          <w:rFonts w:ascii="Angsana New" w:eastAsia="Calibri" w:hAnsi="Angsana New"/>
          <w:color w:val="000000"/>
          <w:sz w:val="30"/>
          <w:szCs w:val="30"/>
          <w:cs/>
        </w:rPr>
        <w:t>ความเห็น</w:t>
      </w:r>
      <w:r w:rsidRPr="002A7705">
        <w:rPr>
          <w:rFonts w:ascii="Angsana New" w:eastAsia="Calibri" w:hAnsi="Angsana New"/>
          <w:sz w:val="30"/>
          <w:szCs w:val="30"/>
          <w:cs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2A7705">
        <w:rPr>
          <w:rFonts w:ascii="Angsana New" w:eastAsia="Calibri" w:hAnsi="Angsana New"/>
          <w:sz w:val="30"/>
          <w:szCs w:val="30"/>
        </w:rPr>
        <w:t xml:space="preserve"> </w:t>
      </w:r>
    </w:p>
    <w:p w:rsidR="005E57C2" w:rsidRPr="002A7705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5E57C2" w:rsidRPr="002A7705" w:rsidRDefault="00D95D04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1942AE">
        <w:rPr>
          <w:rFonts w:ascii="Angsana New" w:hAnsi="Angsana New" w:cs="Angsana New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942AE">
        <w:rPr>
          <w:rFonts w:ascii="Angsana New" w:hAnsi="Angsana New" w:cs="Angsana New"/>
          <w:color w:val="0000FF"/>
          <w:spacing w:val="-2"/>
          <w:sz w:val="30"/>
          <w:szCs w:val="30"/>
          <w:cs/>
        </w:rPr>
        <w:t xml:space="preserve"> </w:t>
      </w:r>
      <w:r w:rsidRPr="001942AE">
        <w:rPr>
          <w:rFonts w:ascii="Angsana New" w:hAnsi="Angsana New" w:cs="Angsana New"/>
          <w:spacing w:val="-2"/>
          <w:sz w:val="30"/>
          <w:szCs w:val="30"/>
          <w:cs/>
        </w:rPr>
        <w:t>คือ</w:t>
      </w:r>
      <w:r w:rsidRPr="001942A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942AE">
        <w:rPr>
          <w:rFonts w:ascii="Angsana New" w:hAnsi="Angsana New" w:cs="Angsana New"/>
          <w:spacing w:val="-2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2A7705">
        <w:rPr>
          <w:rFonts w:ascii="Angsana New" w:hAnsi="Angsana New" w:cs="Angsana New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2A7705">
        <w:rPr>
          <w:rFonts w:ascii="Angsana New" w:hAnsi="Angsana New" w:cs="Angsana New"/>
          <w:sz w:val="30"/>
          <w:szCs w:val="30"/>
        </w:rPr>
        <w:t xml:space="preserve"> </w:t>
      </w:r>
      <w:r w:rsidRPr="002A7705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EA4EC8" w:rsidRPr="00EB3C60" w:rsidRDefault="00EA4EC8" w:rsidP="0063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B3C60">
        <w:rPr>
          <w:rFonts w:ascii="Angsana New" w:hAnsi="Angsana New"/>
          <w:color w:val="000000"/>
          <w:sz w:val="30"/>
          <w:szCs w:val="30"/>
          <w:cs/>
        </w:rPr>
        <w:br/>
        <w:t>เมื่อข้าพเจ้าได้อ่านรายงานประจำปี</w:t>
      </w:r>
      <w:r w:rsidRPr="00EB3C60">
        <w:rPr>
          <w:rFonts w:ascii="Angsana New" w:hAnsi="Angsana New"/>
          <w:color w:val="000000"/>
          <w:sz w:val="30"/>
          <w:szCs w:val="30"/>
        </w:rPr>
        <w:t xml:space="preserve"> </w:t>
      </w:r>
      <w:r w:rsidRPr="00EB3C60">
        <w:rPr>
          <w:rFonts w:ascii="Angsana New" w:hAnsi="Angsana New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B3C60">
        <w:rPr>
          <w:rFonts w:ascii="Angsana New" w:hAnsi="Angsana New"/>
          <w:color w:val="000000"/>
          <w:sz w:val="30"/>
          <w:szCs w:val="30"/>
        </w:rPr>
        <w:t xml:space="preserve"> </w:t>
      </w:r>
      <w:r w:rsidRPr="00EB3C60">
        <w:rPr>
          <w:rFonts w:ascii="Angsana New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CD3F72" w:rsidRPr="002A7705" w:rsidRDefault="00CD3F72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5E57C2" w:rsidRPr="002A7705" w:rsidRDefault="00EA4EC8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5E57C2" w:rsidRPr="002A770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5E57C2" w:rsidRPr="002A7705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E57C2" w:rsidRPr="002A7705" w:rsidRDefault="00D95D04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F686E" w:rsidRDefault="00EF686E" w:rsidP="00D95D0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D95D04" w:rsidRPr="002A7705" w:rsidRDefault="00D95D04" w:rsidP="00D95D04">
      <w:pPr>
        <w:jc w:val="thaiDistribute"/>
        <w:rPr>
          <w:rFonts w:ascii="Angsana New" w:eastAsia="Calibri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</w:t>
      </w:r>
      <w:r w:rsidR="00365524">
        <w:rPr>
          <w:rFonts w:ascii="Angsana New" w:eastAsia="Calibri" w:hAnsi="Angsana New"/>
          <w:sz w:val="30"/>
          <w:szCs w:val="30"/>
          <w:cs/>
        </w:rPr>
        <w:t>ิหารมีความตั้งใจที่จะเลิกบริษัท</w:t>
      </w:r>
      <w:r w:rsidRPr="002A7705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5E57C2" w:rsidRPr="002A7705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E57C2" w:rsidRPr="002A7705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A7705">
        <w:rPr>
          <w:rFonts w:ascii="Angsana New" w:hAnsi="Angsana New"/>
          <w:sz w:val="30"/>
          <w:szCs w:val="30"/>
          <w:cs/>
        </w:rPr>
        <w:t>บริษัท</w:t>
      </w:r>
    </w:p>
    <w:p w:rsidR="005E57C2" w:rsidRPr="002A7705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5E57C2" w:rsidRPr="002A7705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5E57C2" w:rsidRPr="002A7705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D95D04" w:rsidRPr="002A7705" w:rsidRDefault="00D95D04" w:rsidP="00D95D0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770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5E57C2" w:rsidRPr="002A7705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5E57C2" w:rsidRPr="002A7705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0C4BA3" w:rsidRPr="002A7705" w:rsidRDefault="000C4BA3" w:rsidP="005E57C2">
      <w:pPr>
        <w:jc w:val="thaiDistribute"/>
        <w:rPr>
          <w:rFonts w:ascii="Angsana New" w:hAnsi="Angsana New"/>
          <w:sz w:val="30"/>
          <w:szCs w:val="30"/>
        </w:rPr>
      </w:pPr>
    </w:p>
    <w:p w:rsidR="00365524" w:rsidRDefault="005E57C2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770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365524">
        <w:rPr>
          <w:rFonts w:ascii="Angsana New" w:eastAsia="Calibri" w:hAnsi="Angsana New"/>
          <w:sz w:val="30"/>
          <w:szCs w:val="30"/>
        </w:rPr>
        <w:t xml:space="preserve"> </w:t>
      </w:r>
      <w:r w:rsidRPr="002A7705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A7705">
        <w:rPr>
          <w:rFonts w:ascii="Angsana New" w:hAnsi="Angsana New"/>
          <w:sz w:val="30"/>
          <w:szCs w:val="30"/>
          <w:cs/>
        </w:rPr>
        <w:t>ายใน</w:t>
      </w:r>
    </w:p>
    <w:p w:rsidR="005E57C2" w:rsidRPr="002A7705" w:rsidRDefault="00365524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>
        <w:rPr>
          <w:cs/>
        </w:rPr>
        <w:br w:type="page"/>
      </w:r>
      <w:r w:rsidR="005E57C2" w:rsidRPr="002A7705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="005E57C2" w:rsidRPr="00A65A41">
        <w:rPr>
          <w:rFonts w:ascii="Angsana New" w:eastAsia="Calibri" w:hAnsi="Angsana New"/>
          <w:spacing w:val="-2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5E57C2" w:rsidRPr="002A7705">
        <w:rPr>
          <w:rFonts w:ascii="Angsana New" w:eastAsia="Calibri" w:hAnsi="Angsana New"/>
          <w:sz w:val="30"/>
          <w:szCs w:val="30"/>
          <w:cs/>
        </w:rPr>
        <w:t>ของ</w:t>
      </w:r>
      <w:r w:rsidR="005E57C2" w:rsidRPr="002A7705">
        <w:rPr>
          <w:rFonts w:ascii="Angsana New" w:hAnsi="Angsana New"/>
          <w:sz w:val="30"/>
          <w:szCs w:val="30"/>
          <w:cs/>
        </w:rPr>
        <w:t>บริษัท</w:t>
      </w:r>
    </w:p>
    <w:p w:rsidR="00EA4EC8" w:rsidRDefault="005E57C2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A770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EA4EC8" w:rsidRDefault="00AD28D3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4EC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Pr="00ED72E9">
        <w:rPr>
          <w:rFonts w:ascii="Angsana New" w:hAnsi="Angsana New"/>
          <w:spacing w:val="-6"/>
          <w:sz w:val="30"/>
          <w:szCs w:val="30"/>
          <w:cs/>
        </w:rPr>
        <w:t>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EA4EC8">
        <w:rPr>
          <w:rFonts w:ascii="Angsana New" w:hAnsi="Angsana New"/>
          <w:sz w:val="30"/>
          <w:szCs w:val="30"/>
          <w:cs/>
        </w:rPr>
        <w:t xml:space="preserve"> </w:t>
      </w:r>
      <w:r w:rsidR="00EA4EC8">
        <w:rPr>
          <w:rFonts w:ascii="Angsana New" w:hAnsi="Angsana New"/>
          <w:sz w:val="30"/>
          <w:szCs w:val="30"/>
          <w:cs/>
        </w:rPr>
        <w:br/>
      </w:r>
      <w:r w:rsidRPr="00EA4EC8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129D4" w:rsidRPr="00EA4EC8">
        <w:rPr>
          <w:rFonts w:ascii="Angsana New" w:hAnsi="Angsana New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EA4EC8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E129D4" w:rsidRPr="00EA4EC8">
        <w:rPr>
          <w:rFonts w:ascii="Angsana New" w:hAnsi="Angsana New" w:hint="cs"/>
          <w:sz w:val="30"/>
          <w:szCs w:val="30"/>
          <w:cs/>
        </w:rPr>
        <w:t>ข้อมูล</w:t>
      </w:r>
      <w:r w:rsidRPr="00EA4EC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</w:t>
      </w:r>
      <w:r w:rsidR="00AE7BC9" w:rsidRPr="00EA4EC8">
        <w:rPr>
          <w:rFonts w:ascii="Angsana New" w:hAnsi="Angsana New"/>
          <w:sz w:val="30"/>
          <w:szCs w:val="30"/>
          <w:cs/>
        </w:rPr>
        <w:t>ง</w:t>
      </w:r>
    </w:p>
    <w:p w:rsidR="005E57C2" w:rsidRPr="00EA4EC8" w:rsidRDefault="005E57C2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4EC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E129D4" w:rsidRPr="00EA4EC8">
        <w:rPr>
          <w:rFonts w:ascii="Angsana New" w:hAnsi="Angsana New" w:hint="cs"/>
          <w:sz w:val="30"/>
          <w:szCs w:val="30"/>
          <w:cs/>
        </w:rPr>
        <w:t>ข้อมูล</w:t>
      </w:r>
      <w:r w:rsidRPr="00EA4EC8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3528E" w:rsidRPr="00EA4EC8">
        <w:rPr>
          <w:rFonts w:ascii="Angsana New" w:hAnsi="Angsana New" w:hint="cs"/>
          <w:sz w:val="30"/>
          <w:szCs w:val="30"/>
          <w:cs/>
        </w:rPr>
        <w:t>หรือไม่</w:t>
      </w:r>
      <w:r w:rsidRPr="00EA4EC8">
        <w:rPr>
          <w:rFonts w:ascii="Angsana New" w:hAnsi="Angsana New"/>
          <w:sz w:val="30"/>
          <w:szCs w:val="30"/>
          <w:cs/>
        </w:rPr>
        <w:t xml:space="preserve">   </w:t>
      </w:r>
    </w:p>
    <w:p w:rsidR="005E57C2" w:rsidRPr="002A7705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E57C2" w:rsidRPr="002A7705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75229" w:rsidRPr="00775229">
        <w:rPr>
          <w:rFonts w:ascii="Angsana New" w:eastAsia="Calibri" w:hAnsi="Angsana New"/>
          <w:sz w:val="30"/>
          <w:szCs w:val="30"/>
          <w:cs/>
        </w:rPr>
        <w:t>ในเรื่องต่าง ๆ ที่สำคัญซึ่งรวมถึง</w:t>
      </w:r>
      <w:r w:rsidRPr="002A770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5229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2A770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2A7705">
        <w:rPr>
          <w:rFonts w:ascii="Angsana New" w:hAnsi="Angsana New"/>
          <w:sz w:val="30"/>
          <w:szCs w:val="30"/>
          <w:cs/>
        </w:rPr>
        <w:t>งข้าพเจ้า</w:t>
      </w:r>
    </w:p>
    <w:p w:rsidR="005E57C2" w:rsidRPr="002A7705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E57C2" w:rsidRPr="002A7705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C30FEC" w:rsidRPr="002A770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A7705">
        <w:rPr>
          <w:rFonts w:ascii="Angsana New" w:eastAsia="Calibri" w:hAnsi="Angsana New"/>
          <w:sz w:val="30"/>
          <w:szCs w:val="30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30FEC" w:rsidRPr="002A770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A7705">
        <w:rPr>
          <w:rFonts w:ascii="Angsana New" w:eastAsia="Calibri" w:hAnsi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A7705">
        <w:rPr>
          <w:rFonts w:ascii="Angsana New" w:hAnsi="Angsana New"/>
          <w:sz w:val="30"/>
          <w:szCs w:val="30"/>
          <w:cs/>
        </w:rPr>
        <w:t>อิสระ</w:t>
      </w:r>
    </w:p>
    <w:p w:rsidR="005E57C2" w:rsidRPr="002A7705" w:rsidRDefault="00775229" w:rsidP="005E57C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E57C2" w:rsidRPr="002A7705">
        <w:rPr>
          <w:rFonts w:ascii="Angsana New" w:hAnsi="Angsana New"/>
          <w:spacing w:val="6"/>
          <w:sz w:val="30"/>
          <w:szCs w:val="30"/>
          <w:cs/>
        </w:rPr>
        <w:lastRenderedPageBreak/>
        <w:t>จากเรื่องที่สื่</w:t>
      </w:r>
      <w:bookmarkStart w:id="1" w:name="_GoBack"/>
      <w:bookmarkEnd w:id="1"/>
      <w:r w:rsidR="005E57C2" w:rsidRPr="002A7705">
        <w:rPr>
          <w:rFonts w:ascii="Angsana New" w:hAnsi="Angsana New"/>
          <w:spacing w:val="6"/>
          <w:sz w:val="30"/>
          <w:szCs w:val="30"/>
          <w:cs/>
        </w:rPr>
        <w:t>อสารกับผู้มีหน้าที่ในการกำกับดูแล ข้าพเจ้าได้พิจารณาเรื่องต่าง</w:t>
      </w:r>
      <w:r w:rsidR="00EA4EC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E57C2" w:rsidRPr="002A7705">
        <w:rPr>
          <w:rFonts w:ascii="Angsana New" w:hAnsi="Angsana New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5E57C2" w:rsidRPr="002A7705">
        <w:rPr>
          <w:rFonts w:ascii="Angsana New" w:hAnsi="Angsana New"/>
          <w:sz w:val="30"/>
          <w:szCs w:val="30"/>
          <w:cs/>
        </w:rPr>
        <w:t>งบการเงินในงวดปัจจุบันและกำ</w:t>
      </w:r>
      <w:r w:rsidR="001C06D4" w:rsidRPr="002A7705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="005E57C2" w:rsidRPr="002A7705">
        <w:rPr>
          <w:rFonts w:ascii="Angsana New" w:hAnsi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E7DF3" w:rsidRPr="002A7705" w:rsidRDefault="004E7DF3" w:rsidP="00924560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</w:p>
    <w:p w:rsidR="00E80251" w:rsidRPr="002A7705" w:rsidRDefault="00E80251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</w:p>
    <w:p w:rsidR="00E52546" w:rsidRPr="002A7705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</w:p>
    <w:p w:rsidR="00E52546" w:rsidRPr="002A7705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</w:p>
    <w:p w:rsidR="00E52546" w:rsidRPr="002A7705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</w:p>
    <w:p w:rsidR="00E52546" w:rsidRPr="002A7705" w:rsidRDefault="00E52546" w:rsidP="00E52546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2A7705">
        <w:rPr>
          <w:rFonts w:ascii="Angsana New" w:hAnsi="Angsana New" w:cs="Angsana New"/>
          <w:color w:val="000000"/>
          <w:cs/>
          <w:lang w:val="en-US"/>
        </w:rPr>
        <w:t>(</w:t>
      </w:r>
      <w:r w:rsidR="00F95BA3" w:rsidRPr="002A7705">
        <w:rPr>
          <w:rFonts w:ascii="Angsana New" w:hAnsi="Angsana New" w:cs="Angsana New"/>
          <w:color w:val="000000"/>
          <w:cs/>
        </w:rPr>
        <w:t>ธนิต โอสถาเลิศ</w:t>
      </w:r>
      <w:r w:rsidRPr="002A7705">
        <w:rPr>
          <w:rFonts w:ascii="Angsana New" w:hAnsi="Angsana New" w:cs="Angsana New"/>
          <w:color w:val="000000"/>
          <w:cs/>
          <w:lang w:val="en-US"/>
        </w:rPr>
        <w:t>)</w:t>
      </w:r>
    </w:p>
    <w:p w:rsidR="007A7288" w:rsidRPr="002A7705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7A7288" w:rsidRPr="002A7705" w:rsidRDefault="007A7288" w:rsidP="0091728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  <w:r w:rsidRPr="002A770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F95BA3" w:rsidRPr="002A7705">
        <w:rPr>
          <w:rFonts w:ascii="Angsana New" w:hAnsi="Angsana New" w:cs="Angsana New"/>
          <w:color w:val="000000"/>
          <w:lang w:val="en-US"/>
        </w:rPr>
        <w:t>5155</w:t>
      </w:r>
    </w:p>
    <w:p w:rsidR="007A7288" w:rsidRPr="002A7705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A7288" w:rsidRPr="002A7705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7A7288" w:rsidRPr="002A7705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A7288" w:rsidRPr="002A7705" w:rsidRDefault="00DB599F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DD1CDB" w:rsidRPr="00B87406">
        <w:rPr>
          <w:rFonts w:ascii="Angsana New" w:hAnsi="Angsana New"/>
          <w:sz w:val="30"/>
          <w:szCs w:val="30"/>
        </w:rPr>
        <w:t xml:space="preserve"> </w:t>
      </w:r>
      <w:r w:rsidR="00DD1CDB" w:rsidRPr="00B87406">
        <w:rPr>
          <w:rFonts w:ascii="Angsana New" w:hAnsi="Angsana New" w:hint="cs"/>
          <w:sz w:val="30"/>
          <w:szCs w:val="30"/>
          <w:cs/>
        </w:rPr>
        <w:t>กุ</w:t>
      </w:r>
      <w:r w:rsidR="00DD1CDB">
        <w:rPr>
          <w:rFonts w:ascii="Angsana New" w:hAnsi="Angsana New" w:hint="cs"/>
          <w:sz w:val="30"/>
          <w:szCs w:val="30"/>
          <w:cs/>
        </w:rPr>
        <w:t xml:space="preserve">มภาพันธ์ </w:t>
      </w:r>
      <w:r w:rsidR="00BC06FB">
        <w:rPr>
          <w:rFonts w:ascii="Angsana New" w:hAnsi="Angsana New"/>
          <w:sz w:val="30"/>
          <w:szCs w:val="30"/>
        </w:rPr>
        <w:t>256</w:t>
      </w:r>
      <w:r w:rsidR="005A2EFB">
        <w:rPr>
          <w:rFonts w:ascii="Angsana New" w:hAnsi="Angsana New" w:hint="cs"/>
          <w:sz w:val="30"/>
          <w:szCs w:val="30"/>
          <w:cs/>
        </w:rPr>
        <w:t>3</w:t>
      </w:r>
    </w:p>
    <w:p w:rsidR="00B87406" w:rsidRPr="00E87ADC" w:rsidRDefault="00B87406" w:rsidP="00E87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B87406" w:rsidRPr="00E87ADC" w:rsidSect="008550C1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D6B" w:rsidRDefault="00EF3D6B">
      <w:r>
        <w:separator/>
      </w:r>
    </w:p>
  </w:endnote>
  <w:endnote w:type="continuationSeparator" w:id="0">
    <w:p w:rsidR="00EF3D6B" w:rsidRDefault="00EF3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7F040B" w:rsidRDefault="007F040B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7F040B" w:rsidRDefault="007F0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0122AD" w:rsidRDefault="007F040B">
    <w:pPr>
      <w:pStyle w:val="Footer"/>
      <w:jc w:val="center"/>
      <w:rPr>
        <w:rFonts w:ascii="Angsana New" w:hAnsi="Angsana New"/>
        <w:sz w:val="30"/>
        <w:szCs w:val="30"/>
      </w:rPr>
    </w:pPr>
  </w:p>
  <w:p w:rsidR="007F040B" w:rsidRPr="000122AD" w:rsidRDefault="007F040B" w:rsidP="00A46F9A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D97BBD" w:rsidRDefault="007F040B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952853" w:rsidRDefault="007F040B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DF2FE8">
      <w:rPr>
        <w:rFonts w:ascii="Angsana New" w:hAnsi="Angsana New"/>
        <w:noProof/>
        <w:sz w:val="28"/>
        <w:szCs w:val="28"/>
      </w:rPr>
      <w:t>xot1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D6B" w:rsidRDefault="00EF3D6B">
      <w:r>
        <w:separator/>
      </w:r>
    </w:p>
  </w:footnote>
  <w:footnote w:type="continuationSeparator" w:id="0">
    <w:p w:rsidR="00EF3D6B" w:rsidRDefault="00EF3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7F040B" w:rsidRPr="00F9367B" w:rsidRDefault="007F040B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 w:rsidP="008136A9">
    <w:pPr>
      <w:pStyle w:val="Header"/>
      <w:rPr>
        <w:rFonts w:ascii="Angsana New" w:hAnsi="Angsana New"/>
        <w:sz w:val="30"/>
        <w:szCs w:val="30"/>
      </w:rPr>
    </w:pPr>
  </w:p>
  <w:p w:rsidR="00DF2FE8" w:rsidRDefault="00DF2FE8" w:rsidP="008136A9">
    <w:pPr>
      <w:pStyle w:val="Header"/>
      <w:rPr>
        <w:rFonts w:ascii="Angsana New" w:hAnsi="Angsana New"/>
        <w:sz w:val="30"/>
        <w:szCs w:val="30"/>
      </w:rPr>
    </w:pPr>
  </w:p>
  <w:p w:rsidR="00DF2FE8" w:rsidRPr="006356CF" w:rsidRDefault="00DF2FE8" w:rsidP="008136A9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D82D60"/>
    <w:lvl w:ilvl="0" w:tplc="0674EB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ED724E"/>
    <w:multiLevelType w:val="hybridMultilevel"/>
    <w:tmpl w:val="DCFE7C48"/>
    <w:lvl w:ilvl="0" w:tplc="473E619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56320F7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AAD0625"/>
    <w:multiLevelType w:val="hybridMultilevel"/>
    <w:tmpl w:val="C16CD43E"/>
    <w:lvl w:ilvl="0" w:tplc="8F1EE8F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8"/>
  </w:num>
  <w:num w:numId="14">
    <w:abstractNumId w:val="19"/>
  </w:num>
  <w:num w:numId="15">
    <w:abstractNumId w:val="22"/>
  </w:num>
  <w:num w:numId="16">
    <w:abstractNumId w:val="10"/>
  </w:num>
  <w:num w:numId="17">
    <w:abstractNumId w:val="24"/>
  </w:num>
  <w:num w:numId="18">
    <w:abstractNumId w:val="16"/>
  </w:num>
  <w:num w:numId="19">
    <w:abstractNumId w:val="23"/>
  </w:num>
  <w:num w:numId="20">
    <w:abstractNumId w:val="17"/>
  </w:num>
  <w:num w:numId="21">
    <w:abstractNumId w:val="15"/>
  </w:num>
  <w:num w:numId="22">
    <w:abstractNumId w:val="13"/>
  </w:num>
  <w:num w:numId="23">
    <w:abstractNumId w:val="11"/>
  </w:num>
  <w:num w:numId="24">
    <w:abstractNumId w:val="27"/>
  </w:num>
  <w:num w:numId="25">
    <w:abstractNumId w:val="12"/>
  </w:num>
  <w:num w:numId="26">
    <w:abstractNumId w:val="26"/>
  </w:num>
  <w:num w:numId="27">
    <w:abstractNumId w:val="14"/>
  </w:num>
  <w:num w:numId="28">
    <w:abstractNumId w:val="20"/>
  </w:num>
  <w:num w:numId="29">
    <w:abstractNumId w:val="31"/>
  </w:num>
  <w:num w:numId="30">
    <w:abstractNumId w:val="25"/>
  </w:num>
  <w:num w:numId="31">
    <w:abstractNumId w:val="29"/>
  </w:num>
  <w:num w:numId="3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9E5"/>
    <w:rsid w:val="00000ADF"/>
    <w:rsid w:val="000014E1"/>
    <w:rsid w:val="00001B7D"/>
    <w:rsid w:val="0000204D"/>
    <w:rsid w:val="00002B26"/>
    <w:rsid w:val="00002C3F"/>
    <w:rsid w:val="000033DA"/>
    <w:rsid w:val="00004010"/>
    <w:rsid w:val="00004273"/>
    <w:rsid w:val="00004E56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F"/>
    <w:rsid w:val="00012287"/>
    <w:rsid w:val="000122C3"/>
    <w:rsid w:val="0001266A"/>
    <w:rsid w:val="00012CBF"/>
    <w:rsid w:val="00013C85"/>
    <w:rsid w:val="000140BA"/>
    <w:rsid w:val="0001456F"/>
    <w:rsid w:val="00014806"/>
    <w:rsid w:val="0001534D"/>
    <w:rsid w:val="000155A1"/>
    <w:rsid w:val="00015922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989"/>
    <w:rsid w:val="00021A53"/>
    <w:rsid w:val="00021DF4"/>
    <w:rsid w:val="00022622"/>
    <w:rsid w:val="0002289E"/>
    <w:rsid w:val="00022ECA"/>
    <w:rsid w:val="000230AA"/>
    <w:rsid w:val="000231AC"/>
    <w:rsid w:val="00023600"/>
    <w:rsid w:val="00023BCA"/>
    <w:rsid w:val="000248FD"/>
    <w:rsid w:val="00024925"/>
    <w:rsid w:val="00025601"/>
    <w:rsid w:val="00025723"/>
    <w:rsid w:val="00025DFE"/>
    <w:rsid w:val="00025E61"/>
    <w:rsid w:val="0002739C"/>
    <w:rsid w:val="00027810"/>
    <w:rsid w:val="00027B74"/>
    <w:rsid w:val="0003001A"/>
    <w:rsid w:val="000304F5"/>
    <w:rsid w:val="000307F6"/>
    <w:rsid w:val="00030F26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7CE"/>
    <w:rsid w:val="00036EA0"/>
    <w:rsid w:val="00037666"/>
    <w:rsid w:val="00037DB2"/>
    <w:rsid w:val="00037DFB"/>
    <w:rsid w:val="00040996"/>
    <w:rsid w:val="00040A3E"/>
    <w:rsid w:val="00040DBA"/>
    <w:rsid w:val="000419B3"/>
    <w:rsid w:val="00041A1C"/>
    <w:rsid w:val="00042783"/>
    <w:rsid w:val="00042C9A"/>
    <w:rsid w:val="000430D1"/>
    <w:rsid w:val="00043818"/>
    <w:rsid w:val="00043CAE"/>
    <w:rsid w:val="00045356"/>
    <w:rsid w:val="00045917"/>
    <w:rsid w:val="00045AFC"/>
    <w:rsid w:val="00045BC5"/>
    <w:rsid w:val="00046086"/>
    <w:rsid w:val="000462D6"/>
    <w:rsid w:val="0004689A"/>
    <w:rsid w:val="00046B32"/>
    <w:rsid w:val="000511D2"/>
    <w:rsid w:val="00051363"/>
    <w:rsid w:val="00052321"/>
    <w:rsid w:val="0005303C"/>
    <w:rsid w:val="00053350"/>
    <w:rsid w:val="00053481"/>
    <w:rsid w:val="00053ABE"/>
    <w:rsid w:val="00053CFB"/>
    <w:rsid w:val="00053F9F"/>
    <w:rsid w:val="00054339"/>
    <w:rsid w:val="000547DA"/>
    <w:rsid w:val="00054BE8"/>
    <w:rsid w:val="00054F4F"/>
    <w:rsid w:val="000551D1"/>
    <w:rsid w:val="00055240"/>
    <w:rsid w:val="0005554A"/>
    <w:rsid w:val="00055D98"/>
    <w:rsid w:val="000560EE"/>
    <w:rsid w:val="00056282"/>
    <w:rsid w:val="000562C6"/>
    <w:rsid w:val="00056B60"/>
    <w:rsid w:val="00056C49"/>
    <w:rsid w:val="000572DC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70281"/>
    <w:rsid w:val="00070976"/>
    <w:rsid w:val="00071156"/>
    <w:rsid w:val="0007163F"/>
    <w:rsid w:val="000718E1"/>
    <w:rsid w:val="00071998"/>
    <w:rsid w:val="00071C3B"/>
    <w:rsid w:val="00071C51"/>
    <w:rsid w:val="0007266E"/>
    <w:rsid w:val="00072BFE"/>
    <w:rsid w:val="0007367E"/>
    <w:rsid w:val="00073E9F"/>
    <w:rsid w:val="000740C1"/>
    <w:rsid w:val="00074E0F"/>
    <w:rsid w:val="000758D3"/>
    <w:rsid w:val="00075C7A"/>
    <w:rsid w:val="00076ED8"/>
    <w:rsid w:val="00077073"/>
    <w:rsid w:val="000770D5"/>
    <w:rsid w:val="00077E45"/>
    <w:rsid w:val="00077F49"/>
    <w:rsid w:val="00080750"/>
    <w:rsid w:val="00080F54"/>
    <w:rsid w:val="00081085"/>
    <w:rsid w:val="000811C8"/>
    <w:rsid w:val="0008128E"/>
    <w:rsid w:val="000822EB"/>
    <w:rsid w:val="00082681"/>
    <w:rsid w:val="0008302E"/>
    <w:rsid w:val="000835A6"/>
    <w:rsid w:val="000844ED"/>
    <w:rsid w:val="0008463A"/>
    <w:rsid w:val="00084954"/>
    <w:rsid w:val="00084CD4"/>
    <w:rsid w:val="000851D7"/>
    <w:rsid w:val="0008547B"/>
    <w:rsid w:val="000857DA"/>
    <w:rsid w:val="0008596E"/>
    <w:rsid w:val="00085CFC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11DA"/>
    <w:rsid w:val="00091463"/>
    <w:rsid w:val="00091BCB"/>
    <w:rsid w:val="000930FF"/>
    <w:rsid w:val="000932BA"/>
    <w:rsid w:val="00093A48"/>
    <w:rsid w:val="000954A7"/>
    <w:rsid w:val="00095AAF"/>
    <w:rsid w:val="00096576"/>
    <w:rsid w:val="00096725"/>
    <w:rsid w:val="000968D0"/>
    <w:rsid w:val="00096A9A"/>
    <w:rsid w:val="00096BED"/>
    <w:rsid w:val="0009706D"/>
    <w:rsid w:val="000970BA"/>
    <w:rsid w:val="00097669"/>
    <w:rsid w:val="00097B92"/>
    <w:rsid w:val="00097C58"/>
    <w:rsid w:val="00097F77"/>
    <w:rsid w:val="000A1134"/>
    <w:rsid w:val="000A1304"/>
    <w:rsid w:val="000A1475"/>
    <w:rsid w:val="000A1524"/>
    <w:rsid w:val="000A1EA7"/>
    <w:rsid w:val="000A23CE"/>
    <w:rsid w:val="000A2508"/>
    <w:rsid w:val="000A2940"/>
    <w:rsid w:val="000A2B76"/>
    <w:rsid w:val="000A2CA9"/>
    <w:rsid w:val="000A3231"/>
    <w:rsid w:val="000A45F2"/>
    <w:rsid w:val="000A46B8"/>
    <w:rsid w:val="000A4BAD"/>
    <w:rsid w:val="000A4D57"/>
    <w:rsid w:val="000A4DB4"/>
    <w:rsid w:val="000A548C"/>
    <w:rsid w:val="000A5B6E"/>
    <w:rsid w:val="000A6652"/>
    <w:rsid w:val="000A66C4"/>
    <w:rsid w:val="000A69D3"/>
    <w:rsid w:val="000A6A04"/>
    <w:rsid w:val="000A724F"/>
    <w:rsid w:val="000A7517"/>
    <w:rsid w:val="000A7783"/>
    <w:rsid w:val="000B03BD"/>
    <w:rsid w:val="000B0B5E"/>
    <w:rsid w:val="000B16D6"/>
    <w:rsid w:val="000B27BE"/>
    <w:rsid w:val="000B3CDF"/>
    <w:rsid w:val="000B3F47"/>
    <w:rsid w:val="000B406B"/>
    <w:rsid w:val="000B47FD"/>
    <w:rsid w:val="000B4817"/>
    <w:rsid w:val="000B572F"/>
    <w:rsid w:val="000B5B8F"/>
    <w:rsid w:val="000B719C"/>
    <w:rsid w:val="000B7942"/>
    <w:rsid w:val="000B7B91"/>
    <w:rsid w:val="000B7D4F"/>
    <w:rsid w:val="000B7DFA"/>
    <w:rsid w:val="000C096F"/>
    <w:rsid w:val="000C09E4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C6B"/>
    <w:rsid w:val="000C5FFF"/>
    <w:rsid w:val="000C60D3"/>
    <w:rsid w:val="000C657D"/>
    <w:rsid w:val="000C67A6"/>
    <w:rsid w:val="000C685A"/>
    <w:rsid w:val="000C74D1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148B"/>
    <w:rsid w:val="000D211D"/>
    <w:rsid w:val="000D2722"/>
    <w:rsid w:val="000D2812"/>
    <w:rsid w:val="000D2FF6"/>
    <w:rsid w:val="000D3815"/>
    <w:rsid w:val="000D4491"/>
    <w:rsid w:val="000D4ADD"/>
    <w:rsid w:val="000D5668"/>
    <w:rsid w:val="000D57B0"/>
    <w:rsid w:val="000D5E01"/>
    <w:rsid w:val="000D60D6"/>
    <w:rsid w:val="000D668C"/>
    <w:rsid w:val="000D6B0A"/>
    <w:rsid w:val="000D6E5F"/>
    <w:rsid w:val="000D712D"/>
    <w:rsid w:val="000D7365"/>
    <w:rsid w:val="000E0EB1"/>
    <w:rsid w:val="000E1349"/>
    <w:rsid w:val="000E1CAD"/>
    <w:rsid w:val="000E219E"/>
    <w:rsid w:val="000E21D3"/>
    <w:rsid w:val="000E237E"/>
    <w:rsid w:val="000E2A0B"/>
    <w:rsid w:val="000E3139"/>
    <w:rsid w:val="000E3286"/>
    <w:rsid w:val="000E328B"/>
    <w:rsid w:val="000E3938"/>
    <w:rsid w:val="000E45D7"/>
    <w:rsid w:val="000E4E79"/>
    <w:rsid w:val="000E4F96"/>
    <w:rsid w:val="000E5506"/>
    <w:rsid w:val="000E5B69"/>
    <w:rsid w:val="000E5CCF"/>
    <w:rsid w:val="000E6088"/>
    <w:rsid w:val="000E62C2"/>
    <w:rsid w:val="000F0070"/>
    <w:rsid w:val="000F0483"/>
    <w:rsid w:val="000F04D7"/>
    <w:rsid w:val="000F1368"/>
    <w:rsid w:val="000F1775"/>
    <w:rsid w:val="000F1F71"/>
    <w:rsid w:val="000F1FC7"/>
    <w:rsid w:val="000F2101"/>
    <w:rsid w:val="000F22D2"/>
    <w:rsid w:val="000F28A6"/>
    <w:rsid w:val="000F2F21"/>
    <w:rsid w:val="000F3346"/>
    <w:rsid w:val="000F428B"/>
    <w:rsid w:val="000F45B8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7AF"/>
    <w:rsid w:val="000F71E9"/>
    <w:rsid w:val="000F7428"/>
    <w:rsid w:val="000F7C9D"/>
    <w:rsid w:val="000F7DA6"/>
    <w:rsid w:val="001002A2"/>
    <w:rsid w:val="001004B8"/>
    <w:rsid w:val="00100E11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B02"/>
    <w:rsid w:val="00103DC4"/>
    <w:rsid w:val="001044EE"/>
    <w:rsid w:val="00104A5E"/>
    <w:rsid w:val="001056D2"/>
    <w:rsid w:val="00105A5F"/>
    <w:rsid w:val="0010606D"/>
    <w:rsid w:val="00106084"/>
    <w:rsid w:val="00107B1C"/>
    <w:rsid w:val="001108D8"/>
    <w:rsid w:val="0011110D"/>
    <w:rsid w:val="0011182B"/>
    <w:rsid w:val="001121C7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BAE"/>
    <w:rsid w:val="00116CE4"/>
    <w:rsid w:val="001173A8"/>
    <w:rsid w:val="00117549"/>
    <w:rsid w:val="0011798F"/>
    <w:rsid w:val="001204F1"/>
    <w:rsid w:val="0012064B"/>
    <w:rsid w:val="00120875"/>
    <w:rsid w:val="00120C98"/>
    <w:rsid w:val="00121330"/>
    <w:rsid w:val="0012163B"/>
    <w:rsid w:val="001219D6"/>
    <w:rsid w:val="00121F79"/>
    <w:rsid w:val="00123473"/>
    <w:rsid w:val="0012396E"/>
    <w:rsid w:val="00124197"/>
    <w:rsid w:val="0012434B"/>
    <w:rsid w:val="00124652"/>
    <w:rsid w:val="001247C1"/>
    <w:rsid w:val="00124C67"/>
    <w:rsid w:val="00124F14"/>
    <w:rsid w:val="00125568"/>
    <w:rsid w:val="0012585B"/>
    <w:rsid w:val="001269DB"/>
    <w:rsid w:val="001276F2"/>
    <w:rsid w:val="00127B20"/>
    <w:rsid w:val="00127B59"/>
    <w:rsid w:val="00127C62"/>
    <w:rsid w:val="001309B0"/>
    <w:rsid w:val="00130A4F"/>
    <w:rsid w:val="00130E14"/>
    <w:rsid w:val="00131145"/>
    <w:rsid w:val="00131A5B"/>
    <w:rsid w:val="00131C62"/>
    <w:rsid w:val="00132790"/>
    <w:rsid w:val="00132816"/>
    <w:rsid w:val="00132B98"/>
    <w:rsid w:val="001334AB"/>
    <w:rsid w:val="00133834"/>
    <w:rsid w:val="0013401B"/>
    <w:rsid w:val="001357EF"/>
    <w:rsid w:val="00135E1A"/>
    <w:rsid w:val="00136927"/>
    <w:rsid w:val="00136B6A"/>
    <w:rsid w:val="00136DD2"/>
    <w:rsid w:val="00136F4F"/>
    <w:rsid w:val="00140012"/>
    <w:rsid w:val="00140E0D"/>
    <w:rsid w:val="00141330"/>
    <w:rsid w:val="00141530"/>
    <w:rsid w:val="00141763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A9B"/>
    <w:rsid w:val="001509FA"/>
    <w:rsid w:val="001518D8"/>
    <w:rsid w:val="00151E6E"/>
    <w:rsid w:val="0015217D"/>
    <w:rsid w:val="0015275D"/>
    <w:rsid w:val="00152EBD"/>
    <w:rsid w:val="00153D48"/>
    <w:rsid w:val="00154046"/>
    <w:rsid w:val="0015474E"/>
    <w:rsid w:val="00154AF0"/>
    <w:rsid w:val="00154EA5"/>
    <w:rsid w:val="00155095"/>
    <w:rsid w:val="00155876"/>
    <w:rsid w:val="00156320"/>
    <w:rsid w:val="00156AC5"/>
    <w:rsid w:val="00156AD0"/>
    <w:rsid w:val="00156AE0"/>
    <w:rsid w:val="00157099"/>
    <w:rsid w:val="00157470"/>
    <w:rsid w:val="00157C44"/>
    <w:rsid w:val="00157FAF"/>
    <w:rsid w:val="001602B5"/>
    <w:rsid w:val="0016114B"/>
    <w:rsid w:val="001615EF"/>
    <w:rsid w:val="00161F24"/>
    <w:rsid w:val="00162B8B"/>
    <w:rsid w:val="00162B94"/>
    <w:rsid w:val="00162E11"/>
    <w:rsid w:val="00163AB1"/>
    <w:rsid w:val="00163E75"/>
    <w:rsid w:val="00164215"/>
    <w:rsid w:val="001651BB"/>
    <w:rsid w:val="00165545"/>
    <w:rsid w:val="00165EB4"/>
    <w:rsid w:val="00167A99"/>
    <w:rsid w:val="00167F0F"/>
    <w:rsid w:val="001703A3"/>
    <w:rsid w:val="00170703"/>
    <w:rsid w:val="0017135B"/>
    <w:rsid w:val="0017148E"/>
    <w:rsid w:val="001714E3"/>
    <w:rsid w:val="001724CD"/>
    <w:rsid w:val="0017286A"/>
    <w:rsid w:val="00172AD9"/>
    <w:rsid w:val="00172FAB"/>
    <w:rsid w:val="00173342"/>
    <w:rsid w:val="001736C5"/>
    <w:rsid w:val="00174956"/>
    <w:rsid w:val="00175345"/>
    <w:rsid w:val="001757BB"/>
    <w:rsid w:val="00175F89"/>
    <w:rsid w:val="001760F4"/>
    <w:rsid w:val="00176392"/>
    <w:rsid w:val="001763BD"/>
    <w:rsid w:val="001765F5"/>
    <w:rsid w:val="00176E68"/>
    <w:rsid w:val="00176E9F"/>
    <w:rsid w:val="00176F92"/>
    <w:rsid w:val="001772D2"/>
    <w:rsid w:val="00177599"/>
    <w:rsid w:val="00177B15"/>
    <w:rsid w:val="00177B4B"/>
    <w:rsid w:val="00180836"/>
    <w:rsid w:val="00180CC5"/>
    <w:rsid w:val="00181950"/>
    <w:rsid w:val="00181AD2"/>
    <w:rsid w:val="00181F17"/>
    <w:rsid w:val="001823A0"/>
    <w:rsid w:val="00182C91"/>
    <w:rsid w:val="00182DC4"/>
    <w:rsid w:val="00183302"/>
    <w:rsid w:val="00183782"/>
    <w:rsid w:val="00183DFB"/>
    <w:rsid w:val="00184182"/>
    <w:rsid w:val="0018420A"/>
    <w:rsid w:val="00184B6F"/>
    <w:rsid w:val="00184C33"/>
    <w:rsid w:val="00184CCA"/>
    <w:rsid w:val="00185518"/>
    <w:rsid w:val="00185688"/>
    <w:rsid w:val="00185820"/>
    <w:rsid w:val="00185A37"/>
    <w:rsid w:val="00186ABB"/>
    <w:rsid w:val="00187508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C76"/>
    <w:rsid w:val="00191F14"/>
    <w:rsid w:val="00192633"/>
    <w:rsid w:val="001928AB"/>
    <w:rsid w:val="001928FE"/>
    <w:rsid w:val="00192CB0"/>
    <w:rsid w:val="00193F71"/>
    <w:rsid w:val="001942AE"/>
    <w:rsid w:val="00194F20"/>
    <w:rsid w:val="00195681"/>
    <w:rsid w:val="001959AC"/>
    <w:rsid w:val="00195C11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8D3"/>
    <w:rsid w:val="001A1A4A"/>
    <w:rsid w:val="001A1E8D"/>
    <w:rsid w:val="001A2F52"/>
    <w:rsid w:val="001A321E"/>
    <w:rsid w:val="001A3D66"/>
    <w:rsid w:val="001A3FC1"/>
    <w:rsid w:val="001A4046"/>
    <w:rsid w:val="001A40CF"/>
    <w:rsid w:val="001A4B6B"/>
    <w:rsid w:val="001A50A3"/>
    <w:rsid w:val="001A5163"/>
    <w:rsid w:val="001A5917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D8"/>
    <w:rsid w:val="001B164A"/>
    <w:rsid w:val="001B3309"/>
    <w:rsid w:val="001B3318"/>
    <w:rsid w:val="001B46CB"/>
    <w:rsid w:val="001B5F8B"/>
    <w:rsid w:val="001B60FC"/>
    <w:rsid w:val="001B65D1"/>
    <w:rsid w:val="001B6675"/>
    <w:rsid w:val="001B6BC2"/>
    <w:rsid w:val="001B723D"/>
    <w:rsid w:val="001B7266"/>
    <w:rsid w:val="001C0688"/>
    <w:rsid w:val="001C06D4"/>
    <w:rsid w:val="001C0F6C"/>
    <w:rsid w:val="001C1006"/>
    <w:rsid w:val="001C128D"/>
    <w:rsid w:val="001C193A"/>
    <w:rsid w:val="001C1BD1"/>
    <w:rsid w:val="001C22C4"/>
    <w:rsid w:val="001C2893"/>
    <w:rsid w:val="001C2AF6"/>
    <w:rsid w:val="001C2FB8"/>
    <w:rsid w:val="001C3357"/>
    <w:rsid w:val="001C357D"/>
    <w:rsid w:val="001C3730"/>
    <w:rsid w:val="001C3986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A2D"/>
    <w:rsid w:val="001D0243"/>
    <w:rsid w:val="001D07D4"/>
    <w:rsid w:val="001D1A23"/>
    <w:rsid w:val="001D1A78"/>
    <w:rsid w:val="001D27F6"/>
    <w:rsid w:val="001D2E03"/>
    <w:rsid w:val="001D3430"/>
    <w:rsid w:val="001D34C0"/>
    <w:rsid w:val="001D36B8"/>
    <w:rsid w:val="001D36BF"/>
    <w:rsid w:val="001D37A6"/>
    <w:rsid w:val="001D3826"/>
    <w:rsid w:val="001D3C61"/>
    <w:rsid w:val="001D41BD"/>
    <w:rsid w:val="001D4CCC"/>
    <w:rsid w:val="001D5B8E"/>
    <w:rsid w:val="001D6489"/>
    <w:rsid w:val="001D7101"/>
    <w:rsid w:val="001D784B"/>
    <w:rsid w:val="001D793B"/>
    <w:rsid w:val="001E009A"/>
    <w:rsid w:val="001E032D"/>
    <w:rsid w:val="001E08B4"/>
    <w:rsid w:val="001E0B22"/>
    <w:rsid w:val="001E12C3"/>
    <w:rsid w:val="001E12E2"/>
    <w:rsid w:val="001E206D"/>
    <w:rsid w:val="001E2570"/>
    <w:rsid w:val="001E2E68"/>
    <w:rsid w:val="001E3205"/>
    <w:rsid w:val="001E3852"/>
    <w:rsid w:val="001E3DAE"/>
    <w:rsid w:val="001E51B5"/>
    <w:rsid w:val="001E537E"/>
    <w:rsid w:val="001E5DFF"/>
    <w:rsid w:val="001E66AB"/>
    <w:rsid w:val="001E685F"/>
    <w:rsid w:val="001E6CE8"/>
    <w:rsid w:val="001E6CF3"/>
    <w:rsid w:val="001E76DD"/>
    <w:rsid w:val="001E77B8"/>
    <w:rsid w:val="001F02D5"/>
    <w:rsid w:val="001F05EC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C11"/>
    <w:rsid w:val="001F4D40"/>
    <w:rsid w:val="001F4FB1"/>
    <w:rsid w:val="001F59C1"/>
    <w:rsid w:val="001F5C64"/>
    <w:rsid w:val="001F5F06"/>
    <w:rsid w:val="001F670F"/>
    <w:rsid w:val="001F7101"/>
    <w:rsid w:val="00200775"/>
    <w:rsid w:val="00201341"/>
    <w:rsid w:val="00201958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E2B"/>
    <w:rsid w:val="00212F60"/>
    <w:rsid w:val="00212F86"/>
    <w:rsid w:val="0021331B"/>
    <w:rsid w:val="00213935"/>
    <w:rsid w:val="00213AFF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D4"/>
    <w:rsid w:val="00217B62"/>
    <w:rsid w:val="002211E5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40D4"/>
    <w:rsid w:val="0022484C"/>
    <w:rsid w:val="00224B7C"/>
    <w:rsid w:val="00224BD9"/>
    <w:rsid w:val="00225A34"/>
    <w:rsid w:val="00226FFF"/>
    <w:rsid w:val="00227589"/>
    <w:rsid w:val="0022775D"/>
    <w:rsid w:val="00227915"/>
    <w:rsid w:val="0023061E"/>
    <w:rsid w:val="00230B56"/>
    <w:rsid w:val="0023334B"/>
    <w:rsid w:val="00233D2D"/>
    <w:rsid w:val="00234307"/>
    <w:rsid w:val="0023437D"/>
    <w:rsid w:val="002348AF"/>
    <w:rsid w:val="00234B92"/>
    <w:rsid w:val="00234C19"/>
    <w:rsid w:val="00234E7F"/>
    <w:rsid w:val="00234EAA"/>
    <w:rsid w:val="00235097"/>
    <w:rsid w:val="00235DF4"/>
    <w:rsid w:val="0023665C"/>
    <w:rsid w:val="002367E4"/>
    <w:rsid w:val="002368EE"/>
    <w:rsid w:val="00236CF1"/>
    <w:rsid w:val="00237579"/>
    <w:rsid w:val="0023791E"/>
    <w:rsid w:val="00237E49"/>
    <w:rsid w:val="0024149C"/>
    <w:rsid w:val="00241528"/>
    <w:rsid w:val="00241665"/>
    <w:rsid w:val="00242054"/>
    <w:rsid w:val="0024209C"/>
    <w:rsid w:val="002422B3"/>
    <w:rsid w:val="002424AB"/>
    <w:rsid w:val="00242572"/>
    <w:rsid w:val="00242619"/>
    <w:rsid w:val="002429E7"/>
    <w:rsid w:val="002433E0"/>
    <w:rsid w:val="002434AF"/>
    <w:rsid w:val="00243903"/>
    <w:rsid w:val="00244741"/>
    <w:rsid w:val="00244868"/>
    <w:rsid w:val="00244A95"/>
    <w:rsid w:val="00245247"/>
    <w:rsid w:val="00245341"/>
    <w:rsid w:val="002460F3"/>
    <w:rsid w:val="00246ACE"/>
    <w:rsid w:val="00246E11"/>
    <w:rsid w:val="00250E69"/>
    <w:rsid w:val="00250F03"/>
    <w:rsid w:val="00251159"/>
    <w:rsid w:val="0025215D"/>
    <w:rsid w:val="002521F2"/>
    <w:rsid w:val="0025230F"/>
    <w:rsid w:val="00252926"/>
    <w:rsid w:val="00252C12"/>
    <w:rsid w:val="00252EE7"/>
    <w:rsid w:val="00252F3D"/>
    <w:rsid w:val="002540CB"/>
    <w:rsid w:val="0025456B"/>
    <w:rsid w:val="0025462E"/>
    <w:rsid w:val="00254862"/>
    <w:rsid w:val="00254D64"/>
    <w:rsid w:val="00255C54"/>
    <w:rsid w:val="00255D63"/>
    <w:rsid w:val="0025623F"/>
    <w:rsid w:val="00256385"/>
    <w:rsid w:val="00257258"/>
    <w:rsid w:val="002572C1"/>
    <w:rsid w:val="002576B3"/>
    <w:rsid w:val="00260836"/>
    <w:rsid w:val="00260C2C"/>
    <w:rsid w:val="00260E56"/>
    <w:rsid w:val="00260E7B"/>
    <w:rsid w:val="0026171B"/>
    <w:rsid w:val="00261CFD"/>
    <w:rsid w:val="00261FB8"/>
    <w:rsid w:val="002623E5"/>
    <w:rsid w:val="0026295F"/>
    <w:rsid w:val="00262C0D"/>
    <w:rsid w:val="0026387F"/>
    <w:rsid w:val="0026413F"/>
    <w:rsid w:val="0026477D"/>
    <w:rsid w:val="00264910"/>
    <w:rsid w:val="00265337"/>
    <w:rsid w:val="0026563A"/>
    <w:rsid w:val="0026597B"/>
    <w:rsid w:val="002659D0"/>
    <w:rsid w:val="002666FF"/>
    <w:rsid w:val="002669E6"/>
    <w:rsid w:val="00267266"/>
    <w:rsid w:val="002702A2"/>
    <w:rsid w:val="00270735"/>
    <w:rsid w:val="00270855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A7"/>
    <w:rsid w:val="0027488A"/>
    <w:rsid w:val="00274BF3"/>
    <w:rsid w:val="00274F86"/>
    <w:rsid w:val="00274FF6"/>
    <w:rsid w:val="00275AA0"/>
    <w:rsid w:val="00275FBE"/>
    <w:rsid w:val="00276285"/>
    <w:rsid w:val="00276501"/>
    <w:rsid w:val="00276A08"/>
    <w:rsid w:val="00276B8F"/>
    <w:rsid w:val="002772DB"/>
    <w:rsid w:val="00277855"/>
    <w:rsid w:val="00277D57"/>
    <w:rsid w:val="00280269"/>
    <w:rsid w:val="00280D29"/>
    <w:rsid w:val="00281501"/>
    <w:rsid w:val="00281749"/>
    <w:rsid w:val="0028287F"/>
    <w:rsid w:val="00282D0C"/>
    <w:rsid w:val="00283184"/>
    <w:rsid w:val="00283857"/>
    <w:rsid w:val="00284A24"/>
    <w:rsid w:val="002856B3"/>
    <w:rsid w:val="00285A86"/>
    <w:rsid w:val="002860A0"/>
    <w:rsid w:val="002862EA"/>
    <w:rsid w:val="002869CE"/>
    <w:rsid w:val="00290289"/>
    <w:rsid w:val="002907C1"/>
    <w:rsid w:val="00290848"/>
    <w:rsid w:val="00290925"/>
    <w:rsid w:val="00290FE4"/>
    <w:rsid w:val="002912C0"/>
    <w:rsid w:val="0029181F"/>
    <w:rsid w:val="002918D6"/>
    <w:rsid w:val="0029262D"/>
    <w:rsid w:val="002926E1"/>
    <w:rsid w:val="00292E3A"/>
    <w:rsid w:val="0029440E"/>
    <w:rsid w:val="002945BB"/>
    <w:rsid w:val="00294FB8"/>
    <w:rsid w:val="002950FA"/>
    <w:rsid w:val="0029517D"/>
    <w:rsid w:val="002963D6"/>
    <w:rsid w:val="00296DC0"/>
    <w:rsid w:val="00297112"/>
    <w:rsid w:val="002975B8"/>
    <w:rsid w:val="002A0263"/>
    <w:rsid w:val="002A02BB"/>
    <w:rsid w:val="002A05D4"/>
    <w:rsid w:val="002A0F27"/>
    <w:rsid w:val="002A18EC"/>
    <w:rsid w:val="002A307F"/>
    <w:rsid w:val="002A35AC"/>
    <w:rsid w:val="002A3D0D"/>
    <w:rsid w:val="002A3D92"/>
    <w:rsid w:val="002A3E4F"/>
    <w:rsid w:val="002A3FE2"/>
    <w:rsid w:val="002A3FF9"/>
    <w:rsid w:val="002A5E67"/>
    <w:rsid w:val="002A6801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FD7"/>
    <w:rsid w:val="002B2084"/>
    <w:rsid w:val="002B2728"/>
    <w:rsid w:val="002B3456"/>
    <w:rsid w:val="002B37BE"/>
    <w:rsid w:val="002B3A81"/>
    <w:rsid w:val="002B3CEA"/>
    <w:rsid w:val="002B3F41"/>
    <w:rsid w:val="002B4C4E"/>
    <w:rsid w:val="002B53C1"/>
    <w:rsid w:val="002B54A6"/>
    <w:rsid w:val="002B573A"/>
    <w:rsid w:val="002B57BD"/>
    <w:rsid w:val="002B5CAB"/>
    <w:rsid w:val="002B6132"/>
    <w:rsid w:val="002B6415"/>
    <w:rsid w:val="002B7E29"/>
    <w:rsid w:val="002C09C4"/>
    <w:rsid w:val="002C0E25"/>
    <w:rsid w:val="002C1315"/>
    <w:rsid w:val="002C19BB"/>
    <w:rsid w:val="002C1DA6"/>
    <w:rsid w:val="002C338D"/>
    <w:rsid w:val="002C3AC2"/>
    <w:rsid w:val="002C3F39"/>
    <w:rsid w:val="002C4A29"/>
    <w:rsid w:val="002C4CC9"/>
    <w:rsid w:val="002C5E39"/>
    <w:rsid w:val="002C64EA"/>
    <w:rsid w:val="002C695F"/>
    <w:rsid w:val="002C6AB6"/>
    <w:rsid w:val="002C7080"/>
    <w:rsid w:val="002D136D"/>
    <w:rsid w:val="002D1E67"/>
    <w:rsid w:val="002D269A"/>
    <w:rsid w:val="002D2F13"/>
    <w:rsid w:val="002D328E"/>
    <w:rsid w:val="002D38E7"/>
    <w:rsid w:val="002D3CE4"/>
    <w:rsid w:val="002D4093"/>
    <w:rsid w:val="002D47A1"/>
    <w:rsid w:val="002D4C91"/>
    <w:rsid w:val="002D5047"/>
    <w:rsid w:val="002D519F"/>
    <w:rsid w:val="002D5A4D"/>
    <w:rsid w:val="002D5D28"/>
    <w:rsid w:val="002E024A"/>
    <w:rsid w:val="002E0732"/>
    <w:rsid w:val="002E086C"/>
    <w:rsid w:val="002E08D5"/>
    <w:rsid w:val="002E10C6"/>
    <w:rsid w:val="002E16F2"/>
    <w:rsid w:val="002E1ED3"/>
    <w:rsid w:val="002E1F81"/>
    <w:rsid w:val="002E221D"/>
    <w:rsid w:val="002E2563"/>
    <w:rsid w:val="002E2DAB"/>
    <w:rsid w:val="002E316C"/>
    <w:rsid w:val="002E335E"/>
    <w:rsid w:val="002E42D4"/>
    <w:rsid w:val="002E4631"/>
    <w:rsid w:val="002E5868"/>
    <w:rsid w:val="002E5DFF"/>
    <w:rsid w:val="002E604C"/>
    <w:rsid w:val="002E6528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4CB"/>
    <w:rsid w:val="002F4DEE"/>
    <w:rsid w:val="002F5164"/>
    <w:rsid w:val="002F52DE"/>
    <w:rsid w:val="002F55B9"/>
    <w:rsid w:val="002F56E9"/>
    <w:rsid w:val="002F5965"/>
    <w:rsid w:val="002F5A35"/>
    <w:rsid w:val="002F5BF6"/>
    <w:rsid w:val="002F5D11"/>
    <w:rsid w:val="002F5F6A"/>
    <w:rsid w:val="002F60AF"/>
    <w:rsid w:val="002F6AE3"/>
    <w:rsid w:val="002F6E3E"/>
    <w:rsid w:val="002F785B"/>
    <w:rsid w:val="002F7EA6"/>
    <w:rsid w:val="003002DD"/>
    <w:rsid w:val="00300424"/>
    <w:rsid w:val="003010B5"/>
    <w:rsid w:val="003010CE"/>
    <w:rsid w:val="003012F8"/>
    <w:rsid w:val="0030153A"/>
    <w:rsid w:val="00302F7C"/>
    <w:rsid w:val="00303094"/>
    <w:rsid w:val="0030365E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3CE"/>
    <w:rsid w:val="0030742A"/>
    <w:rsid w:val="0030773A"/>
    <w:rsid w:val="00307B18"/>
    <w:rsid w:val="00310607"/>
    <w:rsid w:val="00310B31"/>
    <w:rsid w:val="00311574"/>
    <w:rsid w:val="003115BB"/>
    <w:rsid w:val="00311B98"/>
    <w:rsid w:val="00311BA5"/>
    <w:rsid w:val="0031345B"/>
    <w:rsid w:val="00313C30"/>
    <w:rsid w:val="00313C5B"/>
    <w:rsid w:val="00315DC9"/>
    <w:rsid w:val="00315F1A"/>
    <w:rsid w:val="00316F94"/>
    <w:rsid w:val="003175AF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18F0"/>
    <w:rsid w:val="00321D00"/>
    <w:rsid w:val="00321F69"/>
    <w:rsid w:val="003223EE"/>
    <w:rsid w:val="0032300C"/>
    <w:rsid w:val="0032331E"/>
    <w:rsid w:val="003238BC"/>
    <w:rsid w:val="00323DCC"/>
    <w:rsid w:val="003240E5"/>
    <w:rsid w:val="00324A5A"/>
    <w:rsid w:val="00324BF9"/>
    <w:rsid w:val="003253BA"/>
    <w:rsid w:val="00325702"/>
    <w:rsid w:val="003259EF"/>
    <w:rsid w:val="00326387"/>
    <w:rsid w:val="00326A3C"/>
    <w:rsid w:val="00326DD8"/>
    <w:rsid w:val="00326FAE"/>
    <w:rsid w:val="00327263"/>
    <w:rsid w:val="0032790E"/>
    <w:rsid w:val="00327F97"/>
    <w:rsid w:val="003303A9"/>
    <w:rsid w:val="00331087"/>
    <w:rsid w:val="00331719"/>
    <w:rsid w:val="00331963"/>
    <w:rsid w:val="0033272D"/>
    <w:rsid w:val="00332EF7"/>
    <w:rsid w:val="003330E5"/>
    <w:rsid w:val="00333860"/>
    <w:rsid w:val="00333D6C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685"/>
    <w:rsid w:val="00337FC5"/>
    <w:rsid w:val="003401FA"/>
    <w:rsid w:val="003409CB"/>
    <w:rsid w:val="00340DF5"/>
    <w:rsid w:val="00341001"/>
    <w:rsid w:val="0034195A"/>
    <w:rsid w:val="00341CE8"/>
    <w:rsid w:val="0034259C"/>
    <w:rsid w:val="00343321"/>
    <w:rsid w:val="003436E6"/>
    <w:rsid w:val="0034382A"/>
    <w:rsid w:val="00343E9A"/>
    <w:rsid w:val="00344065"/>
    <w:rsid w:val="00344EB2"/>
    <w:rsid w:val="00345C4A"/>
    <w:rsid w:val="00345CBD"/>
    <w:rsid w:val="0034641F"/>
    <w:rsid w:val="00347937"/>
    <w:rsid w:val="00347967"/>
    <w:rsid w:val="00347E88"/>
    <w:rsid w:val="00350387"/>
    <w:rsid w:val="00350ACC"/>
    <w:rsid w:val="003510A5"/>
    <w:rsid w:val="00352E5E"/>
    <w:rsid w:val="00353159"/>
    <w:rsid w:val="0035394A"/>
    <w:rsid w:val="003544D0"/>
    <w:rsid w:val="003545B4"/>
    <w:rsid w:val="00354B09"/>
    <w:rsid w:val="00354B84"/>
    <w:rsid w:val="003550F8"/>
    <w:rsid w:val="00355D66"/>
    <w:rsid w:val="00356064"/>
    <w:rsid w:val="00356659"/>
    <w:rsid w:val="00356DF8"/>
    <w:rsid w:val="00357923"/>
    <w:rsid w:val="00357933"/>
    <w:rsid w:val="00357E3D"/>
    <w:rsid w:val="00357FC7"/>
    <w:rsid w:val="00360701"/>
    <w:rsid w:val="00361206"/>
    <w:rsid w:val="0036129F"/>
    <w:rsid w:val="003614F0"/>
    <w:rsid w:val="00361975"/>
    <w:rsid w:val="00361C97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75DD"/>
    <w:rsid w:val="003679DB"/>
    <w:rsid w:val="00367CAD"/>
    <w:rsid w:val="00367CEE"/>
    <w:rsid w:val="00370239"/>
    <w:rsid w:val="003708DA"/>
    <w:rsid w:val="00371BD3"/>
    <w:rsid w:val="003724B5"/>
    <w:rsid w:val="00372666"/>
    <w:rsid w:val="0037295E"/>
    <w:rsid w:val="00372A33"/>
    <w:rsid w:val="00372FC2"/>
    <w:rsid w:val="003730C5"/>
    <w:rsid w:val="003737E0"/>
    <w:rsid w:val="00373ABB"/>
    <w:rsid w:val="00374E00"/>
    <w:rsid w:val="003754E9"/>
    <w:rsid w:val="003755D3"/>
    <w:rsid w:val="0037593C"/>
    <w:rsid w:val="00375A6D"/>
    <w:rsid w:val="00375BBC"/>
    <w:rsid w:val="00375CD8"/>
    <w:rsid w:val="00376293"/>
    <w:rsid w:val="00376437"/>
    <w:rsid w:val="00376472"/>
    <w:rsid w:val="00377025"/>
    <w:rsid w:val="003779BF"/>
    <w:rsid w:val="0038002F"/>
    <w:rsid w:val="00380212"/>
    <w:rsid w:val="003805A7"/>
    <w:rsid w:val="003809B1"/>
    <w:rsid w:val="00381BF7"/>
    <w:rsid w:val="00382123"/>
    <w:rsid w:val="003829F1"/>
    <w:rsid w:val="00382E60"/>
    <w:rsid w:val="0038390E"/>
    <w:rsid w:val="00383F7A"/>
    <w:rsid w:val="00384930"/>
    <w:rsid w:val="00384C6C"/>
    <w:rsid w:val="003858D4"/>
    <w:rsid w:val="003862BC"/>
    <w:rsid w:val="0038635E"/>
    <w:rsid w:val="00386A5E"/>
    <w:rsid w:val="00386B1A"/>
    <w:rsid w:val="00387966"/>
    <w:rsid w:val="00390501"/>
    <w:rsid w:val="00390AD3"/>
    <w:rsid w:val="00390EFD"/>
    <w:rsid w:val="003911D1"/>
    <w:rsid w:val="003916D0"/>
    <w:rsid w:val="00391910"/>
    <w:rsid w:val="00392213"/>
    <w:rsid w:val="00392F75"/>
    <w:rsid w:val="00393536"/>
    <w:rsid w:val="003936A4"/>
    <w:rsid w:val="003937C9"/>
    <w:rsid w:val="00393B2A"/>
    <w:rsid w:val="003940F4"/>
    <w:rsid w:val="003946FE"/>
    <w:rsid w:val="00394C19"/>
    <w:rsid w:val="00395145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F86"/>
    <w:rsid w:val="003A199E"/>
    <w:rsid w:val="003A2BB0"/>
    <w:rsid w:val="003A3491"/>
    <w:rsid w:val="003A3787"/>
    <w:rsid w:val="003A3DF4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7C7E"/>
    <w:rsid w:val="003B0BA9"/>
    <w:rsid w:val="003B0D95"/>
    <w:rsid w:val="003B0F04"/>
    <w:rsid w:val="003B18B1"/>
    <w:rsid w:val="003B2038"/>
    <w:rsid w:val="003B2AF4"/>
    <w:rsid w:val="003B37C9"/>
    <w:rsid w:val="003B3F59"/>
    <w:rsid w:val="003B427C"/>
    <w:rsid w:val="003B49FE"/>
    <w:rsid w:val="003B5581"/>
    <w:rsid w:val="003B5616"/>
    <w:rsid w:val="003B57FE"/>
    <w:rsid w:val="003B5995"/>
    <w:rsid w:val="003B6186"/>
    <w:rsid w:val="003B637B"/>
    <w:rsid w:val="003B657D"/>
    <w:rsid w:val="003B6AE3"/>
    <w:rsid w:val="003B6CA4"/>
    <w:rsid w:val="003B7345"/>
    <w:rsid w:val="003B7A4B"/>
    <w:rsid w:val="003C021C"/>
    <w:rsid w:val="003C0731"/>
    <w:rsid w:val="003C0AB3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615D"/>
    <w:rsid w:val="003C682D"/>
    <w:rsid w:val="003C699C"/>
    <w:rsid w:val="003C740A"/>
    <w:rsid w:val="003C74ED"/>
    <w:rsid w:val="003D0742"/>
    <w:rsid w:val="003D095E"/>
    <w:rsid w:val="003D0C92"/>
    <w:rsid w:val="003D1729"/>
    <w:rsid w:val="003D3065"/>
    <w:rsid w:val="003D3FF8"/>
    <w:rsid w:val="003D4460"/>
    <w:rsid w:val="003D46F6"/>
    <w:rsid w:val="003D4771"/>
    <w:rsid w:val="003D47E8"/>
    <w:rsid w:val="003D4C60"/>
    <w:rsid w:val="003D4CF8"/>
    <w:rsid w:val="003D6041"/>
    <w:rsid w:val="003D6380"/>
    <w:rsid w:val="003D6948"/>
    <w:rsid w:val="003D6B60"/>
    <w:rsid w:val="003D7B16"/>
    <w:rsid w:val="003E02B7"/>
    <w:rsid w:val="003E04F0"/>
    <w:rsid w:val="003E06FF"/>
    <w:rsid w:val="003E0DF8"/>
    <w:rsid w:val="003E13D8"/>
    <w:rsid w:val="003E1B7F"/>
    <w:rsid w:val="003E1E0A"/>
    <w:rsid w:val="003E1E0E"/>
    <w:rsid w:val="003E28D5"/>
    <w:rsid w:val="003E2EC1"/>
    <w:rsid w:val="003E35F4"/>
    <w:rsid w:val="003E4532"/>
    <w:rsid w:val="003E497F"/>
    <w:rsid w:val="003E4A70"/>
    <w:rsid w:val="003E4D14"/>
    <w:rsid w:val="003E4E38"/>
    <w:rsid w:val="003E5070"/>
    <w:rsid w:val="003E52B7"/>
    <w:rsid w:val="003E6EF4"/>
    <w:rsid w:val="003E7BE1"/>
    <w:rsid w:val="003F093D"/>
    <w:rsid w:val="003F0D58"/>
    <w:rsid w:val="003F1026"/>
    <w:rsid w:val="003F1078"/>
    <w:rsid w:val="003F1507"/>
    <w:rsid w:val="003F16C0"/>
    <w:rsid w:val="003F1B60"/>
    <w:rsid w:val="003F1BEE"/>
    <w:rsid w:val="003F1E41"/>
    <w:rsid w:val="003F2074"/>
    <w:rsid w:val="003F26DA"/>
    <w:rsid w:val="003F2721"/>
    <w:rsid w:val="003F27D4"/>
    <w:rsid w:val="003F3048"/>
    <w:rsid w:val="003F35A7"/>
    <w:rsid w:val="003F3EF7"/>
    <w:rsid w:val="003F4016"/>
    <w:rsid w:val="003F5BB2"/>
    <w:rsid w:val="003F5F29"/>
    <w:rsid w:val="003F6797"/>
    <w:rsid w:val="003F6A0E"/>
    <w:rsid w:val="003F7022"/>
    <w:rsid w:val="003F73B6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53C9"/>
    <w:rsid w:val="0040644F"/>
    <w:rsid w:val="0040667B"/>
    <w:rsid w:val="00406CA2"/>
    <w:rsid w:val="00406DE8"/>
    <w:rsid w:val="00406FC5"/>
    <w:rsid w:val="00407536"/>
    <w:rsid w:val="00407868"/>
    <w:rsid w:val="00407CFA"/>
    <w:rsid w:val="00410DC2"/>
    <w:rsid w:val="004114C2"/>
    <w:rsid w:val="004114F4"/>
    <w:rsid w:val="0041190C"/>
    <w:rsid w:val="00411B65"/>
    <w:rsid w:val="00411EE1"/>
    <w:rsid w:val="0041274A"/>
    <w:rsid w:val="00412C2C"/>
    <w:rsid w:val="00412CDF"/>
    <w:rsid w:val="00413133"/>
    <w:rsid w:val="00413B7E"/>
    <w:rsid w:val="00415386"/>
    <w:rsid w:val="0041555E"/>
    <w:rsid w:val="00415BAC"/>
    <w:rsid w:val="004163C3"/>
    <w:rsid w:val="00416588"/>
    <w:rsid w:val="00417949"/>
    <w:rsid w:val="00417C35"/>
    <w:rsid w:val="00417D89"/>
    <w:rsid w:val="00417DAD"/>
    <w:rsid w:val="004202BB"/>
    <w:rsid w:val="00420A44"/>
    <w:rsid w:val="00421341"/>
    <w:rsid w:val="0042165A"/>
    <w:rsid w:val="00422529"/>
    <w:rsid w:val="004229B4"/>
    <w:rsid w:val="00423434"/>
    <w:rsid w:val="0042385B"/>
    <w:rsid w:val="00423EAF"/>
    <w:rsid w:val="00423EDB"/>
    <w:rsid w:val="00424EEA"/>
    <w:rsid w:val="00424EEC"/>
    <w:rsid w:val="00425728"/>
    <w:rsid w:val="00425D7A"/>
    <w:rsid w:val="0042614C"/>
    <w:rsid w:val="004269C2"/>
    <w:rsid w:val="00427174"/>
    <w:rsid w:val="00427350"/>
    <w:rsid w:val="00427352"/>
    <w:rsid w:val="00427BDD"/>
    <w:rsid w:val="00431B8E"/>
    <w:rsid w:val="00431BCB"/>
    <w:rsid w:val="00432280"/>
    <w:rsid w:val="00432D09"/>
    <w:rsid w:val="00433BF0"/>
    <w:rsid w:val="00433EED"/>
    <w:rsid w:val="004348DF"/>
    <w:rsid w:val="00434B19"/>
    <w:rsid w:val="00434F59"/>
    <w:rsid w:val="00435CC1"/>
    <w:rsid w:val="00436338"/>
    <w:rsid w:val="004367C0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36F5"/>
    <w:rsid w:val="0044415F"/>
    <w:rsid w:val="0044492F"/>
    <w:rsid w:val="00444CB9"/>
    <w:rsid w:val="004456E0"/>
    <w:rsid w:val="00445C9D"/>
    <w:rsid w:val="00446131"/>
    <w:rsid w:val="004461D3"/>
    <w:rsid w:val="004479E3"/>
    <w:rsid w:val="00447B68"/>
    <w:rsid w:val="00447F23"/>
    <w:rsid w:val="00447FC8"/>
    <w:rsid w:val="0045081B"/>
    <w:rsid w:val="0045101E"/>
    <w:rsid w:val="00451B1A"/>
    <w:rsid w:val="00451E3A"/>
    <w:rsid w:val="0045217D"/>
    <w:rsid w:val="00452678"/>
    <w:rsid w:val="004526F8"/>
    <w:rsid w:val="00453127"/>
    <w:rsid w:val="00453B70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9E0"/>
    <w:rsid w:val="00463C4B"/>
    <w:rsid w:val="00465244"/>
    <w:rsid w:val="00466B3D"/>
    <w:rsid w:val="00466E91"/>
    <w:rsid w:val="004676ED"/>
    <w:rsid w:val="00470479"/>
    <w:rsid w:val="00470543"/>
    <w:rsid w:val="00470B74"/>
    <w:rsid w:val="0047141E"/>
    <w:rsid w:val="0047283A"/>
    <w:rsid w:val="00472EB9"/>
    <w:rsid w:val="004736F3"/>
    <w:rsid w:val="004737B2"/>
    <w:rsid w:val="00473A6B"/>
    <w:rsid w:val="00473EF8"/>
    <w:rsid w:val="00474276"/>
    <w:rsid w:val="0047554B"/>
    <w:rsid w:val="004761C2"/>
    <w:rsid w:val="004768A5"/>
    <w:rsid w:val="00477160"/>
    <w:rsid w:val="004771C1"/>
    <w:rsid w:val="00477350"/>
    <w:rsid w:val="00480616"/>
    <w:rsid w:val="00480A02"/>
    <w:rsid w:val="00480E71"/>
    <w:rsid w:val="00480FFE"/>
    <w:rsid w:val="0048114C"/>
    <w:rsid w:val="00481210"/>
    <w:rsid w:val="00481B18"/>
    <w:rsid w:val="004822CB"/>
    <w:rsid w:val="00482EE0"/>
    <w:rsid w:val="0048371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7FA"/>
    <w:rsid w:val="00490AE3"/>
    <w:rsid w:val="00490D51"/>
    <w:rsid w:val="00491A4D"/>
    <w:rsid w:val="0049275A"/>
    <w:rsid w:val="00492E02"/>
    <w:rsid w:val="004930D4"/>
    <w:rsid w:val="00493450"/>
    <w:rsid w:val="004937B2"/>
    <w:rsid w:val="00493E01"/>
    <w:rsid w:val="00494712"/>
    <w:rsid w:val="00494BB3"/>
    <w:rsid w:val="00494CE6"/>
    <w:rsid w:val="004951A8"/>
    <w:rsid w:val="0049522A"/>
    <w:rsid w:val="00495279"/>
    <w:rsid w:val="00495707"/>
    <w:rsid w:val="004967D7"/>
    <w:rsid w:val="00496DA2"/>
    <w:rsid w:val="00496FD4"/>
    <w:rsid w:val="00497601"/>
    <w:rsid w:val="0049789E"/>
    <w:rsid w:val="004979CE"/>
    <w:rsid w:val="00497BEF"/>
    <w:rsid w:val="00497D5C"/>
    <w:rsid w:val="004A03BA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41EC"/>
    <w:rsid w:val="004A441B"/>
    <w:rsid w:val="004A4D1D"/>
    <w:rsid w:val="004A5CA3"/>
    <w:rsid w:val="004A5D56"/>
    <w:rsid w:val="004A61E7"/>
    <w:rsid w:val="004A6DD7"/>
    <w:rsid w:val="004A7805"/>
    <w:rsid w:val="004A7A20"/>
    <w:rsid w:val="004B00BE"/>
    <w:rsid w:val="004B0663"/>
    <w:rsid w:val="004B1134"/>
    <w:rsid w:val="004B1E4B"/>
    <w:rsid w:val="004B23A1"/>
    <w:rsid w:val="004B2A51"/>
    <w:rsid w:val="004B513D"/>
    <w:rsid w:val="004B6289"/>
    <w:rsid w:val="004B6AD1"/>
    <w:rsid w:val="004B753D"/>
    <w:rsid w:val="004B7574"/>
    <w:rsid w:val="004B7B13"/>
    <w:rsid w:val="004B7E91"/>
    <w:rsid w:val="004C0182"/>
    <w:rsid w:val="004C0B85"/>
    <w:rsid w:val="004C0D48"/>
    <w:rsid w:val="004C0D7C"/>
    <w:rsid w:val="004C183D"/>
    <w:rsid w:val="004C195D"/>
    <w:rsid w:val="004C1E39"/>
    <w:rsid w:val="004C28CE"/>
    <w:rsid w:val="004C4416"/>
    <w:rsid w:val="004C4808"/>
    <w:rsid w:val="004C49D6"/>
    <w:rsid w:val="004C5A93"/>
    <w:rsid w:val="004C5D18"/>
    <w:rsid w:val="004C5EBE"/>
    <w:rsid w:val="004C6369"/>
    <w:rsid w:val="004C6556"/>
    <w:rsid w:val="004C767A"/>
    <w:rsid w:val="004C78D5"/>
    <w:rsid w:val="004C7CA7"/>
    <w:rsid w:val="004D0FD3"/>
    <w:rsid w:val="004D1381"/>
    <w:rsid w:val="004D14D9"/>
    <w:rsid w:val="004D1D83"/>
    <w:rsid w:val="004D1F69"/>
    <w:rsid w:val="004D202A"/>
    <w:rsid w:val="004D20B2"/>
    <w:rsid w:val="004D2169"/>
    <w:rsid w:val="004D763D"/>
    <w:rsid w:val="004D78EF"/>
    <w:rsid w:val="004D7E22"/>
    <w:rsid w:val="004E008D"/>
    <w:rsid w:val="004E0EE7"/>
    <w:rsid w:val="004E148D"/>
    <w:rsid w:val="004E1A00"/>
    <w:rsid w:val="004E1AC0"/>
    <w:rsid w:val="004E1FF5"/>
    <w:rsid w:val="004E21A3"/>
    <w:rsid w:val="004E275F"/>
    <w:rsid w:val="004E298D"/>
    <w:rsid w:val="004E2CC9"/>
    <w:rsid w:val="004E346E"/>
    <w:rsid w:val="004E34E6"/>
    <w:rsid w:val="004E35AB"/>
    <w:rsid w:val="004E372B"/>
    <w:rsid w:val="004E389A"/>
    <w:rsid w:val="004E38A5"/>
    <w:rsid w:val="004E3A8D"/>
    <w:rsid w:val="004E46A3"/>
    <w:rsid w:val="004E5A07"/>
    <w:rsid w:val="004E6460"/>
    <w:rsid w:val="004E6977"/>
    <w:rsid w:val="004E6E07"/>
    <w:rsid w:val="004E6F02"/>
    <w:rsid w:val="004E72FB"/>
    <w:rsid w:val="004E73A6"/>
    <w:rsid w:val="004E760A"/>
    <w:rsid w:val="004E7C6B"/>
    <w:rsid w:val="004E7DF3"/>
    <w:rsid w:val="004F00AA"/>
    <w:rsid w:val="004F0B6C"/>
    <w:rsid w:val="004F164B"/>
    <w:rsid w:val="004F1875"/>
    <w:rsid w:val="004F1AE2"/>
    <w:rsid w:val="004F20E0"/>
    <w:rsid w:val="004F2EE9"/>
    <w:rsid w:val="004F2F91"/>
    <w:rsid w:val="004F3666"/>
    <w:rsid w:val="004F3D0D"/>
    <w:rsid w:val="004F3D6F"/>
    <w:rsid w:val="004F3E89"/>
    <w:rsid w:val="004F5250"/>
    <w:rsid w:val="004F5500"/>
    <w:rsid w:val="004F5ACD"/>
    <w:rsid w:val="004F638B"/>
    <w:rsid w:val="004F6413"/>
    <w:rsid w:val="004F6610"/>
    <w:rsid w:val="004F6A0C"/>
    <w:rsid w:val="004F7C9F"/>
    <w:rsid w:val="0050025E"/>
    <w:rsid w:val="0050029C"/>
    <w:rsid w:val="005008F3"/>
    <w:rsid w:val="005010FD"/>
    <w:rsid w:val="005011CC"/>
    <w:rsid w:val="005013C9"/>
    <w:rsid w:val="00501632"/>
    <w:rsid w:val="005016B9"/>
    <w:rsid w:val="00501A8E"/>
    <w:rsid w:val="00503029"/>
    <w:rsid w:val="0050494A"/>
    <w:rsid w:val="00506016"/>
    <w:rsid w:val="00506546"/>
    <w:rsid w:val="00506E5C"/>
    <w:rsid w:val="0051012A"/>
    <w:rsid w:val="00510ABE"/>
    <w:rsid w:val="00510B05"/>
    <w:rsid w:val="00510D53"/>
    <w:rsid w:val="00510DA1"/>
    <w:rsid w:val="005111E4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AC1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1006"/>
    <w:rsid w:val="00521390"/>
    <w:rsid w:val="00521F95"/>
    <w:rsid w:val="005221C1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BF1"/>
    <w:rsid w:val="0053049D"/>
    <w:rsid w:val="00530A41"/>
    <w:rsid w:val="0053144C"/>
    <w:rsid w:val="005315B9"/>
    <w:rsid w:val="0053257F"/>
    <w:rsid w:val="00532F96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CD6"/>
    <w:rsid w:val="00540F33"/>
    <w:rsid w:val="00541560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F7"/>
    <w:rsid w:val="005439A0"/>
    <w:rsid w:val="0054405D"/>
    <w:rsid w:val="00545047"/>
    <w:rsid w:val="0054549D"/>
    <w:rsid w:val="0054572D"/>
    <w:rsid w:val="00546127"/>
    <w:rsid w:val="005462A9"/>
    <w:rsid w:val="0054687A"/>
    <w:rsid w:val="0054770C"/>
    <w:rsid w:val="00547E31"/>
    <w:rsid w:val="00550147"/>
    <w:rsid w:val="00550BB7"/>
    <w:rsid w:val="00552636"/>
    <w:rsid w:val="00552A08"/>
    <w:rsid w:val="00554804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7836"/>
    <w:rsid w:val="00560129"/>
    <w:rsid w:val="00560131"/>
    <w:rsid w:val="00560AEF"/>
    <w:rsid w:val="00561E02"/>
    <w:rsid w:val="0056232A"/>
    <w:rsid w:val="00562BAC"/>
    <w:rsid w:val="00562E08"/>
    <w:rsid w:val="00563364"/>
    <w:rsid w:val="00563EA6"/>
    <w:rsid w:val="00564AA4"/>
    <w:rsid w:val="00565551"/>
    <w:rsid w:val="00565790"/>
    <w:rsid w:val="00565815"/>
    <w:rsid w:val="005666B3"/>
    <w:rsid w:val="0056678A"/>
    <w:rsid w:val="005668A5"/>
    <w:rsid w:val="00566B05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2EB"/>
    <w:rsid w:val="0057334E"/>
    <w:rsid w:val="005737A9"/>
    <w:rsid w:val="0057390B"/>
    <w:rsid w:val="00573D6C"/>
    <w:rsid w:val="00575144"/>
    <w:rsid w:val="0057517F"/>
    <w:rsid w:val="00575203"/>
    <w:rsid w:val="005752B3"/>
    <w:rsid w:val="00575425"/>
    <w:rsid w:val="00575DC5"/>
    <w:rsid w:val="005762FB"/>
    <w:rsid w:val="00576919"/>
    <w:rsid w:val="00576999"/>
    <w:rsid w:val="00576B22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6A1"/>
    <w:rsid w:val="00581FF8"/>
    <w:rsid w:val="00582307"/>
    <w:rsid w:val="00583311"/>
    <w:rsid w:val="005835CB"/>
    <w:rsid w:val="0058363B"/>
    <w:rsid w:val="00583CA8"/>
    <w:rsid w:val="0058438E"/>
    <w:rsid w:val="0058534A"/>
    <w:rsid w:val="005855D7"/>
    <w:rsid w:val="00585810"/>
    <w:rsid w:val="005860E5"/>
    <w:rsid w:val="0058640D"/>
    <w:rsid w:val="005865BA"/>
    <w:rsid w:val="005868D9"/>
    <w:rsid w:val="00586F1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2261"/>
    <w:rsid w:val="00592561"/>
    <w:rsid w:val="0059270D"/>
    <w:rsid w:val="00592CCC"/>
    <w:rsid w:val="00592FA0"/>
    <w:rsid w:val="00593842"/>
    <w:rsid w:val="00593928"/>
    <w:rsid w:val="00594C59"/>
    <w:rsid w:val="00594F1E"/>
    <w:rsid w:val="00594FE6"/>
    <w:rsid w:val="00595724"/>
    <w:rsid w:val="00595FD2"/>
    <w:rsid w:val="00596426"/>
    <w:rsid w:val="005964D6"/>
    <w:rsid w:val="005967C5"/>
    <w:rsid w:val="00596FE9"/>
    <w:rsid w:val="00597B9C"/>
    <w:rsid w:val="00597CA1"/>
    <w:rsid w:val="005A07AB"/>
    <w:rsid w:val="005A0D70"/>
    <w:rsid w:val="005A12C8"/>
    <w:rsid w:val="005A13E9"/>
    <w:rsid w:val="005A1994"/>
    <w:rsid w:val="005A205F"/>
    <w:rsid w:val="005A2184"/>
    <w:rsid w:val="005A2C29"/>
    <w:rsid w:val="005A2EFB"/>
    <w:rsid w:val="005A2F8A"/>
    <w:rsid w:val="005A38E4"/>
    <w:rsid w:val="005A3D8F"/>
    <w:rsid w:val="005A4D64"/>
    <w:rsid w:val="005A4DC0"/>
    <w:rsid w:val="005A4F24"/>
    <w:rsid w:val="005A5931"/>
    <w:rsid w:val="005A59F3"/>
    <w:rsid w:val="005A5B85"/>
    <w:rsid w:val="005A5DC0"/>
    <w:rsid w:val="005A62DB"/>
    <w:rsid w:val="005A6422"/>
    <w:rsid w:val="005A7329"/>
    <w:rsid w:val="005A7AA5"/>
    <w:rsid w:val="005B1014"/>
    <w:rsid w:val="005B172A"/>
    <w:rsid w:val="005B1B48"/>
    <w:rsid w:val="005B1B9C"/>
    <w:rsid w:val="005B22BD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10FB"/>
    <w:rsid w:val="005C13E0"/>
    <w:rsid w:val="005C1656"/>
    <w:rsid w:val="005C28FC"/>
    <w:rsid w:val="005C293F"/>
    <w:rsid w:val="005C364D"/>
    <w:rsid w:val="005C3C78"/>
    <w:rsid w:val="005C42CC"/>
    <w:rsid w:val="005C448F"/>
    <w:rsid w:val="005C45AD"/>
    <w:rsid w:val="005C5929"/>
    <w:rsid w:val="005C5C72"/>
    <w:rsid w:val="005C5E80"/>
    <w:rsid w:val="005C7633"/>
    <w:rsid w:val="005C78AA"/>
    <w:rsid w:val="005C78BF"/>
    <w:rsid w:val="005C7F97"/>
    <w:rsid w:val="005D0F31"/>
    <w:rsid w:val="005D13F9"/>
    <w:rsid w:val="005D166B"/>
    <w:rsid w:val="005D1AD0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7580"/>
    <w:rsid w:val="005D7714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57C2"/>
    <w:rsid w:val="005E5A42"/>
    <w:rsid w:val="005E5E45"/>
    <w:rsid w:val="005E611E"/>
    <w:rsid w:val="005E733E"/>
    <w:rsid w:val="005E7564"/>
    <w:rsid w:val="005F05AC"/>
    <w:rsid w:val="005F0E1D"/>
    <w:rsid w:val="005F168F"/>
    <w:rsid w:val="005F17F3"/>
    <w:rsid w:val="005F18A7"/>
    <w:rsid w:val="005F1F46"/>
    <w:rsid w:val="005F21B6"/>
    <w:rsid w:val="005F2E9A"/>
    <w:rsid w:val="005F3128"/>
    <w:rsid w:val="005F3870"/>
    <w:rsid w:val="005F4F2D"/>
    <w:rsid w:val="005F5415"/>
    <w:rsid w:val="005F5C6C"/>
    <w:rsid w:val="005F66B5"/>
    <w:rsid w:val="005F7419"/>
    <w:rsid w:val="005F791F"/>
    <w:rsid w:val="0060019B"/>
    <w:rsid w:val="00600CAF"/>
    <w:rsid w:val="00600D39"/>
    <w:rsid w:val="00601229"/>
    <w:rsid w:val="006027F5"/>
    <w:rsid w:val="00602C5E"/>
    <w:rsid w:val="00603145"/>
    <w:rsid w:val="00603258"/>
    <w:rsid w:val="00603B8B"/>
    <w:rsid w:val="00603C12"/>
    <w:rsid w:val="00603E1F"/>
    <w:rsid w:val="00603FEB"/>
    <w:rsid w:val="006046F3"/>
    <w:rsid w:val="00604B16"/>
    <w:rsid w:val="006057E3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10DB"/>
    <w:rsid w:val="0061114A"/>
    <w:rsid w:val="00611393"/>
    <w:rsid w:val="0061185E"/>
    <w:rsid w:val="00611D2C"/>
    <w:rsid w:val="00611DFF"/>
    <w:rsid w:val="006122DF"/>
    <w:rsid w:val="00612BE9"/>
    <w:rsid w:val="00612F97"/>
    <w:rsid w:val="00612FBD"/>
    <w:rsid w:val="0061504F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1444"/>
    <w:rsid w:val="00622598"/>
    <w:rsid w:val="00622B49"/>
    <w:rsid w:val="00622D27"/>
    <w:rsid w:val="00623A75"/>
    <w:rsid w:val="00625C3F"/>
    <w:rsid w:val="00625EB0"/>
    <w:rsid w:val="00625EFF"/>
    <w:rsid w:val="006260C2"/>
    <w:rsid w:val="00626AF4"/>
    <w:rsid w:val="00626E3A"/>
    <w:rsid w:val="00627302"/>
    <w:rsid w:val="00627DD5"/>
    <w:rsid w:val="00627E11"/>
    <w:rsid w:val="00627E14"/>
    <w:rsid w:val="0063031E"/>
    <w:rsid w:val="006303CB"/>
    <w:rsid w:val="0063180E"/>
    <w:rsid w:val="00631A71"/>
    <w:rsid w:val="00631BD5"/>
    <w:rsid w:val="006320DA"/>
    <w:rsid w:val="0063218D"/>
    <w:rsid w:val="0063248D"/>
    <w:rsid w:val="00633728"/>
    <w:rsid w:val="006347F3"/>
    <w:rsid w:val="0063485E"/>
    <w:rsid w:val="006349CF"/>
    <w:rsid w:val="00634F16"/>
    <w:rsid w:val="00634F42"/>
    <w:rsid w:val="006356CF"/>
    <w:rsid w:val="00635EEF"/>
    <w:rsid w:val="006372A4"/>
    <w:rsid w:val="00637363"/>
    <w:rsid w:val="006378A2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5C6"/>
    <w:rsid w:val="00644783"/>
    <w:rsid w:val="00644CB8"/>
    <w:rsid w:val="006452F9"/>
    <w:rsid w:val="00645375"/>
    <w:rsid w:val="00645538"/>
    <w:rsid w:val="0064626C"/>
    <w:rsid w:val="00646C92"/>
    <w:rsid w:val="0065079B"/>
    <w:rsid w:val="00650B6A"/>
    <w:rsid w:val="00651115"/>
    <w:rsid w:val="006519A7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E85"/>
    <w:rsid w:val="0065628C"/>
    <w:rsid w:val="0065674B"/>
    <w:rsid w:val="006571C6"/>
    <w:rsid w:val="006577AE"/>
    <w:rsid w:val="00657DCF"/>
    <w:rsid w:val="00660C9C"/>
    <w:rsid w:val="00660F1B"/>
    <w:rsid w:val="00661F01"/>
    <w:rsid w:val="006625AD"/>
    <w:rsid w:val="00662AF8"/>
    <w:rsid w:val="00662B71"/>
    <w:rsid w:val="00662D5F"/>
    <w:rsid w:val="00663198"/>
    <w:rsid w:val="006647E6"/>
    <w:rsid w:val="00665285"/>
    <w:rsid w:val="00665305"/>
    <w:rsid w:val="00665C25"/>
    <w:rsid w:val="00665C4D"/>
    <w:rsid w:val="00666E0D"/>
    <w:rsid w:val="00667947"/>
    <w:rsid w:val="00670C7B"/>
    <w:rsid w:val="00671608"/>
    <w:rsid w:val="00671B3A"/>
    <w:rsid w:val="00671C76"/>
    <w:rsid w:val="00671F4C"/>
    <w:rsid w:val="00671F70"/>
    <w:rsid w:val="00672922"/>
    <w:rsid w:val="00672AC4"/>
    <w:rsid w:val="00672C3C"/>
    <w:rsid w:val="00672F31"/>
    <w:rsid w:val="00673AEA"/>
    <w:rsid w:val="00673BFF"/>
    <w:rsid w:val="00673EA4"/>
    <w:rsid w:val="00674103"/>
    <w:rsid w:val="0067537A"/>
    <w:rsid w:val="00676388"/>
    <w:rsid w:val="00676DE9"/>
    <w:rsid w:val="00677020"/>
    <w:rsid w:val="006774C3"/>
    <w:rsid w:val="00677A02"/>
    <w:rsid w:val="00677B4F"/>
    <w:rsid w:val="00677D6C"/>
    <w:rsid w:val="0068038D"/>
    <w:rsid w:val="00680A1C"/>
    <w:rsid w:val="00680A58"/>
    <w:rsid w:val="006810ED"/>
    <w:rsid w:val="00681720"/>
    <w:rsid w:val="00681E81"/>
    <w:rsid w:val="0068217C"/>
    <w:rsid w:val="00682289"/>
    <w:rsid w:val="006829A3"/>
    <w:rsid w:val="00682C2E"/>
    <w:rsid w:val="00683538"/>
    <w:rsid w:val="00683748"/>
    <w:rsid w:val="00684090"/>
    <w:rsid w:val="0068446D"/>
    <w:rsid w:val="006854AA"/>
    <w:rsid w:val="006855EA"/>
    <w:rsid w:val="00685732"/>
    <w:rsid w:val="00685E2D"/>
    <w:rsid w:val="00686223"/>
    <w:rsid w:val="00686527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6C6"/>
    <w:rsid w:val="00692B7D"/>
    <w:rsid w:val="00692D51"/>
    <w:rsid w:val="00693CB8"/>
    <w:rsid w:val="00693D1B"/>
    <w:rsid w:val="00694A9C"/>
    <w:rsid w:val="00694BCB"/>
    <w:rsid w:val="00695AC8"/>
    <w:rsid w:val="00695F8D"/>
    <w:rsid w:val="006965FF"/>
    <w:rsid w:val="00696790"/>
    <w:rsid w:val="00696D2D"/>
    <w:rsid w:val="00697531"/>
    <w:rsid w:val="00697898"/>
    <w:rsid w:val="00697B35"/>
    <w:rsid w:val="006A0046"/>
    <w:rsid w:val="006A0225"/>
    <w:rsid w:val="006A07C5"/>
    <w:rsid w:val="006A0CFC"/>
    <w:rsid w:val="006A13F8"/>
    <w:rsid w:val="006A145D"/>
    <w:rsid w:val="006A2544"/>
    <w:rsid w:val="006A275C"/>
    <w:rsid w:val="006A29B3"/>
    <w:rsid w:val="006A3705"/>
    <w:rsid w:val="006A37B5"/>
    <w:rsid w:val="006A3AC7"/>
    <w:rsid w:val="006A3C70"/>
    <w:rsid w:val="006A4261"/>
    <w:rsid w:val="006A4292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AEA"/>
    <w:rsid w:val="006B101D"/>
    <w:rsid w:val="006B142F"/>
    <w:rsid w:val="006B1F8C"/>
    <w:rsid w:val="006B2033"/>
    <w:rsid w:val="006B216A"/>
    <w:rsid w:val="006B2464"/>
    <w:rsid w:val="006B266F"/>
    <w:rsid w:val="006B3549"/>
    <w:rsid w:val="006B3DF2"/>
    <w:rsid w:val="006B401F"/>
    <w:rsid w:val="006B43C6"/>
    <w:rsid w:val="006B43DD"/>
    <w:rsid w:val="006B441D"/>
    <w:rsid w:val="006B54BF"/>
    <w:rsid w:val="006B5B94"/>
    <w:rsid w:val="006B60DF"/>
    <w:rsid w:val="006B62A4"/>
    <w:rsid w:val="006B646E"/>
    <w:rsid w:val="006B69B9"/>
    <w:rsid w:val="006B7FC7"/>
    <w:rsid w:val="006C1067"/>
    <w:rsid w:val="006C2453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50C6"/>
    <w:rsid w:val="006C5775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DE1"/>
    <w:rsid w:val="006D430D"/>
    <w:rsid w:val="006D453C"/>
    <w:rsid w:val="006D473E"/>
    <w:rsid w:val="006D4836"/>
    <w:rsid w:val="006D4DED"/>
    <w:rsid w:val="006D550D"/>
    <w:rsid w:val="006D5786"/>
    <w:rsid w:val="006D57F0"/>
    <w:rsid w:val="006D6DD2"/>
    <w:rsid w:val="006D6DE7"/>
    <w:rsid w:val="006D701A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20CB"/>
    <w:rsid w:val="006E29F3"/>
    <w:rsid w:val="006E3038"/>
    <w:rsid w:val="006E322A"/>
    <w:rsid w:val="006E40E4"/>
    <w:rsid w:val="006E5062"/>
    <w:rsid w:val="006E54A8"/>
    <w:rsid w:val="006E56FB"/>
    <w:rsid w:val="006E5B8D"/>
    <w:rsid w:val="006E5D96"/>
    <w:rsid w:val="006E5F0E"/>
    <w:rsid w:val="006E67C0"/>
    <w:rsid w:val="006E6956"/>
    <w:rsid w:val="006E7475"/>
    <w:rsid w:val="006E750B"/>
    <w:rsid w:val="006E7535"/>
    <w:rsid w:val="006F02C6"/>
    <w:rsid w:val="006F0519"/>
    <w:rsid w:val="006F0CE3"/>
    <w:rsid w:val="006F1659"/>
    <w:rsid w:val="006F2232"/>
    <w:rsid w:val="006F2B18"/>
    <w:rsid w:val="006F2E5B"/>
    <w:rsid w:val="006F32C7"/>
    <w:rsid w:val="006F3334"/>
    <w:rsid w:val="006F34F1"/>
    <w:rsid w:val="006F3E7F"/>
    <w:rsid w:val="006F3F00"/>
    <w:rsid w:val="006F529A"/>
    <w:rsid w:val="006F54EA"/>
    <w:rsid w:val="006F5AF3"/>
    <w:rsid w:val="006F5B07"/>
    <w:rsid w:val="006F5DF9"/>
    <w:rsid w:val="006F6666"/>
    <w:rsid w:val="006F6EB9"/>
    <w:rsid w:val="006F7154"/>
    <w:rsid w:val="006F7311"/>
    <w:rsid w:val="006F7CCA"/>
    <w:rsid w:val="006F7DE6"/>
    <w:rsid w:val="007003D1"/>
    <w:rsid w:val="00700558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824"/>
    <w:rsid w:val="00705B23"/>
    <w:rsid w:val="007061DF"/>
    <w:rsid w:val="00706E5C"/>
    <w:rsid w:val="007074AD"/>
    <w:rsid w:val="00707545"/>
    <w:rsid w:val="00707771"/>
    <w:rsid w:val="00710535"/>
    <w:rsid w:val="007106CA"/>
    <w:rsid w:val="00710EAA"/>
    <w:rsid w:val="00712036"/>
    <w:rsid w:val="007132AE"/>
    <w:rsid w:val="00713C41"/>
    <w:rsid w:val="0071461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65D"/>
    <w:rsid w:val="00716FBB"/>
    <w:rsid w:val="007173B1"/>
    <w:rsid w:val="00717B17"/>
    <w:rsid w:val="00717DD8"/>
    <w:rsid w:val="00720A6F"/>
    <w:rsid w:val="00721443"/>
    <w:rsid w:val="00721B23"/>
    <w:rsid w:val="00721CC2"/>
    <w:rsid w:val="00721FD3"/>
    <w:rsid w:val="00722588"/>
    <w:rsid w:val="00723145"/>
    <w:rsid w:val="00723335"/>
    <w:rsid w:val="007234EA"/>
    <w:rsid w:val="007236A3"/>
    <w:rsid w:val="00723CDC"/>
    <w:rsid w:val="007242D8"/>
    <w:rsid w:val="00724C58"/>
    <w:rsid w:val="00725B78"/>
    <w:rsid w:val="00725BDF"/>
    <w:rsid w:val="00727380"/>
    <w:rsid w:val="00727793"/>
    <w:rsid w:val="00727CD8"/>
    <w:rsid w:val="00730082"/>
    <w:rsid w:val="00730295"/>
    <w:rsid w:val="007323BF"/>
    <w:rsid w:val="007327A7"/>
    <w:rsid w:val="00732BBF"/>
    <w:rsid w:val="007339BE"/>
    <w:rsid w:val="007341AF"/>
    <w:rsid w:val="007342A1"/>
    <w:rsid w:val="0073575A"/>
    <w:rsid w:val="00735FE9"/>
    <w:rsid w:val="00736179"/>
    <w:rsid w:val="0073681F"/>
    <w:rsid w:val="00736D44"/>
    <w:rsid w:val="00737222"/>
    <w:rsid w:val="00737529"/>
    <w:rsid w:val="00737B3F"/>
    <w:rsid w:val="00737D48"/>
    <w:rsid w:val="00740108"/>
    <w:rsid w:val="007401B5"/>
    <w:rsid w:val="007403F5"/>
    <w:rsid w:val="00741636"/>
    <w:rsid w:val="007419E8"/>
    <w:rsid w:val="0074251A"/>
    <w:rsid w:val="00742685"/>
    <w:rsid w:val="007427F3"/>
    <w:rsid w:val="0074286F"/>
    <w:rsid w:val="00742B1A"/>
    <w:rsid w:val="00742CAF"/>
    <w:rsid w:val="00743B72"/>
    <w:rsid w:val="007448FA"/>
    <w:rsid w:val="00745E74"/>
    <w:rsid w:val="0074636D"/>
    <w:rsid w:val="00747427"/>
    <w:rsid w:val="0075028F"/>
    <w:rsid w:val="0075053A"/>
    <w:rsid w:val="00750764"/>
    <w:rsid w:val="00750B7C"/>
    <w:rsid w:val="00750D70"/>
    <w:rsid w:val="00750E4C"/>
    <w:rsid w:val="00751524"/>
    <w:rsid w:val="00751CC8"/>
    <w:rsid w:val="007520D9"/>
    <w:rsid w:val="007537EC"/>
    <w:rsid w:val="00754300"/>
    <w:rsid w:val="00754517"/>
    <w:rsid w:val="00754AC2"/>
    <w:rsid w:val="00755418"/>
    <w:rsid w:val="00755462"/>
    <w:rsid w:val="00755BE2"/>
    <w:rsid w:val="00756144"/>
    <w:rsid w:val="007567EC"/>
    <w:rsid w:val="00756DED"/>
    <w:rsid w:val="00757BBB"/>
    <w:rsid w:val="00757DDE"/>
    <w:rsid w:val="00757F94"/>
    <w:rsid w:val="007601D3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DB"/>
    <w:rsid w:val="007652B3"/>
    <w:rsid w:val="0076588D"/>
    <w:rsid w:val="00765C77"/>
    <w:rsid w:val="00765FEB"/>
    <w:rsid w:val="00766085"/>
    <w:rsid w:val="00766AC9"/>
    <w:rsid w:val="00767DA5"/>
    <w:rsid w:val="007707B2"/>
    <w:rsid w:val="007708BC"/>
    <w:rsid w:val="007718D1"/>
    <w:rsid w:val="00772069"/>
    <w:rsid w:val="00772905"/>
    <w:rsid w:val="00772B51"/>
    <w:rsid w:val="00773874"/>
    <w:rsid w:val="007738BB"/>
    <w:rsid w:val="00773B5D"/>
    <w:rsid w:val="00774727"/>
    <w:rsid w:val="00774AC8"/>
    <w:rsid w:val="00775229"/>
    <w:rsid w:val="00775677"/>
    <w:rsid w:val="007757D3"/>
    <w:rsid w:val="00775AD2"/>
    <w:rsid w:val="00776092"/>
    <w:rsid w:val="007764CB"/>
    <w:rsid w:val="00776C0B"/>
    <w:rsid w:val="00776C61"/>
    <w:rsid w:val="007772F6"/>
    <w:rsid w:val="007779FC"/>
    <w:rsid w:val="007809B4"/>
    <w:rsid w:val="007809DA"/>
    <w:rsid w:val="00780D9B"/>
    <w:rsid w:val="00781185"/>
    <w:rsid w:val="00782E40"/>
    <w:rsid w:val="00783334"/>
    <w:rsid w:val="00783BCE"/>
    <w:rsid w:val="00784314"/>
    <w:rsid w:val="00784A21"/>
    <w:rsid w:val="00785756"/>
    <w:rsid w:val="00785E19"/>
    <w:rsid w:val="00785E3A"/>
    <w:rsid w:val="00786170"/>
    <w:rsid w:val="00786D17"/>
    <w:rsid w:val="007871C2"/>
    <w:rsid w:val="007907D2"/>
    <w:rsid w:val="00791404"/>
    <w:rsid w:val="00791DF8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F81"/>
    <w:rsid w:val="007A01B1"/>
    <w:rsid w:val="007A0299"/>
    <w:rsid w:val="007A0937"/>
    <w:rsid w:val="007A113E"/>
    <w:rsid w:val="007A12E9"/>
    <w:rsid w:val="007A207E"/>
    <w:rsid w:val="007A2628"/>
    <w:rsid w:val="007A2988"/>
    <w:rsid w:val="007A2F72"/>
    <w:rsid w:val="007A3570"/>
    <w:rsid w:val="007A3867"/>
    <w:rsid w:val="007A4396"/>
    <w:rsid w:val="007A4501"/>
    <w:rsid w:val="007A464E"/>
    <w:rsid w:val="007A46E2"/>
    <w:rsid w:val="007A4B04"/>
    <w:rsid w:val="007A60C9"/>
    <w:rsid w:val="007A629A"/>
    <w:rsid w:val="007A6648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24AC"/>
    <w:rsid w:val="007B28E9"/>
    <w:rsid w:val="007B2924"/>
    <w:rsid w:val="007B407A"/>
    <w:rsid w:val="007B42C8"/>
    <w:rsid w:val="007B4393"/>
    <w:rsid w:val="007B4A46"/>
    <w:rsid w:val="007B4A77"/>
    <w:rsid w:val="007B5DEA"/>
    <w:rsid w:val="007B6431"/>
    <w:rsid w:val="007B679D"/>
    <w:rsid w:val="007B6958"/>
    <w:rsid w:val="007B699A"/>
    <w:rsid w:val="007B7814"/>
    <w:rsid w:val="007B7E7E"/>
    <w:rsid w:val="007C03F8"/>
    <w:rsid w:val="007C16D6"/>
    <w:rsid w:val="007C1917"/>
    <w:rsid w:val="007C285E"/>
    <w:rsid w:val="007C30AB"/>
    <w:rsid w:val="007C3780"/>
    <w:rsid w:val="007C3AFB"/>
    <w:rsid w:val="007C3BEE"/>
    <w:rsid w:val="007C42AE"/>
    <w:rsid w:val="007C517B"/>
    <w:rsid w:val="007C5180"/>
    <w:rsid w:val="007C5DBC"/>
    <w:rsid w:val="007C5FB3"/>
    <w:rsid w:val="007C64BF"/>
    <w:rsid w:val="007C725B"/>
    <w:rsid w:val="007C72FE"/>
    <w:rsid w:val="007C77AE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540E"/>
    <w:rsid w:val="007D5C8F"/>
    <w:rsid w:val="007D5D27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1278"/>
    <w:rsid w:val="007E1B30"/>
    <w:rsid w:val="007E1F1E"/>
    <w:rsid w:val="007E303A"/>
    <w:rsid w:val="007E30C1"/>
    <w:rsid w:val="007E3A8E"/>
    <w:rsid w:val="007E3C91"/>
    <w:rsid w:val="007E3FE4"/>
    <w:rsid w:val="007E40E4"/>
    <w:rsid w:val="007E414C"/>
    <w:rsid w:val="007E476C"/>
    <w:rsid w:val="007E4FCF"/>
    <w:rsid w:val="007E5904"/>
    <w:rsid w:val="007E5FDB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7FBE"/>
    <w:rsid w:val="008000BA"/>
    <w:rsid w:val="008005B5"/>
    <w:rsid w:val="008010E0"/>
    <w:rsid w:val="00801C7E"/>
    <w:rsid w:val="00802E47"/>
    <w:rsid w:val="0080316A"/>
    <w:rsid w:val="008033B6"/>
    <w:rsid w:val="0080341C"/>
    <w:rsid w:val="00803CBC"/>
    <w:rsid w:val="00804839"/>
    <w:rsid w:val="00804889"/>
    <w:rsid w:val="00805B5A"/>
    <w:rsid w:val="008065AE"/>
    <w:rsid w:val="00806838"/>
    <w:rsid w:val="0080695F"/>
    <w:rsid w:val="00807606"/>
    <w:rsid w:val="0081017D"/>
    <w:rsid w:val="0081078D"/>
    <w:rsid w:val="008109EC"/>
    <w:rsid w:val="0081119D"/>
    <w:rsid w:val="008112CD"/>
    <w:rsid w:val="00811954"/>
    <w:rsid w:val="00811D53"/>
    <w:rsid w:val="00811F0E"/>
    <w:rsid w:val="00811FAE"/>
    <w:rsid w:val="00812142"/>
    <w:rsid w:val="008128AD"/>
    <w:rsid w:val="008130E9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201AA"/>
    <w:rsid w:val="008202D0"/>
    <w:rsid w:val="00820362"/>
    <w:rsid w:val="00820AC5"/>
    <w:rsid w:val="008213DF"/>
    <w:rsid w:val="00821A2F"/>
    <w:rsid w:val="00822065"/>
    <w:rsid w:val="008223B9"/>
    <w:rsid w:val="0082253D"/>
    <w:rsid w:val="0082268E"/>
    <w:rsid w:val="00822A22"/>
    <w:rsid w:val="00823229"/>
    <w:rsid w:val="008232D5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B8B"/>
    <w:rsid w:val="008318EC"/>
    <w:rsid w:val="00832400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4036"/>
    <w:rsid w:val="00834BB0"/>
    <w:rsid w:val="00834CFA"/>
    <w:rsid w:val="00834F78"/>
    <w:rsid w:val="008350EC"/>
    <w:rsid w:val="00835A24"/>
    <w:rsid w:val="00835BF5"/>
    <w:rsid w:val="00835D48"/>
    <w:rsid w:val="0083695E"/>
    <w:rsid w:val="00836E3C"/>
    <w:rsid w:val="00836F49"/>
    <w:rsid w:val="008371B6"/>
    <w:rsid w:val="0084026E"/>
    <w:rsid w:val="00840C98"/>
    <w:rsid w:val="00840DD2"/>
    <w:rsid w:val="0084159F"/>
    <w:rsid w:val="0084269F"/>
    <w:rsid w:val="00842ECD"/>
    <w:rsid w:val="0084337F"/>
    <w:rsid w:val="0084395F"/>
    <w:rsid w:val="008440A7"/>
    <w:rsid w:val="008443D7"/>
    <w:rsid w:val="0084444C"/>
    <w:rsid w:val="0084463B"/>
    <w:rsid w:val="008449B1"/>
    <w:rsid w:val="00844E9A"/>
    <w:rsid w:val="00845453"/>
    <w:rsid w:val="00845580"/>
    <w:rsid w:val="008459E0"/>
    <w:rsid w:val="0084736E"/>
    <w:rsid w:val="00847918"/>
    <w:rsid w:val="00847928"/>
    <w:rsid w:val="00847952"/>
    <w:rsid w:val="00847F06"/>
    <w:rsid w:val="008513FB"/>
    <w:rsid w:val="00851DF7"/>
    <w:rsid w:val="00851ECA"/>
    <w:rsid w:val="00852FBF"/>
    <w:rsid w:val="00853595"/>
    <w:rsid w:val="00853845"/>
    <w:rsid w:val="008538AD"/>
    <w:rsid w:val="00853AAD"/>
    <w:rsid w:val="00853B96"/>
    <w:rsid w:val="00853C5B"/>
    <w:rsid w:val="00854C82"/>
    <w:rsid w:val="008550C1"/>
    <w:rsid w:val="008557CA"/>
    <w:rsid w:val="00855A6A"/>
    <w:rsid w:val="00856508"/>
    <w:rsid w:val="008566BE"/>
    <w:rsid w:val="00856795"/>
    <w:rsid w:val="00856B19"/>
    <w:rsid w:val="00857017"/>
    <w:rsid w:val="008575EA"/>
    <w:rsid w:val="00857AAC"/>
    <w:rsid w:val="00857E22"/>
    <w:rsid w:val="00857FF9"/>
    <w:rsid w:val="008614AB"/>
    <w:rsid w:val="00861650"/>
    <w:rsid w:val="0086191B"/>
    <w:rsid w:val="00861CE9"/>
    <w:rsid w:val="0086288B"/>
    <w:rsid w:val="008628AB"/>
    <w:rsid w:val="00862D20"/>
    <w:rsid w:val="0086314A"/>
    <w:rsid w:val="008634E0"/>
    <w:rsid w:val="008641D9"/>
    <w:rsid w:val="00864614"/>
    <w:rsid w:val="008655CE"/>
    <w:rsid w:val="008657B2"/>
    <w:rsid w:val="00865BE7"/>
    <w:rsid w:val="008662AA"/>
    <w:rsid w:val="00866BF9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805"/>
    <w:rsid w:val="0087312A"/>
    <w:rsid w:val="00873A89"/>
    <w:rsid w:val="00874084"/>
    <w:rsid w:val="00874C45"/>
    <w:rsid w:val="008755BA"/>
    <w:rsid w:val="008762AF"/>
    <w:rsid w:val="00876599"/>
    <w:rsid w:val="00876EF8"/>
    <w:rsid w:val="00876FD8"/>
    <w:rsid w:val="008809B2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4202"/>
    <w:rsid w:val="00885160"/>
    <w:rsid w:val="0088542E"/>
    <w:rsid w:val="008854D1"/>
    <w:rsid w:val="008859C4"/>
    <w:rsid w:val="00885FBD"/>
    <w:rsid w:val="00886912"/>
    <w:rsid w:val="00886C81"/>
    <w:rsid w:val="00886E7E"/>
    <w:rsid w:val="00887818"/>
    <w:rsid w:val="0088782F"/>
    <w:rsid w:val="0088789D"/>
    <w:rsid w:val="00887B18"/>
    <w:rsid w:val="008900B5"/>
    <w:rsid w:val="008904E5"/>
    <w:rsid w:val="00890537"/>
    <w:rsid w:val="00890B83"/>
    <w:rsid w:val="00890D1D"/>
    <w:rsid w:val="00890D7D"/>
    <w:rsid w:val="00891181"/>
    <w:rsid w:val="0089293F"/>
    <w:rsid w:val="008942B3"/>
    <w:rsid w:val="00894CC5"/>
    <w:rsid w:val="00895825"/>
    <w:rsid w:val="00896466"/>
    <w:rsid w:val="008973B1"/>
    <w:rsid w:val="008973D3"/>
    <w:rsid w:val="00897569"/>
    <w:rsid w:val="008A0044"/>
    <w:rsid w:val="008A0C90"/>
    <w:rsid w:val="008A1D82"/>
    <w:rsid w:val="008A28EC"/>
    <w:rsid w:val="008A2A36"/>
    <w:rsid w:val="008A2A55"/>
    <w:rsid w:val="008A38F1"/>
    <w:rsid w:val="008A3996"/>
    <w:rsid w:val="008A4196"/>
    <w:rsid w:val="008A4D6E"/>
    <w:rsid w:val="008A5266"/>
    <w:rsid w:val="008A53FD"/>
    <w:rsid w:val="008A564C"/>
    <w:rsid w:val="008A56E8"/>
    <w:rsid w:val="008A59D0"/>
    <w:rsid w:val="008A5D9C"/>
    <w:rsid w:val="008A642F"/>
    <w:rsid w:val="008A705F"/>
    <w:rsid w:val="008A731A"/>
    <w:rsid w:val="008A7783"/>
    <w:rsid w:val="008B092A"/>
    <w:rsid w:val="008B0B50"/>
    <w:rsid w:val="008B0D7B"/>
    <w:rsid w:val="008B131D"/>
    <w:rsid w:val="008B1AF9"/>
    <w:rsid w:val="008B2259"/>
    <w:rsid w:val="008B25A2"/>
    <w:rsid w:val="008B2F7C"/>
    <w:rsid w:val="008B329A"/>
    <w:rsid w:val="008B32DC"/>
    <w:rsid w:val="008B33FB"/>
    <w:rsid w:val="008B3440"/>
    <w:rsid w:val="008B365C"/>
    <w:rsid w:val="008B3C3D"/>
    <w:rsid w:val="008B3E08"/>
    <w:rsid w:val="008B4D01"/>
    <w:rsid w:val="008B52C8"/>
    <w:rsid w:val="008B563E"/>
    <w:rsid w:val="008B56FF"/>
    <w:rsid w:val="008B683A"/>
    <w:rsid w:val="008B7692"/>
    <w:rsid w:val="008B7D5F"/>
    <w:rsid w:val="008C0091"/>
    <w:rsid w:val="008C0D4D"/>
    <w:rsid w:val="008C2243"/>
    <w:rsid w:val="008C24AB"/>
    <w:rsid w:val="008C3118"/>
    <w:rsid w:val="008C46B7"/>
    <w:rsid w:val="008C59F7"/>
    <w:rsid w:val="008C5B14"/>
    <w:rsid w:val="008C5EB9"/>
    <w:rsid w:val="008C5EDB"/>
    <w:rsid w:val="008C69C1"/>
    <w:rsid w:val="008C6A99"/>
    <w:rsid w:val="008C6B43"/>
    <w:rsid w:val="008C77F4"/>
    <w:rsid w:val="008D0A9E"/>
    <w:rsid w:val="008D1143"/>
    <w:rsid w:val="008D13B1"/>
    <w:rsid w:val="008D1860"/>
    <w:rsid w:val="008D1BF1"/>
    <w:rsid w:val="008D21AD"/>
    <w:rsid w:val="008D2713"/>
    <w:rsid w:val="008D30F6"/>
    <w:rsid w:val="008D34A3"/>
    <w:rsid w:val="008D40B0"/>
    <w:rsid w:val="008D451E"/>
    <w:rsid w:val="008D4713"/>
    <w:rsid w:val="008D48CB"/>
    <w:rsid w:val="008D5031"/>
    <w:rsid w:val="008D5197"/>
    <w:rsid w:val="008D5AC5"/>
    <w:rsid w:val="008D67ED"/>
    <w:rsid w:val="008D68C5"/>
    <w:rsid w:val="008D6F2E"/>
    <w:rsid w:val="008D73CE"/>
    <w:rsid w:val="008D7A18"/>
    <w:rsid w:val="008D7A95"/>
    <w:rsid w:val="008D7F51"/>
    <w:rsid w:val="008E08FD"/>
    <w:rsid w:val="008E09A5"/>
    <w:rsid w:val="008E0E22"/>
    <w:rsid w:val="008E1055"/>
    <w:rsid w:val="008E11CD"/>
    <w:rsid w:val="008E1290"/>
    <w:rsid w:val="008E15CD"/>
    <w:rsid w:val="008E1C7B"/>
    <w:rsid w:val="008E2B4B"/>
    <w:rsid w:val="008E2EE8"/>
    <w:rsid w:val="008E30D1"/>
    <w:rsid w:val="008E3246"/>
    <w:rsid w:val="008E3E9A"/>
    <w:rsid w:val="008E40BC"/>
    <w:rsid w:val="008E42D7"/>
    <w:rsid w:val="008E4B33"/>
    <w:rsid w:val="008E4CBF"/>
    <w:rsid w:val="008E5268"/>
    <w:rsid w:val="008E5371"/>
    <w:rsid w:val="008E56E4"/>
    <w:rsid w:val="008E6143"/>
    <w:rsid w:val="008E6656"/>
    <w:rsid w:val="008E667E"/>
    <w:rsid w:val="008E67E2"/>
    <w:rsid w:val="008E6E73"/>
    <w:rsid w:val="008E7520"/>
    <w:rsid w:val="008E7749"/>
    <w:rsid w:val="008E774B"/>
    <w:rsid w:val="008E77D5"/>
    <w:rsid w:val="008F0130"/>
    <w:rsid w:val="008F04D5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FE1"/>
    <w:rsid w:val="008F6758"/>
    <w:rsid w:val="008F6E26"/>
    <w:rsid w:val="008F70FB"/>
    <w:rsid w:val="008F760A"/>
    <w:rsid w:val="008F7764"/>
    <w:rsid w:val="008F77C1"/>
    <w:rsid w:val="00900033"/>
    <w:rsid w:val="0090035B"/>
    <w:rsid w:val="0090087D"/>
    <w:rsid w:val="00901022"/>
    <w:rsid w:val="00901B72"/>
    <w:rsid w:val="00901D5B"/>
    <w:rsid w:val="00901D5F"/>
    <w:rsid w:val="009022FA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5973"/>
    <w:rsid w:val="00906AA0"/>
    <w:rsid w:val="00906BDD"/>
    <w:rsid w:val="00910399"/>
    <w:rsid w:val="00910551"/>
    <w:rsid w:val="009108F9"/>
    <w:rsid w:val="00910B9F"/>
    <w:rsid w:val="00910DF3"/>
    <w:rsid w:val="00910E65"/>
    <w:rsid w:val="009118D7"/>
    <w:rsid w:val="00911B2E"/>
    <w:rsid w:val="00911BBC"/>
    <w:rsid w:val="00911FC7"/>
    <w:rsid w:val="009127BA"/>
    <w:rsid w:val="00912AA8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7284"/>
    <w:rsid w:val="0091728F"/>
    <w:rsid w:val="00917B56"/>
    <w:rsid w:val="009208DF"/>
    <w:rsid w:val="00920B8C"/>
    <w:rsid w:val="00920C41"/>
    <w:rsid w:val="00921146"/>
    <w:rsid w:val="00921563"/>
    <w:rsid w:val="00921681"/>
    <w:rsid w:val="0092168E"/>
    <w:rsid w:val="00921E6E"/>
    <w:rsid w:val="00921EE4"/>
    <w:rsid w:val="0092276D"/>
    <w:rsid w:val="00922F35"/>
    <w:rsid w:val="00923B61"/>
    <w:rsid w:val="00924560"/>
    <w:rsid w:val="009252B1"/>
    <w:rsid w:val="009263AF"/>
    <w:rsid w:val="00926F1A"/>
    <w:rsid w:val="0092740D"/>
    <w:rsid w:val="00930D86"/>
    <w:rsid w:val="00930F42"/>
    <w:rsid w:val="00931500"/>
    <w:rsid w:val="00931A01"/>
    <w:rsid w:val="00932396"/>
    <w:rsid w:val="00932502"/>
    <w:rsid w:val="00932C38"/>
    <w:rsid w:val="00932CE9"/>
    <w:rsid w:val="0093318A"/>
    <w:rsid w:val="00933AFF"/>
    <w:rsid w:val="00934B46"/>
    <w:rsid w:val="00934D9B"/>
    <w:rsid w:val="00934ECC"/>
    <w:rsid w:val="009350D1"/>
    <w:rsid w:val="009359F0"/>
    <w:rsid w:val="009364CC"/>
    <w:rsid w:val="00936941"/>
    <w:rsid w:val="009369E2"/>
    <w:rsid w:val="00936CA8"/>
    <w:rsid w:val="009371AB"/>
    <w:rsid w:val="009373BB"/>
    <w:rsid w:val="009373CE"/>
    <w:rsid w:val="009378C3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A2C"/>
    <w:rsid w:val="00943C92"/>
    <w:rsid w:val="00944C66"/>
    <w:rsid w:val="00945B64"/>
    <w:rsid w:val="00945C8D"/>
    <w:rsid w:val="009466EB"/>
    <w:rsid w:val="009467A6"/>
    <w:rsid w:val="009467E3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233D"/>
    <w:rsid w:val="00952511"/>
    <w:rsid w:val="0095256D"/>
    <w:rsid w:val="009528C0"/>
    <w:rsid w:val="00953641"/>
    <w:rsid w:val="00953E08"/>
    <w:rsid w:val="00954100"/>
    <w:rsid w:val="009550A9"/>
    <w:rsid w:val="0095519F"/>
    <w:rsid w:val="00955C7D"/>
    <w:rsid w:val="00955E5C"/>
    <w:rsid w:val="00956155"/>
    <w:rsid w:val="00956380"/>
    <w:rsid w:val="0095661A"/>
    <w:rsid w:val="009567FC"/>
    <w:rsid w:val="00956C19"/>
    <w:rsid w:val="00956EB5"/>
    <w:rsid w:val="0095734E"/>
    <w:rsid w:val="00957B62"/>
    <w:rsid w:val="00957D74"/>
    <w:rsid w:val="00957F47"/>
    <w:rsid w:val="00960053"/>
    <w:rsid w:val="00960A91"/>
    <w:rsid w:val="00961239"/>
    <w:rsid w:val="00961A0C"/>
    <w:rsid w:val="00961B06"/>
    <w:rsid w:val="009625DC"/>
    <w:rsid w:val="0096289D"/>
    <w:rsid w:val="00963076"/>
    <w:rsid w:val="00963CB0"/>
    <w:rsid w:val="00965F8A"/>
    <w:rsid w:val="00966562"/>
    <w:rsid w:val="009666F0"/>
    <w:rsid w:val="00966A09"/>
    <w:rsid w:val="00966EFF"/>
    <w:rsid w:val="00967129"/>
    <w:rsid w:val="0096730A"/>
    <w:rsid w:val="009676E5"/>
    <w:rsid w:val="00970D8F"/>
    <w:rsid w:val="00971E82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6506"/>
    <w:rsid w:val="0097686A"/>
    <w:rsid w:val="00976A1E"/>
    <w:rsid w:val="00976D69"/>
    <w:rsid w:val="00977682"/>
    <w:rsid w:val="00980157"/>
    <w:rsid w:val="009802D6"/>
    <w:rsid w:val="0098033D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540"/>
    <w:rsid w:val="00985B48"/>
    <w:rsid w:val="00985CCA"/>
    <w:rsid w:val="00985E22"/>
    <w:rsid w:val="0098654F"/>
    <w:rsid w:val="009872CB"/>
    <w:rsid w:val="00987CFE"/>
    <w:rsid w:val="00987DBE"/>
    <w:rsid w:val="00987E2C"/>
    <w:rsid w:val="009906A8"/>
    <w:rsid w:val="009908D1"/>
    <w:rsid w:val="00990B69"/>
    <w:rsid w:val="00990B76"/>
    <w:rsid w:val="00991699"/>
    <w:rsid w:val="00991860"/>
    <w:rsid w:val="009923D4"/>
    <w:rsid w:val="00993AAD"/>
    <w:rsid w:val="00994FEF"/>
    <w:rsid w:val="009951A3"/>
    <w:rsid w:val="009953C9"/>
    <w:rsid w:val="009953F2"/>
    <w:rsid w:val="00995631"/>
    <w:rsid w:val="009967E8"/>
    <w:rsid w:val="00996C7E"/>
    <w:rsid w:val="009A03BD"/>
    <w:rsid w:val="009A0F59"/>
    <w:rsid w:val="009A1C2E"/>
    <w:rsid w:val="009A208B"/>
    <w:rsid w:val="009A2506"/>
    <w:rsid w:val="009A25FF"/>
    <w:rsid w:val="009A2D2E"/>
    <w:rsid w:val="009A3DA7"/>
    <w:rsid w:val="009A40D2"/>
    <w:rsid w:val="009A4124"/>
    <w:rsid w:val="009A5744"/>
    <w:rsid w:val="009A6568"/>
    <w:rsid w:val="009A6883"/>
    <w:rsid w:val="009A6D65"/>
    <w:rsid w:val="009A6F20"/>
    <w:rsid w:val="009A722F"/>
    <w:rsid w:val="009B029E"/>
    <w:rsid w:val="009B09B2"/>
    <w:rsid w:val="009B19A8"/>
    <w:rsid w:val="009B1BB1"/>
    <w:rsid w:val="009B221C"/>
    <w:rsid w:val="009B2528"/>
    <w:rsid w:val="009B2649"/>
    <w:rsid w:val="009B3381"/>
    <w:rsid w:val="009B3499"/>
    <w:rsid w:val="009B4197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C05F1"/>
    <w:rsid w:val="009C06E8"/>
    <w:rsid w:val="009C0B8C"/>
    <w:rsid w:val="009C1FE8"/>
    <w:rsid w:val="009C3621"/>
    <w:rsid w:val="009C3746"/>
    <w:rsid w:val="009C3D09"/>
    <w:rsid w:val="009C3FE9"/>
    <w:rsid w:val="009C47C2"/>
    <w:rsid w:val="009C584C"/>
    <w:rsid w:val="009C5C39"/>
    <w:rsid w:val="009C5FD3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913"/>
    <w:rsid w:val="009D17A3"/>
    <w:rsid w:val="009D2278"/>
    <w:rsid w:val="009D239A"/>
    <w:rsid w:val="009D2699"/>
    <w:rsid w:val="009D2941"/>
    <w:rsid w:val="009D2A2E"/>
    <w:rsid w:val="009D48A9"/>
    <w:rsid w:val="009D4A04"/>
    <w:rsid w:val="009D4F12"/>
    <w:rsid w:val="009D542C"/>
    <w:rsid w:val="009D62A4"/>
    <w:rsid w:val="009D6711"/>
    <w:rsid w:val="009D6837"/>
    <w:rsid w:val="009D691A"/>
    <w:rsid w:val="009D6BC4"/>
    <w:rsid w:val="009D6D3E"/>
    <w:rsid w:val="009D739F"/>
    <w:rsid w:val="009E02F6"/>
    <w:rsid w:val="009E0499"/>
    <w:rsid w:val="009E08ED"/>
    <w:rsid w:val="009E0CC6"/>
    <w:rsid w:val="009E1F94"/>
    <w:rsid w:val="009E2380"/>
    <w:rsid w:val="009E2937"/>
    <w:rsid w:val="009E31A7"/>
    <w:rsid w:val="009E4048"/>
    <w:rsid w:val="009E4460"/>
    <w:rsid w:val="009E4A64"/>
    <w:rsid w:val="009E4D34"/>
    <w:rsid w:val="009E4EAF"/>
    <w:rsid w:val="009E5145"/>
    <w:rsid w:val="009E54A3"/>
    <w:rsid w:val="009E5510"/>
    <w:rsid w:val="009E5755"/>
    <w:rsid w:val="009E5968"/>
    <w:rsid w:val="009E5B7C"/>
    <w:rsid w:val="009E6DCC"/>
    <w:rsid w:val="009E7201"/>
    <w:rsid w:val="009E7230"/>
    <w:rsid w:val="009F012F"/>
    <w:rsid w:val="009F0D86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A0002A"/>
    <w:rsid w:val="00A00FD9"/>
    <w:rsid w:val="00A02A16"/>
    <w:rsid w:val="00A02FB9"/>
    <w:rsid w:val="00A0327D"/>
    <w:rsid w:val="00A0360E"/>
    <w:rsid w:val="00A04438"/>
    <w:rsid w:val="00A05887"/>
    <w:rsid w:val="00A0607E"/>
    <w:rsid w:val="00A067B4"/>
    <w:rsid w:val="00A06AD5"/>
    <w:rsid w:val="00A06AF1"/>
    <w:rsid w:val="00A076DB"/>
    <w:rsid w:val="00A07826"/>
    <w:rsid w:val="00A1013A"/>
    <w:rsid w:val="00A10740"/>
    <w:rsid w:val="00A10B04"/>
    <w:rsid w:val="00A10B23"/>
    <w:rsid w:val="00A11389"/>
    <w:rsid w:val="00A1144A"/>
    <w:rsid w:val="00A11817"/>
    <w:rsid w:val="00A11ACB"/>
    <w:rsid w:val="00A129E2"/>
    <w:rsid w:val="00A1317A"/>
    <w:rsid w:val="00A1337A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B97"/>
    <w:rsid w:val="00A17C82"/>
    <w:rsid w:val="00A20AD8"/>
    <w:rsid w:val="00A219BB"/>
    <w:rsid w:val="00A2203A"/>
    <w:rsid w:val="00A229B7"/>
    <w:rsid w:val="00A22B55"/>
    <w:rsid w:val="00A2300E"/>
    <w:rsid w:val="00A23348"/>
    <w:rsid w:val="00A2347C"/>
    <w:rsid w:val="00A2370E"/>
    <w:rsid w:val="00A238FF"/>
    <w:rsid w:val="00A23CB0"/>
    <w:rsid w:val="00A2499B"/>
    <w:rsid w:val="00A25071"/>
    <w:rsid w:val="00A250E4"/>
    <w:rsid w:val="00A25F91"/>
    <w:rsid w:val="00A2617F"/>
    <w:rsid w:val="00A264CF"/>
    <w:rsid w:val="00A265C8"/>
    <w:rsid w:val="00A26727"/>
    <w:rsid w:val="00A274E6"/>
    <w:rsid w:val="00A2754A"/>
    <w:rsid w:val="00A27799"/>
    <w:rsid w:val="00A27C2A"/>
    <w:rsid w:val="00A3048A"/>
    <w:rsid w:val="00A30B27"/>
    <w:rsid w:val="00A30BA9"/>
    <w:rsid w:val="00A30E98"/>
    <w:rsid w:val="00A31FF2"/>
    <w:rsid w:val="00A321D1"/>
    <w:rsid w:val="00A322A7"/>
    <w:rsid w:val="00A3234A"/>
    <w:rsid w:val="00A32810"/>
    <w:rsid w:val="00A32B34"/>
    <w:rsid w:val="00A3394E"/>
    <w:rsid w:val="00A33D34"/>
    <w:rsid w:val="00A34A95"/>
    <w:rsid w:val="00A34BE4"/>
    <w:rsid w:val="00A35174"/>
    <w:rsid w:val="00A352C7"/>
    <w:rsid w:val="00A35EC3"/>
    <w:rsid w:val="00A360CC"/>
    <w:rsid w:val="00A3666D"/>
    <w:rsid w:val="00A36A82"/>
    <w:rsid w:val="00A36ABE"/>
    <w:rsid w:val="00A36B79"/>
    <w:rsid w:val="00A36EFA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F52"/>
    <w:rsid w:val="00A432C4"/>
    <w:rsid w:val="00A446B4"/>
    <w:rsid w:val="00A4471D"/>
    <w:rsid w:val="00A447C5"/>
    <w:rsid w:val="00A44C30"/>
    <w:rsid w:val="00A44CCE"/>
    <w:rsid w:val="00A44F76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21C9"/>
    <w:rsid w:val="00A527E2"/>
    <w:rsid w:val="00A53D87"/>
    <w:rsid w:val="00A53EE6"/>
    <w:rsid w:val="00A5546D"/>
    <w:rsid w:val="00A5549B"/>
    <w:rsid w:val="00A55587"/>
    <w:rsid w:val="00A5669F"/>
    <w:rsid w:val="00A604E5"/>
    <w:rsid w:val="00A6057E"/>
    <w:rsid w:val="00A609AC"/>
    <w:rsid w:val="00A60F7B"/>
    <w:rsid w:val="00A61016"/>
    <w:rsid w:val="00A612DD"/>
    <w:rsid w:val="00A6187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C51"/>
    <w:rsid w:val="00A67A4E"/>
    <w:rsid w:val="00A70179"/>
    <w:rsid w:val="00A70C43"/>
    <w:rsid w:val="00A70C60"/>
    <w:rsid w:val="00A70D7F"/>
    <w:rsid w:val="00A712D6"/>
    <w:rsid w:val="00A715BF"/>
    <w:rsid w:val="00A71A26"/>
    <w:rsid w:val="00A72669"/>
    <w:rsid w:val="00A7276F"/>
    <w:rsid w:val="00A72C21"/>
    <w:rsid w:val="00A72FAE"/>
    <w:rsid w:val="00A7350B"/>
    <w:rsid w:val="00A73611"/>
    <w:rsid w:val="00A736F1"/>
    <w:rsid w:val="00A73945"/>
    <w:rsid w:val="00A73BE6"/>
    <w:rsid w:val="00A74351"/>
    <w:rsid w:val="00A74722"/>
    <w:rsid w:val="00A75322"/>
    <w:rsid w:val="00A756E5"/>
    <w:rsid w:val="00A75D7E"/>
    <w:rsid w:val="00A76F3D"/>
    <w:rsid w:val="00A77A97"/>
    <w:rsid w:val="00A77F6C"/>
    <w:rsid w:val="00A803DC"/>
    <w:rsid w:val="00A80BD9"/>
    <w:rsid w:val="00A80CD2"/>
    <w:rsid w:val="00A80FFA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F0"/>
    <w:rsid w:val="00A85385"/>
    <w:rsid w:val="00A8586E"/>
    <w:rsid w:val="00A85D5E"/>
    <w:rsid w:val="00A85FAE"/>
    <w:rsid w:val="00A86143"/>
    <w:rsid w:val="00A863BF"/>
    <w:rsid w:val="00A86ED5"/>
    <w:rsid w:val="00A87016"/>
    <w:rsid w:val="00A87131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982"/>
    <w:rsid w:val="00A9305C"/>
    <w:rsid w:val="00A93136"/>
    <w:rsid w:val="00A93F04"/>
    <w:rsid w:val="00A942EA"/>
    <w:rsid w:val="00A94D22"/>
    <w:rsid w:val="00A956A5"/>
    <w:rsid w:val="00A95E36"/>
    <w:rsid w:val="00A964E2"/>
    <w:rsid w:val="00A968C5"/>
    <w:rsid w:val="00A9748B"/>
    <w:rsid w:val="00A97A36"/>
    <w:rsid w:val="00AA0020"/>
    <w:rsid w:val="00AA0AFE"/>
    <w:rsid w:val="00AA1872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EB0"/>
    <w:rsid w:val="00AB4F6F"/>
    <w:rsid w:val="00AB4FEE"/>
    <w:rsid w:val="00AB5CD1"/>
    <w:rsid w:val="00AB5E98"/>
    <w:rsid w:val="00AB5EEA"/>
    <w:rsid w:val="00AB6044"/>
    <w:rsid w:val="00AB64B4"/>
    <w:rsid w:val="00AB698E"/>
    <w:rsid w:val="00AB76C7"/>
    <w:rsid w:val="00AB7979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917"/>
    <w:rsid w:val="00AC464B"/>
    <w:rsid w:val="00AC5182"/>
    <w:rsid w:val="00AC5E32"/>
    <w:rsid w:val="00AC6499"/>
    <w:rsid w:val="00AC66B5"/>
    <w:rsid w:val="00AC670F"/>
    <w:rsid w:val="00AC6CEE"/>
    <w:rsid w:val="00AC7137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3B66"/>
    <w:rsid w:val="00AD3FAA"/>
    <w:rsid w:val="00AD4423"/>
    <w:rsid w:val="00AD49EA"/>
    <w:rsid w:val="00AD4C4E"/>
    <w:rsid w:val="00AD5151"/>
    <w:rsid w:val="00AD5335"/>
    <w:rsid w:val="00AD5876"/>
    <w:rsid w:val="00AD59C1"/>
    <w:rsid w:val="00AD5D9C"/>
    <w:rsid w:val="00AD6F30"/>
    <w:rsid w:val="00AD7156"/>
    <w:rsid w:val="00AD7546"/>
    <w:rsid w:val="00AD75CB"/>
    <w:rsid w:val="00AD7882"/>
    <w:rsid w:val="00AE0EA0"/>
    <w:rsid w:val="00AE0F75"/>
    <w:rsid w:val="00AE1097"/>
    <w:rsid w:val="00AE111E"/>
    <w:rsid w:val="00AE14BD"/>
    <w:rsid w:val="00AE2BFE"/>
    <w:rsid w:val="00AE35FF"/>
    <w:rsid w:val="00AE4BAB"/>
    <w:rsid w:val="00AE4D26"/>
    <w:rsid w:val="00AE5206"/>
    <w:rsid w:val="00AE536A"/>
    <w:rsid w:val="00AE60D2"/>
    <w:rsid w:val="00AE6D59"/>
    <w:rsid w:val="00AE7170"/>
    <w:rsid w:val="00AE7466"/>
    <w:rsid w:val="00AE7BC9"/>
    <w:rsid w:val="00AE7D8D"/>
    <w:rsid w:val="00AF040D"/>
    <w:rsid w:val="00AF053B"/>
    <w:rsid w:val="00AF0D61"/>
    <w:rsid w:val="00AF11E5"/>
    <w:rsid w:val="00AF2379"/>
    <w:rsid w:val="00AF246D"/>
    <w:rsid w:val="00AF27BF"/>
    <w:rsid w:val="00AF2B6E"/>
    <w:rsid w:val="00AF2E88"/>
    <w:rsid w:val="00AF3D49"/>
    <w:rsid w:val="00AF52CE"/>
    <w:rsid w:val="00AF6157"/>
    <w:rsid w:val="00AF6A35"/>
    <w:rsid w:val="00AF6A40"/>
    <w:rsid w:val="00AF7C51"/>
    <w:rsid w:val="00B00296"/>
    <w:rsid w:val="00B00868"/>
    <w:rsid w:val="00B009CB"/>
    <w:rsid w:val="00B00BEA"/>
    <w:rsid w:val="00B00C39"/>
    <w:rsid w:val="00B0100E"/>
    <w:rsid w:val="00B0181D"/>
    <w:rsid w:val="00B01BF0"/>
    <w:rsid w:val="00B01ECC"/>
    <w:rsid w:val="00B024AA"/>
    <w:rsid w:val="00B024C7"/>
    <w:rsid w:val="00B02AE5"/>
    <w:rsid w:val="00B02B2C"/>
    <w:rsid w:val="00B02CB2"/>
    <w:rsid w:val="00B02D83"/>
    <w:rsid w:val="00B03002"/>
    <w:rsid w:val="00B03284"/>
    <w:rsid w:val="00B03305"/>
    <w:rsid w:val="00B034C3"/>
    <w:rsid w:val="00B0389A"/>
    <w:rsid w:val="00B046F7"/>
    <w:rsid w:val="00B047A5"/>
    <w:rsid w:val="00B04C90"/>
    <w:rsid w:val="00B04F91"/>
    <w:rsid w:val="00B04FC2"/>
    <w:rsid w:val="00B05B97"/>
    <w:rsid w:val="00B07631"/>
    <w:rsid w:val="00B076B5"/>
    <w:rsid w:val="00B076CA"/>
    <w:rsid w:val="00B07B47"/>
    <w:rsid w:val="00B07BC2"/>
    <w:rsid w:val="00B07CF7"/>
    <w:rsid w:val="00B104B4"/>
    <w:rsid w:val="00B10F19"/>
    <w:rsid w:val="00B11AC9"/>
    <w:rsid w:val="00B11ECA"/>
    <w:rsid w:val="00B1225C"/>
    <w:rsid w:val="00B12C93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73A4"/>
    <w:rsid w:val="00B17785"/>
    <w:rsid w:val="00B1778A"/>
    <w:rsid w:val="00B177A6"/>
    <w:rsid w:val="00B17964"/>
    <w:rsid w:val="00B206F2"/>
    <w:rsid w:val="00B20BF2"/>
    <w:rsid w:val="00B214E8"/>
    <w:rsid w:val="00B21DBE"/>
    <w:rsid w:val="00B21E19"/>
    <w:rsid w:val="00B22341"/>
    <w:rsid w:val="00B22476"/>
    <w:rsid w:val="00B22BB9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178D"/>
    <w:rsid w:val="00B31943"/>
    <w:rsid w:val="00B31B5E"/>
    <w:rsid w:val="00B32502"/>
    <w:rsid w:val="00B326FB"/>
    <w:rsid w:val="00B338B0"/>
    <w:rsid w:val="00B33AB8"/>
    <w:rsid w:val="00B33D89"/>
    <w:rsid w:val="00B34B24"/>
    <w:rsid w:val="00B34B93"/>
    <w:rsid w:val="00B35192"/>
    <w:rsid w:val="00B357E8"/>
    <w:rsid w:val="00B359F9"/>
    <w:rsid w:val="00B35B3B"/>
    <w:rsid w:val="00B37532"/>
    <w:rsid w:val="00B40398"/>
    <w:rsid w:val="00B40F88"/>
    <w:rsid w:val="00B41472"/>
    <w:rsid w:val="00B41981"/>
    <w:rsid w:val="00B41EE4"/>
    <w:rsid w:val="00B422A8"/>
    <w:rsid w:val="00B42F51"/>
    <w:rsid w:val="00B43148"/>
    <w:rsid w:val="00B43614"/>
    <w:rsid w:val="00B445AA"/>
    <w:rsid w:val="00B44721"/>
    <w:rsid w:val="00B449AF"/>
    <w:rsid w:val="00B450AE"/>
    <w:rsid w:val="00B4556C"/>
    <w:rsid w:val="00B456FA"/>
    <w:rsid w:val="00B45821"/>
    <w:rsid w:val="00B45CCB"/>
    <w:rsid w:val="00B467AF"/>
    <w:rsid w:val="00B46DD6"/>
    <w:rsid w:val="00B473A6"/>
    <w:rsid w:val="00B4770D"/>
    <w:rsid w:val="00B47A28"/>
    <w:rsid w:val="00B5044E"/>
    <w:rsid w:val="00B505DB"/>
    <w:rsid w:val="00B5061C"/>
    <w:rsid w:val="00B50CF2"/>
    <w:rsid w:val="00B50DBE"/>
    <w:rsid w:val="00B51078"/>
    <w:rsid w:val="00B5131D"/>
    <w:rsid w:val="00B52FDD"/>
    <w:rsid w:val="00B533B8"/>
    <w:rsid w:val="00B53C76"/>
    <w:rsid w:val="00B53CD9"/>
    <w:rsid w:val="00B54244"/>
    <w:rsid w:val="00B548A1"/>
    <w:rsid w:val="00B54F5F"/>
    <w:rsid w:val="00B5539B"/>
    <w:rsid w:val="00B55C9D"/>
    <w:rsid w:val="00B564C6"/>
    <w:rsid w:val="00B56862"/>
    <w:rsid w:val="00B56C1A"/>
    <w:rsid w:val="00B5771D"/>
    <w:rsid w:val="00B57A40"/>
    <w:rsid w:val="00B57AEA"/>
    <w:rsid w:val="00B60871"/>
    <w:rsid w:val="00B619D7"/>
    <w:rsid w:val="00B627FF"/>
    <w:rsid w:val="00B62F86"/>
    <w:rsid w:val="00B62FA1"/>
    <w:rsid w:val="00B63EEA"/>
    <w:rsid w:val="00B640AB"/>
    <w:rsid w:val="00B646E4"/>
    <w:rsid w:val="00B64BE1"/>
    <w:rsid w:val="00B654AB"/>
    <w:rsid w:val="00B655CB"/>
    <w:rsid w:val="00B65C3A"/>
    <w:rsid w:val="00B66DB4"/>
    <w:rsid w:val="00B67890"/>
    <w:rsid w:val="00B703D0"/>
    <w:rsid w:val="00B70489"/>
    <w:rsid w:val="00B70859"/>
    <w:rsid w:val="00B7124C"/>
    <w:rsid w:val="00B71B76"/>
    <w:rsid w:val="00B722E9"/>
    <w:rsid w:val="00B722ED"/>
    <w:rsid w:val="00B7316E"/>
    <w:rsid w:val="00B73A19"/>
    <w:rsid w:val="00B73C77"/>
    <w:rsid w:val="00B73D03"/>
    <w:rsid w:val="00B7452E"/>
    <w:rsid w:val="00B745A9"/>
    <w:rsid w:val="00B74FD5"/>
    <w:rsid w:val="00B75284"/>
    <w:rsid w:val="00B75C26"/>
    <w:rsid w:val="00B75E18"/>
    <w:rsid w:val="00B760F8"/>
    <w:rsid w:val="00B7619A"/>
    <w:rsid w:val="00B7652C"/>
    <w:rsid w:val="00B767D1"/>
    <w:rsid w:val="00B76D30"/>
    <w:rsid w:val="00B77980"/>
    <w:rsid w:val="00B807C0"/>
    <w:rsid w:val="00B80C6E"/>
    <w:rsid w:val="00B8149A"/>
    <w:rsid w:val="00B8196A"/>
    <w:rsid w:val="00B8209F"/>
    <w:rsid w:val="00B8226C"/>
    <w:rsid w:val="00B827B5"/>
    <w:rsid w:val="00B828FC"/>
    <w:rsid w:val="00B833BC"/>
    <w:rsid w:val="00B83DAA"/>
    <w:rsid w:val="00B84193"/>
    <w:rsid w:val="00B845BC"/>
    <w:rsid w:val="00B87406"/>
    <w:rsid w:val="00B87549"/>
    <w:rsid w:val="00B900B4"/>
    <w:rsid w:val="00B9047F"/>
    <w:rsid w:val="00B90AF2"/>
    <w:rsid w:val="00B90ECC"/>
    <w:rsid w:val="00B9275B"/>
    <w:rsid w:val="00B94193"/>
    <w:rsid w:val="00B9453D"/>
    <w:rsid w:val="00B9497D"/>
    <w:rsid w:val="00B953D0"/>
    <w:rsid w:val="00B95FDD"/>
    <w:rsid w:val="00B96EED"/>
    <w:rsid w:val="00B97749"/>
    <w:rsid w:val="00B97764"/>
    <w:rsid w:val="00B97BAF"/>
    <w:rsid w:val="00B97CB1"/>
    <w:rsid w:val="00B97E13"/>
    <w:rsid w:val="00BA0C5A"/>
    <w:rsid w:val="00BA1ED6"/>
    <w:rsid w:val="00BA21C6"/>
    <w:rsid w:val="00BA2A6C"/>
    <w:rsid w:val="00BA2AC9"/>
    <w:rsid w:val="00BA320E"/>
    <w:rsid w:val="00BA3485"/>
    <w:rsid w:val="00BA38D2"/>
    <w:rsid w:val="00BA3F3E"/>
    <w:rsid w:val="00BA42AB"/>
    <w:rsid w:val="00BA45F5"/>
    <w:rsid w:val="00BA46D0"/>
    <w:rsid w:val="00BA5219"/>
    <w:rsid w:val="00BA56CA"/>
    <w:rsid w:val="00BA5ED8"/>
    <w:rsid w:val="00BA658B"/>
    <w:rsid w:val="00BA661B"/>
    <w:rsid w:val="00BB00DE"/>
    <w:rsid w:val="00BB0C30"/>
    <w:rsid w:val="00BB158D"/>
    <w:rsid w:val="00BB186E"/>
    <w:rsid w:val="00BB1A1B"/>
    <w:rsid w:val="00BB1A4A"/>
    <w:rsid w:val="00BB1D00"/>
    <w:rsid w:val="00BB1DA6"/>
    <w:rsid w:val="00BB225D"/>
    <w:rsid w:val="00BB2EFB"/>
    <w:rsid w:val="00BB31AD"/>
    <w:rsid w:val="00BB31DF"/>
    <w:rsid w:val="00BB366D"/>
    <w:rsid w:val="00BB41E2"/>
    <w:rsid w:val="00BB4250"/>
    <w:rsid w:val="00BB44A8"/>
    <w:rsid w:val="00BB4D24"/>
    <w:rsid w:val="00BB4E70"/>
    <w:rsid w:val="00BB554A"/>
    <w:rsid w:val="00BB5B31"/>
    <w:rsid w:val="00BB5FA4"/>
    <w:rsid w:val="00BB701C"/>
    <w:rsid w:val="00BB7518"/>
    <w:rsid w:val="00BB7732"/>
    <w:rsid w:val="00BB7ABE"/>
    <w:rsid w:val="00BB7F4F"/>
    <w:rsid w:val="00BC06FB"/>
    <w:rsid w:val="00BC07B0"/>
    <w:rsid w:val="00BC137E"/>
    <w:rsid w:val="00BC1B7B"/>
    <w:rsid w:val="00BC1B96"/>
    <w:rsid w:val="00BC1BAE"/>
    <w:rsid w:val="00BC1FAB"/>
    <w:rsid w:val="00BC2277"/>
    <w:rsid w:val="00BC25F6"/>
    <w:rsid w:val="00BC2608"/>
    <w:rsid w:val="00BC3E81"/>
    <w:rsid w:val="00BC4460"/>
    <w:rsid w:val="00BC46FA"/>
    <w:rsid w:val="00BC4CB9"/>
    <w:rsid w:val="00BC5078"/>
    <w:rsid w:val="00BC54C2"/>
    <w:rsid w:val="00BC57BF"/>
    <w:rsid w:val="00BC5C99"/>
    <w:rsid w:val="00BC672D"/>
    <w:rsid w:val="00BC6D19"/>
    <w:rsid w:val="00BC7910"/>
    <w:rsid w:val="00BC7BC6"/>
    <w:rsid w:val="00BC7C75"/>
    <w:rsid w:val="00BD06C8"/>
    <w:rsid w:val="00BD0BE8"/>
    <w:rsid w:val="00BD0D15"/>
    <w:rsid w:val="00BD0E5A"/>
    <w:rsid w:val="00BD0E93"/>
    <w:rsid w:val="00BD100C"/>
    <w:rsid w:val="00BD1432"/>
    <w:rsid w:val="00BD1828"/>
    <w:rsid w:val="00BD225D"/>
    <w:rsid w:val="00BD271F"/>
    <w:rsid w:val="00BD2861"/>
    <w:rsid w:val="00BD2975"/>
    <w:rsid w:val="00BD38AF"/>
    <w:rsid w:val="00BD4107"/>
    <w:rsid w:val="00BD5372"/>
    <w:rsid w:val="00BD5E85"/>
    <w:rsid w:val="00BD65E3"/>
    <w:rsid w:val="00BD6AD2"/>
    <w:rsid w:val="00BD72DD"/>
    <w:rsid w:val="00BD7342"/>
    <w:rsid w:val="00BD73F7"/>
    <w:rsid w:val="00BD7551"/>
    <w:rsid w:val="00BE03DE"/>
    <w:rsid w:val="00BE0AAE"/>
    <w:rsid w:val="00BE1B78"/>
    <w:rsid w:val="00BE2E37"/>
    <w:rsid w:val="00BE4033"/>
    <w:rsid w:val="00BE41BB"/>
    <w:rsid w:val="00BE433D"/>
    <w:rsid w:val="00BE4388"/>
    <w:rsid w:val="00BE4BEA"/>
    <w:rsid w:val="00BE4C8B"/>
    <w:rsid w:val="00BE5349"/>
    <w:rsid w:val="00BE5C5B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150A"/>
    <w:rsid w:val="00BF1711"/>
    <w:rsid w:val="00BF1C7C"/>
    <w:rsid w:val="00BF2131"/>
    <w:rsid w:val="00BF29C3"/>
    <w:rsid w:val="00BF32B3"/>
    <w:rsid w:val="00BF33DD"/>
    <w:rsid w:val="00BF3C3D"/>
    <w:rsid w:val="00BF3E9A"/>
    <w:rsid w:val="00BF41D5"/>
    <w:rsid w:val="00BF4CEA"/>
    <w:rsid w:val="00BF4F2E"/>
    <w:rsid w:val="00BF5F73"/>
    <w:rsid w:val="00BF61FA"/>
    <w:rsid w:val="00BF682E"/>
    <w:rsid w:val="00BF6BB9"/>
    <w:rsid w:val="00BF6E27"/>
    <w:rsid w:val="00BF7D4B"/>
    <w:rsid w:val="00BF7FA0"/>
    <w:rsid w:val="00C004E0"/>
    <w:rsid w:val="00C005D7"/>
    <w:rsid w:val="00C00802"/>
    <w:rsid w:val="00C00AD2"/>
    <w:rsid w:val="00C00D4D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7A1"/>
    <w:rsid w:val="00C05FC0"/>
    <w:rsid w:val="00C062AC"/>
    <w:rsid w:val="00C064DA"/>
    <w:rsid w:val="00C06529"/>
    <w:rsid w:val="00C0693E"/>
    <w:rsid w:val="00C073C3"/>
    <w:rsid w:val="00C07D8A"/>
    <w:rsid w:val="00C10F28"/>
    <w:rsid w:val="00C1124E"/>
    <w:rsid w:val="00C11B09"/>
    <w:rsid w:val="00C1299A"/>
    <w:rsid w:val="00C13BEF"/>
    <w:rsid w:val="00C13FC0"/>
    <w:rsid w:val="00C1476A"/>
    <w:rsid w:val="00C14AA5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6BA"/>
    <w:rsid w:val="00C207D5"/>
    <w:rsid w:val="00C20F44"/>
    <w:rsid w:val="00C217E4"/>
    <w:rsid w:val="00C218E4"/>
    <w:rsid w:val="00C21A20"/>
    <w:rsid w:val="00C22363"/>
    <w:rsid w:val="00C22BE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6193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29D8"/>
    <w:rsid w:val="00C33506"/>
    <w:rsid w:val="00C33E64"/>
    <w:rsid w:val="00C342A9"/>
    <w:rsid w:val="00C345DA"/>
    <w:rsid w:val="00C349DE"/>
    <w:rsid w:val="00C35121"/>
    <w:rsid w:val="00C35FB4"/>
    <w:rsid w:val="00C363BE"/>
    <w:rsid w:val="00C366D1"/>
    <w:rsid w:val="00C36D3D"/>
    <w:rsid w:val="00C37299"/>
    <w:rsid w:val="00C375BF"/>
    <w:rsid w:val="00C37656"/>
    <w:rsid w:val="00C37D3D"/>
    <w:rsid w:val="00C400C7"/>
    <w:rsid w:val="00C40815"/>
    <w:rsid w:val="00C408E4"/>
    <w:rsid w:val="00C40D87"/>
    <w:rsid w:val="00C41115"/>
    <w:rsid w:val="00C412C1"/>
    <w:rsid w:val="00C416CA"/>
    <w:rsid w:val="00C4325C"/>
    <w:rsid w:val="00C445A9"/>
    <w:rsid w:val="00C44B0C"/>
    <w:rsid w:val="00C44D4F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5092"/>
    <w:rsid w:val="00C55CA9"/>
    <w:rsid w:val="00C56323"/>
    <w:rsid w:val="00C56379"/>
    <w:rsid w:val="00C569FD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8B9"/>
    <w:rsid w:val="00C647FE"/>
    <w:rsid w:val="00C64BD8"/>
    <w:rsid w:val="00C6530C"/>
    <w:rsid w:val="00C65358"/>
    <w:rsid w:val="00C6535E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F2B"/>
    <w:rsid w:val="00C73359"/>
    <w:rsid w:val="00C73C69"/>
    <w:rsid w:val="00C74D39"/>
    <w:rsid w:val="00C750CB"/>
    <w:rsid w:val="00C75A32"/>
    <w:rsid w:val="00C7606B"/>
    <w:rsid w:val="00C7663A"/>
    <w:rsid w:val="00C76A47"/>
    <w:rsid w:val="00C76A73"/>
    <w:rsid w:val="00C77DF7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4D8"/>
    <w:rsid w:val="00C82F8E"/>
    <w:rsid w:val="00C83068"/>
    <w:rsid w:val="00C83454"/>
    <w:rsid w:val="00C83665"/>
    <w:rsid w:val="00C8379D"/>
    <w:rsid w:val="00C837E9"/>
    <w:rsid w:val="00C839BB"/>
    <w:rsid w:val="00C83BDC"/>
    <w:rsid w:val="00C848E7"/>
    <w:rsid w:val="00C84F97"/>
    <w:rsid w:val="00C85026"/>
    <w:rsid w:val="00C85CBC"/>
    <w:rsid w:val="00C85D8D"/>
    <w:rsid w:val="00C866EF"/>
    <w:rsid w:val="00C8686C"/>
    <w:rsid w:val="00C86B4F"/>
    <w:rsid w:val="00C87145"/>
    <w:rsid w:val="00C87195"/>
    <w:rsid w:val="00C871B4"/>
    <w:rsid w:val="00C8746F"/>
    <w:rsid w:val="00C877F1"/>
    <w:rsid w:val="00C87852"/>
    <w:rsid w:val="00C87B37"/>
    <w:rsid w:val="00C90933"/>
    <w:rsid w:val="00C90F87"/>
    <w:rsid w:val="00C91ADB"/>
    <w:rsid w:val="00C923E0"/>
    <w:rsid w:val="00C92FAC"/>
    <w:rsid w:val="00C93547"/>
    <w:rsid w:val="00C93625"/>
    <w:rsid w:val="00C93BF1"/>
    <w:rsid w:val="00C94771"/>
    <w:rsid w:val="00C94A36"/>
    <w:rsid w:val="00C94A68"/>
    <w:rsid w:val="00C957D2"/>
    <w:rsid w:val="00C97CA4"/>
    <w:rsid w:val="00CA0560"/>
    <w:rsid w:val="00CA061C"/>
    <w:rsid w:val="00CA0FEE"/>
    <w:rsid w:val="00CA14D4"/>
    <w:rsid w:val="00CA19C5"/>
    <w:rsid w:val="00CA2EEF"/>
    <w:rsid w:val="00CA30B5"/>
    <w:rsid w:val="00CA35F9"/>
    <w:rsid w:val="00CA3E3E"/>
    <w:rsid w:val="00CA426F"/>
    <w:rsid w:val="00CA4EC4"/>
    <w:rsid w:val="00CA5899"/>
    <w:rsid w:val="00CA5BF4"/>
    <w:rsid w:val="00CA5EEC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B3E"/>
    <w:rsid w:val="00CB2F28"/>
    <w:rsid w:val="00CB34C4"/>
    <w:rsid w:val="00CB3A3C"/>
    <w:rsid w:val="00CB50D9"/>
    <w:rsid w:val="00CB6579"/>
    <w:rsid w:val="00CB7938"/>
    <w:rsid w:val="00CC05EF"/>
    <w:rsid w:val="00CC22C8"/>
    <w:rsid w:val="00CC276E"/>
    <w:rsid w:val="00CC2899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88D"/>
    <w:rsid w:val="00CD0B12"/>
    <w:rsid w:val="00CD0D97"/>
    <w:rsid w:val="00CD1F40"/>
    <w:rsid w:val="00CD2B3E"/>
    <w:rsid w:val="00CD3F72"/>
    <w:rsid w:val="00CD3F9D"/>
    <w:rsid w:val="00CD3FF3"/>
    <w:rsid w:val="00CD408E"/>
    <w:rsid w:val="00CD45B0"/>
    <w:rsid w:val="00CD4FA8"/>
    <w:rsid w:val="00CD507D"/>
    <w:rsid w:val="00CD5CE5"/>
    <w:rsid w:val="00CD68D0"/>
    <w:rsid w:val="00CD76B0"/>
    <w:rsid w:val="00CD7775"/>
    <w:rsid w:val="00CD7D29"/>
    <w:rsid w:val="00CD7FB3"/>
    <w:rsid w:val="00CE0F34"/>
    <w:rsid w:val="00CE1142"/>
    <w:rsid w:val="00CE1D95"/>
    <w:rsid w:val="00CE237E"/>
    <w:rsid w:val="00CE23A1"/>
    <w:rsid w:val="00CE3709"/>
    <w:rsid w:val="00CE396D"/>
    <w:rsid w:val="00CE3D80"/>
    <w:rsid w:val="00CE4233"/>
    <w:rsid w:val="00CE4CD7"/>
    <w:rsid w:val="00CE59C3"/>
    <w:rsid w:val="00CE5F05"/>
    <w:rsid w:val="00CE6A1F"/>
    <w:rsid w:val="00CE730A"/>
    <w:rsid w:val="00CE76B4"/>
    <w:rsid w:val="00CE7DC7"/>
    <w:rsid w:val="00CE7F74"/>
    <w:rsid w:val="00CF0A35"/>
    <w:rsid w:val="00CF0CEF"/>
    <w:rsid w:val="00CF0DFC"/>
    <w:rsid w:val="00CF14C9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7A7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E3C"/>
    <w:rsid w:val="00D031D6"/>
    <w:rsid w:val="00D032CC"/>
    <w:rsid w:val="00D03404"/>
    <w:rsid w:val="00D03B46"/>
    <w:rsid w:val="00D0478E"/>
    <w:rsid w:val="00D04806"/>
    <w:rsid w:val="00D048BB"/>
    <w:rsid w:val="00D0548F"/>
    <w:rsid w:val="00D05BFE"/>
    <w:rsid w:val="00D0631A"/>
    <w:rsid w:val="00D0675F"/>
    <w:rsid w:val="00D06C61"/>
    <w:rsid w:val="00D07724"/>
    <w:rsid w:val="00D11299"/>
    <w:rsid w:val="00D1198D"/>
    <w:rsid w:val="00D119CC"/>
    <w:rsid w:val="00D11A67"/>
    <w:rsid w:val="00D12543"/>
    <w:rsid w:val="00D12F42"/>
    <w:rsid w:val="00D13266"/>
    <w:rsid w:val="00D13781"/>
    <w:rsid w:val="00D137F0"/>
    <w:rsid w:val="00D13BB2"/>
    <w:rsid w:val="00D14093"/>
    <w:rsid w:val="00D143B1"/>
    <w:rsid w:val="00D14761"/>
    <w:rsid w:val="00D147A7"/>
    <w:rsid w:val="00D15503"/>
    <w:rsid w:val="00D15AEE"/>
    <w:rsid w:val="00D16098"/>
    <w:rsid w:val="00D160FE"/>
    <w:rsid w:val="00D16212"/>
    <w:rsid w:val="00D16291"/>
    <w:rsid w:val="00D164E9"/>
    <w:rsid w:val="00D17BA4"/>
    <w:rsid w:val="00D205C0"/>
    <w:rsid w:val="00D2062F"/>
    <w:rsid w:val="00D20B0B"/>
    <w:rsid w:val="00D20CEA"/>
    <w:rsid w:val="00D2137A"/>
    <w:rsid w:val="00D218C8"/>
    <w:rsid w:val="00D21B1F"/>
    <w:rsid w:val="00D228E2"/>
    <w:rsid w:val="00D2308C"/>
    <w:rsid w:val="00D2508F"/>
    <w:rsid w:val="00D25237"/>
    <w:rsid w:val="00D2523C"/>
    <w:rsid w:val="00D258F4"/>
    <w:rsid w:val="00D25B16"/>
    <w:rsid w:val="00D25BD6"/>
    <w:rsid w:val="00D25DC7"/>
    <w:rsid w:val="00D26344"/>
    <w:rsid w:val="00D26CE4"/>
    <w:rsid w:val="00D27239"/>
    <w:rsid w:val="00D27278"/>
    <w:rsid w:val="00D30758"/>
    <w:rsid w:val="00D3099E"/>
    <w:rsid w:val="00D30B6E"/>
    <w:rsid w:val="00D30C50"/>
    <w:rsid w:val="00D310ED"/>
    <w:rsid w:val="00D3123E"/>
    <w:rsid w:val="00D318B1"/>
    <w:rsid w:val="00D31F55"/>
    <w:rsid w:val="00D3239B"/>
    <w:rsid w:val="00D34121"/>
    <w:rsid w:val="00D3441A"/>
    <w:rsid w:val="00D34CEF"/>
    <w:rsid w:val="00D35FA6"/>
    <w:rsid w:val="00D364CE"/>
    <w:rsid w:val="00D36880"/>
    <w:rsid w:val="00D36916"/>
    <w:rsid w:val="00D36C0C"/>
    <w:rsid w:val="00D36D12"/>
    <w:rsid w:val="00D36FB8"/>
    <w:rsid w:val="00D37514"/>
    <w:rsid w:val="00D37F33"/>
    <w:rsid w:val="00D4142C"/>
    <w:rsid w:val="00D42133"/>
    <w:rsid w:val="00D42AFD"/>
    <w:rsid w:val="00D42CAB"/>
    <w:rsid w:val="00D42D62"/>
    <w:rsid w:val="00D43070"/>
    <w:rsid w:val="00D433CD"/>
    <w:rsid w:val="00D43728"/>
    <w:rsid w:val="00D438F0"/>
    <w:rsid w:val="00D43E12"/>
    <w:rsid w:val="00D44113"/>
    <w:rsid w:val="00D465D0"/>
    <w:rsid w:val="00D46A51"/>
    <w:rsid w:val="00D46D51"/>
    <w:rsid w:val="00D46EA7"/>
    <w:rsid w:val="00D47456"/>
    <w:rsid w:val="00D47E8A"/>
    <w:rsid w:val="00D50178"/>
    <w:rsid w:val="00D5066C"/>
    <w:rsid w:val="00D50AC6"/>
    <w:rsid w:val="00D50CC6"/>
    <w:rsid w:val="00D50F19"/>
    <w:rsid w:val="00D514BC"/>
    <w:rsid w:val="00D5187B"/>
    <w:rsid w:val="00D51BB9"/>
    <w:rsid w:val="00D522CD"/>
    <w:rsid w:val="00D5244F"/>
    <w:rsid w:val="00D5262D"/>
    <w:rsid w:val="00D5386B"/>
    <w:rsid w:val="00D53B65"/>
    <w:rsid w:val="00D54B20"/>
    <w:rsid w:val="00D54D08"/>
    <w:rsid w:val="00D554F6"/>
    <w:rsid w:val="00D55865"/>
    <w:rsid w:val="00D55975"/>
    <w:rsid w:val="00D5645B"/>
    <w:rsid w:val="00D56AD6"/>
    <w:rsid w:val="00D5708F"/>
    <w:rsid w:val="00D57218"/>
    <w:rsid w:val="00D57DAD"/>
    <w:rsid w:val="00D60E79"/>
    <w:rsid w:val="00D610F8"/>
    <w:rsid w:val="00D6110C"/>
    <w:rsid w:val="00D61965"/>
    <w:rsid w:val="00D63DD5"/>
    <w:rsid w:val="00D64769"/>
    <w:rsid w:val="00D649F3"/>
    <w:rsid w:val="00D6514C"/>
    <w:rsid w:val="00D6524D"/>
    <w:rsid w:val="00D6592A"/>
    <w:rsid w:val="00D65991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261E"/>
    <w:rsid w:val="00D72B22"/>
    <w:rsid w:val="00D745D6"/>
    <w:rsid w:val="00D7490F"/>
    <w:rsid w:val="00D74DB8"/>
    <w:rsid w:val="00D755A0"/>
    <w:rsid w:val="00D75A29"/>
    <w:rsid w:val="00D75AD3"/>
    <w:rsid w:val="00D7624E"/>
    <w:rsid w:val="00D76297"/>
    <w:rsid w:val="00D764D8"/>
    <w:rsid w:val="00D76EF3"/>
    <w:rsid w:val="00D7722D"/>
    <w:rsid w:val="00D775C0"/>
    <w:rsid w:val="00D7780C"/>
    <w:rsid w:val="00D803B3"/>
    <w:rsid w:val="00D809AA"/>
    <w:rsid w:val="00D8161B"/>
    <w:rsid w:val="00D8290D"/>
    <w:rsid w:val="00D835F4"/>
    <w:rsid w:val="00D8393E"/>
    <w:rsid w:val="00D84B5E"/>
    <w:rsid w:val="00D85848"/>
    <w:rsid w:val="00D85BAC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F9C"/>
    <w:rsid w:val="00D92B16"/>
    <w:rsid w:val="00D934BF"/>
    <w:rsid w:val="00D937C4"/>
    <w:rsid w:val="00D94284"/>
    <w:rsid w:val="00D94495"/>
    <w:rsid w:val="00D949A2"/>
    <w:rsid w:val="00D95529"/>
    <w:rsid w:val="00D95728"/>
    <w:rsid w:val="00D95AC5"/>
    <w:rsid w:val="00D95D04"/>
    <w:rsid w:val="00D95D6E"/>
    <w:rsid w:val="00D95F7D"/>
    <w:rsid w:val="00D961DF"/>
    <w:rsid w:val="00D969B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6BD"/>
    <w:rsid w:val="00DA28CE"/>
    <w:rsid w:val="00DA2B72"/>
    <w:rsid w:val="00DA2EE3"/>
    <w:rsid w:val="00DA460B"/>
    <w:rsid w:val="00DA4FCA"/>
    <w:rsid w:val="00DA56D3"/>
    <w:rsid w:val="00DA5AD2"/>
    <w:rsid w:val="00DA6636"/>
    <w:rsid w:val="00DA6643"/>
    <w:rsid w:val="00DA6645"/>
    <w:rsid w:val="00DA6786"/>
    <w:rsid w:val="00DA6988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A4E"/>
    <w:rsid w:val="00DB2CC8"/>
    <w:rsid w:val="00DB335E"/>
    <w:rsid w:val="00DB3701"/>
    <w:rsid w:val="00DB48B6"/>
    <w:rsid w:val="00DB514E"/>
    <w:rsid w:val="00DB5266"/>
    <w:rsid w:val="00DB5513"/>
    <w:rsid w:val="00DB56B4"/>
    <w:rsid w:val="00DB599F"/>
    <w:rsid w:val="00DB5D77"/>
    <w:rsid w:val="00DB631F"/>
    <w:rsid w:val="00DB6A53"/>
    <w:rsid w:val="00DB7100"/>
    <w:rsid w:val="00DB7E6C"/>
    <w:rsid w:val="00DC01ED"/>
    <w:rsid w:val="00DC1421"/>
    <w:rsid w:val="00DC161F"/>
    <w:rsid w:val="00DC1B94"/>
    <w:rsid w:val="00DC21D9"/>
    <w:rsid w:val="00DC2232"/>
    <w:rsid w:val="00DC2B36"/>
    <w:rsid w:val="00DC3390"/>
    <w:rsid w:val="00DC392D"/>
    <w:rsid w:val="00DC3D27"/>
    <w:rsid w:val="00DC3D2C"/>
    <w:rsid w:val="00DC4441"/>
    <w:rsid w:val="00DC46A0"/>
    <w:rsid w:val="00DC4A5B"/>
    <w:rsid w:val="00DC4D7F"/>
    <w:rsid w:val="00DC5488"/>
    <w:rsid w:val="00DC5883"/>
    <w:rsid w:val="00DC5EA0"/>
    <w:rsid w:val="00DC7023"/>
    <w:rsid w:val="00DC758C"/>
    <w:rsid w:val="00DC7EF4"/>
    <w:rsid w:val="00DC7F57"/>
    <w:rsid w:val="00DD0EEE"/>
    <w:rsid w:val="00DD1048"/>
    <w:rsid w:val="00DD1B65"/>
    <w:rsid w:val="00DD1CDB"/>
    <w:rsid w:val="00DD20C8"/>
    <w:rsid w:val="00DD2AE4"/>
    <w:rsid w:val="00DD3146"/>
    <w:rsid w:val="00DD393B"/>
    <w:rsid w:val="00DD4062"/>
    <w:rsid w:val="00DD4440"/>
    <w:rsid w:val="00DD4D3A"/>
    <w:rsid w:val="00DD53D5"/>
    <w:rsid w:val="00DD62E6"/>
    <w:rsid w:val="00DD6736"/>
    <w:rsid w:val="00DD69B6"/>
    <w:rsid w:val="00DE01C9"/>
    <w:rsid w:val="00DE06BE"/>
    <w:rsid w:val="00DE07D2"/>
    <w:rsid w:val="00DE1194"/>
    <w:rsid w:val="00DE18C4"/>
    <w:rsid w:val="00DE271F"/>
    <w:rsid w:val="00DE2A20"/>
    <w:rsid w:val="00DE30C8"/>
    <w:rsid w:val="00DE3819"/>
    <w:rsid w:val="00DE54B2"/>
    <w:rsid w:val="00DE5B24"/>
    <w:rsid w:val="00DE6C8A"/>
    <w:rsid w:val="00DE7087"/>
    <w:rsid w:val="00DE73B9"/>
    <w:rsid w:val="00DE74BD"/>
    <w:rsid w:val="00DF26F7"/>
    <w:rsid w:val="00DF2A7F"/>
    <w:rsid w:val="00DF2C53"/>
    <w:rsid w:val="00DF2EC6"/>
    <w:rsid w:val="00DF2FE8"/>
    <w:rsid w:val="00DF33E9"/>
    <w:rsid w:val="00DF3FBD"/>
    <w:rsid w:val="00DF43BF"/>
    <w:rsid w:val="00DF44F3"/>
    <w:rsid w:val="00DF4EB3"/>
    <w:rsid w:val="00DF5026"/>
    <w:rsid w:val="00DF5223"/>
    <w:rsid w:val="00DF5422"/>
    <w:rsid w:val="00DF5457"/>
    <w:rsid w:val="00DF5913"/>
    <w:rsid w:val="00DF689B"/>
    <w:rsid w:val="00DF695E"/>
    <w:rsid w:val="00DF69F6"/>
    <w:rsid w:val="00DF71D9"/>
    <w:rsid w:val="00DF7316"/>
    <w:rsid w:val="00DF748D"/>
    <w:rsid w:val="00DF7494"/>
    <w:rsid w:val="00DF7588"/>
    <w:rsid w:val="00DF7E50"/>
    <w:rsid w:val="00E00999"/>
    <w:rsid w:val="00E00CAD"/>
    <w:rsid w:val="00E01059"/>
    <w:rsid w:val="00E0135E"/>
    <w:rsid w:val="00E01478"/>
    <w:rsid w:val="00E01F8F"/>
    <w:rsid w:val="00E02147"/>
    <w:rsid w:val="00E026C3"/>
    <w:rsid w:val="00E029D3"/>
    <w:rsid w:val="00E02CBC"/>
    <w:rsid w:val="00E0315F"/>
    <w:rsid w:val="00E03AAC"/>
    <w:rsid w:val="00E03AAE"/>
    <w:rsid w:val="00E04A48"/>
    <w:rsid w:val="00E04F4C"/>
    <w:rsid w:val="00E056E5"/>
    <w:rsid w:val="00E05832"/>
    <w:rsid w:val="00E059C2"/>
    <w:rsid w:val="00E05A4B"/>
    <w:rsid w:val="00E065FF"/>
    <w:rsid w:val="00E07BF1"/>
    <w:rsid w:val="00E07C46"/>
    <w:rsid w:val="00E07F79"/>
    <w:rsid w:val="00E10233"/>
    <w:rsid w:val="00E10518"/>
    <w:rsid w:val="00E10FB3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E2"/>
    <w:rsid w:val="00E170C4"/>
    <w:rsid w:val="00E17CD7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8F"/>
    <w:rsid w:val="00E2422C"/>
    <w:rsid w:val="00E24703"/>
    <w:rsid w:val="00E24ACC"/>
    <w:rsid w:val="00E24DB5"/>
    <w:rsid w:val="00E26184"/>
    <w:rsid w:val="00E263D4"/>
    <w:rsid w:val="00E26C13"/>
    <w:rsid w:val="00E27A8F"/>
    <w:rsid w:val="00E27BC0"/>
    <w:rsid w:val="00E27C80"/>
    <w:rsid w:val="00E27D4E"/>
    <w:rsid w:val="00E30ABB"/>
    <w:rsid w:val="00E311B4"/>
    <w:rsid w:val="00E31779"/>
    <w:rsid w:val="00E319F3"/>
    <w:rsid w:val="00E31B92"/>
    <w:rsid w:val="00E3217A"/>
    <w:rsid w:val="00E32563"/>
    <w:rsid w:val="00E32613"/>
    <w:rsid w:val="00E3261E"/>
    <w:rsid w:val="00E330EE"/>
    <w:rsid w:val="00E3366B"/>
    <w:rsid w:val="00E34134"/>
    <w:rsid w:val="00E343B8"/>
    <w:rsid w:val="00E3450C"/>
    <w:rsid w:val="00E35D1E"/>
    <w:rsid w:val="00E36656"/>
    <w:rsid w:val="00E3727A"/>
    <w:rsid w:val="00E37B0E"/>
    <w:rsid w:val="00E40307"/>
    <w:rsid w:val="00E403E2"/>
    <w:rsid w:val="00E40ACA"/>
    <w:rsid w:val="00E41479"/>
    <w:rsid w:val="00E41584"/>
    <w:rsid w:val="00E42467"/>
    <w:rsid w:val="00E42D7E"/>
    <w:rsid w:val="00E431EA"/>
    <w:rsid w:val="00E4390F"/>
    <w:rsid w:val="00E43DC9"/>
    <w:rsid w:val="00E445CF"/>
    <w:rsid w:val="00E44801"/>
    <w:rsid w:val="00E44DD4"/>
    <w:rsid w:val="00E44FC6"/>
    <w:rsid w:val="00E45E37"/>
    <w:rsid w:val="00E4617A"/>
    <w:rsid w:val="00E46A73"/>
    <w:rsid w:val="00E47CE4"/>
    <w:rsid w:val="00E47D8E"/>
    <w:rsid w:val="00E5046D"/>
    <w:rsid w:val="00E50620"/>
    <w:rsid w:val="00E50BF5"/>
    <w:rsid w:val="00E511A0"/>
    <w:rsid w:val="00E513F5"/>
    <w:rsid w:val="00E517E4"/>
    <w:rsid w:val="00E51A54"/>
    <w:rsid w:val="00E51AEE"/>
    <w:rsid w:val="00E51DA0"/>
    <w:rsid w:val="00E52115"/>
    <w:rsid w:val="00E5233F"/>
    <w:rsid w:val="00E52546"/>
    <w:rsid w:val="00E52D99"/>
    <w:rsid w:val="00E537EA"/>
    <w:rsid w:val="00E53D65"/>
    <w:rsid w:val="00E53DAF"/>
    <w:rsid w:val="00E53F2A"/>
    <w:rsid w:val="00E5458F"/>
    <w:rsid w:val="00E549A0"/>
    <w:rsid w:val="00E55309"/>
    <w:rsid w:val="00E5594E"/>
    <w:rsid w:val="00E55F6A"/>
    <w:rsid w:val="00E55FF3"/>
    <w:rsid w:val="00E56377"/>
    <w:rsid w:val="00E56AB8"/>
    <w:rsid w:val="00E57D8D"/>
    <w:rsid w:val="00E60916"/>
    <w:rsid w:val="00E60A19"/>
    <w:rsid w:val="00E612ED"/>
    <w:rsid w:val="00E614A1"/>
    <w:rsid w:val="00E6197C"/>
    <w:rsid w:val="00E61D5B"/>
    <w:rsid w:val="00E620C3"/>
    <w:rsid w:val="00E62582"/>
    <w:rsid w:val="00E62B0F"/>
    <w:rsid w:val="00E62ECC"/>
    <w:rsid w:val="00E63A64"/>
    <w:rsid w:val="00E6426E"/>
    <w:rsid w:val="00E6431A"/>
    <w:rsid w:val="00E643B7"/>
    <w:rsid w:val="00E649AA"/>
    <w:rsid w:val="00E65853"/>
    <w:rsid w:val="00E65CD6"/>
    <w:rsid w:val="00E65D6C"/>
    <w:rsid w:val="00E66295"/>
    <w:rsid w:val="00E6659D"/>
    <w:rsid w:val="00E66AE1"/>
    <w:rsid w:val="00E67483"/>
    <w:rsid w:val="00E67EE6"/>
    <w:rsid w:val="00E7036F"/>
    <w:rsid w:val="00E7177F"/>
    <w:rsid w:val="00E72387"/>
    <w:rsid w:val="00E725BE"/>
    <w:rsid w:val="00E7260F"/>
    <w:rsid w:val="00E7273E"/>
    <w:rsid w:val="00E727A0"/>
    <w:rsid w:val="00E72C3C"/>
    <w:rsid w:val="00E737EA"/>
    <w:rsid w:val="00E74883"/>
    <w:rsid w:val="00E74A17"/>
    <w:rsid w:val="00E75688"/>
    <w:rsid w:val="00E75E78"/>
    <w:rsid w:val="00E76D5B"/>
    <w:rsid w:val="00E777DF"/>
    <w:rsid w:val="00E8000A"/>
    <w:rsid w:val="00E8006D"/>
    <w:rsid w:val="00E80251"/>
    <w:rsid w:val="00E80E82"/>
    <w:rsid w:val="00E8141F"/>
    <w:rsid w:val="00E815F7"/>
    <w:rsid w:val="00E81947"/>
    <w:rsid w:val="00E81A6F"/>
    <w:rsid w:val="00E82BE0"/>
    <w:rsid w:val="00E8323E"/>
    <w:rsid w:val="00E833B8"/>
    <w:rsid w:val="00E83909"/>
    <w:rsid w:val="00E84DF4"/>
    <w:rsid w:val="00E84F23"/>
    <w:rsid w:val="00E8535F"/>
    <w:rsid w:val="00E86028"/>
    <w:rsid w:val="00E8652E"/>
    <w:rsid w:val="00E871B2"/>
    <w:rsid w:val="00E872DF"/>
    <w:rsid w:val="00E87A83"/>
    <w:rsid w:val="00E87ADC"/>
    <w:rsid w:val="00E909EA"/>
    <w:rsid w:val="00E90A45"/>
    <w:rsid w:val="00E90E06"/>
    <w:rsid w:val="00E91644"/>
    <w:rsid w:val="00E92720"/>
    <w:rsid w:val="00E932E5"/>
    <w:rsid w:val="00E9363A"/>
    <w:rsid w:val="00E9383E"/>
    <w:rsid w:val="00E93883"/>
    <w:rsid w:val="00E93C73"/>
    <w:rsid w:val="00E93E1A"/>
    <w:rsid w:val="00E945EB"/>
    <w:rsid w:val="00E95AEB"/>
    <w:rsid w:val="00E969CE"/>
    <w:rsid w:val="00E970E0"/>
    <w:rsid w:val="00E975C8"/>
    <w:rsid w:val="00E97608"/>
    <w:rsid w:val="00EA0CE4"/>
    <w:rsid w:val="00EA1274"/>
    <w:rsid w:val="00EA17AF"/>
    <w:rsid w:val="00EA185B"/>
    <w:rsid w:val="00EA24DE"/>
    <w:rsid w:val="00EA26F8"/>
    <w:rsid w:val="00EA2F20"/>
    <w:rsid w:val="00EA312D"/>
    <w:rsid w:val="00EA3979"/>
    <w:rsid w:val="00EA451F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15D8"/>
    <w:rsid w:val="00EB18EE"/>
    <w:rsid w:val="00EB1AAC"/>
    <w:rsid w:val="00EB1B37"/>
    <w:rsid w:val="00EB250F"/>
    <w:rsid w:val="00EB3135"/>
    <w:rsid w:val="00EB3C60"/>
    <w:rsid w:val="00EB3DDA"/>
    <w:rsid w:val="00EB3E8C"/>
    <w:rsid w:val="00EB3F65"/>
    <w:rsid w:val="00EB4297"/>
    <w:rsid w:val="00EB4626"/>
    <w:rsid w:val="00EB50C3"/>
    <w:rsid w:val="00EB550E"/>
    <w:rsid w:val="00EB5ED9"/>
    <w:rsid w:val="00EB64C8"/>
    <w:rsid w:val="00EB683E"/>
    <w:rsid w:val="00EB6D5B"/>
    <w:rsid w:val="00EB6DD8"/>
    <w:rsid w:val="00EB74E1"/>
    <w:rsid w:val="00EB7E8F"/>
    <w:rsid w:val="00EC00C6"/>
    <w:rsid w:val="00EC051B"/>
    <w:rsid w:val="00EC0634"/>
    <w:rsid w:val="00EC1304"/>
    <w:rsid w:val="00EC1DC9"/>
    <w:rsid w:val="00EC25CC"/>
    <w:rsid w:val="00EC33CA"/>
    <w:rsid w:val="00EC44E9"/>
    <w:rsid w:val="00EC4709"/>
    <w:rsid w:val="00EC50B8"/>
    <w:rsid w:val="00EC55AD"/>
    <w:rsid w:val="00EC5A81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A"/>
    <w:rsid w:val="00ED7061"/>
    <w:rsid w:val="00ED70D3"/>
    <w:rsid w:val="00ED72E9"/>
    <w:rsid w:val="00ED7FAC"/>
    <w:rsid w:val="00EE012E"/>
    <w:rsid w:val="00EE042A"/>
    <w:rsid w:val="00EE135C"/>
    <w:rsid w:val="00EE15A9"/>
    <w:rsid w:val="00EE2841"/>
    <w:rsid w:val="00EE29A9"/>
    <w:rsid w:val="00EE2B0B"/>
    <w:rsid w:val="00EE358E"/>
    <w:rsid w:val="00EE3B79"/>
    <w:rsid w:val="00EE4923"/>
    <w:rsid w:val="00EE502B"/>
    <w:rsid w:val="00EE511D"/>
    <w:rsid w:val="00EE5306"/>
    <w:rsid w:val="00EE55A7"/>
    <w:rsid w:val="00EE592B"/>
    <w:rsid w:val="00EE5DC8"/>
    <w:rsid w:val="00EE5FEC"/>
    <w:rsid w:val="00EE62CE"/>
    <w:rsid w:val="00EE62FA"/>
    <w:rsid w:val="00EE6481"/>
    <w:rsid w:val="00EE67ED"/>
    <w:rsid w:val="00EE6991"/>
    <w:rsid w:val="00EE6A89"/>
    <w:rsid w:val="00EE6EC5"/>
    <w:rsid w:val="00EE7042"/>
    <w:rsid w:val="00EE70A5"/>
    <w:rsid w:val="00EE7EDB"/>
    <w:rsid w:val="00EF005D"/>
    <w:rsid w:val="00EF07AB"/>
    <w:rsid w:val="00EF0B18"/>
    <w:rsid w:val="00EF0F40"/>
    <w:rsid w:val="00EF1A12"/>
    <w:rsid w:val="00EF1A23"/>
    <w:rsid w:val="00EF1DEE"/>
    <w:rsid w:val="00EF2069"/>
    <w:rsid w:val="00EF2562"/>
    <w:rsid w:val="00EF2B5D"/>
    <w:rsid w:val="00EF2B97"/>
    <w:rsid w:val="00EF2D6C"/>
    <w:rsid w:val="00EF33D3"/>
    <w:rsid w:val="00EF3D6B"/>
    <w:rsid w:val="00EF402A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63E"/>
    <w:rsid w:val="00EF79A8"/>
    <w:rsid w:val="00EF7C62"/>
    <w:rsid w:val="00F004DD"/>
    <w:rsid w:val="00F00BA2"/>
    <w:rsid w:val="00F0182D"/>
    <w:rsid w:val="00F01D29"/>
    <w:rsid w:val="00F01E12"/>
    <w:rsid w:val="00F01F0B"/>
    <w:rsid w:val="00F0228C"/>
    <w:rsid w:val="00F033A4"/>
    <w:rsid w:val="00F0454D"/>
    <w:rsid w:val="00F0516E"/>
    <w:rsid w:val="00F0580C"/>
    <w:rsid w:val="00F06F20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497B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864"/>
    <w:rsid w:val="00F232F6"/>
    <w:rsid w:val="00F23C57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DBB"/>
    <w:rsid w:val="00F27FB5"/>
    <w:rsid w:val="00F3041B"/>
    <w:rsid w:val="00F304FA"/>
    <w:rsid w:val="00F30B8F"/>
    <w:rsid w:val="00F30E9C"/>
    <w:rsid w:val="00F31610"/>
    <w:rsid w:val="00F31B0C"/>
    <w:rsid w:val="00F31C26"/>
    <w:rsid w:val="00F323BD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ABA"/>
    <w:rsid w:val="00F35C9A"/>
    <w:rsid w:val="00F36C6B"/>
    <w:rsid w:val="00F37641"/>
    <w:rsid w:val="00F400D6"/>
    <w:rsid w:val="00F40431"/>
    <w:rsid w:val="00F40509"/>
    <w:rsid w:val="00F411EF"/>
    <w:rsid w:val="00F41441"/>
    <w:rsid w:val="00F41486"/>
    <w:rsid w:val="00F41650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5FF"/>
    <w:rsid w:val="00F46263"/>
    <w:rsid w:val="00F466A4"/>
    <w:rsid w:val="00F47038"/>
    <w:rsid w:val="00F47242"/>
    <w:rsid w:val="00F47C90"/>
    <w:rsid w:val="00F50566"/>
    <w:rsid w:val="00F50C86"/>
    <w:rsid w:val="00F50D18"/>
    <w:rsid w:val="00F50F02"/>
    <w:rsid w:val="00F5116C"/>
    <w:rsid w:val="00F51A65"/>
    <w:rsid w:val="00F52768"/>
    <w:rsid w:val="00F532A3"/>
    <w:rsid w:val="00F53C69"/>
    <w:rsid w:val="00F53EFA"/>
    <w:rsid w:val="00F540DC"/>
    <w:rsid w:val="00F5476A"/>
    <w:rsid w:val="00F55AD1"/>
    <w:rsid w:val="00F56A0B"/>
    <w:rsid w:val="00F57B49"/>
    <w:rsid w:val="00F57DF5"/>
    <w:rsid w:val="00F60CB5"/>
    <w:rsid w:val="00F6296F"/>
    <w:rsid w:val="00F62DBB"/>
    <w:rsid w:val="00F62F16"/>
    <w:rsid w:val="00F634D0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FD5"/>
    <w:rsid w:val="00F714F6"/>
    <w:rsid w:val="00F71852"/>
    <w:rsid w:val="00F71AFF"/>
    <w:rsid w:val="00F72376"/>
    <w:rsid w:val="00F72ABE"/>
    <w:rsid w:val="00F732AB"/>
    <w:rsid w:val="00F7448E"/>
    <w:rsid w:val="00F74816"/>
    <w:rsid w:val="00F74CE8"/>
    <w:rsid w:val="00F74D71"/>
    <w:rsid w:val="00F75022"/>
    <w:rsid w:val="00F752CC"/>
    <w:rsid w:val="00F7542E"/>
    <w:rsid w:val="00F75530"/>
    <w:rsid w:val="00F771DC"/>
    <w:rsid w:val="00F8052A"/>
    <w:rsid w:val="00F8057B"/>
    <w:rsid w:val="00F80820"/>
    <w:rsid w:val="00F8091C"/>
    <w:rsid w:val="00F80CB5"/>
    <w:rsid w:val="00F81581"/>
    <w:rsid w:val="00F81697"/>
    <w:rsid w:val="00F81C5D"/>
    <w:rsid w:val="00F8215D"/>
    <w:rsid w:val="00F82E92"/>
    <w:rsid w:val="00F835AF"/>
    <w:rsid w:val="00F83848"/>
    <w:rsid w:val="00F83D98"/>
    <w:rsid w:val="00F83ED5"/>
    <w:rsid w:val="00F84C67"/>
    <w:rsid w:val="00F85609"/>
    <w:rsid w:val="00F860E0"/>
    <w:rsid w:val="00F8630B"/>
    <w:rsid w:val="00F86BD5"/>
    <w:rsid w:val="00F86CB8"/>
    <w:rsid w:val="00F87289"/>
    <w:rsid w:val="00F87E42"/>
    <w:rsid w:val="00F87F9B"/>
    <w:rsid w:val="00F90BDC"/>
    <w:rsid w:val="00F90DA8"/>
    <w:rsid w:val="00F9130E"/>
    <w:rsid w:val="00F91CB8"/>
    <w:rsid w:val="00F92138"/>
    <w:rsid w:val="00F92370"/>
    <w:rsid w:val="00F92EAA"/>
    <w:rsid w:val="00F94036"/>
    <w:rsid w:val="00F94B95"/>
    <w:rsid w:val="00F94D5A"/>
    <w:rsid w:val="00F95142"/>
    <w:rsid w:val="00F9553D"/>
    <w:rsid w:val="00F95602"/>
    <w:rsid w:val="00F95A37"/>
    <w:rsid w:val="00F95BA3"/>
    <w:rsid w:val="00F97339"/>
    <w:rsid w:val="00F97C3D"/>
    <w:rsid w:val="00F97CA7"/>
    <w:rsid w:val="00F97EB7"/>
    <w:rsid w:val="00F97F96"/>
    <w:rsid w:val="00FA13B9"/>
    <w:rsid w:val="00FA1421"/>
    <w:rsid w:val="00FA15AD"/>
    <w:rsid w:val="00FA301D"/>
    <w:rsid w:val="00FA302E"/>
    <w:rsid w:val="00FA3164"/>
    <w:rsid w:val="00FA345D"/>
    <w:rsid w:val="00FA35F7"/>
    <w:rsid w:val="00FA3E5A"/>
    <w:rsid w:val="00FA4605"/>
    <w:rsid w:val="00FA5C62"/>
    <w:rsid w:val="00FA68F5"/>
    <w:rsid w:val="00FA693E"/>
    <w:rsid w:val="00FA6974"/>
    <w:rsid w:val="00FA69AE"/>
    <w:rsid w:val="00FA69D8"/>
    <w:rsid w:val="00FA7221"/>
    <w:rsid w:val="00FA7A66"/>
    <w:rsid w:val="00FB0316"/>
    <w:rsid w:val="00FB03F4"/>
    <w:rsid w:val="00FB0717"/>
    <w:rsid w:val="00FB073B"/>
    <w:rsid w:val="00FB0807"/>
    <w:rsid w:val="00FB085B"/>
    <w:rsid w:val="00FB0900"/>
    <w:rsid w:val="00FB0CC1"/>
    <w:rsid w:val="00FB1126"/>
    <w:rsid w:val="00FB143E"/>
    <w:rsid w:val="00FB18FF"/>
    <w:rsid w:val="00FB207F"/>
    <w:rsid w:val="00FB21FD"/>
    <w:rsid w:val="00FB2BA8"/>
    <w:rsid w:val="00FB2DBA"/>
    <w:rsid w:val="00FB2E43"/>
    <w:rsid w:val="00FB33A1"/>
    <w:rsid w:val="00FB3882"/>
    <w:rsid w:val="00FB38A2"/>
    <w:rsid w:val="00FB5401"/>
    <w:rsid w:val="00FB54B7"/>
    <w:rsid w:val="00FB5790"/>
    <w:rsid w:val="00FB5FA6"/>
    <w:rsid w:val="00FB69AF"/>
    <w:rsid w:val="00FB6F8E"/>
    <w:rsid w:val="00FC01AB"/>
    <w:rsid w:val="00FC05DF"/>
    <w:rsid w:val="00FC05E1"/>
    <w:rsid w:val="00FC087C"/>
    <w:rsid w:val="00FC20A7"/>
    <w:rsid w:val="00FC2420"/>
    <w:rsid w:val="00FC2904"/>
    <w:rsid w:val="00FC3635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668"/>
    <w:rsid w:val="00FD55CA"/>
    <w:rsid w:val="00FD6C5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9AD"/>
    <w:rsid w:val="00FE416B"/>
    <w:rsid w:val="00FE452F"/>
    <w:rsid w:val="00FE45B6"/>
    <w:rsid w:val="00FE5058"/>
    <w:rsid w:val="00FE50BB"/>
    <w:rsid w:val="00FE51A8"/>
    <w:rsid w:val="00FE51C6"/>
    <w:rsid w:val="00FE5A85"/>
    <w:rsid w:val="00FE5AD7"/>
    <w:rsid w:val="00FE686D"/>
    <w:rsid w:val="00FE6F13"/>
    <w:rsid w:val="00FE7717"/>
    <w:rsid w:val="00FE7A4D"/>
    <w:rsid w:val="00FE7AB4"/>
    <w:rsid w:val="00FE7B7B"/>
    <w:rsid w:val="00FE7D38"/>
    <w:rsid w:val="00FF0DAF"/>
    <w:rsid w:val="00FF0FCE"/>
    <w:rsid w:val="00FF1155"/>
    <w:rsid w:val="00FF20BC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C1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F4E7AD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"/>
    <w:rsid w:val="005E57C2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53CF6-3EF3-4D04-A24B-1ED9FD75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7</Pages>
  <Words>1970</Words>
  <Characters>7678</Characters>
  <Application>Microsoft Office Word</Application>
  <DocSecurity>0</DocSecurity>
  <Lines>63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2020-02-20T12:19:00Z</cp:lastPrinted>
  <dcterms:created xsi:type="dcterms:W3CDTF">2020-02-24T12:16:00Z</dcterms:created>
  <dcterms:modified xsi:type="dcterms:W3CDTF">2020-02-24T12:22:00Z</dcterms:modified>
</cp:coreProperties>
</file>