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D09" w:rsidRPr="002A7705" w:rsidRDefault="00432D09" w:rsidP="00F95BA3">
      <w:pPr>
        <w:pStyle w:val="Heading8"/>
        <w:rPr>
          <w:rFonts w:ascii="Angsana New" w:hAnsi="Angsana New" w:cs="Angsana New"/>
          <w:sz w:val="30"/>
          <w:szCs w:val="30"/>
          <w:cs/>
        </w:rPr>
      </w:pPr>
      <w:bookmarkStart w:id="0" w:name="Start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EB3C60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443D7" w:rsidRPr="00EB3C6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443D7" w:rsidRPr="00EB3C6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8443D7" w:rsidRPr="00EB3C6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8443D7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8443D7" w:rsidRPr="00EB3C6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8443D7" w:rsidRPr="00EB3C6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8443D7" w:rsidRPr="00EB3C60" w:rsidRDefault="005D13F9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8443D7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8443D7" w:rsidRPr="00EB3C6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8443D7" w:rsidRPr="00EB3C6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8443D7" w:rsidRPr="00EB3C6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tr w:rsidR="002227F1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2227F1" w:rsidRPr="00EB3C60" w:rsidRDefault="00901B72" w:rsidP="004038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2227F1" w:rsidRPr="00EB3C60" w:rsidRDefault="002227F1" w:rsidP="004038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2227F1" w:rsidRPr="00EB3C60" w:rsidRDefault="002227F1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  <w:tr w:rsidR="002227F1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2227F1" w:rsidRPr="00EB3C60" w:rsidRDefault="00901B72" w:rsidP="00A625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:rsidR="002227F1" w:rsidRPr="00EB3C60" w:rsidRDefault="002227F1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2227F1" w:rsidRPr="00EB3C60" w:rsidRDefault="002227F1" w:rsidP="000976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901B72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901B72" w:rsidRPr="00EB3C60" w:rsidRDefault="00901B72" w:rsidP="00983C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901B72" w:rsidRPr="00EB3C60" w:rsidRDefault="00901B72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901B72" w:rsidRPr="00EB3C60" w:rsidRDefault="00901B72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FE686D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FE686D" w:rsidRDefault="00FE686D" w:rsidP="00983C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:rsidR="00FE686D" w:rsidRPr="00EB3C60" w:rsidRDefault="00FE686D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FE686D" w:rsidRPr="00EB3C60" w:rsidRDefault="00FE686D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เงินลงทุนชั่วคราว</w:t>
            </w:r>
          </w:p>
        </w:tc>
      </w:tr>
      <w:tr w:rsidR="00DD1CDB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DD1CDB" w:rsidRPr="00EB3C60" w:rsidRDefault="00FE686D" w:rsidP="00983C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DD1CDB" w:rsidRPr="00EB3C60" w:rsidRDefault="00DD1CDB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DD1CDB" w:rsidRPr="00EB3C60" w:rsidRDefault="00DD1CDB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</w:tr>
      <w:tr w:rsidR="00DD1CDB" w:rsidRPr="00EB3C60" w:rsidTr="00A8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DD1CDB" w:rsidRPr="00EB3C60" w:rsidRDefault="00737B3F" w:rsidP="00A863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:rsidR="00DD1CDB" w:rsidRPr="00EB3C60" w:rsidRDefault="00DD1CDB" w:rsidP="00A863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DD1CDB" w:rsidRPr="00EB3C60" w:rsidRDefault="00DD1CDB" w:rsidP="00983C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สินค้าคงเหลือ </w:t>
            </w:r>
          </w:p>
        </w:tc>
      </w:tr>
      <w:tr w:rsidR="00400975" w:rsidRPr="00EB3C60" w:rsidTr="00A8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400975" w:rsidRDefault="00400975" w:rsidP="004009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:rsidR="00400975" w:rsidRPr="00EB3C60" w:rsidRDefault="00400975" w:rsidP="004009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400975" w:rsidRPr="006F32C7" w:rsidRDefault="00400975" w:rsidP="004009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F32C7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400975" w:rsidRPr="00EB3C60" w:rsidTr="00A863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400975" w:rsidRDefault="00400975" w:rsidP="004009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:rsidR="00400975" w:rsidRPr="00EB3C60" w:rsidRDefault="00400975" w:rsidP="004009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400975" w:rsidRPr="00EB3C60" w:rsidRDefault="00400975" w:rsidP="004009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400975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400975" w:rsidRPr="00EB3C60" w:rsidRDefault="00400975" w:rsidP="004009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:rsidR="00400975" w:rsidRPr="00EB3C60" w:rsidRDefault="00400975" w:rsidP="004009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400975" w:rsidRPr="00EB3C60" w:rsidRDefault="00400975" w:rsidP="004009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400975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400975" w:rsidRPr="00EB3C60" w:rsidRDefault="00400975" w:rsidP="004009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400975" w:rsidRPr="00EB3C60" w:rsidRDefault="00400975" w:rsidP="004009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400975" w:rsidRPr="00B24BF8" w:rsidRDefault="00400975" w:rsidP="004009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24BF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6F32C7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6F32C7" w:rsidRPr="006F32C7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6480" w:type="dxa"/>
          </w:tcPr>
          <w:p w:rsidR="006F32C7" w:rsidRPr="00B24BF8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24BF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เจ้าหนี้อื่น</w:t>
            </w:r>
          </w:p>
        </w:tc>
      </w:tr>
      <w:tr w:rsidR="006F32C7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6F32C7" w:rsidRPr="00B24BF8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24BF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6F32C7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6F32C7" w:rsidRPr="00B24BF8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24BF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</w:tr>
      <w:tr w:rsidR="006F32C7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6F32C7" w:rsidRPr="00B24BF8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24BF8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ใบสำคัญแสดงสิทธิที่จะซื้อหุ้น</w:t>
            </w:r>
          </w:p>
        </w:tc>
      </w:tr>
      <w:tr w:rsidR="006F32C7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6F32C7" w:rsidRPr="00B24BF8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24BF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สำรอง</w:t>
            </w:r>
          </w:p>
        </w:tc>
      </w:tr>
      <w:tr w:rsidR="006F32C7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6F32C7" w:rsidRPr="00B24BF8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24BF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ส่วนงานดำเนินงาน</w:t>
            </w:r>
            <w:r w:rsidR="007F03B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="007F03B8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และการจำแนกรายได้</w:t>
            </w:r>
          </w:p>
        </w:tc>
      </w:tr>
      <w:tr w:rsidR="006F32C7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6F32C7" w:rsidRPr="00B24BF8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24BF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ต้นทุนในการจัดจำหน่าย</w:t>
            </w:r>
          </w:p>
        </w:tc>
      </w:tr>
      <w:tr w:rsidR="006F32C7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6F32C7" w:rsidRPr="00B24BF8" w:rsidRDefault="006F32C7" w:rsidP="006F32C7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24BF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</w:tr>
      <w:tr w:rsidR="006F32C7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</w:tr>
      <w:tr w:rsidR="006F32C7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ค่าใช้จ่ายตามลักษณะ </w:t>
            </w:r>
          </w:p>
        </w:tc>
      </w:tr>
      <w:tr w:rsidR="006F32C7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6F32C7" w:rsidRPr="00EB3C60" w:rsidRDefault="006F32C7" w:rsidP="006F32C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3C60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6F32C7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6F32C7" w:rsidRPr="00EB3C60" w:rsidRDefault="006F32C7" w:rsidP="006F32C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3C60">
              <w:rPr>
                <w:rFonts w:ascii="Angsana New" w:hAnsi="Angsana New"/>
                <w:sz w:val="28"/>
                <w:szCs w:val="28"/>
                <w:cs/>
              </w:rPr>
              <w:t>กำไรต่อหุ้น</w:t>
            </w:r>
          </w:p>
        </w:tc>
      </w:tr>
      <w:tr w:rsidR="006F32C7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6F32C7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6F32C7" w:rsidRPr="00EB3C60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F32C7" w:rsidRPr="00EB3C60" w:rsidTr="00983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6F32C7" w:rsidRPr="00EB3C60" w:rsidTr="00983C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480" w:type="dxa"/>
          </w:tcPr>
          <w:p w:rsidR="006F32C7" w:rsidRPr="00EB3C60" w:rsidRDefault="006F32C7" w:rsidP="006F32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3C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:rsidR="00400975" w:rsidRDefault="009D48A9" w:rsidP="00737B3F">
      <w:r>
        <w:tab/>
      </w:r>
      <w:r w:rsidR="00737B3F">
        <w:tab/>
        <w:t xml:space="preserve">  </w:t>
      </w:r>
    </w:p>
    <w:p w:rsidR="006F32C7" w:rsidRDefault="00400975" w:rsidP="00737B3F">
      <w:pPr>
        <w:rPr>
          <w:cs/>
        </w:rPr>
      </w:pPr>
      <w:r>
        <w:rPr>
          <w:cs/>
        </w:rPr>
        <w:tab/>
      </w:r>
      <w:r>
        <w:rPr>
          <w:cs/>
        </w:rPr>
        <w:tab/>
      </w:r>
      <w:r w:rsidR="006F32C7">
        <w:rPr>
          <w:rFonts w:hint="cs"/>
          <w:cs/>
        </w:rPr>
        <w:t xml:space="preserve">  </w:t>
      </w:r>
    </w:p>
    <w:p w:rsidR="006F32C7" w:rsidRDefault="006F32C7" w:rsidP="006F32C7">
      <w:pPr>
        <w:rPr>
          <w:cs/>
        </w:rPr>
      </w:pPr>
      <w:r>
        <w:rPr>
          <w:cs/>
        </w:rPr>
        <w:br w:type="page"/>
      </w:r>
    </w:p>
    <w:p w:rsidR="005D3DDE" w:rsidRPr="00737B3F" w:rsidRDefault="006F32C7" w:rsidP="00737B3F">
      <w:pPr>
        <w:rPr>
          <w:sz w:val="30"/>
          <w:szCs w:val="30"/>
        </w:rPr>
      </w:pPr>
      <w:r>
        <w:rPr>
          <w:sz w:val="30"/>
          <w:szCs w:val="30"/>
          <w:cs/>
        </w:rPr>
        <w:lastRenderedPageBreak/>
        <w:tab/>
      </w: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 xml:space="preserve"> </w:t>
      </w:r>
      <w:r w:rsidR="005D3DDE" w:rsidRPr="00737B3F">
        <w:rPr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:rsidR="005D3DDE" w:rsidRPr="002A7705" w:rsidRDefault="005D3DDE" w:rsidP="00D21B1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6C31A2" w:rsidRPr="002A7705" w:rsidRDefault="006C31A2" w:rsidP="00D21B1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งบการเงินได้รับอนุมัติให้ออกงบการเงินจาก</w:t>
      </w:r>
      <w:r w:rsidR="00F222CD" w:rsidRPr="002A7705">
        <w:rPr>
          <w:rFonts w:ascii="Angsana New" w:hAnsi="Angsana New"/>
          <w:sz w:val="30"/>
          <w:szCs w:val="30"/>
          <w:cs/>
        </w:rPr>
        <w:t>คณะ</w:t>
      </w:r>
      <w:r w:rsidRPr="002A7705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87406">
        <w:rPr>
          <w:rFonts w:ascii="Angsana New" w:hAnsi="Angsana New"/>
          <w:sz w:val="30"/>
          <w:szCs w:val="30"/>
        </w:rPr>
        <w:t xml:space="preserve"> </w:t>
      </w:r>
      <w:r w:rsidR="00627E11">
        <w:rPr>
          <w:rFonts w:ascii="Angsana New" w:hAnsi="Angsana New"/>
          <w:sz w:val="30"/>
          <w:szCs w:val="30"/>
        </w:rPr>
        <w:t>24</w:t>
      </w:r>
      <w:r w:rsidR="00DC5488">
        <w:rPr>
          <w:rFonts w:ascii="Angsana New" w:hAnsi="Angsana New"/>
          <w:sz w:val="30"/>
          <w:szCs w:val="30"/>
        </w:rPr>
        <w:t xml:space="preserve"> </w:t>
      </w:r>
      <w:r w:rsidR="00DC548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C06FB">
        <w:rPr>
          <w:rFonts w:ascii="Angsana New" w:hAnsi="Angsana New"/>
          <w:sz w:val="30"/>
          <w:szCs w:val="30"/>
        </w:rPr>
        <w:t>256</w:t>
      </w:r>
      <w:r w:rsidR="005A2EFB">
        <w:rPr>
          <w:rFonts w:ascii="Angsana New" w:hAnsi="Angsana New" w:hint="cs"/>
          <w:sz w:val="30"/>
          <w:szCs w:val="30"/>
          <w:cs/>
        </w:rPr>
        <w:t>3</w:t>
      </w:r>
    </w:p>
    <w:p w:rsidR="002E2563" w:rsidRPr="002A7705" w:rsidRDefault="002E2563" w:rsidP="00D21B1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432D09" w:rsidRPr="002A7705" w:rsidRDefault="000105DF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ข้อมูล</w:t>
      </w:r>
      <w:r w:rsidR="00432D09" w:rsidRPr="002A7705">
        <w:rPr>
          <w:rFonts w:ascii="Angsana New" w:hAnsi="Angsana New" w:cs="Angsana New"/>
          <w:sz w:val="30"/>
          <w:szCs w:val="30"/>
          <w:cs/>
        </w:rPr>
        <w:t>ทั่วไป</w:t>
      </w:r>
    </w:p>
    <w:p w:rsidR="002E2563" w:rsidRPr="002A7705" w:rsidRDefault="002E2563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222CD" w:rsidRPr="00627E11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627E11">
        <w:rPr>
          <w:rFonts w:ascii="Angsana New" w:hAnsi="Angsana New"/>
          <w:spacing w:val="-4"/>
          <w:sz w:val="30"/>
          <w:szCs w:val="30"/>
          <w:cs/>
        </w:rPr>
        <w:t>บริษัท เอ็กโซติค ฟู้ด จำกัด</w:t>
      </w:r>
      <w:r w:rsidR="0073681F" w:rsidRPr="00627E11">
        <w:rPr>
          <w:rFonts w:ascii="Angsana New" w:hAnsi="Angsana New"/>
          <w:spacing w:val="-4"/>
          <w:sz w:val="30"/>
          <w:szCs w:val="30"/>
        </w:rPr>
        <w:t xml:space="preserve"> (</w:t>
      </w:r>
      <w:r w:rsidR="0073681F" w:rsidRPr="00627E11">
        <w:rPr>
          <w:rFonts w:ascii="Angsana New" w:hAnsi="Angsana New"/>
          <w:spacing w:val="-4"/>
          <w:sz w:val="30"/>
          <w:szCs w:val="30"/>
          <w:cs/>
        </w:rPr>
        <w:t>มหาชน</w:t>
      </w:r>
      <w:r w:rsidR="0073681F" w:rsidRPr="00627E11">
        <w:rPr>
          <w:rFonts w:ascii="Angsana New" w:hAnsi="Angsana New"/>
          <w:spacing w:val="-4"/>
          <w:sz w:val="30"/>
          <w:szCs w:val="30"/>
        </w:rPr>
        <w:t xml:space="preserve">) </w:t>
      </w:r>
      <w:r w:rsidRPr="00627E11">
        <w:rPr>
          <w:rFonts w:ascii="Angsana New" w:hAnsi="Angsana New"/>
          <w:spacing w:val="-4"/>
          <w:sz w:val="30"/>
          <w:szCs w:val="30"/>
        </w:rPr>
        <w:t xml:space="preserve"> </w:t>
      </w:r>
      <w:r w:rsidRPr="00627E11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Pr="00627E11">
        <w:rPr>
          <w:rFonts w:ascii="Angsana New" w:hAnsi="Angsana New"/>
          <w:spacing w:val="-4"/>
          <w:sz w:val="30"/>
          <w:szCs w:val="30"/>
        </w:rPr>
        <w:t xml:space="preserve"> </w:t>
      </w:r>
      <w:r w:rsidRPr="00627E11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</w:t>
      </w:r>
      <w:r w:rsidRPr="006F32C7">
        <w:rPr>
          <w:rFonts w:ascii="Angsana New" w:hAnsi="Angsana New"/>
          <w:spacing w:val="-4"/>
          <w:sz w:val="30"/>
          <w:szCs w:val="30"/>
          <w:cs/>
        </w:rPr>
        <w:t>ไทย</w:t>
      </w:r>
      <w:r w:rsidR="00DB2846" w:rsidRPr="006F32C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27E11" w:rsidRPr="006F32C7">
        <w:rPr>
          <w:rFonts w:ascii="Angsana New" w:hAnsi="Angsana New"/>
          <w:sz w:val="30"/>
          <w:szCs w:val="30"/>
          <w:cs/>
        </w:rPr>
        <w:t xml:space="preserve">และจดทะเบียนกับตลาดหลักทรัพย์เอ็ม เอ ไอ </w:t>
      </w:r>
      <w:r w:rsidR="00627E11" w:rsidRPr="006F32C7">
        <w:rPr>
          <w:rFonts w:ascii="Angsana New" w:hAnsi="Angsana New"/>
          <w:sz w:val="30"/>
          <w:szCs w:val="30"/>
        </w:rPr>
        <w:t xml:space="preserve">(MAI) </w:t>
      </w:r>
      <w:r w:rsidR="00627E11" w:rsidRPr="006F32C7">
        <w:rPr>
          <w:rFonts w:ascii="Angsana New" w:hAnsi="Angsana New" w:hint="cs"/>
          <w:sz w:val="30"/>
          <w:szCs w:val="30"/>
          <w:cs/>
        </w:rPr>
        <w:t>เมื่อ เดือน</w:t>
      </w:r>
      <w:r w:rsidR="00627E11" w:rsidRPr="006F32C7">
        <w:rPr>
          <w:rFonts w:ascii="Angsana New" w:hAnsi="Angsana New"/>
          <w:sz w:val="30"/>
          <w:szCs w:val="30"/>
          <w:cs/>
        </w:rPr>
        <w:t xml:space="preserve">สิงหาคม </w:t>
      </w:r>
      <w:r w:rsidR="00627E11" w:rsidRPr="006F32C7">
        <w:rPr>
          <w:rFonts w:ascii="Angsana New" w:hAnsi="Angsana New"/>
          <w:sz w:val="30"/>
          <w:szCs w:val="30"/>
        </w:rPr>
        <w:t>2557</w:t>
      </w:r>
      <w:r w:rsidR="00DF7E50">
        <w:rPr>
          <w:rFonts w:ascii="Angsana New" w:hAnsi="Angsana New"/>
          <w:sz w:val="30"/>
          <w:szCs w:val="30"/>
        </w:rPr>
        <w:t xml:space="preserve"> </w:t>
      </w:r>
      <w:r w:rsidR="00627E11" w:rsidRPr="006F32C7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โดยมีที่อยู่จดทะเบียนของบริษัทตั้งอยู่</w:t>
      </w:r>
      <w:r w:rsidR="00627E11" w:rsidRPr="00627E11">
        <w:rPr>
          <w:rFonts w:ascii="Angsana New" w:hAnsi="Angsana New"/>
          <w:sz w:val="30"/>
          <w:szCs w:val="30"/>
          <w:cs/>
        </w:rPr>
        <w:t>เลขที่</w:t>
      </w:r>
      <w:r w:rsidR="00627E11" w:rsidRPr="00627E11">
        <w:rPr>
          <w:rFonts w:ascii="Angsana New" w:hAnsi="Angsana New"/>
          <w:sz w:val="30"/>
          <w:szCs w:val="30"/>
        </w:rPr>
        <w:t xml:space="preserve"> </w:t>
      </w:r>
      <w:r w:rsidR="00627E11" w:rsidRPr="00627E11">
        <w:rPr>
          <w:rFonts w:ascii="Angsana New" w:hAnsi="Angsana New"/>
          <w:sz w:val="30"/>
          <w:szCs w:val="30"/>
          <w:cs/>
        </w:rPr>
        <w:t>ดังนี้</w:t>
      </w:r>
    </w:p>
    <w:p w:rsidR="00F222CD" w:rsidRPr="002A7705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222CD" w:rsidRPr="002A7705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สำนักงานใหญ่</w:t>
      </w:r>
      <w:r w:rsidRPr="002A7705">
        <w:rPr>
          <w:rFonts w:ascii="Angsana New" w:hAnsi="Angsana New"/>
          <w:sz w:val="30"/>
          <w:szCs w:val="30"/>
        </w:rPr>
        <w:t xml:space="preserve">  :  </w:t>
      </w:r>
      <w:r w:rsidRPr="002A7705">
        <w:rPr>
          <w:rFonts w:ascii="Angsana New" w:hAnsi="Angsana New"/>
          <w:spacing w:val="-6"/>
          <w:sz w:val="30"/>
          <w:szCs w:val="30"/>
          <w:cs/>
        </w:rPr>
        <w:t>เลขที่ 49/42 หมู่ 5 ตำบลทุ่งสุขลา อำเภอศรีราชา จังหวัดชลบุรี</w:t>
      </w:r>
      <w:r w:rsidRPr="002A7705">
        <w:rPr>
          <w:rFonts w:ascii="Angsana New" w:hAnsi="Angsana New"/>
          <w:sz w:val="30"/>
          <w:szCs w:val="30"/>
          <w:cs/>
        </w:rPr>
        <w:t xml:space="preserve"> </w:t>
      </w:r>
    </w:p>
    <w:p w:rsidR="00F222CD" w:rsidRPr="002A7705" w:rsidRDefault="00C40815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สำนักงานสาขา </w:t>
      </w:r>
      <w:r w:rsidR="00B0100E" w:rsidRPr="002A7705">
        <w:rPr>
          <w:rFonts w:ascii="Angsana New" w:hAnsi="Angsana New"/>
          <w:sz w:val="30"/>
          <w:szCs w:val="30"/>
        </w:rPr>
        <w:t>: </w:t>
      </w:r>
      <w:r w:rsidR="00B0100E" w:rsidRPr="002A7705">
        <w:rPr>
          <w:rFonts w:ascii="Angsana New" w:hAnsi="Angsana New"/>
          <w:spacing w:val="-6"/>
          <w:sz w:val="30"/>
          <w:szCs w:val="30"/>
        </w:rPr>
        <w:t xml:space="preserve"> </w:t>
      </w:r>
      <w:r w:rsidR="00F222CD" w:rsidRPr="002A7705">
        <w:rPr>
          <w:rFonts w:ascii="Angsana New" w:hAnsi="Angsana New"/>
          <w:spacing w:val="-6"/>
          <w:sz w:val="30"/>
          <w:szCs w:val="30"/>
          <w:cs/>
        </w:rPr>
        <w:t xml:space="preserve">เลขที่ </w:t>
      </w:r>
      <w:r w:rsidR="00F222CD" w:rsidRPr="002A7705">
        <w:rPr>
          <w:rFonts w:ascii="Angsana New" w:hAnsi="Angsana New"/>
          <w:spacing w:val="-6"/>
          <w:sz w:val="30"/>
          <w:szCs w:val="30"/>
        </w:rPr>
        <w:t>130</w:t>
      </w:r>
      <w:r w:rsidR="000332EF" w:rsidRPr="002A7705">
        <w:rPr>
          <w:rFonts w:ascii="Angsana New" w:hAnsi="Angsana New"/>
          <w:spacing w:val="-6"/>
          <w:sz w:val="30"/>
          <w:szCs w:val="30"/>
        </w:rPr>
        <w:t xml:space="preserve"> </w:t>
      </w:r>
      <w:r w:rsidR="00F222CD" w:rsidRPr="002A7705">
        <w:rPr>
          <w:rFonts w:ascii="Angsana New" w:hAnsi="Angsana New"/>
          <w:spacing w:val="-6"/>
          <w:sz w:val="30"/>
          <w:szCs w:val="30"/>
        </w:rPr>
        <w:t>-132</w:t>
      </w:r>
      <w:r w:rsidR="00F222CD" w:rsidRPr="002A7705">
        <w:rPr>
          <w:rFonts w:ascii="Angsana New" w:hAnsi="Angsana New"/>
          <w:spacing w:val="-6"/>
          <w:sz w:val="30"/>
          <w:szCs w:val="30"/>
          <w:cs/>
        </w:rPr>
        <w:t xml:space="preserve"> อาคารสินธร ทาวเวอร์</w:t>
      </w:r>
      <w:r w:rsidR="00F222CD" w:rsidRPr="002A7705">
        <w:rPr>
          <w:rFonts w:ascii="Angsana New" w:hAnsi="Angsana New"/>
          <w:spacing w:val="-6"/>
          <w:sz w:val="30"/>
          <w:szCs w:val="30"/>
        </w:rPr>
        <w:t xml:space="preserve"> 2 </w:t>
      </w:r>
      <w:r w:rsidR="00F222CD" w:rsidRPr="002A7705">
        <w:rPr>
          <w:rFonts w:ascii="Angsana New" w:hAnsi="Angsana New"/>
          <w:spacing w:val="-6"/>
          <w:sz w:val="30"/>
          <w:szCs w:val="30"/>
          <w:cs/>
        </w:rPr>
        <w:t xml:space="preserve">ชั้นที่ </w:t>
      </w:r>
      <w:r w:rsidR="00F222CD" w:rsidRPr="002A7705">
        <w:rPr>
          <w:rFonts w:ascii="Angsana New" w:hAnsi="Angsana New"/>
          <w:spacing w:val="-6"/>
          <w:sz w:val="30"/>
          <w:szCs w:val="30"/>
        </w:rPr>
        <w:t xml:space="preserve">9 </w:t>
      </w:r>
      <w:r w:rsidRPr="002A7705">
        <w:rPr>
          <w:rFonts w:ascii="Angsana New" w:hAnsi="Angsana New"/>
          <w:spacing w:val="-6"/>
          <w:sz w:val="30"/>
          <w:szCs w:val="30"/>
          <w:cs/>
        </w:rPr>
        <w:t>ถนนวิทยุ แขวงลุมพินี เขตปทุมวัน</w:t>
      </w:r>
      <w:r w:rsidRPr="002A7705">
        <w:rPr>
          <w:rFonts w:ascii="Angsana New" w:hAnsi="Angsana New"/>
          <w:spacing w:val="-6"/>
          <w:sz w:val="30"/>
          <w:szCs w:val="30"/>
        </w:rPr>
        <w:t xml:space="preserve"> </w:t>
      </w:r>
      <w:r w:rsidR="00F222CD" w:rsidRPr="002A7705">
        <w:rPr>
          <w:rFonts w:ascii="Angsana New" w:hAnsi="Angsana New"/>
          <w:spacing w:val="-6"/>
          <w:sz w:val="30"/>
          <w:szCs w:val="30"/>
          <w:cs/>
        </w:rPr>
        <w:t>กรุงเทพมหานคร</w:t>
      </w:r>
    </w:p>
    <w:p w:rsidR="00492E02" w:rsidRDefault="00492E02" w:rsidP="00492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2A7705">
        <w:rPr>
          <w:rFonts w:ascii="Angsana New" w:hAnsi="Angsana New"/>
          <w:spacing w:val="-4"/>
          <w:sz w:val="30"/>
          <w:szCs w:val="30"/>
          <w:cs/>
        </w:rPr>
        <w:t>สำนักงานสาขา</w:t>
      </w:r>
      <w:r w:rsidRPr="002A7705">
        <w:rPr>
          <w:rFonts w:ascii="Angsana New" w:hAnsi="Angsana New"/>
          <w:spacing w:val="-4"/>
          <w:sz w:val="30"/>
          <w:szCs w:val="30"/>
        </w:rPr>
        <w:t xml:space="preserve"> : </w:t>
      </w:r>
      <w:r w:rsidR="00C40815" w:rsidRPr="002A7705">
        <w:rPr>
          <w:rFonts w:ascii="Angsana New" w:hAnsi="Angsana New"/>
          <w:spacing w:val="-4"/>
          <w:sz w:val="30"/>
          <w:szCs w:val="30"/>
        </w:rPr>
        <w:t xml:space="preserve"> </w:t>
      </w:r>
      <w:r w:rsidRPr="002A7705">
        <w:rPr>
          <w:rFonts w:ascii="Angsana New" w:hAnsi="Angsana New"/>
          <w:spacing w:val="-4"/>
          <w:sz w:val="30"/>
          <w:szCs w:val="30"/>
          <w:cs/>
        </w:rPr>
        <w:t>เลขที่ 7/474 หมู่ที่ 6 ตำบลมาบยางพร อำเภอปลวกแดง จังหวัดระยอง</w:t>
      </w:r>
    </w:p>
    <w:p w:rsidR="00BC06FB" w:rsidRPr="00DF7E50" w:rsidRDefault="00BC06FB" w:rsidP="00BC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DF7E50">
        <w:rPr>
          <w:rFonts w:ascii="Angsana New" w:hAnsi="Angsana New"/>
          <w:spacing w:val="-4"/>
          <w:sz w:val="30"/>
          <w:szCs w:val="30"/>
          <w:cs/>
        </w:rPr>
        <w:t>สำนักงานสาขา</w:t>
      </w:r>
      <w:r w:rsidRPr="00DF7E50">
        <w:rPr>
          <w:rFonts w:ascii="Angsana New" w:hAnsi="Angsana New"/>
          <w:spacing w:val="-4"/>
          <w:sz w:val="30"/>
          <w:szCs w:val="30"/>
        </w:rPr>
        <w:t xml:space="preserve"> :  </w:t>
      </w:r>
      <w:r w:rsidRPr="00DF7E50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Pr="00DF7E50">
        <w:rPr>
          <w:rFonts w:ascii="Angsana New" w:hAnsi="Angsana New"/>
          <w:spacing w:val="-4"/>
          <w:sz w:val="30"/>
          <w:szCs w:val="30"/>
        </w:rPr>
        <w:t>248</w:t>
      </w:r>
      <w:r w:rsidRPr="00DF7E50">
        <w:rPr>
          <w:rFonts w:ascii="Angsana New" w:hAnsi="Angsana New"/>
          <w:spacing w:val="-4"/>
          <w:sz w:val="30"/>
          <w:szCs w:val="30"/>
          <w:cs/>
        </w:rPr>
        <w:t>/</w:t>
      </w:r>
      <w:r w:rsidRPr="00DF7E50">
        <w:rPr>
          <w:rFonts w:ascii="Angsana New" w:hAnsi="Angsana New"/>
          <w:spacing w:val="-4"/>
          <w:sz w:val="30"/>
          <w:szCs w:val="30"/>
        </w:rPr>
        <w:t>1</w:t>
      </w:r>
      <w:r w:rsidRPr="00DF7E50">
        <w:rPr>
          <w:rFonts w:ascii="Angsana New" w:hAnsi="Angsana New"/>
          <w:spacing w:val="-4"/>
          <w:sz w:val="30"/>
          <w:szCs w:val="30"/>
          <w:cs/>
        </w:rPr>
        <w:t xml:space="preserve"> หมู่ที่ </w:t>
      </w:r>
      <w:r w:rsidRPr="00DF7E50">
        <w:rPr>
          <w:rFonts w:ascii="Angsana New" w:hAnsi="Angsana New"/>
          <w:spacing w:val="-4"/>
          <w:sz w:val="30"/>
          <w:szCs w:val="30"/>
        </w:rPr>
        <w:t>2</w:t>
      </w:r>
      <w:r w:rsidRPr="00DF7E50">
        <w:rPr>
          <w:rFonts w:ascii="Angsana New" w:hAnsi="Angsana New"/>
          <w:spacing w:val="-4"/>
          <w:sz w:val="30"/>
          <w:szCs w:val="30"/>
          <w:cs/>
        </w:rPr>
        <w:t xml:space="preserve"> ตำบล</w:t>
      </w:r>
      <w:r w:rsidRPr="00DF7E50">
        <w:rPr>
          <w:rFonts w:ascii="Angsana New" w:hAnsi="Angsana New" w:hint="cs"/>
          <w:spacing w:val="-4"/>
          <w:sz w:val="30"/>
          <w:szCs w:val="30"/>
          <w:cs/>
        </w:rPr>
        <w:t>ในเมือง</w:t>
      </w:r>
      <w:r w:rsidRPr="00DF7E50">
        <w:rPr>
          <w:rFonts w:ascii="Angsana New" w:hAnsi="Angsana New"/>
          <w:spacing w:val="-4"/>
          <w:sz w:val="30"/>
          <w:szCs w:val="30"/>
          <w:cs/>
        </w:rPr>
        <w:t xml:space="preserve"> อำเภอ</w:t>
      </w:r>
      <w:r w:rsidRPr="00DF7E50">
        <w:rPr>
          <w:rFonts w:ascii="Angsana New" w:hAnsi="Angsana New" w:hint="cs"/>
          <w:spacing w:val="-4"/>
          <w:sz w:val="30"/>
          <w:szCs w:val="30"/>
          <w:cs/>
        </w:rPr>
        <w:t>สวรรคโลก</w:t>
      </w:r>
      <w:r w:rsidRPr="00DF7E50">
        <w:rPr>
          <w:rFonts w:ascii="Angsana New" w:hAnsi="Angsana New"/>
          <w:spacing w:val="-4"/>
          <w:sz w:val="30"/>
          <w:szCs w:val="30"/>
          <w:cs/>
        </w:rPr>
        <w:t xml:space="preserve"> จังหวัด</w:t>
      </w:r>
      <w:r w:rsidRPr="00DF7E50">
        <w:rPr>
          <w:rFonts w:ascii="Angsana New" w:hAnsi="Angsana New" w:hint="cs"/>
          <w:spacing w:val="-4"/>
          <w:sz w:val="30"/>
          <w:szCs w:val="30"/>
          <w:cs/>
        </w:rPr>
        <w:t>สุโขทัย</w:t>
      </w:r>
    </w:p>
    <w:p w:rsidR="00627E11" w:rsidRPr="00DF7E50" w:rsidRDefault="00627E11" w:rsidP="00BC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DF7E50">
        <w:rPr>
          <w:rFonts w:ascii="Angsana New" w:hAnsi="Angsana New" w:hint="cs"/>
          <w:spacing w:val="-4"/>
          <w:sz w:val="30"/>
          <w:szCs w:val="30"/>
          <w:cs/>
        </w:rPr>
        <w:t xml:space="preserve">สำนักงานสาขา </w:t>
      </w:r>
      <w:r w:rsidRPr="00DF7E50">
        <w:rPr>
          <w:rFonts w:ascii="Angsana New" w:hAnsi="Angsana New"/>
          <w:spacing w:val="-4"/>
          <w:sz w:val="30"/>
          <w:szCs w:val="30"/>
        </w:rPr>
        <w:t xml:space="preserve">: </w:t>
      </w:r>
      <w:r w:rsidR="00157FAF" w:rsidRPr="00DF7E50">
        <w:rPr>
          <w:rFonts w:ascii="Angsana New" w:hAnsi="Angsana New"/>
          <w:spacing w:val="-4"/>
          <w:sz w:val="30"/>
          <w:szCs w:val="30"/>
          <w:cs/>
        </w:rPr>
        <w:t xml:space="preserve">เลขที่ 99/6 หมู่ 4 ตำบลทับยายเชียง อำเภอพรหมพิราม จังหวัดพิษณุโลก </w:t>
      </w:r>
    </w:p>
    <w:p w:rsidR="00F222CD" w:rsidRPr="00DF7E50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222CD" w:rsidRPr="002A7705" w:rsidRDefault="00363569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7E50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="00F222CD" w:rsidRPr="00DF7E50">
        <w:rPr>
          <w:rFonts w:ascii="Angsana New" w:hAnsi="Angsana New"/>
          <w:sz w:val="30"/>
          <w:szCs w:val="30"/>
          <w:cs/>
        </w:rPr>
        <w:t xml:space="preserve">ได้แก่ </w:t>
      </w:r>
      <w:r w:rsidR="0073681F" w:rsidRPr="00DF7E50">
        <w:rPr>
          <w:rFonts w:ascii="Angsana New" w:hAnsi="Angsana New"/>
          <w:sz w:val="30"/>
          <w:szCs w:val="30"/>
          <w:cs/>
        </w:rPr>
        <w:t>กลุ่มครอบครัวจันทรัช</w:t>
      </w:r>
      <w:r w:rsidR="00DB2846" w:rsidRPr="00DF7E50">
        <w:rPr>
          <w:rFonts w:ascii="Angsana New" w:hAnsi="Angsana New"/>
          <w:sz w:val="30"/>
          <w:szCs w:val="30"/>
          <w:cs/>
        </w:rPr>
        <w:t xml:space="preserve"> </w:t>
      </w:r>
      <w:r w:rsidR="0073681F" w:rsidRPr="00DF7E50">
        <w:rPr>
          <w:rFonts w:ascii="Angsana New" w:hAnsi="Angsana New"/>
          <w:sz w:val="30"/>
          <w:szCs w:val="30"/>
          <w:cs/>
        </w:rPr>
        <w:t>ซึ่งถือหุ้นในบริษัท</w:t>
      </w:r>
      <w:r w:rsidR="00DB2846" w:rsidRPr="00DF7E50">
        <w:rPr>
          <w:rFonts w:ascii="Angsana New" w:hAnsi="Angsana New"/>
          <w:sz w:val="30"/>
          <w:szCs w:val="30"/>
          <w:cs/>
        </w:rPr>
        <w:t>รวมร้อยละ</w:t>
      </w:r>
      <w:r w:rsidR="00F222CD" w:rsidRPr="00DF7E50">
        <w:rPr>
          <w:rFonts w:ascii="Angsana New" w:hAnsi="Angsana New"/>
          <w:sz w:val="30"/>
          <w:szCs w:val="30"/>
        </w:rPr>
        <w:t xml:space="preserve"> </w:t>
      </w:r>
      <w:r w:rsidR="0063180E" w:rsidRPr="00DF7E50">
        <w:rPr>
          <w:rFonts w:ascii="Angsana New" w:hAnsi="Angsana New"/>
          <w:sz w:val="30"/>
          <w:szCs w:val="30"/>
        </w:rPr>
        <w:t>62.20</w:t>
      </w:r>
    </w:p>
    <w:p w:rsidR="00F222CD" w:rsidRPr="002A7705" w:rsidRDefault="00F222CD" w:rsidP="00F22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222CD" w:rsidRPr="002A7705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บริษัทดำเนินธุรกิจหลักเป็นผู้ผลิตและส่งออกซอสปรุงรส น้ำจิ้มปรุงรส น้ำผลไม้ เครื่องกระป๋อง รวมถึงผลิตภัณฑ์จากพืชผักผลไม้</w:t>
      </w:r>
    </w:p>
    <w:p w:rsidR="004E72FB" w:rsidRPr="002A7705" w:rsidRDefault="004E72FB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75022" w:rsidRPr="002A7705" w:rsidRDefault="00F75022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 xml:space="preserve">เกณฑ์การจัดทำงบการเงิน </w:t>
      </w:r>
    </w:p>
    <w:p w:rsidR="00BF0C27" w:rsidRPr="002A7705" w:rsidRDefault="00BF0C27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80A02" w:rsidRPr="00FE0B28" w:rsidRDefault="00480A02" w:rsidP="00A61DD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E0B28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480A02" w:rsidRPr="002A7705" w:rsidRDefault="00480A02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222CD" w:rsidRPr="002A7705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E62FA">
        <w:rPr>
          <w:rFonts w:ascii="Angsana New" w:hAnsi="Angsana New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2A7705">
        <w:rPr>
          <w:rFonts w:ascii="Angsana New" w:hAnsi="Angsana New"/>
          <w:sz w:val="30"/>
          <w:szCs w:val="30"/>
          <w:cs/>
        </w:rPr>
        <w:t xml:space="preserve">สภาวิชาชีพบัญชีฯ </w:t>
      </w:r>
      <w:r w:rsidR="00B04F91" w:rsidRPr="002A770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575425" w:rsidRPr="002A7705" w:rsidRDefault="00575425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70C79" w:rsidRDefault="00C70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5B7BFC" w:rsidRPr="006F32C7" w:rsidRDefault="00EE62FA" w:rsidP="009D4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มาตรฐานการรายงานทางการเงินหลายฉบับ</w:t>
      </w:r>
      <w:r w:rsidR="00054F4F" w:rsidRPr="002A7705">
        <w:rPr>
          <w:rFonts w:ascii="Angsana New" w:hAnsi="Angsana New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>มีการ</w:t>
      </w:r>
      <w:r w:rsidR="00054F4F" w:rsidRPr="002A7705">
        <w:rPr>
          <w:rFonts w:ascii="Angsana New" w:hAnsi="Angsana New"/>
          <w:sz w:val="30"/>
          <w:szCs w:val="30"/>
          <w:cs/>
        </w:rPr>
        <w:t>ออกและปรับปรุง</w:t>
      </w:r>
      <w:r>
        <w:rPr>
          <w:rFonts w:ascii="Angsana New" w:hAnsi="Angsana New" w:hint="cs"/>
          <w:sz w:val="30"/>
          <w:szCs w:val="30"/>
          <w:cs/>
        </w:rPr>
        <w:t>ใหม่</w:t>
      </w:r>
      <w:r w:rsidR="00054F4F" w:rsidRPr="002A7705">
        <w:rPr>
          <w:rFonts w:ascii="Angsana New" w:hAnsi="Angsana New"/>
          <w:sz w:val="30"/>
          <w:szCs w:val="30"/>
        </w:rPr>
        <w:t xml:space="preserve"> </w:t>
      </w:r>
      <w:r w:rsidR="00054F4F" w:rsidRPr="002A7705">
        <w:rPr>
          <w:rFonts w:ascii="Angsana New" w:hAnsi="Angsana New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="00054F4F" w:rsidRPr="002A7705">
        <w:rPr>
          <w:rFonts w:ascii="Angsana New" w:hAnsi="Angsana New"/>
          <w:sz w:val="30"/>
          <w:szCs w:val="30"/>
          <w:rtl/>
          <w:cs/>
        </w:rPr>
        <w:t xml:space="preserve">1 </w:t>
      </w:r>
      <w:r w:rsidR="00054F4F" w:rsidRPr="002A7705">
        <w:rPr>
          <w:rFonts w:ascii="Angsana New" w:hAnsi="Angsana New"/>
          <w:sz w:val="30"/>
          <w:szCs w:val="30"/>
        </w:rPr>
        <w:t xml:space="preserve"> </w:t>
      </w:r>
      <w:r w:rsidR="00054F4F" w:rsidRPr="002A7705">
        <w:rPr>
          <w:rFonts w:ascii="Angsana New" w:hAnsi="Angsana New"/>
          <w:sz w:val="30"/>
          <w:szCs w:val="30"/>
          <w:cs/>
        </w:rPr>
        <w:t xml:space="preserve">มกราคม </w:t>
      </w:r>
      <w:r w:rsidR="00DC5488">
        <w:rPr>
          <w:rFonts w:ascii="Angsana New" w:hAnsi="Angsana New"/>
          <w:sz w:val="30"/>
          <w:szCs w:val="30"/>
          <w:rtl/>
          <w:cs/>
        </w:rPr>
        <w:t>25</w:t>
      </w:r>
      <w:r w:rsidR="00F0516E">
        <w:rPr>
          <w:rFonts w:ascii="Angsana New" w:hAnsi="Angsana New" w:hint="cs"/>
          <w:sz w:val="30"/>
          <w:szCs w:val="30"/>
          <w:cs/>
        </w:rPr>
        <w:t>6</w:t>
      </w:r>
      <w:r w:rsidR="005A2EFB">
        <w:rPr>
          <w:rFonts w:ascii="Angsana New" w:hAnsi="Angsana New" w:hint="cs"/>
          <w:sz w:val="30"/>
          <w:szCs w:val="30"/>
          <w:cs/>
        </w:rPr>
        <w:t>2</w:t>
      </w:r>
      <w:r w:rsidR="00054F4F" w:rsidRPr="002A7705">
        <w:rPr>
          <w:rFonts w:ascii="Angsana New" w:hAnsi="Angsana New"/>
          <w:sz w:val="30"/>
          <w:szCs w:val="30"/>
        </w:rPr>
        <w:t xml:space="preserve"> </w:t>
      </w:r>
      <w:r w:rsidR="00054F4F" w:rsidRPr="002A7705">
        <w:rPr>
          <w:rFonts w:ascii="Angsana New" w:hAnsi="Angsana New"/>
          <w:sz w:val="30"/>
          <w:szCs w:val="30"/>
          <w:cs/>
        </w:rPr>
        <w:t>การ</w:t>
      </w:r>
      <w:r w:rsidR="00F0516E">
        <w:rPr>
          <w:rFonts w:ascii="Angsana New" w:hAnsi="Angsana New" w:hint="cs"/>
          <w:sz w:val="30"/>
          <w:szCs w:val="30"/>
          <w:cs/>
        </w:rPr>
        <w:t>ถือ</w:t>
      </w:r>
      <w:r w:rsidR="00054F4F" w:rsidRPr="002A7705">
        <w:rPr>
          <w:rFonts w:ascii="Angsana New" w:hAnsi="Angsana New"/>
          <w:sz w:val="30"/>
          <w:szCs w:val="30"/>
          <w:cs/>
        </w:rPr>
        <w:t xml:space="preserve">ปฏิบัติตามมาตรฐานการรายงานทางการเงินที่ออกและปรับปรุงใหม่นั้น </w:t>
      </w:r>
      <w:r w:rsidR="00627E11" w:rsidRPr="006F32C7">
        <w:rPr>
          <w:rFonts w:ascii="Angsana New" w:hAnsi="Angsana New"/>
          <w:sz w:val="30"/>
          <w:szCs w:val="30"/>
          <w:cs/>
        </w:rPr>
        <w:t>มีผลให้เกิดการเปลี่ยนแปลงนโยบายการบัญชีของ</w:t>
      </w:r>
      <w:r w:rsidR="00627E11" w:rsidRPr="006F32C7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4F20E0" w:rsidRPr="004F20E0">
        <w:rPr>
          <w:rFonts w:ascii="Angsana New" w:hAnsi="Angsana New"/>
          <w:sz w:val="30"/>
          <w:szCs w:val="30"/>
          <w:cs/>
        </w:rPr>
        <w:t>ซึ่งไม่มีผลกระทบอย่างมีสาระสำคัญต่องบการเงินของบริษัท ทั้งนี้บริษัทได้ปฏิบัติตามมาตรฐานการรายงานทางการเงิน</w:t>
      </w:r>
      <w:r w:rsidR="004F20E0" w:rsidRPr="004F20E0">
        <w:rPr>
          <w:rFonts w:ascii="Angsana New" w:hAnsi="Angsana New"/>
          <w:sz w:val="30"/>
          <w:szCs w:val="30"/>
        </w:rPr>
        <w:t xml:space="preserve"> </w:t>
      </w:r>
      <w:r w:rsidR="004F20E0" w:rsidRPr="004F20E0">
        <w:rPr>
          <w:rFonts w:ascii="Angsana New" w:hAnsi="Angsana New"/>
          <w:sz w:val="30"/>
          <w:szCs w:val="30"/>
          <w:cs/>
        </w:rPr>
        <w:t>ฉบับที่</w:t>
      </w:r>
      <w:r w:rsidR="004F20E0" w:rsidRPr="004F20E0">
        <w:rPr>
          <w:rFonts w:ascii="Angsana New" w:hAnsi="Angsana New"/>
          <w:sz w:val="30"/>
          <w:szCs w:val="30"/>
        </w:rPr>
        <w:t xml:space="preserve"> 15 </w:t>
      </w:r>
      <w:r w:rsidR="004F20E0" w:rsidRPr="004F20E0">
        <w:rPr>
          <w:rFonts w:ascii="Angsana New" w:hAnsi="Angsana New"/>
          <w:sz w:val="30"/>
          <w:szCs w:val="30"/>
          <w:cs/>
        </w:rPr>
        <w:t>เรื่อง</w:t>
      </w:r>
      <w:r w:rsidR="004F20E0" w:rsidRPr="004F20E0">
        <w:rPr>
          <w:rFonts w:ascii="Angsana New" w:hAnsi="Angsana New"/>
          <w:sz w:val="30"/>
          <w:szCs w:val="30"/>
        </w:rPr>
        <w:t xml:space="preserve"> </w:t>
      </w:r>
      <w:r w:rsidR="004F20E0" w:rsidRPr="004F20E0">
        <w:rPr>
          <w:rFonts w:ascii="Angsana New" w:hAnsi="Angsana New"/>
          <w:sz w:val="30"/>
          <w:szCs w:val="30"/>
          <w:cs/>
        </w:rPr>
        <w:t>รายได้จากสัญญาที่ทำกับลูกค้า</w:t>
      </w:r>
      <w:r w:rsidR="004F20E0" w:rsidRPr="004F20E0">
        <w:rPr>
          <w:rFonts w:ascii="Angsana New" w:hAnsi="Angsana New"/>
          <w:sz w:val="30"/>
          <w:szCs w:val="30"/>
        </w:rPr>
        <w:t xml:space="preserve"> (“TFRS 15”) </w:t>
      </w:r>
      <w:r w:rsidR="004F20E0" w:rsidRPr="004F20E0">
        <w:rPr>
          <w:rFonts w:ascii="Angsana New" w:hAnsi="Angsana New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="004F20E0" w:rsidRPr="004F20E0">
        <w:rPr>
          <w:rFonts w:ascii="Angsana New" w:hAnsi="Angsana New"/>
          <w:sz w:val="30"/>
          <w:szCs w:val="30"/>
        </w:rPr>
        <w:t xml:space="preserve">18 </w:t>
      </w:r>
      <w:r w:rsidR="004F20E0" w:rsidRPr="004F20E0">
        <w:rPr>
          <w:rFonts w:ascii="Angsana New" w:hAnsi="Angsana New"/>
          <w:sz w:val="30"/>
          <w:szCs w:val="30"/>
          <w:cs/>
        </w:rPr>
        <w:t>เรื่อง รายได้</w:t>
      </w:r>
      <w:r w:rsidR="004F20E0" w:rsidRPr="004F20E0">
        <w:rPr>
          <w:rFonts w:ascii="Angsana New" w:hAnsi="Angsana New"/>
          <w:sz w:val="30"/>
          <w:szCs w:val="30"/>
        </w:rPr>
        <w:t xml:space="preserve"> (“TAS 18”) </w:t>
      </w:r>
      <w:r w:rsidR="004F20E0" w:rsidRPr="004F20E0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="004F20E0" w:rsidRPr="004F20E0">
        <w:rPr>
          <w:rFonts w:ascii="Angsana New" w:hAnsi="Angsana New"/>
          <w:sz w:val="30"/>
          <w:szCs w:val="30"/>
        </w:rPr>
        <w:t xml:space="preserve">11 </w:t>
      </w:r>
      <w:r w:rsidR="004F20E0" w:rsidRPr="004F20E0">
        <w:rPr>
          <w:rFonts w:ascii="Angsana New" w:hAnsi="Angsana New"/>
          <w:sz w:val="30"/>
          <w:szCs w:val="30"/>
          <w:cs/>
        </w:rPr>
        <w:t>เรื่อง</w:t>
      </w:r>
      <w:r w:rsidR="004F20E0" w:rsidRPr="004F20E0">
        <w:rPr>
          <w:rFonts w:ascii="Angsana New" w:hAnsi="Angsana New"/>
          <w:sz w:val="30"/>
          <w:szCs w:val="30"/>
        </w:rPr>
        <w:t xml:space="preserve"> </w:t>
      </w:r>
      <w:r w:rsidR="004F20E0" w:rsidRPr="004F20E0">
        <w:rPr>
          <w:rFonts w:ascii="Angsana New" w:hAnsi="Angsana New"/>
          <w:sz w:val="30"/>
          <w:szCs w:val="30"/>
          <w:cs/>
        </w:rPr>
        <w:t>สัญญาก่อสร้าง</w:t>
      </w:r>
      <w:r w:rsidR="004F20E0" w:rsidRPr="004F20E0">
        <w:rPr>
          <w:rFonts w:ascii="Angsana New" w:hAnsi="Angsana New"/>
          <w:sz w:val="30"/>
          <w:szCs w:val="30"/>
        </w:rPr>
        <w:t xml:space="preserve"> (“TAS 11”) </w:t>
      </w:r>
      <w:r w:rsidR="004F20E0" w:rsidRPr="004F20E0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4F20E0" w:rsidRPr="004F20E0">
        <w:rPr>
          <w:rFonts w:ascii="Angsana New" w:hAnsi="Angsana New"/>
          <w:sz w:val="30"/>
          <w:szCs w:val="30"/>
        </w:rPr>
        <w:t xml:space="preserve"> </w:t>
      </w:r>
      <w:r w:rsidR="004F20E0" w:rsidRPr="004F20E0">
        <w:rPr>
          <w:rFonts w:ascii="Angsana New" w:hAnsi="Angsana New"/>
          <w:sz w:val="30"/>
          <w:szCs w:val="30"/>
          <w:cs/>
        </w:rPr>
        <w:t>รายละเอียดของนโยบายการบัญชีได้เปิดเผยในหมายเหตุข้อ</w:t>
      </w:r>
      <w:r w:rsidR="004F20E0" w:rsidRPr="004F20E0">
        <w:rPr>
          <w:rFonts w:ascii="Angsana New" w:hAnsi="Angsana New"/>
          <w:sz w:val="30"/>
          <w:szCs w:val="30"/>
        </w:rPr>
        <w:t xml:space="preserve"> </w:t>
      </w:r>
      <w:r w:rsidR="004F20E0">
        <w:rPr>
          <w:rFonts w:ascii="Angsana New" w:hAnsi="Angsana New"/>
          <w:sz w:val="30"/>
          <w:szCs w:val="30"/>
        </w:rPr>
        <w:t>3</w:t>
      </w:r>
      <w:r w:rsidR="004F20E0" w:rsidRPr="004F20E0">
        <w:rPr>
          <w:rFonts w:ascii="Angsana New" w:hAnsi="Angsana New"/>
          <w:sz w:val="30"/>
          <w:szCs w:val="30"/>
        </w:rPr>
        <w:t xml:space="preserve"> (</w:t>
      </w:r>
      <w:r w:rsidR="00E15D2C">
        <w:rPr>
          <w:rFonts w:ascii="Angsana New" w:hAnsi="Angsana New" w:hint="cs"/>
          <w:sz w:val="30"/>
          <w:szCs w:val="30"/>
          <w:cs/>
        </w:rPr>
        <w:t>ต</w:t>
      </w:r>
      <w:r w:rsidR="004F20E0" w:rsidRPr="004F20E0">
        <w:rPr>
          <w:rFonts w:ascii="Angsana New" w:hAnsi="Angsana New"/>
          <w:sz w:val="30"/>
          <w:szCs w:val="30"/>
        </w:rPr>
        <w:t>)</w:t>
      </w:r>
    </w:p>
    <w:p w:rsidR="00DD62E6" w:rsidRDefault="00DD62E6" w:rsidP="008E1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DD62E6" w:rsidRPr="006F32C7" w:rsidRDefault="00DD62E6" w:rsidP="00DD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32C7">
        <w:rPr>
          <w:rFonts w:ascii="Angsana New" w:hAnsi="Angsana New"/>
          <w:sz w:val="30"/>
          <w:szCs w:val="30"/>
          <w:cs/>
        </w:rPr>
        <w:t>นอกจากนี้ 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6F32C7">
        <w:rPr>
          <w:rFonts w:ascii="Angsana New" w:hAnsi="Angsana New"/>
          <w:sz w:val="30"/>
          <w:szCs w:val="30"/>
        </w:rPr>
        <w:t xml:space="preserve"> </w:t>
      </w:r>
      <w:r w:rsidRPr="006F32C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ข้อ </w:t>
      </w:r>
      <w:r w:rsidR="00D876C5">
        <w:rPr>
          <w:rFonts w:ascii="Angsana New" w:hAnsi="Angsana New"/>
          <w:sz w:val="30"/>
          <w:szCs w:val="30"/>
        </w:rPr>
        <w:t>29</w:t>
      </w:r>
    </w:p>
    <w:p w:rsidR="00DD62E6" w:rsidRPr="00DD62E6" w:rsidRDefault="00DD62E6" w:rsidP="00DD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Gautami" w:hAnsi="Gautami" w:cs="Gautami"/>
          <w:sz w:val="20"/>
          <w:szCs w:val="20"/>
        </w:rPr>
      </w:pPr>
    </w:p>
    <w:p w:rsidR="00480A02" w:rsidRPr="00FE0B28" w:rsidRDefault="00F222CD" w:rsidP="00A61DD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FE0B28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  <w:r w:rsidR="00480A02" w:rsidRPr="00FE0B28">
        <w:rPr>
          <w:rFonts w:ascii="Angsana New" w:hAnsi="Angsana New"/>
          <w:i/>
          <w:iCs/>
          <w:sz w:val="30"/>
          <w:szCs w:val="30"/>
          <w:cs/>
        </w:rPr>
        <w:t xml:space="preserve">  </w:t>
      </w:r>
    </w:p>
    <w:p w:rsidR="00480A02" w:rsidRPr="002A7705" w:rsidRDefault="00480A02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80A02" w:rsidRPr="00D67AE1" w:rsidRDefault="00480A02" w:rsidP="00D67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38635E">
        <w:rPr>
          <w:rFonts w:ascii="Angsana New" w:hAnsi="Angsana New"/>
          <w:spacing w:val="-6"/>
          <w:sz w:val="30"/>
          <w:szCs w:val="30"/>
          <w:cs/>
        </w:rPr>
        <w:t>งบการเงินนี้จัดทำเป็นเงินบาท</w:t>
      </w:r>
      <w:r w:rsidR="00F222CD" w:rsidRPr="0038635E">
        <w:rPr>
          <w:rFonts w:ascii="Angsana New" w:hAnsi="Angsana New"/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36535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85026" w:rsidRPr="0038635E">
        <w:rPr>
          <w:rFonts w:ascii="Angsana New" w:hAnsi="Angsana New"/>
          <w:spacing w:val="-6"/>
          <w:sz w:val="30"/>
          <w:szCs w:val="30"/>
          <w:cs/>
        </w:rPr>
        <w:t>ข้อมู</w:t>
      </w:r>
      <w:r w:rsidR="00C85026" w:rsidRPr="0038635E">
        <w:rPr>
          <w:rFonts w:ascii="Angsana New" w:hAnsi="Angsana New" w:hint="cs"/>
          <w:spacing w:val="-6"/>
          <w:sz w:val="30"/>
          <w:szCs w:val="30"/>
          <w:cs/>
        </w:rPr>
        <w:t>ล</w:t>
      </w:r>
      <w:r w:rsidRPr="0038635E">
        <w:rPr>
          <w:rFonts w:ascii="Angsana New" w:hAnsi="Angsana New"/>
          <w:spacing w:val="-6"/>
          <w:sz w:val="30"/>
          <w:szCs w:val="30"/>
          <w:cs/>
        </w:rPr>
        <w:t>ทางการเงิน</w:t>
      </w:r>
      <w:r w:rsidRPr="0038635E">
        <w:rPr>
          <w:rFonts w:ascii="Angsana New" w:hAnsi="Angsana New"/>
          <w:spacing w:val="2"/>
          <w:sz w:val="30"/>
          <w:szCs w:val="30"/>
          <w:cs/>
        </w:rPr>
        <w:t>ทั้งหมดมีการปัดเศษในหมายเหตุประกอบงบการเงินเพื่อให้แสดงเป็นหลักพันบาท ยกเว้นท</w:t>
      </w:r>
      <w:r w:rsidR="00C85026" w:rsidRPr="0038635E">
        <w:rPr>
          <w:rFonts w:ascii="Angsana New" w:hAnsi="Angsana New"/>
          <w:spacing w:val="2"/>
          <w:sz w:val="30"/>
          <w:szCs w:val="30"/>
          <w:cs/>
        </w:rPr>
        <w:t>ี่ระบุไว้เป็น</w:t>
      </w:r>
      <w:r w:rsidRPr="0038635E">
        <w:rPr>
          <w:rFonts w:ascii="Angsana New" w:hAnsi="Angsana New"/>
          <w:spacing w:val="2"/>
          <w:sz w:val="30"/>
          <w:szCs w:val="30"/>
          <w:cs/>
        </w:rPr>
        <w:t>อย่างอื่น</w:t>
      </w:r>
    </w:p>
    <w:p w:rsidR="004E72FB" w:rsidRPr="002A7705" w:rsidRDefault="004E72FB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80A02" w:rsidRPr="00FE0B28" w:rsidRDefault="00D47456" w:rsidP="00A61DD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E0B28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  <w:r w:rsidR="00480A02" w:rsidRPr="00FE0B2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80A02" w:rsidRPr="00FE0B28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480A02" w:rsidRPr="002A7705" w:rsidRDefault="00480A02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67AE1" w:rsidRPr="00D67AE1" w:rsidRDefault="00115A50" w:rsidP="00D67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67AE1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004273" w:rsidRPr="00D67AE1">
        <w:rPr>
          <w:rFonts w:ascii="Angsana New" w:hAnsi="Angsana New"/>
          <w:sz w:val="30"/>
          <w:szCs w:val="30"/>
          <w:cs/>
        </w:rPr>
        <w:t xml:space="preserve">ิจารณญาณ </w:t>
      </w:r>
      <w:r w:rsidR="00004273" w:rsidRPr="00D67AE1">
        <w:rPr>
          <w:rFonts w:ascii="Angsana New" w:hAnsi="Angsana New"/>
          <w:spacing w:val="-8"/>
          <w:sz w:val="30"/>
          <w:szCs w:val="30"/>
          <w:cs/>
        </w:rPr>
        <w:t>การประมาณ</w:t>
      </w:r>
      <w:r w:rsidR="00D67AE1" w:rsidRPr="00D67AE1">
        <w:rPr>
          <w:rFonts w:ascii="Angsana New" w:hAnsi="Angsana New"/>
          <w:spacing w:val="-8"/>
          <w:sz w:val="30"/>
          <w:szCs w:val="30"/>
          <w:cs/>
        </w:rPr>
        <w:t>การ</w:t>
      </w:r>
      <w:r w:rsidR="00004273" w:rsidRPr="00D67AE1">
        <w:rPr>
          <w:rFonts w:ascii="Angsana New" w:hAnsi="Angsana New"/>
          <w:spacing w:val="-8"/>
          <w:sz w:val="30"/>
          <w:szCs w:val="30"/>
          <w:cs/>
        </w:rPr>
        <w:t>และ</w:t>
      </w:r>
      <w:r w:rsidR="00004273" w:rsidRPr="00D67AE1">
        <w:rPr>
          <w:rFonts w:ascii="Angsana New" w:hAnsi="Angsana New"/>
          <w:sz w:val="30"/>
          <w:szCs w:val="30"/>
          <w:cs/>
        </w:rPr>
        <w:t>ข้อสมมติ</w:t>
      </w:r>
      <w:r w:rsidRPr="00D67AE1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D67AE1" w:rsidRPr="00D67AE1">
        <w:rPr>
          <w:rFonts w:ascii="Angsana New" w:hAnsi="Angsana New"/>
          <w:sz w:val="30"/>
          <w:szCs w:val="30"/>
          <w:cs/>
        </w:rPr>
        <w:t>ปฎิบัติตาม</w:t>
      </w:r>
      <w:r w:rsidRPr="00D67AE1">
        <w:rPr>
          <w:rFonts w:ascii="Angsana New" w:hAnsi="Angsana New"/>
          <w:sz w:val="30"/>
          <w:szCs w:val="30"/>
          <w:cs/>
        </w:rPr>
        <w:t>นโยบายการบัญชี</w:t>
      </w:r>
      <w:r w:rsidR="00D67AE1" w:rsidRPr="006F32C7">
        <w:rPr>
          <w:rFonts w:ascii="Angsana New" w:hAnsi="Angsana New"/>
          <w:sz w:val="30"/>
          <w:szCs w:val="30"/>
          <w:cs/>
        </w:rPr>
        <w:t>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:rsidR="005B7BFC" w:rsidRPr="002A7705" w:rsidRDefault="005B7BFC" w:rsidP="009D4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55756" w:rsidRPr="002A7705" w:rsidRDefault="00455756" w:rsidP="00E37B0E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hanging="18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การใช้วิจารณญาณ</w:t>
      </w:r>
      <w:r w:rsidRPr="002A7705">
        <w:rPr>
          <w:rFonts w:ascii="Angsana New" w:hAnsi="Angsana New"/>
          <w:sz w:val="30"/>
          <w:szCs w:val="30"/>
        </w:rPr>
        <w:t xml:space="preserve"> </w:t>
      </w:r>
    </w:p>
    <w:p w:rsidR="00455756" w:rsidRPr="009D48A9" w:rsidRDefault="00455756" w:rsidP="0045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</w:rPr>
      </w:pPr>
    </w:p>
    <w:p w:rsidR="00CC05EF" w:rsidRDefault="00455756" w:rsidP="009D4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</w:t>
      </w:r>
      <w:r w:rsidR="00CC05EF">
        <w:rPr>
          <w:rFonts w:ascii="Angsana New" w:hAnsi="Angsana New" w:hint="cs"/>
          <w:sz w:val="30"/>
          <w:szCs w:val="30"/>
          <w:cs/>
        </w:rPr>
        <w:t>ปฏิบัติตาม</w:t>
      </w:r>
      <w:r w:rsidRPr="002A7705">
        <w:rPr>
          <w:rFonts w:ascii="Angsana New" w:hAnsi="Angsana New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="00CC05EF">
        <w:rPr>
          <w:rFonts w:ascii="Angsana New" w:hAnsi="Angsana New" w:hint="cs"/>
          <w:sz w:val="30"/>
          <w:szCs w:val="30"/>
          <w:cs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ประกอบด้วยหมายเหตุ</w:t>
      </w:r>
      <w:r w:rsidR="00CC05EF">
        <w:rPr>
          <w:rFonts w:ascii="Angsana New" w:hAnsi="Angsana New" w:hint="cs"/>
          <w:sz w:val="30"/>
          <w:szCs w:val="30"/>
          <w:cs/>
        </w:rPr>
        <w:t>ข้อ</w:t>
      </w:r>
      <w:r w:rsidRPr="002A7705">
        <w:rPr>
          <w:rFonts w:ascii="Angsana New" w:hAnsi="Angsana New"/>
          <w:sz w:val="30"/>
          <w:szCs w:val="30"/>
          <w:cs/>
        </w:rPr>
        <w:t>ต่อไปนี้</w:t>
      </w:r>
    </w:p>
    <w:p w:rsidR="00CC05EF" w:rsidRDefault="00CC05EF" w:rsidP="00CC05EF">
      <w:pPr>
        <w:rPr>
          <w:cs/>
        </w:rPr>
      </w:pPr>
      <w:r>
        <w:rPr>
          <w:cs/>
        </w:rPr>
        <w:br w:type="page"/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6480"/>
      </w:tblGrid>
      <w:tr w:rsidR="00CC05EF" w:rsidRPr="00CC05EF" w:rsidTr="00E50620">
        <w:tc>
          <w:tcPr>
            <w:tcW w:w="2610" w:type="dxa"/>
          </w:tcPr>
          <w:p w:rsidR="00CC05EF" w:rsidRPr="00D876C5" w:rsidRDefault="00AD00E5" w:rsidP="00AD0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76C5">
              <w:rPr>
                <w:rFonts w:ascii="Angsana New" w:hAnsi="Angsana New"/>
                <w:sz w:val="30"/>
                <w:szCs w:val="30"/>
              </w:rPr>
              <w:lastRenderedPageBreak/>
              <w:t xml:space="preserve">     </w:t>
            </w:r>
            <w:r w:rsidR="00AB231A" w:rsidRPr="00D876C5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AB231A" w:rsidRPr="00D876C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AB231A" w:rsidRPr="00D876C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15D2C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="00AB231A" w:rsidRPr="00D876C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6480" w:type="dxa"/>
          </w:tcPr>
          <w:p w:rsidR="00CC05EF" w:rsidRPr="00D876C5" w:rsidRDefault="00CC05EF" w:rsidP="00CC0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76C5">
              <w:rPr>
                <w:rFonts w:ascii="Angsana New" w:hAnsi="Angsana New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D876C5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  <w:p w:rsidR="00CC05EF" w:rsidRPr="00D876C5" w:rsidRDefault="00CC05EF" w:rsidP="00156AE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98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76C5">
              <w:rPr>
                <w:rFonts w:ascii="Angsana New" w:hAnsi="Angsana New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:rsidR="00CC05EF" w:rsidRPr="00D876C5" w:rsidRDefault="00CC05EF" w:rsidP="00AB231A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76C5">
              <w:rPr>
                <w:rFonts w:ascii="Angsana New" w:hAnsi="Angsana New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D876C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C05EF" w:rsidRPr="00CC05EF" w:rsidTr="00E50620">
        <w:tc>
          <w:tcPr>
            <w:tcW w:w="2610" w:type="dxa"/>
          </w:tcPr>
          <w:p w:rsidR="00CC05EF" w:rsidRPr="00D876C5" w:rsidRDefault="00AD00E5" w:rsidP="00AD0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76C5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AB231A" w:rsidRPr="00D876C5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AB231A" w:rsidRPr="00D876C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AB231A" w:rsidRPr="00D876C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422CF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AB231A" w:rsidRPr="00D876C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E5062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E50620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6480" w:type="dxa"/>
          </w:tcPr>
          <w:p w:rsidR="007B699A" w:rsidRDefault="00CC05EF" w:rsidP="00CC0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76C5">
              <w:rPr>
                <w:rFonts w:ascii="Angsana New" w:hAnsi="Angsana New"/>
                <w:sz w:val="30"/>
                <w:szCs w:val="30"/>
                <w:cs/>
              </w:rPr>
              <w:t>การบัญชีสำหรับข้อตกลงซึ่งประกอบด้วยสัญญาเช่า และการจัดประเภท</w:t>
            </w:r>
          </w:p>
          <w:p w:rsidR="00CC05EF" w:rsidRPr="00D876C5" w:rsidRDefault="007B699A" w:rsidP="00CC0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CC05EF" w:rsidRPr="00D876C5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</w:tbl>
    <w:p w:rsidR="00455756" w:rsidRPr="00CC05EF" w:rsidRDefault="00455756" w:rsidP="00CC0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D70D3" w:rsidRPr="002A7705" w:rsidRDefault="00455756" w:rsidP="00E37B0E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08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ข้อสมมติ</w:t>
      </w:r>
      <w:r w:rsidR="00ED70D3" w:rsidRPr="002A7705">
        <w:rPr>
          <w:rFonts w:ascii="Angsana New" w:hAnsi="Angsana New"/>
          <w:sz w:val="30"/>
          <w:szCs w:val="30"/>
          <w:cs/>
        </w:rPr>
        <w:t>และความไม่แน่นอนของการประมาณการ</w:t>
      </w:r>
    </w:p>
    <w:p w:rsidR="00ED70D3" w:rsidRPr="002A7705" w:rsidRDefault="00ED70D3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74727" w:rsidRPr="00CC05EF" w:rsidRDefault="00ED70D3" w:rsidP="0045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C05EF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455756" w:rsidRPr="00CC05EF">
        <w:rPr>
          <w:rFonts w:ascii="Angsana New" w:hAnsi="Angsana New"/>
          <w:sz w:val="30"/>
          <w:szCs w:val="30"/>
          <w:cs/>
        </w:rPr>
        <w:t>ข้อสมมติ</w:t>
      </w:r>
      <w:r w:rsidR="00455756" w:rsidRPr="00204B19">
        <w:rPr>
          <w:rFonts w:ascii="Angsana New" w:hAnsi="Angsana New"/>
          <w:sz w:val="30"/>
          <w:szCs w:val="30"/>
          <w:cs/>
        </w:rPr>
        <w:t>และ</w:t>
      </w:r>
      <w:r w:rsidRPr="00204B19">
        <w:rPr>
          <w:rFonts w:ascii="Angsana New" w:hAnsi="Angsana New"/>
          <w:sz w:val="30"/>
          <w:szCs w:val="30"/>
          <w:cs/>
        </w:rPr>
        <w:t>ความไม่แน่นอนของการประมาณการ</w:t>
      </w:r>
      <w:r w:rsidR="00CC05EF" w:rsidRPr="00204B19">
        <w:rPr>
          <w:rFonts w:ascii="Angsana New" w:hAnsi="Angsana New"/>
          <w:sz w:val="30"/>
          <w:szCs w:val="30"/>
        </w:rPr>
        <w:t xml:space="preserve"> </w:t>
      </w:r>
      <w:r w:rsidR="00CC05EF" w:rsidRPr="00204B1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05EF" w:rsidRPr="00204B19">
        <w:rPr>
          <w:rFonts w:ascii="Angsana New" w:hAnsi="Angsana New"/>
          <w:sz w:val="30"/>
          <w:szCs w:val="30"/>
        </w:rPr>
        <w:t xml:space="preserve">31 </w:t>
      </w:r>
      <w:r w:rsidR="00CC05EF" w:rsidRPr="00204B19">
        <w:rPr>
          <w:rFonts w:ascii="Angsana New" w:hAnsi="Angsana New"/>
          <w:sz w:val="30"/>
          <w:szCs w:val="30"/>
          <w:cs/>
        </w:rPr>
        <w:t xml:space="preserve">ธันวาคม </w:t>
      </w:r>
      <w:r w:rsidR="00CC05EF" w:rsidRPr="00204B19">
        <w:rPr>
          <w:rFonts w:ascii="Angsana New" w:hAnsi="Angsana New"/>
          <w:sz w:val="30"/>
          <w:szCs w:val="30"/>
        </w:rPr>
        <w:t xml:space="preserve">2562 </w:t>
      </w:r>
      <w:r w:rsidRPr="00204B19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</w:t>
      </w:r>
      <w:r w:rsidR="00CC05EF" w:rsidRPr="00204B19">
        <w:rPr>
          <w:rFonts w:ascii="Angsana New" w:hAnsi="Angsana New"/>
          <w:sz w:val="30"/>
          <w:szCs w:val="30"/>
          <w:cs/>
        </w:rPr>
        <w:t>จะส่งผล</w:t>
      </w:r>
      <w:r w:rsidRPr="00204B19">
        <w:rPr>
          <w:rFonts w:ascii="Angsana New" w:hAnsi="Angsana New"/>
          <w:sz w:val="30"/>
          <w:szCs w:val="30"/>
          <w:cs/>
        </w:rPr>
        <w:t>ให้ต้องมีการปรับปรุง</w:t>
      </w:r>
      <w:r w:rsidR="00CC05EF" w:rsidRPr="00204B19">
        <w:rPr>
          <w:rFonts w:ascii="Angsana New" w:hAnsi="Angsana New"/>
          <w:sz w:val="30"/>
          <w:szCs w:val="30"/>
          <w:cs/>
        </w:rPr>
        <w:t>ที่มีสาระสำคัญใน</w:t>
      </w:r>
      <w:r w:rsidR="005C7633" w:rsidRPr="00204B19">
        <w:rPr>
          <w:rFonts w:ascii="Angsana New" w:hAnsi="Angsana New"/>
          <w:sz w:val="30"/>
          <w:szCs w:val="30"/>
          <w:cs/>
        </w:rPr>
        <w:t>มูลค่าตามบัญชีของ</w:t>
      </w:r>
      <w:r w:rsidR="00254D64" w:rsidRPr="00204B19">
        <w:rPr>
          <w:rFonts w:ascii="Angsana New" w:hAnsi="Angsana New"/>
          <w:sz w:val="30"/>
          <w:szCs w:val="30"/>
          <w:cs/>
        </w:rPr>
        <w:t>สินทรัพย์และหนี้สิน</w:t>
      </w:r>
      <w:r w:rsidR="00CC05EF" w:rsidRPr="00204B19">
        <w:rPr>
          <w:rFonts w:ascii="Angsana New" w:hAnsi="Angsana New"/>
          <w:sz w:val="30"/>
          <w:szCs w:val="30"/>
        </w:rPr>
        <w:br/>
      </w:r>
      <w:r w:rsidR="00254D64" w:rsidRPr="00204B19">
        <w:rPr>
          <w:rFonts w:ascii="Angsana New" w:hAnsi="Angsana New"/>
          <w:sz w:val="30"/>
          <w:szCs w:val="30"/>
          <w:cs/>
        </w:rPr>
        <w:t>ใน</w:t>
      </w:r>
      <w:r w:rsidR="00CC05EF" w:rsidRPr="00204B19">
        <w:rPr>
          <w:rFonts w:ascii="Angsana New" w:hAnsi="Angsana New"/>
          <w:sz w:val="30"/>
          <w:szCs w:val="30"/>
          <w:cs/>
        </w:rPr>
        <w:t>ปีบัญชีถัดไป ไ</w:t>
      </w:r>
      <w:r w:rsidR="00455756" w:rsidRPr="00204B19">
        <w:rPr>
          <w:rFonts w:ascii="Angsana New" w:hAnsi="Angsana New"/>
          <w:sz w:val="30"/>
          <w:szCs w:val="30"/>
          <w:cs/>
        </w:rPr>
        <w:t>ด้เปิดเผยใน</w:t>
      </w:r>
      <w:r w:rsidRPr="00204B19">
        <w:rPr>
          <w:rFonts w:ascii="Angsana New" w:hAnsi="Angsana New"/>
          <w:sz w:val="30"/>
          <w:szCs w:val="30"/>
          <w:cs/>
        </w:rPr>
        <w:t>หมาย</w:t>
      </w:r>
      <w:r w:rsidR="00CC05EF" w:rsidRPr="00204B19">
        <w:rPr>
          <w:rFonts w:ascii="Angsana New" w:hAnsi="Angsana New"/>
          <w:sz w:val="30"/>
          <w:szCs w:val="30"/>
          <w:cs/>
        </w:rPr>
        <w:t>เหตุข้อ</w:t>
      </w:r>
      <w:r w:rsidRPr="00204B19">
        <w:rPr>
          <w:rFonts w:ascii="Angsana New" w:hAnsi="Angsana New"/>
          <w:sz w:val="30"/>
          <w:szCs w:val="30"/>
          <w:cs/>
        </w:rPr>
        <w:t>ต่อไปนี้</w:t>
      </w:r>
    </w:p>
    <w:p w:rsidR="00455756" w:rsidRPr="00CC05EF" w:rsidRDefault="00455756" w:rsidP="0045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8838" w:type="dxa"/>
        <w:tblInd w:w="540" w:type="dxa"/>
        <w:tblLook w:val="04A0" w:firstRow="1" w:lastRow="0" w:firstColumn="1" w:lastColumn="0" w:noHBand="0" w:noVBand="1"/>
      </w:tblPr>
      <w:tblGrid>
        <w:gridCol w:w="2610"/>
        <w:gridCol w:w="6228"/>
      </w:tblGrid>
      <w:tr w:rsidR="00455756" w:rsidRPr="002A7705" w:rsidTr="00A84DF0">
        <w:tc>
          <w:tcPr>
            <w:tcW w:w="2610" w:type="dxa"/>
          </w:tcPr>
          <w:p w:rsidR="00455756" w:rsidRPr="00A84DF0" w:rsidRDefault="00AD00E5" w:rsidP="00AD0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84DF0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455756" w:rsidRPr="00A84DF0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A84DF0" w:rsidRPr="00A84DF0">
              <w:rPr>
                <w:rFonts w:ascii="Angsana New" w:hAnsi="Angsana New"/>
                <w:sz w:val="30"/>
                <w:szCs w:val="30"/>
              </w:rPr>
              <w:t>7</w:t>
            </w:r>
            <w:r w:rsidR="00455756" w:rsidRPr="00A84DF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6228" w:type="dxa"/>
          </w:tcPr>
          <w:p w:rsidR="00455756" w:rsidRPr="003F1078" w:rsidRDefault="00CC05EF" w:rsidP="0025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335E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การวัดมูลค่าค่าเผื่อหนี้สงสัยจะสูญของลูกหนี้การค้าและการด้อยค่าของสินทรัพย์ตามสัญญา</w:t>
            </w:r>
          </w:p>
        </w:tc>
      </w:tr>
      <w:tr w:rsidR="00CC05EF" w:rsidRPr="002A7705" w:rsidTr="00A84DF0">
        <w:tc>
          <w:tcPr>
            <w:tcW w:w="2610" w:type="dxa"/>
          </w:tcPr>
          <w:p w:rsidR="00CC05EF" w:rsidRPr="00A84DF0" w:rsidRDefault="00AD00E5" w:rsidP="00AD0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84DF0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CC05EF" w:rsidRPr="00A84DF0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CC05EF" w:rsidRPr="00A84DF0">
              <w:rPr>
                <w:rFonts w:ascii="Angsana New" w:hAnsi="Angsana New"/>
                <w:sz w:val="30"/>
                <w:szCs w:val="30"/>
              </w:rPr>
              <w:t>1</w:t>
            </w:r>
            <w:r w:rsidR="00A84DF0" w:rsidRPr="00A84DF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228" w:type="dxa"/>
          </w:tcPr>
          <w:p w:rsidR="00CC05EF" w:rsidRPr="005C7633" w:rsidRDefault="00CC05EF" w:rsidP="00CC0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335E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A84DF0" w:rsidRPr="002A7705" w:rsidTr="00A84DF0">
        <w:tc>
          <w:tcPr>
            <w:tcW w:w="2610" w:type="dxa"/>
          </w:tcPr>
          <w:p w:rsidR="00A84DF0" w:rsidRPr="00A84DF0" w:rsidRDefault="00A84DF0" w:rsidP="00A8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DF0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84DF0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A84DF0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6228" w:type="dxa"/>
          </w:tcPr>
          <w:p w:rsidR="00A84DF0" w:rsidRPr="002E335E" w:rsidRDefault="00A84DF0" w:rsidP="00A8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335E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:rsidR="00D031D6" w:rsidRPr="002A7705" w:rsidRDefault="00D031D6" w:rsidP="007E30C1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881E7C" w:rsidRPr="002A7705" w:rsidRDefault="00881E7C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นโยบายการบัญชีที่สำคัญ</w:t>
      </w:r>
    </w:p>
    <w:p w:rsidR="00881E7C" w:rsidRPr="002A7705" w:rsidRDefault="00881E7C" w:rsidP="009B790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5B7BFC" w:rsidRDefault="009B7907" w:rsidP="009D4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9D48A9" w:rsidRPr="002A7705" w:rsidRDefault="009D48A9" w:rsidP="009D4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9967E8" w:rsidRPr="002A7705" w:rsidRDefault="009967E8" w:rsidP="00E37B0E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เงินตราต่างประเทศ </w:t>
      </w:r>
    </w:p>
    <w:p w:rsidR="00881E7C" w:rsidRPr="002A7705" w:rsidRDefault="00881E7C" w:rsidP="00BD271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881E7C" w:rsidRPr="002A7705" w:rsidRDefault="00881E7C" w:rsidP="0028150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="00034153" w:rsidRPr="002A7705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="00034153"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2D5A4D" w:rsidRPr="002A7705" w:rsidRDefault="002D5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A84DF0" w:rsidRDefault="00A84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34153" w:rsidRPr="002A7705" w:rsidRDefault="00034153" w:rsidP="00BD271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lastRenderedPageBreak/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:rsidR="009E5755" w:rsidRPr="002A7705" w:rsidRDefault="009E5755" w:rsidP="00BD271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EB4626" w:rsidRPr="002A7705" w:rsidRDefault="00034153" w:rsidP="009D48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A452AC" w:rsidRPr="002A7705" w:rsidRDefault="009D48A9" w:rsidP="0049522A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ab/>
      </w:r>
    </w:p>
    <w:p w:rsidR="00966EFF" w:rsidRPr="002A7705" w:rsidRDefault="006424E9" w:rsidP="00E37B0E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อนุพันธ์</w:t>
      </w:r>
    </w:p>
    <w:p w:rsidR="00966EFF" w:rsidRPr="002A7705" w:rsidRDefault="00966EFF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966EFF" w:rsidRPr="002A7705" w:rsidRDefault="006424E9" w:rsidP="007E30C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</w:t>
      </w:r>
      <w:r w:rsidR="00172AD9">
        <w:rPr>
          <w:rFonts w:ascii="Angsana New" w:hAnsi="Angsana New"/>
          <w:sz w:val="30"/>
          <w:szCs w:val="30"/>
        </w:rPr>
        <w:t xml:space="preserve"> </w:t>
      </w:r>
      <w:r w:rsidR="00172AD9">
        <w:rPr>
          <w:rFonts w:ascii="Angsana New" w:hAnsi="Angsana New" w:hint="cs"/>
          <w:sz w:val="30"/>
          <w:szCs w:val="30"/>
          <w:cs/>
        </w:rPr>
        <w:t xml:space="preserve">อัตราดอกเบี้ย </w:t>
      </w:r>
      <w:r w:rsidRPr="002A7705">
        <w:rPr>
          <w:rFonts w:ascii="Angsana New" w:hAnsi="Angsana New"/>
          <w:sz w:val="30"/>
          <w:szCs w:val="30"/>
          <w:cs/>
        </w:rPr>
        <w:t xml:space="preserve">ที่เกิดจากกิจกรรมดำเนินงาน </w:t>
      </w:r>
      <w:r w:rsidR="00172AD9">
        <w:rPr>
          <w:rFonts w:ascii="Angsana New" w:hAnsi="Angsana New" w:hint="cs"/>
          <w:sz w:val="30"/>
          <w:szCs w:val="30"/>
          <w:cs/>
        </w:rPr>
        <w:t xml:space="preserve">กิจกรรมจัดหาเงิน และกิจกรรมลงทุน </w:t>
      </w:r>
      <w:r w:rsidRPr="002A7705">
        <w:rPr>
          <w:rFonts w:ascii="Angsana New" w:hAnsi="Angsana New"/>
          <w:sz w:val="30"/>
          <w:szCs w:val="30"/>
          <w:cs/>
        </w:rPr>
        <w:t>อนุพันธ์ไม่ได้มีไว้เพื่อค้า</w:t>
      </w:r>
      <w:r w:rsidR="00006D35" w:rsidRPr="002A7705">
        <w:rPr>
          <w:rFonts w:ascii="Angsana New" w:hAnsi="Angsana New"/>
          <w:sz w:val="30"/>
          <w:szCs w:val="30"/>
          <w:cs/>
        </w:rPr>
        <w:t xml:space="preserve"> อย่างไรก็ตาม </w:t>
      </w:r>
      <w:r w:rsidRPr="002A7705">
        <w:rPr>
          <w:rFonts w:ascii="Angsana New" w:hAnsi="Angsana New"/>
          <w:sz w:val="30"/>
          <w:szCs w:val="30"/>
          <w:cs/>
        </w:rPr>
        <w:t>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:rsidR="00966EFF" w:rsidRPr="002A7705" w:rsidRDefault="00966EFF" w:rsidP="007E3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</w:rPr>
        <w:tab/>
      </w:r>
    </w:p>
    <w:p w:rsidR="00736179" w:rsidRPr="002A7705" w:rsidRDefault="00736179" w:rsidP="00E37B0E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เงินสดและรายการเทียบเท่าเงินสด</w:t>
      </w:r>
    </w:p>
    <w:p w:rsidR="00736179" w:rsidRPr="002A7705" w:rsidRDefault="00736179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736179" w:rsidRDefault="00736179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530A41" w:rsidRPr="002A7705">
        <w:rPr>
          <w:rFonts w:ascii="Angsana New" w:hAnsi="Angsana New"/>
          <w:sz w:val="30"/>
          <w:szCs w:val="30"/>
          <w:cs/>
        </w:rPr>
        <w:t>ในงบกระแสเงินสด</w:t>
      </w:r>
      <w:r w:rsidRPr="002A7705">
        <w:rPr>
          <w:rFonts w:ascii="Angsana New" w:hAnsi="Angsana New"/>
          <w:sz w:val="30"/>
          <w:szCs w:val="30"/>
          <w:cs/>
        </w:rPr>
        <w:t xml:space="preserve">ประกอบด้วย ยอดเงินสด </w:t>
      </w:r>
      <w:r w:rsidR="00510B05" w:rsidRPr="002A7705">
        <w:rPr>
          <w:rFonts w:ascii="Angsana New" w:hAnsi="Angsana New"/>
          <w:sz w:val="30"/>
          <w:szCs w:val="30"/>
          <w:cs/>
        </w:rPr>
        <w:t>และ</w:t>
      </w:r>
      <w:r w:rsidRPr="002A7705">
        <w:rPr>
          <w:rFonts w:ascii="Angsana New" w:hAnsi="Angsana New"/>
          <w:sz w:val="30"/>
          <w:szCs w:val="30"/>
          <w:cs/>
        </w:rPr>
        <w:t xml:space="preserve">ยอดเงินฝากธนาคารประเภทเผื่อเรียก </w:t>
      </w:r>
      <w:r w:rsidR="00D34121" w:rsidRPr="002A7705">
        <w:rPr>
          <w:rFonts w:ascii="Angsana New" w:hAnsi="Angsana New"/>
          <w:sz w:val="30"/>
          <w:szCs w:val="30"/>
          <w:cs/>
        </w:rPr>
        <w:t xml:space="preserve">และเงินลงทุนระยะสั้นที่มีสภาพคล่องสูง </w:t>
      </w:r>
      <w:r w:rsidR="009B7907" w:rsidRPr="002A7705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</w:t>
      </w:r>
      <w:r w:rsidR="00774727" w:rsidRPr="002A7705">
        <w:rPr>
          <w:rFonts w:ascii="Angsana New" w:hAnsi="Angsana New"/>
          <w:sz w:val="30"/>
          <w:szCs w:val="30"/>
          <w:cs/>
        </w:rPr>
        <w:t>จัดหาเงิน</w:t>
      </w:r>
      <w:r w:rsidR="00980FEF" w:rsidRPr="002A7705">
        <w:rPr>
          <w:rFonts w:ascii="Angsana New" w:hAnsi="Angsana New"/>
          <w:sz w:val="30"/>
          <w:szCs w:val="30"/>
          <w:cs/>
        </w:rPr>
        <w:t>ในงบกระแสเงินสด</w:t>
      </w:r>
    </w:p>
    <w:p w:rsidR="000770D5" w:rsidRPr="002A7705" w:rsidRDefault="000770D5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881E7C" w:rsidRPr="00B16994" w:rsidRDefault="00881E7C" w:rsidP="00E37B0E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B16994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ลูกหนี้การค้า</w:t>
      </w:r>
      <w:r w:rsidR="00B16994" w:rsidRPr="00B16994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 </w:t>
      </w:r>
      <w:r w:rsidR="000770D5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และ</w:t>
      </w:r>
      <w:r w:rsidRPr="00B16994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ลูกหนี้อื่น</w:t>
      </w:r>
    </w:p>
    <w:p w:rsidR="00881E7C" w:rsidRPr="002A7705" w:rsidRDefault="00881E7C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B16994" w:rsidRPr="001D1A23" w:rsidRDefault="00B16994" w:rsidP="00B1699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1A23">
        <w:rPr>
          <w:rFonts w:ascii="Angsana New" w:hAnsi="Angsana New"/>
          <w:sz w:val="30"/>
          <w:szCs w:val="30"/>
          <w:cs/>
        </w:rPr>
        <w:t>ลูกหนี้รับรู้เมื่อบริษัทมีสิทธิที่ปราศจากเงื่อนไขในการได้รับสิ่งตอบแทนตามสัญญา</w:t>
      </w:r>
    </w:p>
    <w:p w:rsidR="00B16994" w:rsidRPr="001D1A23" w:rsidRDefault="00B16994" w:rsidP="00B1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49522A" w:rsidRDefault="00B16994" w:rsidP="0049522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1A23">
        <w:rPr>
          <w:rFonts w:ascii="Angsana New" w:hAnsi="Angsana New"/>
          <w:sz w:val="30"/>
          <w:szCs w:val="30"/>
          <w:cs/>
        </w:rPr>
        <w:t>ลูกหนี้</w:t>
      </w:r>
      <w:r w:rsidR="00536E2F" w:rsidRPr="001D1A23">
        <w:rPr>
          <w:rFonts w:ascii="Angsana New" w:hAnsi="Angsana New" w:hint="cs"/>
          <w:sz w:val="30"/>
          <w:szCs w:val="30"/>
          <w:cs/>
        </w:rPr>
        <w:t>แสดงในราคาตามใบแจ้งหนี้หักค่าเผื่อหนี้</w:t>
      </w:r>
      <w:r w:rsidR="00536E2F" w:rsidRPr="000770D5">
        <w:rPr>
          <w:rFonts w:ascii="Angsana New" w:hAnsi="Angsana New" w:hint="cs"/>
          <w:sz w:val="30"/>
          <w:szCs w:val="30"/>
          <w:cs/>
        </w:rPr>
        <w:t>สงสัยจะสูญ</w:t>
      </w:r>
      <w:r w:rsidRPr="000770D5">
        <w:rPr>
          <w:rFonts w:ascii="Angsana New" w:hAnsi="Angsana New"/>
          <w:sz w:val="30"/>
          <w:szCs w:val="30"/>
        </w:rPr>
        <w:t xml:space="preserve"> </w:t>
      </w:r>
      <w:r w:rsidRPr="001D1A23">
        <w:rPr>
          <w:rFonts w:ascii="Angsana New" w:hAnsi="Angsana New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:rsidR="004422CF" w:rsidRDefault="004422CF" w:rsidP="0049522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4422CF" w:rsidRDefault="00442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:rsidR="001C1BD1" w:rsidRPr="002A7705" w:rsidRDefault="001C1BD1" w:rsidP="00E37B0E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lastRenderedPageBreak/>
        <w:t>สินค้าคงเหลือ</w:t>
      </w:r>
    </w:p>
    <w:p w:rsidR="001C1BD1" w:rsidRPr="004422CF" w:rsidRDefault="001C1BD1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p w:rsidR="001C1BD1" w:rsidRPr="002A7705" w:rsidRDefault="001C1BD1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สินค้าคงเหลือ</w:t>
      </w:r>
      <w:r w:rsidR="008065A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2A7705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511566" w:rsidRPr="004422CF" w:rsidRDefault="00511566" w:rsidP="007E30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p w:rsidR="00EE4923" w:rsidRPr="002A7705" w:rsidRDefault="00DD6736" w:rsidP="00BD271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</w:t>
      </w:r>
      <w:r w:rsidR="00461F13" w:rsidRPr="002A7705">
        <w:rPr>
          <w:rFonts w:ascii="Angsana New" w:hAnsi="Angsana New"/>
          <w:sz w:val="30"/>
          <w:szCs w:val="30"/>
          <w:cs/>
        </w:rPr>
        <w:t>เข้าก่อน ออกก่อน</w:t>
      </w:r>
      <w:r w:rsidR="00A167D7" w:rsidRPr="002A7705">
        <w:rPr>
          <w:rFonts w:ascii="Angsana New" w:hAnsi="Angsana New"/>
          <w:sz w:val="30"/>
          <w:szCs w:val="30"/>
          <w:cs/>
        </w:rPr>
        <w:t xml:space="preserve"> ต้นทุนสินค้า</w:t>
      </w:r>
      <w:r w:rsidRPr="002A7705">
        <w:rPr>
          <w:rFonts w:ascii="Angsana New" w:hAnsi="Angsana New"/>
          <w:sz w:val="30"/>
          <w:szCs w:val="30"/>
          <w:cs/>
        </w:rPr>
        <w:t xml:space="preserve">ประกอบด้วยต้นทุนที่ซื้อ </w:t>
      </w:r>
      <w:r w:rsidR="00980FEF" w:rsidRPr="002A7705">
        <w:rPr>
          <w:rFonts w:ascii="Angsana New" w:hAnsi="Angsana New"/>
          <w:sz w:val="30"/>
          <w:szCs w:val="30"/>
          <w:cs/>
        </w:rPr>
        <w:t>ต้นทุนแปลงสภาพ</w:t>
      </w:r>
      <w:r w:rsidRPr="002A7705">
        <w:rPr>
          <w:rFonts w:ascii="Angsana New" w:hAnsi="Angsana New"/>
          <w:sz w:val="30"/>
          <w:szCs w:val="30"/>
          <w:cs/>
        </w:rPr>
        <w:t>หรือต้นทุนอื่นเพื่อให้สินค</w:t>
      </w:r>
      <w:r w:rsidR="00006D35" w:rsidRPr="002A7705">
        <w:rPr>
          <w:rFonts w:ascii="Angsana New" w:hAnsi="Angsana New"/>
          <w:sz w:val="30"/>
          <w:szCs w:val="30"/>
          <w:cs/>
        </w:rPr>
        <w:t xml:space="preserve">้าอยู่ในสถานที่และสภาพปัจจุบัน </w:t>
      </w:r>
      <w:r w:rsidRPr="002A7705">
        <w:rPr>
          <w:rFonts w:ascii="Angsana New" w:hAnsi="Angsana New"/>
          <w:sz w:val="30"/>
          <w:szCs w:val="30"/>
          <w:cs/>
        </w:rPr>
        <w:t>ในกรณีของสินค้าสำเร็จรูปและสินค้าระหว่างผลิตที่ผลิตเอง ต้นทุนสินค้ารวมการปันส่วนข</w:t>
      </w:r>
      <w:r w:rsidR="009D48A9">
        <w:rPr>
          <w:rFonts w:ascii="Angsana New" w:hAnsi="Angsana New"/>
          <w:sz w:val="30"/>
          <w:szCs w:val="30"/>
          <w:cs/>
        </w:rPr>
        <w:t>องค่าโสหุ้ยการผลิตอย่างเหมาะสม</w:t>
      </w:r>
      <w:r w:rsidR="009D48A9">
        <w:rPr>
          <w:rFonts w:ascii="Angsana New" w:hAnsi="Angsana New" w:hint="cs"/>
          <w:sz w:val="30"/>
          <w:szCs w:val="30"/>
          <w:cs/>
        </w:rPr>
        <w:t>โ</w:t>
      </w:r>
      <w:r w:rsidRPr="002A7705">
        <w:rPr>
          <w:rFonts w:ascii="Angsana New" w:hAnsi="Angsana New"/>
          <w:sz w:val="30"/>
          <w:szCs w:val="30"/>
          <w:cs/>
        </w:rPr>
        <w:t>ดยคำนึงถึงระดับกำลังการผลิตตามปกติ</w:t>
      </w:r>
      <w:r w:rsidR="00E10233" w:rsidRPr="002A7705">
        <w:rPr>
          <w:rFonts w:ascii="Angsana New" w:hAnsi="Angsana New"/>
          <w:sz w:val="30"/>
          <w:szCs w:val="30"/>
          <w:cs/>
        </w:rPr>
        <w:t xml:space="preserve">  </w:t>
      </w:r>
    </w:p>
    <w:p w:rsidR="00EE4923" w:rsidRPr="004422CF" w:rsidRDefault="00EE4923" w:rsidP="00BD271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p w:rsidR="00B16994" w:rsidRDefault="00DD6736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D34121" w:rsidRPr="002A7705">
        <w:rPr>
          <w:rFonts w:ascii="Angsana New" w:hAnsi="Angsana New"/>
          <w:sz w:val="30"/>
          <w:szCs w:val="30"/>
          <w:cs/>
        </w:rPr>
        <w:t>โดยประมาณ</w:t>
      </w:r>
      <w:r w:rsidRPr="002A7705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:rsidR="00B16994" w:rsidRPr="004422CF" w:rsidRDefault="00B16994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p w:rsidR="00B16994" w:rsidRPr="0049522A" w:rsidRDefault="00B16994" w:rsidP="00E37B0E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</w:rPr>
      </w:pPr>
      <w:r w:rsidRPr="0049522A">
        <w:rPr>
          <w:rFonts w:ascii="Angsana New" w:hAnsi="Angsana New" w:cs="Angsana New"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:rsidR="00B505DB" w:rsidRPr="004422CF" w:rsidRDefault="00B505DB" w:rsidP="00B505DB">
      <w:pPr>
        <w:rPr>
          <w:rFonts w:ascii="Angsana New" w:hAnsi="Angsana New"/>
          <w:sz w:val="22"/>
          <w:szCs w:val="22"/>
          <w:cs/>
        </w:rPr>
      </w:pPr>
    </w:p>
    <w:p w:rsidR="00B16994" w:rsidRPr="0049522A" w:rsidRDefault="00B16994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9522A">
        <w:rPr>
          <w:rFonts w:ascii="Angsana New" w:hAnsi="Angsana New"/>
          <w:sz w:val="30"/>
          <w:szCs w:val="30"/>
          <w:cs/>
        </w:rPr>
        <w:t xml:space="preserve"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 สินทรัพย์ (หรือส่วนประกอบของกลุ่มสินทรัพย์ที่ยกเลิก) วัดมูลค่าด้วยจำนวนที่ต่ำกว่าระหว่างมูลค่าตามบัญชีกับมูลค่ายุติธรรมหักต้นทุนในการขาย  ผลขาดทุนจากการด้อยค่าสำหรับการจัดประเภทเป็นสินทรัพย์ที่ถือไว้เพื่อขายและผลกำไรและขาดทุนจากการวัดมูลค่าในภายหลังรับรู้ในกำไรหรือขาดทุน  </w:t>
      </w:r>
    </w:p>
    <w:p w:rsidR="00B16994" w:rsidRPr="004422CF" w:rsidRDefault="00B16994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p w:rsidR="00311BA5" w:rsidRDefault="00B16994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9522A">
        <w:rPr>
          <w:rFonts w:ascii="Angsana New" w:hAnsi="Angsana New"/>
          <w:sz w:val="30"/>
          <w:szCs w:val="30"/>
          <w:cs/>
        </w:rPr>
        <w:t xml:space="preserve">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</w:t>
      </w:r>
    </w:p>
    <w:p w:rsidR="00311BA5" w:rsidRPr="004422CF" w:rsidRDefault="00311BA5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p w:rsidR="00736179" w:rsidRPr="002A7705" w:rsidRDefault="00736179" w:rsidP="00E37B0E">
      <w:pPr>
        <w:pStyle w:val="Heading2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เงินลงทุน</w:t>
      </w:r>
    </w:p>
    <w:p w:rsidR="00736179" w:rsidRPr="004422CF" w:rsidRDefault="00736179" w:rsidP="00BD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736179" w:rsidRPr="002A7705" w:rsidRDefault="00736179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เงินลงทุน</w:t>
      </w:r>
      <w:r w:rsidR="0017135B" w:rsidRPr="002A7705">
        <w:rPr>
          <w:rFonts w:ascii="Angsana New" w:hAnsi="Angsana New"/>
          <w:i/>
          <w:iCs/>
          <w:sz w:val="30"/>
          <w:szCs w:val="30"/>
          <w:cs/>
        </w:rPr>
        <w:t>ในตราสาร</w:t>
      </w:r>
      <w:r w:rsidR="004979CE" w:rsidRPr="002A7705">
        <w:rPr>
          <w:rFonts w:ascii="Angsana New" w:hAnsi="Angsana New"/>
          <w:i/>
          <w:iCs/>
          <w:sz w:val="30"/>
          <w:szCs w:val="30"/>
          <w:cs/>
        </w:rPr>
        <w:t>ทุน</w:t>
      </w:r>
      <w:r w:rsidR="0049522A">
        <w:rPr>
          <w:rFonts w:ascii="Angsana New" w:hAnsi="Angsana New" w:hint="cs"/>
          <w:i/>
          <w:iCs/>
          <w:sz w:val="30"/>
          <w:szCs w:val="30"/>
          <w:cs/>
        </w:rPr>
        <w:t>อื่น</w:t>
      </w:r>
      <w:r w:rsidRPr="002A7705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736179" w:rsidRPr="004422CF" w:rsidRDefault="00736179" w:rsidP="00BD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9B7907" w:rsidRPr="002A7705" w:rsidRDefault="0017135B" w:rsidP="00D75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ตราสาร</w:t>
      </w:r>
      <w:r w:rsidR="004979CE" w:rsidRPr="002A7705">
        <w:rPr>
          <w:rFonts w:ascii="Angsana New" w:hAnsi="Angsana New"/>
          <w:sz w:val="30"/>
          <w:szCs w:val="30"/>
          <w:cs/>
        </w:rPr>
        <w:t>ทุนซึ่งเป็นหลักทรัพย์ในความต้องการของตลาด</w:t>
      </w:r>
      <w:r w:rsidR="009B7907" w:rsidRPr="002A7705">
        <w:rPr>
          <w:rFonts w:ascii="Angsana New" w:hAnsi="Angsana New"/>
          <w:sz w:val="30"/>
          <w:szCs w:val="30"/>
          <w:cs/>
        </w:rPr>
        <w:t xml:space="preserve">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</w:t>
      </w:r>
      <w:r w:rsidR="004979CE" w:rsidRPr="002A7705">
        <w:rPr>
          <w:rFonts w:ascii="Angsana New" w:hAnsi="Angsana New"/>
          <w:sz w:val="30"/>
          <w:szCs w:val="30"/>
          <w:cs/>
        </w:rPr>
        <w:t xml:space="preserve">    </w:t>
      </w:r>
      <w:r w:rsidR="009B7907" w:rsidRPr="002A7705">
        <w:rPr>
          <w:rFonts w:ascii="Angsana New" w:hAnsi="Angsana New"/>
          <w:sz w:val="30"/>
          <w:szCs w:val="30"/>
          <w:cs/>
        </w:rPr>
        <w:t>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</w:t>
      </w:r>
      <w:r w:rsidR="00027B74" w:rsidRPr="002A7705">
        <w:rPr>
          <w:rFonts w:ascii="Angsana New" w:hAnsi="Angsana New"/>
          <w:sz w:val="30"/>
          <w:szCs w:val="30"/>
          <w:cs/>
        </w:rPr>
        <w:t>่างประเทศรับรู้ในกำไรหรือขาดทุน</w:t>
      </w:r>
      <w:r w:rsidR="009B7907" w:rsidRPr="002A7705">
        <w:rPr>
          <w:rFonts w:ascii="Angsana New" w:hAnsi="Angsana New"/>
          <w:sz w:val="30"/>
          <w:szCs w:val="30"/>
          <w:cs/>
        </w:rPr>
        <w:t xml:space="preserve"> เมื่อมีการตัดจำหน่ายเงินลงทุน จะรับรู้ผลกำไรหรือขาดทุนสะสมที่เคยบันทึกในส่วนของผู้ถือ</w:t>
      </w:r>
      <w:r w:rsidR="00D75A29" w:rsidRPr="002A7705">
        <w:rPr>
          <w:rFonts w:ascii="Angsana New" w:hAnsi="Angsana New"/>
          <w:sz w:val="30"/>
          <w:szCs w:val="30"/>
          <w:cs/>
        </w:rPr>
        <w:t>หุ้นโดยตรงเข้ากำไรหรือขาดทุน</w:t>
      </w:r>
      <w:r w:rsidR="00D75A29" w:rsidRPr="002A7705">
        <w:rPr>
          <w:rFonts w:ascii="Angsana New" w:hAnsi="Angsana New"/>
          <w:sz w:val="30"/>
          <w:szCs w:val="30"/>
        </w:rPr>
        <w:t xml:space="preserve"> </w:t>
      </w:r>
    </w:p>
    <w:p w:rsidR="00980FEF" w:rsidRPr="004422CF" w:rsidRDefault="00980FEF" w:rsidP="00BD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9B7907" w:rsidRPr="002A7705" w:rsidRDefault="009B7907" w:rsidP="00BD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</w:t>
      </w:r>
      <w:r w:rsidR="00611D2C" w:rsidRPr="00611D2C">
        <w:rPr>
          <w:rFonts w:ascii="Angsana New" w:hAnsi="Angsana New"/>
          <w:sz w:val="30"/>
          <w:szCs w:val="30"/>
          <w:cs/>
        </w:rPr>
        <w:t>มูลค่าสินทรัพย์สุทธิ</w:t>
      </w:r>
      <w:r w:rsidR="00611D2C" w:rsidRPr="00611D2C">
        <w:rPr>
          <w:rFonts w:ascii="Angsana New" w:hAnsi="Angsana New"/>
          <w:sz w:val="30"/>
          <w:szCs w:val="30"/>
        </w:rPr>
        <w:t xml:space="preserve"> </w:t>
      </w:r>
      <w:r w:rsidR="00611D2C" w:rsidRPr="00611D2C">
        <w:rPr>
          <w:rFonts w:ascii="Angsana New" w:hAnsi="Angsana New"/>
          <w:sz w:val="30"/>
          <w:szCs w:val="30"/>
          <w:cs/>
        </w:rPr>
        <w:t>ณ วันที่รายงาน</w:t>
      </w:r>
    </w:p>
    <w:p w:rsidR="005B7BFC" w:rsidRPr="004422CF" w:rsidRDefault="005B7BFC" w:rsidP="009D4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B7907" w:rsidRPr="002A7705" w:rsidRDefault="009B7907" w:rsidP="009B7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:rsidR="009B7907" w:rsidRPr="002A7705" w:rsidRDefault="009B7907" w:rsidP="00BD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B7907" w:rsidRPr="002A7705" w:rsidRDefault="00FE7D38" w:rsidP="00BD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เมื่อมีการจำหน่ายเงินลงทุน </w:t>
      </w:r>
      <w:r w:rsidR="009B7907" w:rsidRPr="002A7705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027B74" w:rsidRPr="002A7705" w:rsidRDefault="00027B74" w:rsidP="00BD2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66EFF" w:rsidRDefault="009B7907" w:rsidP="00B12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="004979CE" w:rsidRPr="002A7705">
        <w:rPr>
          <w:rFonts w:ascii="Angsana New" w:hAnsi="Angsana New"/>
          <w:sz w:val="30"/>
          <w:szCs w:val="30"/>
          <w:cs/>
        </w:rPr>
        <w:t xml:space="preserve">      </w:t>
      </w:r>
      <w:r w:rsidRPr="002A7705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:rsidR="00B16994" w:rsidRPr="002A7705" w:rsidRDefault="00B16994" w:rsidP="00B12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6994" w:rsidRPr="001B723D" w:rsidRDefault="00B16994" w:rsidP="004422CF">
      <w:pPr>
        <w:pStyle w:val="Heading8"/>
        <w:numPr>
          <w:ilvl w:val="1"/>
          <w:numId w:val="21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B723D">
        <w:rPr>
          <w:rFonts w:ascii="Angsana New" w:hAnsi="Angsana New" w:cs="Angsana New"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B16994" w:rsidRPr="001B723D" w:rsidRDefault="00B16994" w:rsidP="00B169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8"/>
          <w:szCs w:val="28"/>
        </w:rPr>
      </w:pPr>
    </w:p>
    <w:p w:rsidR="00B16994" w:rsidRPr="001B723D" w:rsidRDefault="00B16994" w:rsidP="00B169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1B723D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</w:t>
      </w:r>
    </w:p>
    <w:p w:rsidR="00B16994" w:rsidRPr="001B723D" w:rsidRDefault="00B16994" w:rsidP="00B169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2"/>
        </w:rPr>
      </w:pPr>
    </w:p>
    <w:p w:rsidR="00B16994" w:rsidRPr="001B723D" w:rsidRDefault="00B16994" w:rsidP="00B1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B723D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</w:p>
    <w:p w:rsidR="00B16994" w:rsidRPr="001B723D" w:rsidRDefault="00B16994" w:rsidP="00B1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  <w:r w:rsidRPr="001B723D">
        <w:rPr>
          <w:rFonts w:ascii="Angsana New" w:hAnsi="Angsana New"/>
          <w:sz w:val="30"/>
          <w:szCs w:val="30"/>
          <w:cs/>
        </w:rPr>
        <w:t xml:space="preserve"> </w:t>
      </w:r>
    </w:p>
    <w:p w:rsidR="00B16994" w:rsidRPr="001B723D" w:rsidRDefault="00B16994" w:rsidP="00B1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B723D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311BA5" w:rsidRPr="001B723D" w:rsidRDefault="00311BA5" w:rsidP="00B1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30A41" w:rsidRDefault="00B16994" w:rsidP="00B1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723D">
        <w:rPr>
          <w:rFonts w:ascii="Angsana New" w:hAnsi="Angsana New"/>
          <w:sz w:val="30"/>
          <w:szCs w:val="30"/>
          <w:cs/>
        </w:rPr>
        <w:t xml:space="preserve"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</w:t>
      </w:r>
    </w:p>
    <w:p w:rsidR="001B723D" w:rsidRDefault="001B723D" w:rsidP="00B1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B723D" w:rsidRPr="00B16994" w:rsidRDefault="001B723D" w:rsidP="00B1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บริษัทไม่คิดค่าเสื่อมราคาสำหรับ</w:t>
      </w:r>
      <w:r w:rsidR="007F03B8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อสังหาริมทรัพย์เพื่อการลงทุนประเภทที่ดิน</w:t>
      </w:r>
    </w:p>
    <w:p w:rsidR="00B16994" w:rsidRPr="002A7705" w:rsidRDefault="00B16994" w:rsidP="00B12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</w:p>
    <w:p w:rsidR="001B723D" w:rsidRDefault="001B7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:rsidR="00FF0FCE" w:rsidRPr="002A7705" w:rsidRDefault="00C67051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lastRenderedPageBreak/>
        <w:t>ที่ดิน</w:t>
      </w:r>
      <w:r w:rsidR="004C183D"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 </w:t>
      </w:r>
      <w:r w:rsidR="00FF0FCE"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อาคารและอุปกรณ์</w:t>
      </w:r>
    </w:p>
    <w:p w:rsidR="00FF0FCE" w:rsidRPr="002A7705" w:rsidRDefault="00FF0FCE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9967E8" w:rsidRPr="002A7705" w:rsidRDefault="009967E8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8065AE">
        <w:rPr>
          <w:rFonts w:ascii="Angsana New" w:hAnsi="Angsana New" w:hint="cs"/>
          <w:sz w:val="30"/>
          <w:szCs w:val="30"/>
          <w:cs/>
        </w:rPr>
        <w:t>วัดมูลค่า</w:t>
      </w:r>
      <w:r w:rsidRPr="002A7705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2A7705">
        <w:rPr>
          <w:rFonts w:ascii="Angsana New" w:hAnsi="Angsana New"/>
          <w:sz w:val="30"/>
          <w:szCs w:val="30"/>
          <w:cs/>
        </w:rPr>
        <w:tab/>
      </w: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</w:t>
      </w:r>
      <w:r w:rsidR="000E1CAD" w:rsidRPr="002A7705">
        <w:rPr>
          <w:rFonts w:ascii="Angsana New" w:hAnsi="Angsana New"/>
          <w:sz w:val="30"/>
          <w:szCs w:val="30"/>
          <w:cs/>
        </w:rPr>
        <w:t>่พร้อมจะใช้งานได้ตามความประสงค์</w:t>
      </w:r>
      <w:r w:rsidR="0081422B" w:rsidRPr="002A7705">
        <w:rPr>
          <w:rFonts w:ascii="Angsana New" w:hAnsi="Angsana New"/>
          <w:color w:val="FFFFFF"/>
          <w:sz w:val="30"/>
          <w:szCs w:val="30"/>
        </w:rPr>
        <w:t>_</w:t>
      </w:r>
      <w:r w:rsidRPr="002A7705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81422B" w:rsidRPr="002A7705">
        <w:rPr>
          <w:rFonts w:ascii="Angsana New" w:hAnsi="Angsana New"/>
          <w:color w:val="FFFFFF"/>
          <w:sz w:val="30"/>
          <w:szCs w:val="30"/>
        </w:rPr>
        <w:t>_</w:t>
      </w:r>
      <w:r w:rsidRPr="002A7705">
        <w:rPr>
          <w:rFonts w:ascii="Angsana New" w:hAnsi="Angsana New"/>
          <w:sz w:val="30"/>
          <w:szCs w:val="30"/>
          <w:cs/>
        </w:rPr>
        <w:t>การขนย้าย</w:t>
      </w:r>
      <w:r w:rsidR="00DE3819" w:rsidRPr="002A7705">
        <w:rPr>
          <w:rFonts w:ascii="Angsana New" w:hAnsi="Angsana New"/>
          <w:sz w:val="30"/>
          <w:szCs w:val="30"/>
        </w:rPr>
        <w:br/>
      </w:r>
      <w:r w:rsidRPr="002A7705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</w:t>
      </w:r>
      <w:r w:rsidR="00ED072B" w:rsidRPr="002A7705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Pr="002A7705">
        <w:rPr>
          <w:rFonts w:ascii="Angsana New" w:hAnsi="Angsana New"/>
          <w:sz w:val="30"/>
          <w:szCs w:val="30"/>
          <w:cs/>
        </w:rPr>
        <w:t>ซอฟ</w:t>
      </w:r>
      <w:r w:rsidR="00874C45" w:rsidRPr="002A7705">
        <w:rPr>
          <w:rFonts w:ascii="Angsana New" w:hAnsi="Angsana New"/>
          <w:sz w:val="30"/>
          <w:szCs w:val="30"/>
          <w:cs/>
        </w:rPr>
        <w:t>ต์</w:t>
      </w:r>
      <w:r w:rsidRPr="002A7705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</w:t>
      </w:r>
      <w:r w:rsidR="00ED072B" w:rsidRPr="002A7705">
        <w:rPr>
          <w:rFonts w:ascii="Angsana New" w:hAnsi="Angsana New"/>
          <w:sz w:val="30"/>
          <w:szCs w:val="30"/>
          <w:cs/>
        </w:rPr>
        <w:t>ิ์ซอฟ</w:t>
      </w:r>
      <w:r w:rsidR="00874C45" w:rsidRPr="002A7705">
        <w:rPr>
          <w:rFonts w:ascii="Angsana New" w:hAnsi="Angsana New"/>
          <w:sz w:val="30"/>
          <w:szCs w:val="30"/>
          <w:cs/>
        </w:rPr>
        <w:t>ต์</w:t>
      </w:r>
      <w:r w:rsidR="00ED072B" w:rsidRPr="002A7705">
        <w:rPr>
          <w:rFonts w:ascii="Angsana New" w:hAnsi="Angsana New"/>
          <w:sz w:val="30"/>
          <w:szCs w:val="30"/>
          <w:cs/>
        </w:rPr>
        <w:t>แวร์นั้นให้ถือว่าลิขสิทธิ์</w:t>
      </w:r>
      <w:r w:rsidRPr="002A7705">
        <w:rPr>
          <w:rFonts w:ascii="Angsana New" w:hAnsi="Angsana New"/>
          <w:sz w:val="30"/>
          <w:szCs w:val="30"/>
          <w:cs/>
        </w:rPr>
        <w:t>ซอฟ</w:t>
      </w:r>
      <w:r w:rsidR="00874C45" w:rsidRPr="002A7705">
        <w:rPr>
          <w:rFonts w:ascii="Angsana New" w:hAnsi="Angsana New"/>
          <w:sz w:val="30"/>
          <w:szCs w:val="30"/>
          <w:cs/>
        </w:rPr>
        <w:t>ต์</w:t>
      </w:r>
      <w:r w:rsidRPr="002A7705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แวร์ดังกล่าวเป็นส่วนหนึ่งของอุปกรณ์และถือเป็นที่ดิน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อาคาร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และอุปกรณ์</w:t>
      </w:r>
      <w:r w:rsidRPr="002A7705">
        <w:rPr>
          <w:rFonts w:ascii="Angsana New" w:hAnsi="Angsana New"/>
          <w:sz w:val="30"/>
          <w:szCs w:val="30"/>
        </w:rPr>
        <w:t xml:space="preserve"> </w:t>
      </w: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อาคาร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2A7705">
        <w:rPr>
          <w:rFonts w:ascii="Angsana New" w:hAnsi="Angsana New"/>
          <w:sz w:val="30"/>
          <w:szCs w:val="30"/>
        </w:rPr>
        <w:t xml:space="preserve"> </w:t>
      </w: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10233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:rsidR="004422CF" w:rsidRDefault="004422CF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9967E8" w:rsidRPr="002A7705" w:rsidRDefault="009967E8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67E8" w:rsidRDefault="009967E8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การเช่าซึ่งบริษัทได้รับส่วนใหญ่ของความเสี่ยงและผลตอบแทนจากการครอบครองทรัพย์สินที่เช่านั้น</w:t>
      </w:r>
      <w:r w:rsidR="00434B19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ๆ ให้</w:t>
      </w:r>
      <w:r w:rsidR="009D48A9">
        <w:rPr>
          <w:rFonts w:ascii="Angsana New" w:hAnsi="Angsana New"/>
          <w:sz w:val="30"/>
          <w:szCs w:val="30"/>
          <w:cs/>
        </w:rPr>
        <w:br/>
      </w:r>
      <w:r w:rsidRPr="002A7705">
        <w:rPr>
          <w:rFonts w:ascii="Angsana New" w:hAnsi="Angsana New"/>
          <w:sz w:val="30"/>
          <w:szCs w:val="30"/>
          <w:cs/>
        </w:rPr>
        <w:t>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</w:t>
      </w:r>
      <w:r w:rsidRPr="00306C53">
        <w:rPr>
          <w:rFonts w:ascii="Angsana New" w:hAnsi="Angsana New"/>
          <w:spacing w:val="-4"/>
          <w:sz w:val="30"/>
          <w:szCs w:val="30"/>
          <w:cs/>
        </w:rPr>
        <w:t>สินทรัพย์ด้วยมูลค่ายุติธรรมหรือมูลค่าปัจจุบันของจำนวนเงินขั้นต่ำที่ต้องจ่ายตามสั</w:t>
      </w:r>
      <w:r w:rsidR="009D48A9" w:rsidRPr="00306C53">
        <w:rPr>
          <w:rFonts w:ascii="Angsana New" w:hAnsi="Angsana New"/>
          <w:spacing w:val="-4"/>
          <w:sz w:val="30"/>
          <w:szCs w:val="30"/>
          <w:cs/>
        </w:rPr>
        <w:t>ญญาเช่าแล้วแต่จำนวนใดจะต่ำกว่า</w:t>
      </w:r>
      <w:r w:rsidR="009D48A9">
        <w:rPr>
          <w:rFonts w:ascii="Angsana New" w:hAnsi="Angsana New"/>
          <w:sz w:val="30"/>
          <w:szCs w:val="30"/>
          <w:cs/>
        </w:rPr>
        <w:t xml:space="preserve">  </w:t>
      </w:r>
      <w:r w:rsidRPr="002A7705">
        <w:rPr>
          <w:rFonts w:ascii="Angsana New" w:hAnsi="Angsana New"/>
          <w:sz w:val="30"/>
          <w:szCs w:val="30"/>
          <w:cs/>
        </w:rPr>
        <w:t>หักด้วยค่าเสื่อม</w:t>
      </w:r>
      <w:r w:rsidR="00027B74" w:rsidRPr="002A7705">
        <w:rPr>
          <w:rFonts w:ascii="Angsana New" w:hAnsi="Angsana New"/>
          <w:sz w:val="30"/>
          <w:szCs w:val="30"/>
          <w:cs/>
        </w:rPr>
        <w:t xml:space="preserve">ราคาสะสมและขาดทุนจากการด้อยค่า </w:t>
      </w:r>
      <w:r w:rsidRPr="002A7705">
        <w:rPr>
          <w:rFonts w:ascii="Angsana New" w:hAnsi="Angsana New"/>
          <w:sz w:val="30"/>
          <w:szCs w:val="30"/>
          <w:cs/>
        </w:rPr>
        <w:t>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:rsidR="005B7BFC" w:rsidRPr="002A7705" w:rsidRDefault="005B7BFC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22CF" w:rsidRDefault="00442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9967E8" w:rsidRPr="002A7705" w:rsidRDefault="009967E8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67E8" w:rsidRPr="002A7705" w:rsidRDefault="009967E8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อาคารและอุปกรณ์ 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027B74" w:rsidRPr="002A7705">
        <w:rPr>
          <w:rFonts w:ascii="Angsana New" w:hAnsi="Angsana New"/>
          <w:sz w:val="30"/>
          <w:szCs w:val="30"/>
          <w:cs/>
        </w:rPr>
        <w:t xml:space="preserve">งรายการนั้นได้อย่างน่าเชื่อถือ </w:t>
      </w:r>
      <w:r w:rsidRPr="002A7705">
        <w:rPr>
          <w:rFonts w:ascii="Angsana New" w:hAnsi="Angsana New"/>
          <w:sz w:val="30"/>
          <w:szCs w:val="30"/>
          <w:cs/>
        </w:rPr>
        <w:t>ชิ้นส่วนที่ถูกเปลี่ยนแทนจะ</w:t>
      </w:r>
      <w:r w:rsidR="00027B74" w:rsidRPr="002A7705">
        <w:rPr>
          <w:rFonts w:ascii="Angsana New" w:hAnsi="Angsana New"/>
          <w:sz w:val="30"/>
          <w:szCs w:val="30"/>
          <w:cs/>
        </w:rPr>
        <w:t xml:space="preserve">ถูกตัดจำหน่ายตามมูลค่าตามบัญชี </w:t>
      </w:r>
      <w:r w:rsidRPr="002A7705">
        <w:rPr>
          <w:rFonts w:ascii="Angsana New" w:hAnsi="Angsana New"/>
          <w:sz w:val="30"/>
          <w:szCs w:val="30"/>
          <w:cs/>
        </w:rPr>
        <w:t>ต้นทุนที่เกิดขึ้นในการซ่อมบำรุงที่ดิน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736179" w:rsidRPr="002A7705" w:rsidRDefault="00736179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1BD1" w:rsidRPr="002A7705" w:rsidRDefault="001C1BD1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1C1BD1" w:rsidRPr="002A7705" w:rsidRDefault="001C1BD1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67E8" w:rsidRPr="002A7705" w:rsidRDefault="009967E8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9967E8" w:rsidRPr="002A7705" w:rsidRDefault="009967E8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67E8" w:rsidRPr="002A7705" w:rsidRDefault="009967E8" w:rsidP="0006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980FEF" w:rsidRPr="002A7705">
        <w:rPr>
          <w:rFonts w:ascii="Angsana New" w:hAnsi="Angsana New"/>
          <w:sz w:val="30"/>
          <w:szCs w:val="30"/>
          <w:cs/>
        </w:rPr>
        <w:t>ให้ประโยชน์</w:t>
      </w:r>
      <w:r w:rsidRPr="002A7705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 ประมาณการอายุการ</w:t>
      </w:r>
      <w:r w:rsidR="00980FEF" w:rsidRPr="002A7705">
        <w:rPr>
          <w:rFonts w:ascii="Angsana New" w:hAnsi="Angsana New"/>
          <w:sz w:val="30"/>
          <w:szCs w:val="30"/>
          <w:cs/>
        </w:rPr>
        <w:t>ให้ประโยชน์</w:t>
      </w:r>
      <w:r w:rsidRPr="002A7705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575425" w:rsidRPr="002A7705" w:rsidRDefault="00575425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630"/>
      </w:tblGrid>
      <w:tr w:rsidR="00040DBA" w:rsidRPr="002A7705">
        <w:trPr>
          <w:trHeight w:val="335"/>
        </w:trPr>
        <w:tc>
          <w:tcPr>
            <w:tcW w:w="6660" w:type="dxa"/>
          </w:tcPr>
          <w:p w:rsidR="00040DBA" w:rsidRPr="002A7705" w:rsidRDefault="00736179" w:rsidP="00281501">
            <w:pPr>
              <w:spacing w:line="240" w:lineRule="auto"/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:rsidR="00040DBA" w:rsidRPr="002A7705" w:rsidRDefault="002174D4" w:rsidP="002174D4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770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2A77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ถึง </w:t>
            </w:r>
            <w:r w:rsidRPr="002A770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9B7907" w:rsidRPr="002A770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630" w:type="dxa"/>
          </w:tcPr>
          <w:p w:rsidR="00040DBA" w:rsidRPr="002A7705" w:rsidRDefault="00040DBA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2A7705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C67051" w:rsidRPr="002A7705">
        <w:trPr>
          <w:trHeight w:val="362"/>
        </w:trPr>
        <w:tc>
          <w:tcPr>
            <w:tcW w:w="6660" w:type="dxa"/>
          </w:tcPr>
          <w:p w:rsidR="00C67051" w:rsidRPr="002A7705" w:rsidRDefault="00736179" w:rsidP="00281501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2A7705">
              <w:rPr>
                <w:rFonts w:ascii="Angsana New" w:hAnsi="Angsana New" w:cs="Angsana New"/>
                <w:cs/>
                <w:lang w:val="en-US"/>
              </w:rPr>
              <w:t>เครื่องจักรและอุปกรณ์โรงงาน</w:t>
            </w:r>
          </w:p>
        </w:tc>
        <w:tc>
          <w:tcPr>
            <w:tcW w:w="1260" w:type="dxa"/>
          </w:tcPr>
          <w:p w:rsidR="00C67051" w:rsidRPr="002A7705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10</w:t>
            </w:r>
            <w:r w:rsidR="00F634D0" w:rsidRPr="002A7705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F634D0" w:rsidRPr="002A7705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30" w:type="dxa"/>
          </w:tcPr>
          <w:p w:rsidR="00C67051" w:rsidRPr="002A7705" w:rsidRDefault="00C67051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2A7705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DA2EE3" w:rsidRPr="002A7705">
        <w:trPr>
          <w:trHeight w:val="362"/>
        </w:trPr>
        <w:tc>
          <w:tcPr>
            <w:tcW w:w="6660" w:type="dxa"/>
          </w:tcPr>
          <w:p w:rsidR="00DA2EE3" w:rsidRPr="002A7705" w:rsidRDefault="00DA2EE3" w:rsidP="00281501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2A7705">
              <w:rPr>
                <w:rFonts w:ascii="Angsana New" w:hAnsi="Angsana New" w:cs="Angsana New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:rsidR="00DA2EE3" w:rsidRPr="002A7705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:rsidR="00DA2EE3" w:rsidRPr="002A7705" w:rsidRDefault="00DA2EE3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2A7705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C67051" w:rsidRPr="002A7705">
        <w:trPr>
          <w:trHeight w:val="362"/>
        </w:trPr>
        <w:tc>
          <w:tcPr>
            <w:tcW w:w="6660" w:type="dxa"/>
          </w:tcPr>
          <w:p w:rsidR="00C67051" w:rsidRPr="002A7705" w:rsidRDefault="00736179" w:rsidP="009B7907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2A7705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1260" w:type="dxa"/>
          </w:tcPr>
          <w:p w:rsidR="00C67051" w:rsidRPr="002A7705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:rsidR="00C67051" w:rsidRPr="002A7705" w:rsidRDefault="00C67051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2A7705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:rsidR="004422CF" w:rsidRDefault="004422CF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10233" w:rsidRPr="002A7705" w:rsidRDefault="001C1BD1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บริษัท</w:t>
      </w:r>
      <w:r w:rsidR="00876EF8" w:rsidRPr="002A7705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</w:t>
      </w:r>
      <w:r w:rsidR="009B7907" w:rsidRPr="002A7705">
        <w:rPr>
          <w:rFonts w:ascii="Angsana New" w:hAnsi="Angsana New"/>
          <w:sz w:val="30"/>
          <w:szCs w:val="30"/>
          <w:cs/>
        </w:rPr>
        <w:t xml:space="preserve">และส่วนปรับปรุงที่ดิน </w:t>
      </w:r>
      <w:r w:rsidR="00876EF8" w:rsidRPr="002A7705">
        <w:rPr>
          <w:rFonts w:ascii="Angsana New" w:hAnsi="Angsana New"/>
          <w:sz w:val="30"/>
          <w:szCs w:val="30"/>
          <w:cs/>
        </w:rPr>
        <w:t>และสินทรัพย์ที่อยู่ระหว่างการก่อสร้าง</w:t>
      </w:r>
    </w:p>
    <w:p w:rsidR="00CB6579" w:rsidRDefault="00CB6579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B225D" w:rsidRDefault="00BB225D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="009D48A9">
        <w:rPr>
          <w:rFonts w:ascii="Angsana New" w:hAnsi="Angsana New"/>
          <w:sz w:val="30"/>
          <w:szCs w:val="30"/>
          <w:cs/>
        </w:rPr>
        <w:br/>
      </w:r>
      <w:r w:rsidRPr="002A7705">
        <w:rPr>
          <w:rFonts w:ascii="Angsana New" w:hAnsi="Angsana New"/>
          <w:sz w:val="30"/>
          <w:szCs w:val="30"/>
          <w:cs/>
        </w:rPr>
        <w:t>รอบปีบัญชี และปรับปรุงตามความเหมาะสม</w:t>
      </w:r>
    </w:p>
    <w:p w:rsidR="005B7BFC" w:rsidRPr="002A7705" w:rsidRDefault="005B7BFC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22CF" w:rsidRDefault="00442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:rsidR="00876EF8" w:rsidRPr="002A7705" w:rsidRDefault="00876EF8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lastRenderedPageBreak/>
        <w:t>สินทรัพย์ไม่มีตัวตน</w:t>
      </w:r>
    </w:p>
    <w:p w:rsidR="004C183D" w:rsidRPr="002A7705" w:rsidRDefault="004C183D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โปรแกรมคอมพิวเตอร์</w:t>
      </w: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โปรแกรมคอมพิวเตอร์ที่บริษัทซื้อมาและมีอายุการใช้งานจำกัด </w:t>
      </w:r>
      <w:r w:rsidR="007C3BE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2A7705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B73A19" w:rsidRPr="002A7705">
        <w:rPr>
          <w:rFonts w:ascii="Angsana New" w:hAnsi="Angsana New"/>
          <w:sz w:val="30"/>
          <w:szCs w:val="30"/>
        </w:rPr>
        <w:t xml:space="preserve">      </w:t>
      </w:r>
      <w:r w:rsidR="00BB225D" w:rsidRPr="002A7705">
        <w:rPr>
          <w:rFonts w:ascii="Angsana New" w:hAnsi="Angsana New"/>
          <w:sz w:val="30"/>
          <w:szCs w:val="30"/>
          <w:cs/>
        </w:rPr>
        <w:t>ผล</w:t>
      </w:r>
      <w:r w:rsidRPr="002A7705">
        <w:rPr>
          <w:rFonts w:ascii="Angsana New" w:hAnsi="Angsana New"/>
          <w:sz w:val="30"/>
          <w:szCs w:val="30"/>
          <w:cs/>
        </w:rPr>
        <w:t>ขาดทุนจากการ</w:t>
      </w:r>
      <w:r w:rsidR="00686527" w:rsidRPr="002A7705">
        <w:rPr>
          <w:rFonts w:ascii="Angsana New" w:hAnsi="Angsana New"/>
          <w:sz w:val="30"/>
          <w:szCs w:val="30"/>
          <w:cs/>
        </w:rPr>
        <w:t>ด้อยค่า</w:t>
      </w:r>
    </w:p>
    <w:p w:rsidR="00774727" w:rsidRPr="002A7705" w:rsidRDefault="00774727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67E8" w:rsidRPr="002A7705" w:rsidRDefault="009967E8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9967E8" w:rsidRPr="002A7705" w:rsidRDefault="009967E8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A7705">
        <w:rPr>
          <w:rFonts w:ascii="Angsana New" w:eastAsia="Calibri" w:hAnsi="Angsana New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 </w:t>
      </w: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6EF8" w:rsidRPr="002A7705" w:rsidRDefault="00876EF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8505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876EF8" w:rsidRPr="002A7705" w:rsidRDefault="00876EF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ค่าตัดจำหน่ายคำนวณ</w:t>
      </w:r>
      <w:r w:rsidR="00BB225D" w:rsidRPr="002A7705">
        <w:rPr>
          <w:rFonts w:ascii="Angsana New" w:hAnsi="Angsana New"/>
          <w:sz w:val="30"/>
          <w:szCs w:val="30"/>
          <w:cs/>
        </w:rPr>
        <w:t>จาก</w:t>
      </w:r>
      <w:r w:rsidRPr="002A7705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9967E8" w:rsidRPr="002A7705" w:rsidRDefault="009967E8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67E8" w:rsidRPr="002A7705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906AA0" w:rsidRPr="002A7705">
        <w:rPr>
          <w:rFonts w:ascii="Angsana New" w:hAnsi="Angsana New"/>
          <w:sz w:val="30"/>
          <w:szCs w:val="30"/>
          <w:cs/>
        </w:rPr>
        <w:t>เชิงเศรษฐกิจ</w:t>
      </w:r>
      <w:r w:rsidRPr="002A7705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ระยะเวลาที่คาดว่าจะได้รับประโยชน์ของโปรแกรมคอมพิวเตอร์คือ 5 ปี</w:t>
      </w:r>
    </w:p>
    <w:p w:rsidR="00437A3B" w:rsidRPr="002A7705" w:rsidRDefault="00437A3B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86527" w:rsidRPr="002A7705" w:rsidRDefault="00027B74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วิธีการตัดจำหน่าย</w:t>
      </w:r>
      <w:r w:rsidR="00686527" w:rsidRPr="002A7705">
        <w:rPr>
          <w:rFonts w:ascii="Angsana New" w:hAnsi="Angsana New"/>
          <w:sz w:val="30"/>
          <w:szCs w:val="30"/>
          <w:cs/>
        </w:rPr>
        <w:t xml:space="preserve">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="00686527" w:rsidRPr="002A7705" w:rsidDel="00E44C55">
        <w:rPr>
          <w:rFonts w:ascii="Angsana New" w:hAnsi="Angsana New"/>
          <w:sz w:val="30"/>
          <w:szCs w:val="30"/>
        </w:rPr>
        <w:t xml:space="preserve"> </w:t>
      </w:r>
    </w:p>
    <w:p w:rsidR="00D96F34" w:rsidRPr="002A7705" w:rsidRDefault="00D96F34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57898" w:rsidRDefault="00C5789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บริษัทไม่คิดค่าตัดจำหน่ายสำหรับ</w:t>
      </w:r>
      <w:r w:rsidR="00990B76" w:rsidRPr="002A7705">
        <w:rPr>
          <w:rFonts w:ascii="Angsana New" w:hAnsi="Angsana New"/>
          <w:sz w:val="30"/>
          <w:szCs w:val="30"/>
          <w:cs/>
        </w:rPr>
        <w:t>โปรแกรมคอมพิวเตอร์</w:t>
      </w:r>
      <w:r w:rsidRPr="002A7705">
        <w:rPr>
          <w:rFonts w:ascii="Angsana New" w:hAnsi="Angsana New"/>
          <w:sz w:val="30"/>
          <w:szCs w:val="30"/>
          <w:cs/>
        </w:rPr>
        <w:t>ที่อยู่ระหว่างติดตั้ง</w:t>
      </w:r>
    </w:p>
    <w:p w:rsidR="008F0130" w:rsidRPr="002A7705" w:rsidRDefault="008F0130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F0130" w:rsidRDefault="008F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:rsidR="00C57898" w:rsidRPr="002A7705" w:rsidRDefault="00C57898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lastRenderedPageBreak/>
        <w:t>การด้อยค่า</w:t>
      </w:r>
    </w:p>
    <w:p w:rsidR="00C57898" w:rsidRPr="002A7705" w:rsidRDefault="00C5789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66EFF" w:rsidRPr="002A7705" w:rsidRDefault="005D3C29" w:rsidP="00B97B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</w:t>
      </w:r>
      <w:r w:rsidR="00966EFF" w:rsidRPr="002A7705">
        <w:rPr>
          <w:rFonts w:ascii="Angsana New" w:hAnsi="Angsana New"/>
          <w:sz w:val="30"/>
          <w:szCs w:val="30"/>
          <w:cs/>
        </w:rPr>
        <w:t>่าสินทรัพย์ที่คาดว่าจะได้รับคืน</w:t>
      </w:r>
      <w:r w:rsidRPr="002A7705">
        <w:rPr>
          <w:rFonts w:ascii="Angsana New" w:hAnsi="Angsana New"/>
          <w:sz w:val="30"/>
          <w:szCs w:val="30"/>
          <w:cs/>
        </w:rPr>
        <w:t xml:space="preserve"> สำหรับสินทรัพย์ไม่มีตัวตนที่มีอายุการให้ประโยชน์ไม่ทรา</w:t>
      </w:r>
      <w:r w:rsidR="00127C62" w:rsidRPr="002A7705">
        <w:rPr>
          <w:rFonts w:ascii="Angsana New" w:hAnsi="Angsana New"/>
          <w:sz w:val="30"/>
          <w:szCs w:val="30"/>
          <w:cs/>
        </w:rPr>
        <w:t xml:space="preserve">บแน่นอน หรือ ยังไม่พร้อมใช้งาน </w:t>
      </w:r>
      <w:r w:rsidRPr="002A7705">
        <w:rPr>
          <w:rFonts w:ascii="Angsana New" w:hAnsi="Angsana New"/>
          <w:sz w:val="30"/>
          <w:szCs w:val="30"/>
          <w:cs/>
        </w:rPr>
        <w:t xml:space="preserve">จะประมาณมูลค่าที่คาดว่าจะได้รับคืนทุกปี ในช่วงเวลาเดียวกัน </w:t>
      </w:r>
    </w:p>
    <w:p w:rsidR="00C86B4F" w:rsidRPr="002A7705" w:rsidRDefault="00C86B4F" w:rsidP="00A166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D3C29" w:rsidRPr="002A7705" w:rsidRDefault="005D3C29" w:rsidP="00A166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:rsidR="00027B74" w:rsidRPr="002A7705" w:rsidRDefault="00027B74" w:rsidP="00A166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E03DE" w:rsidRPr="002A7705" w:rsidRDefault="00BE03DE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</w:t>
      </w:r>
      <w:r w:rsidR="00966EFF" w:rsidRPr="002A7705">
        <w:rPr>
          <w:rFonts w:ascii="Angsana New" w:hAnsi="Angsana New"/>
          <w:sz w:val="30"/>
          <w:szCs w:val="30"/>
          <w:cs/>
        </w:rPr>
        <w:t>่าสินทรัพย์ดังกล่าวมีการด้อยค่า</w:t>
      </w:r>
      <w:r w:rsidRPr="002A7705">
        <w:rPr>
          <w:rFonts w:ascii="Angsana New" w:hAnsi="Angsana New"/>
          <w:sz w:val="30"/>
          <w:szCs w:val="30"/>
          <w:cs/>
        </w:rPr>
        <w:t xml:space="preserve"> ยอดขาดทุนซึ่งเคยบันทึกในส่วนของผู้ถือหุ้นจะถูกบันทึกในกำไรหรือขาดทุนโดยไม่ต้องปรับกั</w:t>
      </w:r>
      <w:r w:rsidR="00966EFF" w:rsidRPr="002A7705">
        <w:rPr>
          <w:rFonts w:ascii="Angsana New" w:hAnsi="Angsana New"/>
          <w:sz w:val="30"/>
          <w:szCs w:val="30"/>
          <w:cs/>
        </w:rPr>
        <w:t>บยอดสินทรัพย์ทางการเงินดังกล่าว</w:t>
      </w:r>
      <w:r w:rsidRPr="002A7705">
        <w:rPr>
          <w:rFonts w:ascii="Angsana New" w:hAnsi="Angsana New"/>
          <w:sz w:val="30"/>
          <w:szCs w:val="30"/>
          <w:cs/>
        </w:rPr>
        <w:t xml:space="preserve">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</w:t>
      </w:r>
      <w:r w:rsidR="001B723D">
        <w:rPr>
          <w:rFonts w:ascii="Angsana New" w:hAnsi="Angsana New" w:hint="cs"/>
          <w:sz w:val="30"/>
          <w:szCs w:val="30"/>
          <w:cs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ๆ ซึ่งเคยรับรู้แล้วในกำไรหรือขาดทุน</w:t>
      </w:r>
    </w:p>
    <w:p w:rsidR="003625CF" w:rsidRPr="002A7705" w:rsidRDefault="003625CF" w:rsidP="00BE0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BE03DE" w:rsidRPr="002A7705" w:rsidRDefault="00BE03DE" w:rsidP="00BE0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A7705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BE03DE" w:rsidRPr="002A7705" w:rsidRDefault="00BE03DE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BE03DE" w:rsidRPr="002A7705" w:rsidRDefault="00BE03DE" w:rsidP="00BE0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BE03DE" w:rsidRPr="002A7705" w:rsidRDefault="00BE03DE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BE03DE" w:rsidRPr="002A7705" w:rsidRDefault="00BE03DE" w:rsidP="00BE0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</w:t>
      </w:r>
      <w:r w:rsidR="00027B74" w:rsidRPr="002A7705">
        <w:rPr>
          <w:rFonts w:ascii="Angsana New" w:hAnsi="Angsana New"/>
          <w:sz w:val="30"/>
          <w:szCs w:val="30"/>
          <w:cs/>
        </w:rPr>
        <w:t xml:space="preserve">ย์ที่ไม่ใช่สินทรัพย์ทางการเงิน </w:t>
      </w:r>
      <w:r w:rsidRPr="002A7705">
        <w:rPr>
          <w:rFonts w:ascii="Angsana New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BD4107" w:rsidRPr="002A7705">
        <w:rPr>
          <w:rFonts w:ascii="Angsana New" w:hAnsi="Angsana New"/>
          <w:sz w:val="30"/>
          <w:szCs w:val="30"/>
          <w:cs/>
        </w:rPr>
        <w:t>ถึง</w:t>
      </w:r>
      <w:r w:rsidRPr="002A7705">
        <w:rPr>
          <w:rFonts w:ascii="Angsana New" w:hAnsi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5D3C29" w:rsidRPr="002A7705" w:rsidRDefault="0048505D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  <w:r w:rsidR="005D3C29" w:rsidRPr="002A7705">
        <w:rPr>
          <w:rFonts w:ascii="Angsana New" w:hAnsi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:rsidR="005D3C29" w:rsidRPr="002A7705" w:rsidRDefault="005D3C29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BE03DE" w:rsidRDefault="00BE03DE" w:rsidP="00BE0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ขาดทุนจากการด้อยค่าของสินท</w:t>
      </w:r>
      <w:r w:rsidR="00027B74" w:rsidRPr="002A7705">
        <w:rPr>
          <w:rFonts w:ascii="Angsana New" w:hAnsi="Angsana New"/>
          <w:sz w:val="30"/>
          <w:szCs w:val="30"/>
          <w:cs/>
        </w:rPr>
        <w:t>รัพย์ทางการเงินจะถูกกลับรายการ</w:t>
      </w:r>
      <w:r w:rsidRPr="002A7705">
        <w:rPr>
          <w:rFonts w:ascii="Angsana New" w:hAnsi="Angsana New"/>
          <w:sz w:val="30"/>
          <w:szCs w:val="30"/>
          <w:cs/>
        </w:rPr>
        <w:t xml:space="preserve">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</w:t>
      </w:r>
      <w:r w:rsidR="005B6741" w:rsidRPr="002A7705">
        <w:rPr>
          <w:rFonts w:ascii="Angsana New" w:hAnsi="Angsana New"/>
          <w:sz w:val="30"/>
          <w:szCs w:val="30"/>
          <w:cs/>
        </w:rPr>
        <w:t>ทรัพย์ทางการเงินที่เป็นตราสาร</w:t>
      </w:r>
      <w:r w:rsidR="002A5E67" w:rsidRPr="002A7705">
        <w:rPr>
          <w:rFonts w:ascii="Angsana New" w:hAnsi="Angsana New"/>
          <w:sz w:val="30"/>
          <w:szCs w:val="30"/>
          <w:cs/>
        </w:rPr>
        <w:t>ทุน</w:t>
      </w:r>
      <w:r w:rsidRPr="002A7705">
        <w:rPr>
          <w:rFonts w:ascii="Angsana New" w:hAnsi="Angsana New"/>
          <w:sz w:val="30"/>
          <w:szCs w:val="30"/>
          <w:cs/>
        </w:rPr>
        <w:t>ที่จัดประเภทเป็นหลักทรัพย์เผื่อขาย การกลับรายการจะถูกรับรู</w:t>
      </w:r>
      <w:r w:rsidR="005B6741" w:rsidRPr="002A7705">
        <w:rPr>
          <w:rFonts w:ascii="Angsana New" w:hAnsi="Angsana New"/>
          <w:sz w:val="30"/>
          <w:szCs w:val="30"/>
          <w:cs/>
        </w:rPr>
        <w:t>้โดยตรงในกำไรขาดทุนเบ็ดเสร็จ</w:t>
      </w:r>
      <w:r w:rsidR="00C26990" w:rsidRPr="002A7705">
        <w:rPr>
          <w:rFonts w:ascii="Angsana New" w:hAnsi="Angsana New"/>
          <w:sz w:val="30"/>
          <w:szCs w:val="30"/>
          <w:cs/>
        </w:rPr>
        <w:t>อื่น</w:t>
      </w:r>
    </w:p>
    <w:p w:rsidR="0048505D" w:rsidRPr="002A7705" w:rsidRDefault="0048505D" w:rsidP="00BE0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966EFF" w:rsidRPr="002A7705" w:rsidRDefault="00931A01" w:rsidP="00B97B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</w:t>
      </w:r>
      <w:r w:rsidR="00D6524D" w:rsidRPr="002A7705">
        <w:rPr>
          <w:rFonts w:ascii="Angsana New" w:hAnsi="Angsana New"/>
          <w:sz w:val="30"/>
          <w:szCs w:val="30"/>
          <w:cs/>
        </w:rPr>
        <w:t>ี่ไม่ใช่สินทรัพย์ทางการเงิน</w:t>
      </w:r>
      <w:r w:rsidRPr="002A7705">
        <w:rPr>
          <w:rFonts w:ascii="Angsana New" w:hAnsi="Angsana New"/>
          <w:sz w:val="30"/>
          <w:szCs w:val="30"/>
          <w:cs/>
        </w:rPr>
        <w:t>ที่เคยรับรู้ในงวดก่อนจะถูกประเมิน ณ ทุกวันที่ที่ออกรายงานว่ามีข้</w:t>
      </w:r>
      <w:r w:rsidR="00027B74" w:rsidRPr="002A7705">
        <w:rPr>
          <w:rFonts w:ascii="Angsana New" w:hAnsi="Angsana New"/>
          <w:sz w:val="30"/>
          <w:szCs w:val="30"/>
          <w:cs/>
        </w:rPr>
        <w:t xml:space="preserve">อบ่งชี้เรื่องการด้อยค่าหรือไม่ </w:t>
      </w:r>
      <w:r w:rsidRPr="002A7705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5D3C29" w:rsidRPr="002A7705" w:rsidDel="00B77C4C">
        <w:rPr>
          <w:rFonts w:ascii="Angsana New" w:hAnsi="Angsana New"/>
          <w:sz w:val="30"/>
          <w:szCs w:val="30"/>
          <w:cs/>
        </w:rPr>
        <w:t xml:space="preserve"> </w:t>
      </w:r>
    </w:p>
    <w:p w:rsidR="008333A0" w:rsidRPr="002A7705" w:rsidRDefault="008333A0" w:rsidP="00B97B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E03DE" w:rsidRPr="002A7705" w:rsidRDefault="00BE03DE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หนี้สินที่มีภาระดอกเบี้ย</w:t>
      </w:r>
    </w:p>
    <w:p w:rsidR="007E30C1" w:rsidRPr="002A7705" w:rsidRDefault="007E30C1" w:rsidP="00BE0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E03DE" w:rsidRPr="002A7705" w:rsidRDefault="00BE03DE" w:rsidP="00BE0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4C6556">
        <w:rPr>
          <w:rFonts w:ascii="Angsana New" w:hAnsi="Angsana New" w:hint="cs"/>
          <w:sz w:val="30"/>
          <w:szCs w:val="30"/>
          <w:cs/>
        </w:rPr>
        <w:t>ด้วย</w:t>
      </w:r>
      <w:r w:rsidRPr="002A7705">
        <w:rPr>
          <w:rFonts w:ascii="Angsana New" w:hAnsi="Angsana New"/>
          <w:sz w:val="30"/>
          <w:szCs w:val="30"/>
          <w:cs/>
        </w:rPr>
        <w:t>มูลค่ายุติธรรมหักค่าใช้จ่ายที่เกี่ยวกับการเกิดหนี้สิน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ภายหลังจากการบันทึกหนี้สินที่มีภาระดอกเบี้ยจะบันทึ</w:t>
      </w:r>
      <w:r w:rsidR="00027B74" w:rsidRPr="002A7705">
        <w:rPr>
          <w:rFonts w:ascii="Angsana New" w:hAnsi="Angsana New"/>
          <w:sz w:val="30"/>
          <w:szCs w:val="30"/>
          <w:cs/>
        </w:rPr>
        <w:t xml:space="preserve">กต่อมาโดยวิธีราคาทุนตัดจำหน่าย </w:t>
      </w:r>
      <w:r w:rsidRPr="002A7705">
        <w:rPr>
          <w:rFonts w:ascii="Angsana New" w:hAnsi="Angsana New"/>
          <w:sz w:val="30"/>
          <w:szCs w:val="30"/>
          <w:cs/>
        </w:rPr>
        <w:t>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7E30C1" w:rsidRPr="002A7705" w:rsidRDefault="007E30C1" w:rsidP="00BE0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90CB0" w:rsidRPr="002A7705" w:rsidRDefault="00590CB0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เจ้าหนี้การค้าและเจ้าหนี้อื่น</w:t>
      </w:r>
    </w:p>
    <w:p w:rsidR="00590CB0" w:rsidRPr="002A7705" w:rsidRDefault="00590CB0" w:rsidP="00BB22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A6252E" w:rsidRPr="002A7705" w:rsidRDefault="00590CB0" w:rsidP="00BB22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เจ้าหนี้การค้าและเจ้าหนี้อื่นแสดงในราคาทุน </w:t>
      </w:r>
    </w:p>
    <w:p w:rsidR="009D2A2E" w:rsidRDefault="009D2A2E" w:rsidP="00B12C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5904BD" w:rsidRPr="005904BD" w:rsidRDefault="005904BD" w:rsidP="005904BD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904BD">
        <w:rPr>
          <w:rFonts w:ascii="Angsana New" w:hAnsi="Angsana New"/>
          <w:i/>
          <w:iCs/>
          <w:sz w:val="30"/>
          <w:szCs w:val="30"/>
          <w:cs/>
        </w:rPr>
        <w:t xml:space="preserve">หนี้สินเงินคืน </w:t>
      </w:r>
    </w:p>
    <w:p w:rsidR="005904BD" w:rsidRPr="005904BD" w:rsidRDefault="005904BD" w:rsidP="00590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5904BD" w:rsidRPr="005904BD" w:rsidRDefault="005904BD" w:rsidP="005904B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04BD">
        <w:rPr>
          <w:rFonts w:ascii="Angsana New" w:hAnsi="Angsana New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:rsidR="005904BD" w:rsidRPr="002A7705" w:rsidRDefault="005904BD" w:rsidP="00B12C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5904BD" w:rsidRDefault="00590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:rsidR="005D3C29" w:rsidRPr="002A7705" w:rsidRDefault="005D3C29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lastRenderedPageBreak/>
        <w:t>ผลประโยชน์ของพนักงา</w:t>
      </w:r>
      <w:r w:rsidR="00D76297"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น</w:t>
      </w:r>
    </w:p>
    <w:p w:rsidR="00D96F34" w:rsidRPr="002A7705" w:rsidRDefault="00D96F34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5D3C29" w:rsidRPr="002A7705" w:rsidRDefault="005D3C29" w:rsidP="002815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2A7705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D96F34" w:rsidRPr="002A7705" w:rsidRDefault="00D96F34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5D3C29" w:rsidRPr="002A7705" w:rsidRDefault="00027B74" w:rsidP="00BE0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5904BD" w:rsidRDefault="005904BD" w:rsidP="002815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5D3C29" w:rsidRPr="002A7705" w:rsidRDefault="005D3C29" w:rsidP="002815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2A7705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5D3C29" w:rsidRPr="002A7705" w:rsidRDefault="005D3C29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5A2184" w:rsidRPr="002A7705" w:rsidRDefault="005A2184" w:rsidP="005A218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A7705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9D48A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2A7705">
        <w:rPr>
          <w:rFonts w:ascii="Angsana New" w:hAnsi="Angsana New"/>
          <w:i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 </w:t>
      </w:r>
    </w:p>
    <w:p w:rsidR="00437A3B" w:rsidRPr="002A7705" w:rsidRDefault="00437A3B" w:rsidP="005A218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5D3C29" w:rsidRPr="002A7705" w:rsidRDefault="005A2184" w:rsidP="005A2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A7705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ผลจากการคำนวณอาจทำให้บริษัทมีสินทรัพย์เกิดขึ้น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</w:t>
      </w:r>
      <w:r w:rsidR="009D48A9">
        <w:rPr>
          <w:rFonts w:ascii="Angsana New" w:hAnsi="Angsana New"/>
          <w:i/>
          <w:sz w:val="30"/>
          <w:szCs w:val="30"/>
          <w:cs/>
        </w:rPr>
        <w:br/>
      </w:r>
      <w:r w:rsidRPr="002A7705">
        <w:rPr>
          <w:rFonts w:ascii="Angsana New" w:hAnsi="Angsana New"/>
          <w:i/>
          <w:sz w:val="30"/>
          <w:szCs w:val="30"/>
          <w:cs/>
        </w:rPr>
        <w:t>เชิงเศรษฐกิจได้มีการพิจารณาถึงความต้องการเงินทุนขั้นต่ำสำหรับโครงการต่าง ๆ ของบริษัท</w:t>
      </w:r>
    </w:p>
    <w:p w:rsidR="000F04D7" w:rsidRPr="002A7705" w:rsidRDefault="000F04D7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0059BE" w:rsidRPr="002A7705" w:rsidRDefault="000059BE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2A7705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2A7705">
        <w:rPr>
          <w:rFonts w:ascii="Angsana New" w:hAnsi="Angsana New"/>
          <w:i/>
          <w:sz w:val="30"/>
          <w:szCs w:val="30"/>
        </w:rPr>
        <w:t xml:space="preserve"> </w:t>
      </w:r>
      <w:r w:rsidRPr="002A7705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A7705">
        <w:rPr>
          <w:rFonts w:ascii="Angsana New" w:hAnsi="Angsana New"/>
          <w:i/>
          <w:sz w:val="30"/>
          <w:szCs w:val="30"/>
        </w:rPr>
        <w:t xml:space="preserve"> </w:t>
      </w:r>
      <w:r w:rsidRPr="002A7705">
        <w:rPr>
          <w:rFonts w:ascii="Angsana New" w:hAnsi="Angsana New"/>
          <w:i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:rsidR="000059BE" w:rsidRPr="002A7705" w:rsidRDefault="000059BE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0059BE" w:rsidRPr="002A7705" w:rsidRDefault="000059BE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A7705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2A7705">
        <w:rPr>
          <w:rFonts w:ascii="Angsana New" w:hAnsi="Angsana New"/>
          <w:i/>
          <w:sz w:val="30"/>
          <w:szCs w:val="30"/>
        </w:rPr>
        <w:t xml:space="preserve">         </w:t>
      </w:r>
      <w:r w:rsidRPr="002A7705">
        <w:rPr>
          <w:rFonts w:ascii="Angsana New" w:hAnsi="Angsana New"/>
          <w:i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 รับรู้กำไรและขาดทุนจากการจ่ายชำระผลประโยชน์พนักงานเมื่อเกิดขึ้น</w:t>
      </w:r>
    </w:p>
    <w:p w:rsidR="007E30C1" w:rsidRPr="002A7705" w:rsidRDefault="007E30C1" w:rsidP="007E3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Cs/>
          <w:sz w:val="24"/>
          <w:szCs w:val="24"/>
        </w:rPr>
      </w:pPr>
    </w:p>
    <w:p w:rsidR="005904BD" w:rsidRDefault="00590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:rsidR="005D3C29" w:rsidRPr="002A7705" w:rsidRDefault="005D3C29" w:rsidP="007E3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2A7705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:rsidR="007E30C1" w:rsidRPr="002A7705" w:rsidRDefault="007E30C1" w:rsidP="007E3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5D3C29" w:rsidRDefault="005A2184" w:rsidP="007E3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A7705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A7705">
        <w:rPr>
          <w:rFonts w:ascii="Angsana New" w:hAnsi="Angsana New"/>
          <w:i/>
          <w:sz w:val="30"/>
          <w:szCs w:val="30"/>
        </w:rPr>
        <w:t xml:space="preserve"> </w:t>
      </w:r>
      <w:r w:rsidRPr="002A7705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5904BD" w:rsidRPr="002A7705" w:rsidRDefault="005904BD" w:rsidP="007E3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980FEF" w:rsidRPr="004E148D" w:rsidRDefault="00980FEF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E148D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การจ่ายโดยใช้หุ้นเป็นเกณฑ์     </w:t>
      </w:r>
    </w:p>
    <w:p w:rsidR="00980FEF" w:rsidRPr="002A7705" w:rsidRDefault="00980FEF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A2184" w:rsidRDefault="005A2184" w:rsidP="007E3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2A7705">
        <w:rPr>
          <w:rFonts w:ascii="Angsana New" w:hAnsi="Angsana New"/>
          <w:sz w:val="30"/>
          <w:szCs w:val="30"/>
        </w:rPr>
        <w:t>(</w:t>
      </w:r>
      <w:r w:rsidRPr="002A7705">
        <w:rPr>
          <w:rFonts w:ascii="Angsana New" w:hAnsi="Angsana New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</w:t>
      </w:r>
      <w:r w:rsidR="00AC327F">
        <w:rPr>
          <w:rFonts w:ascii="Angsana New" w:hAnsi="Angsana New"/>
          <w:sz w:val="30"/>
          <w:szCs w:val="30"/>
        </w:rPr>
        <w:br/>
      </w:r>
      <w:r w:rsidRPr="002A7705">
        <w:rPr>
          <w:rFonts w:ascii="Angsana New" w:hAnsi="Angsana New"/>
          <w:sz w:val="30"/>
          <w:szCs w:val="30"/>
          <w:cs/>
        </w:rPr>
        <w:t xml:space="preserve">ผลที่เกิดขึ้นจริง </w:t>
      </w:r>
    </w:p>
    <w:p w:rsidR="0048505D" w:rsidRPr="002A7705" w:rsidRDefault="0048505D" w:rsidP="007E3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80FEF" w:rsidRPr="002A7705" w:rsidRDefault="005A2184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</w:t>
      </w:r>
      <w:r w:rsidR="009D48A9">
        <w:rPr>
          <w:rFonts w:ascii="Angsana New" w:hAnsi="Angsana New" w:hint="cs"/>
          <w:sz w:val="30"/>
          <w:szCs w:val="30"/>
          <w:cs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 xml:space="preserve">ๆ </w:t>
      </w:r>
      <w:r w:rsidR="000059BE" w:rsidRPr="002A7705">
        <w:rPr>
          <w:rFonts w:ascii="Angsana New" w:hAnsi="Angsana New"/>
          <w:sz w:val="30"/>
          <w:szCs w:val="30"/>
        </w:rPr>
        <w:t xml:space="preserve">  </w:t>
      </w:r>
      <w:r w:rsidRPr="002A7705">
        <w:rPr>
          <w:rFonts w:ascii="Angsana New" w:hAnsi="Angsana New"/>
          <w:sz w:val="30"/>
          <w:szCs w:val="30"/>
          <w:cs/>
        </w:rPr>
        <w:t>ไปกับการเพิ่มขึ้นในส่วนของหนี้สิน ตลอดระยะเวลาที่พนักงานมีสิทธิได้รับชำระอย่างไม่มีเงื่อนไข หนี้สินถูกวัดมูลค่าใหม่ทุก</w:t>
      </w:r>
      <w:r w:rsidR="00715E85"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ๆ วันที่ในรายงานและวันที่จ่ายชำระ  การเปลี่ยนแปลงในมูลค่ายุติธรรมของหนี้สินรับรู้เป็นค่าใช้จ่ายพนักงานในกำไรหรือขาดทุน</w:t>
      </w:r>
      <w:r w:rsidR="00980FEF" w:rsidRPr="002A7705">
        <w:rPr>
          <w:rFonts w:ascii="Angsana New" w:hAnsi="Angsana New"/>
          <w:sz w:val="30"/>
          <w:szCs w:val="30"/>
          <w:cs/>
        </w:rPr>
        <w:t xml:space="preserve"> </w:t>
      </w:r>
    </w:p>
    <w:p w:rsidR="008333A0" w:rsidRPr="002A7705" w:rsidRDefault="008333A0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B225D" w:rsidRPr="002A7705" w:rsidRDefault="00BB225D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ประมาณการหนี้สิน</w:t>
      </w:r>
    </w:p>
    <w:p w:rsidR="00BB225D" w:rsidRPr="002A7705" w:rsidRDefault="00BB225D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31A01" w:rsidRDefault="00921146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1146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F8215D" w:rsidRDefault="00F8215D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8215D" w:rsidRPr="00F8215D" w:rsidRDefault="00F8215D" w:rsidP="00F8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:rsidR="005904BD" w:rsidRDefault="005904BD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lastRenderedPageBreak/>
        <w:t>การวัดมูลค่ายุติธรรม</w:t>
      </w:r>
    </w:p>
    <w:p w:rsidR="005904BD" w:rsidRPr="00A86143" w:rsidRDefault="005904BD" w:rsidP="005904BD">
      <w:pPr>
        <w:rPr>
          <w:rFonts w:ascii="Angsana New" w:hAnsi="Angsana New"/>
          <w:sz w:val="30"/>
          <w:szCs w:val="30"/>
        </w:rPr>
      </w:pPr>
    </w:p>
    <w:p w:rsidR="005904BD" w:rsidRPr="00A86143" w:rsidRDefault="005904BD" w:rsidP="005904B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86143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A86143">
        <w:rPr>
          <w:rFonts w:ascii="Angsana New" w:hAnsi="Angsana New" w:hint="cs"/>
          <w:sz w:val="30"/>
          <w:szCs w:val="30"/>
          <w:lang w:val="en-US" w:bidi="th-TH"/>
        </w:rPr>
        <w:t xml:space="preserve">3 </w:t>
      </w:r>
      <w:r w:rsidRPr="00A86143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:rsidR="005904BD" w:rsidRPr="00A86143" w:rsidRDefault="005904BD" w:rsidP="005904B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5904BD" w:rsidRPr="00A86143" w:rsidRDefault="005904BD" w:rsidP="005904B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86143">
        <w:rPr>
          <w:rFonts w:ascii="Angsana New" w:hAnsi="Angsana New" w:hint="cs"/>
          <w:sz w:val="30"/>
          <w:szCs w:val="30"/>
          <w:cs/>
          <w:lang w:val="en-US"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</w:t>
      </w:r>
      <w:r w:rsidRPr="00A86143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</w:t>
      </w:r>
      <w:r w:rsidRPr="00A86143">
        <w:rPr>
          <w:rFonts w:ascii="Angsana New" w:hAnsi="Angsana New" w:hint="cs"/>
          <w:sz w:val="30"/>
          <w:szCs w:val="30"/>
          <w:cs/>
          <w:lang w:val="en-US" w:bidi="th-TH"/>
        </w:rPr>
        <w:t xml:space="preserve">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5904BD" w:rsidRPr="00A86143" w:rsidRDefault="005904BD" w:rsidP="005904B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5904BD" w:rsidRPr="00A86143" w:rsidRDefault="005904BD" w:rsidP="005904BD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A86143">
        <w:rPr>
          <w:rFonts w:ascii="Angsana New" w:hAnsi="Angsana New" w:hint="cs"/>
          <w:sz w:val="30"/>
          <w:szCs w:val="30"/>
          <w:cs/>
          <w:lang w:val="en-US" w:bidi="th-TH"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:rsidR="005904BD" w:rsidRPr="00A86143" w:rsidRDefault="005904BD" w:rsidP="005904B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5904BD" w:rsidRDefault="005904BD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86143">
        <w:rPr>
          <w:rFonts w:ascii="Angsana New" w:hAnsi="Angsana New" w:hint="cs"/>
          <w:sz w:val="30"/>
          <w:szCs w:val="30"/>
          <w:cs/>
        </w:rPr>
        <w:t>การวัดมูลค่ายุติธรรมของสินทรัพย์หรือหนี้สิน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86143">
        <w:rPr>
          <w:rFonts w:ascii="Angsana New" w:hAnsi="Angsana New" w:hint="cs"/>
          <w:sz w:val="30"/>
          <w:szCs w:val="30"/>
        </w:rPr>
        <w:t xml:space="preserve"> </w:t>
      </w:r>
      <w:r w:rsidRPr="00A86143">
        <w:rPr>
          <w:rFonts w:ascii="Angsana New" w:hAnsi="Angsana New" w:hint="cs"/>
          <w:sz w:val="30"/>
          <w:szCs w:val="30"/>
          <w:cs/>
        </w:rPr>
        <w:t>ดังนี้</w:t>
      </w:r>
    </w:p>
    <w:p w:rsidR="00A86143" w:rsidRPr="00A86143" w:rsidRDefault="00A86143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5904BD" w:rsidRPr="00A86143" w:rsidRDefault="005904BD" w:rsidP="005904BD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86143">
        <w:rPr>
          <w:rFonts w:ascii="Angsana New" w:hAnsi="Angsana New" w:hint="cs"/>
          <w:sz w:val="30"/>
          <w:szCs w:val="30"/>
          <w:cs/>
          <w:lang w:val="en-US" w:bidi="th-TH"/>
        </w:rPr>
        <w:t xml:space="preserve">ข้อมูลระดับ </w:t>
      </w:r>
      <w:r w:rsidRPr="00A86143">
        <w:rPr>
          <w:rFonts w:ascii="Angsana New" w:hAnsi="Angsana New" w:hint="cs"/>
          <w:sz w:val="30"/>
          <w:szCs w:val="30"/>
          <w:lang w:val="en-US" w:bidi="th-TH"/>
        </w:rPr>
        <w:t xml:space="preserve">1  </w:t>
      </w:r>
      <w:r w:rsidRPr="00A86143">
        <w:rPr>
          <w:rFonts w:ascii="Angsana New" w:hAnsi="Angsana New" w:hint="cs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5904BD" w:rsidRPr="00A86143" w:rsidRDefault="005904BD" w:rsidP="005904BD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86143">
        <w:rPr>
          <w:rFonts w:ascii="Angsana New" w:hAnsi="Angsana New" w:hint="cs"/>
          <w:sz w:val="30"/>
          <w:szCs w:val="30"/>
          <w:cs/>
          <w:lang w:val="en-US" w:bidi="th-TH"/>
        </w:rPr>
        <w:t>ข้อมูลระดับ</w:t>
      </w:r>
      <w:r w:rsidRPr="00A86143">
        <w:rPr>
          <w:rFonts w:ascii="Angsana New" w:hAnsi="Angsana New" w:hint="cs"/>
          <w:sz w:val="30"/>
          <w:szCs w:val="30"/>
          <w:lang w:val="en-US" w:bidi="th-TH"/>
        </w:rPr>
        <w:t xml:space="preserve"> 2  </w:t>
      </w:r>
      <w:r w:rsidRPr="00A86143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86143">
        <w:rPr>
          <w:rFonts w:ascii="Angsana New" w:hAnsi="Angsana New" w:hint="cs"/>
          <w:sz w:val="30"/>
          <w:szCs w:val="30"/>
          <w:lang w:val="en-US" w:bidi="th-TH"/>
        </w:rPr>
        <w:t>1</w:t>
      </w:r>
    </w:p>
    <w:p w:rsidR="005904BD" w:rsidRPr="00A86143" w:rsidRDefault="005904BD" w:rsidP="005904BD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86143">
        <w:rPr>
          <w:rFonts w:ascii="Angsana New" w:hAnsi="Angsana New" w:hint="cs"/>
          <w:sz w:val="30"/>
          <w:szCs w:val="30"/>
          <w:cs/>
          <w:lang w:val="en-US" w:bidi="th-TH"/>
        </w:rPr>
        <w:t>ข้อมูลระดับ</w:t>
      </w:r>
      <w:r w:rsidRPr="00A86143">
        <w:rPr>
          <w:rFonts w:ascii="Angsana New" w:hAnsi="Angsana New" w:hint="cs"/>
          <w:sz w:val="30"/>
          <w:szCs w:val="30"/>
          <w:lang w:val="en-US" w:bidi="th-TH"/>
        </w:rPr>
        <w:t xml:space="preserve"> 3  </w:t>
      </w:r>
      <w:r w:rsidRPr="00A86143">
        <w:rPr>
          <w:rFonts w:ascii="Angsana New" w:hAnsi="Angsana New" w:hint="cs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:rsidR="005904BD" w:rsidRPr="00A86143" w:rsidRDefault="005904BD" w:rsidP="005904BD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5904BD" w:rsidRPr="00A86143" w:rsidRDefault="005904BD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86143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5904BD" w:rsidRPr="00A86143" w:rsidRDefault="005904BD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5904BD" w:rsidRDefault="00A86143" w:rsidP="005904BD">
      <w:pPr>
        <w:rPr>
          <w:rFonts w:asciiTheme="majorBidi" w:hAnsiTheme="majorBidi" w:cstheme="majorBidi"/>
          <w:sz w:val="28"/>
          <w:szCs w:val="28"/>
        </w:rPr>
      </w:pPr>
      <w:r w:rsidRPr="00A86143">
        <w:rPr>
          <w:rFonts w:ascii="Angsana New" w:hAnsi="Angsana New"/>
          <w:sz w:val="30"/>
          <w:szCs w:val="30"/>
        </w:rPr>
        <w:tab/>
      </w:r>
      <w:r w:rsidRPr="00A86143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 xml:space="preserve"> </w:t>
      </w:r>
      <w:r w:rsidR="005904BD" w:rsidRPr="00A86143">
        <w:rPr>
          <w:rFonts w:ascii="Angsana New" w:hAnsi="Angsana New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A86143" w:rsidRPr="005904BD" w:rsidRDefault="00A86143" w:rsidP="005904BD">
      <w:pPr>
        <w:rPr>
          <w:lang w:val="en-GB"/>
        </w:rPr>
      </w:pPr>
    </w:p>
    <w:p w:rsidR="00A86143" w:rsidRDefault="00A86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:rsidR="00D514BC" w:rsidRDefault="00D514BC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lastRenderedPageBreak/>
        <w:t>รายได้</w:t>
      </w:r>
    </w:p>
    <w:p w:rsidR="00A86143" w:rsidRPr="00A86143" w:rsidRDefault="00A86143" w:rsidP="00A86143">
      <w:pPr>
        <w:rPr>
          <w:rFonts w:ascii="Angsana New" w:hAnsi="Angsana New"/>
          <w:sz w:val="30"/>
          <w:szCs w:val="30"/>
          <w:cs/>
        </w:rPr>
      </w:pPr>
    </w:p>
    <w:p w:rsidR="00A86143" w:rsidRPr="00A86143" w:rsidRDefault="00A86143" w:rsidP="00A86143">
      <w:pPr>
        <w:ind w:right="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86143">
        <w:rPr>
          <w:rFonts w:ascii="Angsana New" w:hAnsi="Angsana New"/>
          <w:sz w:val="30"/>
          <w:szCs w:val="30"/>
        </w:rPr>
        <w:tab/>
      </w:r>
      <w:r w:rsidRPr="00A86143">
        <w:rPr>
          <w:rFonts w:ascii="Angsana New" w:hAnsi="Angsana New"/>
          <w:sz w:val="30"/>
          <w:szCs w:val="30"/>
        </w:rPr>
        <w:tab/>
        <w:t xml:space="preserve"> </w:t>
      </w:r>
      <w:r w:rsidRPr="00A8614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นโยบายการบัญชีสำหรับการรับรู้รายได้ในปี</w:t>
      </w:r>
      <w:r w:rsidRPr="00A8614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A86143">
        <w:rPr>
          <w:rFonts w:ascii="Angsana New" w:hAnsi="Angsana New"/>
          <w:b/>
          <w:bCs/>
          <w:i/>
          <w:iCs/>
          <w:sz w:val="30"/>
          <w:szCs w:val="30"/>
        </w:rPr>
        <w:t>2562</w:t>
      </w:r>
    </w:p>
    <w:p w:rsidR="00BA3F3E" w:rsidRDefault="00BA3F3E" w:rsidP="00AB231A">
      <w:pPr>
        <w:tabs>
          <w:tab w:val="clear" w:pos="680"/>
          <w:tab w:val="left" w:pos="540"/>
        </w:tabs>
        <w:ind w:right="72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7D450E" w:rsidRPr="00AB231A" w:rsidRDefault="007D450E" w:rsidP="007D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231A">
        <w:rPr>
          <w:rFonts w:ascii="Angsana New" w:hAnsi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  <w:r w:rsidRPr="00AB231A">
        <w:rPr>
          <w:rFonts w:ascii="Angsana New" w:hAnsi="Angsana New" w:hint="cs"/>
          <w:sz w:val="30"/>
          <w:szCs w:val="30"/>
        </w:rPr>
        <w:t xml:space="preserve"> </w:t>
      </w:r>
    </w:p>
    <w:p w:rsidR="007D450E" w:rsidRPr="00BA3F3E" w:rsidRDefault="007D450E" w:rsidP="007D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highlight w:val="cyan"/>
          <w:cs/>
        </w:rPr>
      </w:pPr>
    </w:p>
    <w:p w:rsidR="007D450E" w:rsidRPr="00AB231A" w:rsidRDefault="007D450E" w:rsidP="007D45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231A">
        <w:rPr>
          <w:rFonts w:ascii="Angsana New" w:hAnsi="Angsana New" w:hint="cs"/>
          <w:i/>
          <w:iCs/>
          <w:sz w:val="30"/>
          <w:szCs w:val="30"/>
          <w:cs/>
        </w:rPr>
        <w:t>การขายสินค้า</w:t>
      </w:r>
    </w:p>
    <w:p w:rsidR="007D450E" w:rsidRPr="00AB231A" w:rsidRDefault="007D450E" w:rsidP="007D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7D450E" w:rsidRPr="00AB231A" w:rsidRDefault="007D450E" w:rsidP="007D45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B231A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AB231A">
        <w:rPr>
          <w:rFonts w:ascii="Angsana New" w:hAnsi="Angsana New" w:hint="cs"/>
          <w:sz w:val="30"/>
          <w:szCs w:val="30"/>
        </w:rPr>
        <w:t xml:space="preserve"> </w:t>
      </w:r>
      <w:r w:rsidRPr="00AB231A">
        <w:rPr>
          <w:rFonts w:ascii="Angsana New" w:hAnsi="Angsana New" w:hint="cs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AB231A">
        <w:rPr>
          <w:rFonts w:ascii="Angsana New" w:hAnsi="Angsana New" w:hint="cs"/>
          <w:sz w:val="30"/>
          <w:szCs w:val="30"/>
        </w:rPr>
        <w:t xml:space="preserve"> </w:t>
      </w:r>
    </w:p>
    <w:p w:rsidR="00BA3F3E" w:rsidRDefault="00BA3F3E" w:rsidP="00865B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86143" w:rsidRDefault="00A86143" w:rsidP="00865B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8614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นโยบายการบัญชีสำหรับการรับรู้รายได้ในปี</w:t>
      </w:r>
      <w:r w:rsidRPr="00A8614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A86143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>
        <w:rPr>
          <w:rFonts w:ascii="Angsana New" w:hAnsi="Angsana New"/>
          <w:b/>
          <w:bCs/>
          <w:i/>
          <w:iCs/>
          <w:sz w:val="30"/>
          <w:szCs w:val="30"/>
        </w:rPr>
        <w:t>1</w:t>
      </w:r>
    </w:p>
    <w:p w:rsidR="00A86143" w:rsidRDefault="00A86143" w:rsidP="00865B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86143" w:rsidRPr="00A86143" w:rsidRDefault="00A86143" w:rsidP="00A86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6143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 และส่วนลดตามปริมาณ</w:t>
      </w:r>
    </w:p>
    <w:p w:rsidR="00A86143" w:rsidRPr="00A86143" w:rsidRDefault="00A86143" w:rsidP="00A86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86143" w:rsidRPr="00A86143" w:rsidRDefault="00A86143" w:rsidP="00A86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86143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:rsidR="00A86143" w:rsidRPr="00A86143" w:rsidRDefault="00A86143" w:rsidP="00A86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86143" w:rsidRDefault="00A86143" w:rsidP="008F01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6143">
        <w:rPr>
          <w:rFonts w:ascii="Angsana New" w:hAnsi="Angsana New"/>
          <w:sz w:val="30"/>
          <w:szCs w:val="30"/>
          <w:cs/>
        </w:rPr>
        <w:t>รายได้รับรู้ในงบ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ไม่อาจวัดมูลค่าของจำนวนรายได้และต้นทุนที่เกิดขึ้นได้อย่างน่าเชื่อถือ มีความเป็นไปได้ค่อนข้างแน่นอนที่จะต้องรับคืนสินค้า</w:t>
      </w:r>
    </w:p>
    <w:p w:rsidR="00A86143" w:rsidRPr="002A7705" w:rsidRDefault="00A86143" w:rsidP="00865B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86143" w:rsidRDefault="00A86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highlight w:val="yellow"/>
          <w:cs/>
          <w:lang w:val="en-GB"/>
        </w:rPr>
        <w:br w:type="page"/>
      </w:r>
    </w:p>
    <w:p w:rsidR="00BA3F3E" w:rsidRPr="00A86143" w:rsidRDefault="00BA3F3E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A86143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lastRenderedPageBreak/>
        <w:t>รายได้</w:t>
      </w:r>
      <w:r w:rsidRPr="00A86143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จากการลงทุน</w:t>
      </w:r>
    </w:p>
    <w:p w:rsidR="005D3C29" w:rsidRPr="00A86143" w:rsidRDefault="005D3C29" w:rsidP="00BA3F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BA3F3E" w:rsidRPr="00BA3F3E" w:rsidRDefault="00BA3F3E" w:rsidP="00BA3F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86143">
        <w:rPr>
          <w:rFonts w:ascii="Angsana New" w:hAnsi="Angsana New" w:hint="cs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</w:t>
      </w:r>
      <w:r w:rsidRPr="00BD38AF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A86143">
        <w:rPr>
          <w:rFonts w:ascii="Angsana New" w:hAnsi="Angsana New" w:hint="cs"/>
          <w:i/>
          <w:sz w:val="30"/>
          <w:szCs w:val="30"/>
          <w:cs/>
        </w:rPr>
        <w:t>มีสิทธิได้รับเงินปันผล และดอกเบี้ยรับบันทึกในกำไรหรือขาดทุนตามเกณฑ์คงค้าง</w:t>
      </w:r>
    </w:p>
    <w:p w:rsidR="00127C62" w:rsidRPr="002A7705" w:rsidRDefault="00127C62" w:rsidP="00BA3F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AB04F4" w:rsidRPr="00C87145" w:rsidRDefault="00AB04F4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C87145">
        <w:rPr>
          <w:rFonts w:ascii="Angsana New" w:hAnsi="Angsana New" w:cs="Angsana New"/>
          <w:i/>
          <w:iCs/>
          <w:sz w:val="30"/>
          <w:szCs w:val="30"/>
          <w:cs/>
        </w:rPr>
        <w:t>ส่วนลดการขาย</w:t>
      </w:r>
    </w:p>
    <w:p w:rsidR="00AB04F4" w:rsidRPr="00C87145" w:rsidRDefault="00AB04F4" w:rsidP="00B97B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61CE9" w:rsidRPr="002A7705" w:rsidRDefault="00B24FE0" w:rsidP="00B97B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87145">
        <w:rPr>
          <w:rFonts w:ascii="Angsana New" w:hAnsi="Angsana New"/>
          <w:sz w:val="30"/>
          <w:szCs w:val="30"/>
          <w:cs/>
        </w:rPr>
        <w:t>ส่วนลดการขายจะรับรู้โดยการหักจากยอดขายตามจำนวนที่คาดว่าจะให้จนถึงวันสิ้นรอบระยะเวลาบัญชีตามสัญญาที่ทำกับลูกค้าที่เกี่ยวข้องแต่ละราย ส่วนลดการขายจะถูกรับรู้ตลอดทั้งปีตามประมาณการของยอดซื้อที่เป็นไปตามความสามารถของลูกค้าตามเงื่อนไขในสัญญา</w:t>
      </w:r>
    </w:p>
    <w:p w:rsidR="007E30C1" w:rsidRPr="002A7705" w:rsidRDefault="007E30C1" w:rsidP="00B97B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D3C29" w:rsidRPr="002A7705" w:rsidRDefault="005D3C29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</w:rPr>
        <w:t>ต้นทุนทางการเงิน</w:t>
      </w:r>
    </w:p>
    <w:p w:rsidR="005D3C29" w:rsidRPr="002A7705" w:rsidRDefault="005D3C29" w:rsidP="00865B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BD38AF" w:rsidRPr="00BD38AF" w:rsidRDefault="00BD38AF" w:rsidP="00BD38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D38AF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5A2184" w:rsidRPr="002A7705" w:rsidRDefault="005A2184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D3C29" w:rsidRPr="002A7705" w:rsidRDefault="005D3C29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สัญญาเช่าดำเนินงาน </w:t>
      </w:r>
    </w:p>
    <w:p w:rsidR="005D3C29" w:rsidRPr="002A7705" w:rsidRDefault="005D3C29" w:rsidP="00865B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F5E55" w:rsidRPr="002A7705" w:rsidRDefault="005D3C29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</w:t>
      </w:r>
      <w:r w:rsidR="00BB225D" w:rsidRPr="002A7705">
        <w:rPr>
          <w:rFonts w:ascii="Angsana New" w:hAnsi="Angsana New"/>
          <w:sz w:val="30"/>
          <w:szCs w:val="30"/>
          <w:cs/>
        </w:rPr>
        <w:t>หรือ</w:t>
      </w:r>
      <w:r w:rsidRPr="002A7705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</w:t>
      </w:r>
      <w:r w:rsidRPr="002A7705">
        <w:rPr>
          <w:rFonts w:ascii="Angsana New" w:hAnsi="Angsana New"/>
          <w:sz w:val="30"/>
          <w:szCs w:val="30"/>
        </w:rPr>
        <w:t xml:space="preserve"> </w:t>
      </w:r>
    </w:p>
    <w:p w:rsidR="00AB5EEA" w:rsidRDefault="00AB5EEA" w:rsidP="005C13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D3C29" w:rsidRPr="002A7705" w:rsidRDefault="00921146" w:rsidP="001369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21146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:rsidR="005D3C29" w:rsidRPr="002A7705" w:rsidRDefault="005D3C29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D3C29" w:rsidRPr="002A7705" w:rsidRDefault="005D3C29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ณ วันที่เริ่มต้นข้อตกลง 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</w:t>
      </w:r>
      <w:r w:rsidR="00963076" w:rsidRPr="002A7705">
        <w:rPr>
          <w:rFonts w:ascii="Angsana New" w:hAnsi="Angsana New"/>
          <w:sz w:val="30"/>
          <w:szCs w:val="30"/>
          <w:cs/>
        </w:rPr>
        <w:t xml:space="preserve">ะจง </w:t>
      </w:r>
      <w:r w:rsidRPr="002A7705">
        <w:rPr>
          <w:rFonts w:ascii="Angsana New" w:hAnsi="Angsana New"/>
          <w:sz w:val="30"/>
          <w:szCs w:val="30"/>
          <w:cs/>
        </w:rPr>
        <w:t xml:space="preserve">และข้อตกลงนั้นจะนำไปสู่สิทธิในการใช้สินทรัพย์ ถ้าทำให้บริษัทมีสิทธิในการควบคุมการใช้สินทรัพย์ </w:t>
      </w:r>
    </w:p>
    <w:p w:rsidR="005D3C29" w:rsidRPr="002A7705" w:rsidRDefault="005D3C29" w:rsidP="00865B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E433D" w:rsidRDefault="00BE4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5D3C29" w:rsidRDefault="005D3C29" w:rsidP="00865B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lastRenderedPageBreak/>
        <w:t>ณ วันที่เริ่มต้นข้อตกลง หรือ มีการประเมินข้อตกลงใหม่ 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หากบริษัทสรุปว่าเป็นสัญญาเช่าการเงิน แต่ไม่สามารถแบ่งแยกจำนว</w:t>
      </w:r>
      <w:r w:rsidR="00A10740" w:rsidRPr="002A7705">
        <w:rPr>
          <w:rFonts w:ascii="Angsana New" w:hAnsi="Angsana New"/>
          <w:sz w:val="30"/>
          <w:szCs w:val="30"/>
          <w:cs/>
        </w:rPr>
        <w:t>นดังกล่าวได้อย่างน่าเชื่อถือ จะ</w:t>
      </w:r>
      <w:r w:rsidRPr="002A7705">
        <w:rPr>
          <w:rFonts w:ascii="Angsana New" w:hAnsi="Angsana New"/>
          <w:sz w:val="30"/>
          <w:szCs w:val="30"/>
          <w:cs/>
        </w:rPr>
        <w:t>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และต้นทุนทางการเงินตามนัยจากหนี้สินจะรับรู้โดยใช้อัตราดอกเบี้ยเงินกู้ยืมส่วนเพิ่มของบริษัท</w:t>
      </w:r>
    </w:p>
    <w:p w:rsidR="003A0F86" w:rsidRPr="002A7705" w:rsidRDefault="003A0F86" w:rsidP="00865B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94C19" w:rsidRPr="002A7705" w:rsidRDefault="00394C19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ภาษีเงินได้</w:t>
      </w:r>
    </w:p>
    <w:p w:rsidR="00394C19" w:rsidRPr="002A7705" w:rsidRDefault="00394C19" w:rsidP="00F466A4">
      <w:pPr>
        <w:pStyle w:val="AccPolicysubhead"/>
        <w:rPr>
          <w:i w:val="0"/>
          <w:iCs w:val="0"/>
        </w:rPr>
      </w:pPr>
    </w:p>
    <w:p w:rsidR="0080341C" w:rsidRPr="002A7705" w:rsidRDefault="00980FEF" w:rsidP="00F466A4">
      <w:pPr>
        <w:pStyle w:val="AccPolicysubhead"/>
        <w:rPr>
          <w:i w:val="0"/>
          <w:iCs w:val="0"/>
        </w:rPr>
      </w:pPr>
      <w:r w:rsidRPr="002A7705">
        <w:rPr>
          <w:i w:val="0"/>
          <w:iCs w:val="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2A7705">
        <w:rPr>
          <w:i w:val="0"/>
          <w:iCs w:val="0"/>
        </w:rPr>
        <w:t xml:space="preserve"> </w:t>
      </w:r>
      <w:r w:rsidRPr="002A7705">
        <w:rPr>
          <w:i w:val="0"/>
          <w:iCs w:val="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980FEF" w:rsidRPr="002A7705" w:rsidRDefault="00980FEF" w:rsidP="00F466A4">
      <w:pPr>
        <w:pStyle w:val="AccPolicysubhead"/>
        <w:rPr>
          <w:i w:val="0"/>
          <w:iCs w:val="0"/>
        </w:rPr>
      </w:pPr>
    </w:p>
    <w:p w:rsidR="00980FEF" w:rsidRPr="002A7705" w:rsidRDefault="00980FEF" w:rsidP="00F466A4">
      <w:pPr>
        <w:pStyle w:val="AccPolicysubhead"/>
        <w:rPr>
          <w:i w:val="0"/>
          <w:iCs w:val="0"/>
        </w:rPr>
      </w:pPr>
      <w:r w:rsidRPr="002A7705">
        <w:rPr>
          <w:i w:val="0"/>
          <w:iCs w:val="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715E85" w:rsidRPr="002A7705">
        <w:rPr>
          <w:i w:val="0"/>
          <w:iCs w:val="0"/>
        </w:rPr>
        <w:t xml:space="preserve"> </w:t>
      </w:r>
      <w:r w:rsidRPr="002A7705">
        <w:rPr>
          <w:i w:val="0"/>
          <w:iCs w:val="0"/>
          <w:cs/>
        </w:rPr>
        <w:t>ๆ</w:t>
      </w:r>
      <w:r w:rsidRPr="002A7705">
        <w:rPr>
          <w:i w:val="0"/>
          <w:iCs w:val="0"/>
        </w:rPr>
        <w:t xml:space="preserve"> </w:t>
      </w:r>
    </w:p>
    <w:p w:rsidR="006A07C5" w:rsidRPr="002A7705" w:rsidRDefault="006A07C5" w:rsidP="00F466A4">
      <w:pPr>
        <w:pStyle w:val="AccPolicysubhead"/>
        <w:rPr>
          <w:i w:val="0"/>
          <w:iCs w:val="0"/>
        </w:rPr>
      </w:pPr>
    </w:p>
    <w:p w:rsidR="00980FEF" w:rsidRPr="002A7705" w:rsidRDefault="00980FEF" w:rsidP="00F466A4">
      <w:pPr>
        <w:pStyle w:val="AccPolicysubhead"/>
        <w:rPr>
          <w:i w:val="0"/>
          <w:iCs w:val="0"/>
        </w:rPr>
      </w:pPr>
      <w:r w:rsidRPr="002A7705">
        <w:rPr>
          <w:i w:val="0"/>
          <w:iCs w:val="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   </w:t>
      </w:r>
    </w:p>
    <w:p w:rsidR="00980FEF" w:rsidRPr="002A7705" w:rsidRDefault="00980FEF" w:rsidP="00F466A4">
      <w:pPr>
        <w:pStyle w:val="AccPolicysubhead"/>
        <w:rPr>
          <w:i w:val="0"/>
          <w:iCs w:val="0"/>
        </w:rPr>
      </w:pPr>
    </w:p>
    <w:p w:rsidR="00980FEF" w:rsidRPr="002A7705" w:rsidRDefault="009D2A2E" w:rsidP="00F466A4">
      <w:pPr>
        <w:pStyle w:val="AccPolicysubhead"/>
        <w:rPr>
          <w:i w:val="0"/>
          <w:iCs w:val="0"/>
          <w:cs/>
        </w:rPr>
      </w:pPr>
      <w:r w:rsidRPr="002A7705">
        <w:rPr>
          <w:i w:val="0"/>
          <w:iCs w:val="0"/>
          <w:cs/>
        </w:rPr>
        <w:t>การวัดมู</w:t>
      </w:r>
      <w:r w:rsidR="00980FEF" w:rsidRPr="002A7705">
        <w:rPr>
          <w:i w:val="0"/>
          <w:iCs w:val="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</w:t>
      </w:r>
      <w:r w:rsidR="00136927">
        <w:rPr>
          <w:i w:val="0"/>
          <w:iCs w:val="0"/>
        </w:rPr>
        <w:br/>
      </w:r>
      <w:r w:rsidR="00980FEF" w:rsidRPr="002A7705">
        <w:rPr>
          <w:i w:val="0"/>
          <w:iCs w:val="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980FEF" w:rsidRPr="002A7705">
        <w:rPr>
          <w:i w:val="0"/>
          <w:iCs w:val="0"/>
        </w:rPr>
        <w:t xml:space="preserve"> </w:t>
      </w:r>
    </w:p>
    <w:p w:rsidR="00F648EE" w:rsidRDefault="00F648EE" w:rsidP="00F466A4">
      <w:pPr>
        <w:pStyle w:val="AccPolicysubhead"/>
        <w:rPr>
          <w:i w:val="0"/>
          <w:iCs w:val="0"/>
        </w:rPr>
      </w:pPr>
    </w:p>
    <w:p w:rsidR="00980FEF" w:rsidRPr="002A7705" w:rsidRDefault="00980FEF" w:rsidP="00F466A4">
      <w:pPr>
        <w:pStyle w:val="AccPolicysubhead"/>
        <w:rPr>
          <w:i w:val="0"/>
          <w:iCs w:val="0"/>
        </w:rPr>
      </w:pPr>
      <w:r w:rsidRPr="002A7705">
        <w:rPr>
          <w:i w:val="0"/>
          <w:iCs w:val="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980FEF" w:rsidRPr="002A7705" w:rsidRDefault="00980FEF" w:rsidP="00F466A4">
      <w:pPr>
        <w:pStyle w:val="AccPolicysubhead"/>
        <w:rPr>
          <w:i w:val="0"/>
          <w:iCs w:val="0"/>
        </w:rPr>
      </w:pPr>
    </w:p>
    <w:p w:rsidR="00943C92" w:rsidRDefault="00943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i/>
          <w:iCs/>
          <w:cs/>
        </w:rPr>
        <w:br w:type="page"/>
      </w:r>
    </w:p>
    <w:p w:rsidR="00980FEF" w:rsidRPr="002A7705" w:rsidRDefault="00980FEF" w:rsidP="00F466A4">
      <w:pPr>
        <w:pStyle w:val="AccPolicysubhead"/>
        <w:rPr>
          <w:i w:val="0"/>
          <w:iCs w:val="0"/>
          <w:cs/>
        </w:rPr>
      </w:pPr>
      <w:r w:rsidRPr="002A7705">
        <w:rPr>
          <w:i w:val="0"/>
          <w:iCs w:val="0"/>
          <w:cs/>
        </w:rPr>
        <w:lastRenderedPageBreak/>
        <w:t>ในการกำหนดมูลค่าของภาษีเงินได้ของงวดปัจจุบันและภาษีเงินได้รอการตัดบัญชี 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2A7705">
        <w:rPr>
          <w:i w:val="0"/>
          <w:iCs w:val="0"/>
        </w:rPr>
        <w:t xml:space="preserve"> </w:t>
      </w:r>
      <w:r w:rsidRPr="002A7705">
        <w:rPr>
          <w:i w:val="0"/>
          <w:iCs w:val="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="005C5929" w:rsidRPr="002A7705">
        <w:rPr>
          <w:i w:val="0"/>
          <w:iCs w:val="0"/>
          <w:cs/>
        </w:rPr>
        <w:t>ฎ</w:t>
      </w:r>
      <w:r w:rsidRPr="002A7705">
        <w:rPr>
          <w:i w:val="0"/>
          <w:iCs w:val="0"/>
          <w:cs/>
        </w:rPr>
        <w:t>ห</w:t>
      </w:r>
      <w:r w:rsidR="00963076" w:rsidRPr="002A7705">
        <w:rPr>
          <w:i w:val="0"/>
          <w:iCs w:val="0"/>
          <w:cs/>
        </w:rPr>
        <w:t xml:space="preserve">มายภาษี และจากประสบการณ์ในอดีต </w:t>
      </w:r>
      <w:r w:rsidRPr="002A7705">
        <w:rPr>
          <w:i w:val="0"/>
          <w:iCs w:val="0"/>
          <w:cs/>
        </w:rPr>
        <w:t>การประเมินนี้อยู่บนพ</w:t>
      </w:r>
      <w:r w:rsidR="00703A82" w:rsidRPr="002A7705">
        <w:rPr>
          <w:i w:val="0"/>
          <w:iCs w:val="0"/>
          <w:cs/>
        </w:rPr>
        <w:t>ื้นฐานการประมาณการและข้อสมมติ</w:t>
      </w:r>
      <w:r w:rsidRPr="002A7705">
        <w:rPr>
          <w:i w:val="0"/>
          <w:iCs w:val="0"/>
          <w:cs/>
        </w:rPr>
        <w:t xml:space="preserve"> และอาจจะเกี่ยวข้องกับการตัดสินใจเกี่ยวกับเหตุการณ์ในอนาคต  ข้อมูลใหม่</w:t>
      </w:r>
      <w:r w:rsidR="00136927">
        <w:rPr>
          <w:i w:val="0"/>
          <w:iCs w:val="0"/>
        </w:rPr>
        <w:t xml:space="preserve"> </w:t>
      </w:r>
      <w:r w:rsidRPr="002A7705">
        <w:rPr>
          <w:i w:val="0"/>
          <w:iCs w:val="0"/>
          <w:cs/>
        </w:rPr>
        <w:t>ๆ</w:t>
      </w:r>
      <w:r w:rsidR="00136927">
        <w:rPr>
          <w:i w:val="0"/>
          <w:iCs w:val="0"/>
        </w:rPr>
        <w:t xml:space="preserve"> </w:t>
      </w:r>
      <w:r w:rsidRPr="002A7705">
        <w:rPr>
          <w:i w:val="0"/>
          <w:iCs w:val="0"/>
          <w:cs/>
        </w:rPr>
        <w:t>อาจจะทำให้บริษัทเปลี่ยนการตัดสินใจโดยขึ้นอยู่กับความเพียงพอของภาษีเงินได้ค้างจ่ายที่มีอยู่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</w:t>
      </w:r>
      <w:r w:rsidR="00136927">
        <w:rPr>
          <w:i w:val="0"/>
          <w:iCs w:val="0"/>
        </w:rPr>
        <w:br/>
      </w:r>
      <w:r w:rsidRPr="002A7705">
        <w:rPr>
          <w:i w:val="0"/>
          <w:iCs w:val="0"/>
          <w:cs/>
        </w:rPr>
        <w:t>ภาษีเงินได้ค้างจ่ายจะกระทบต่อค่าใช้จ่ายภาษีเงินได้ในงวดที่เกิดการเปลี่ยนแปลง</w:t>
      </w:r>
    </w:p>
    <w:p w:rsidR="00980FEF" w:rsidRPr="002A7705" w:rsidRDefault="00980FEF" w:rsidP="007E30C1">
      <w:pPr>
        <w:pStyle w:val="AccPolicysubhead"/>
        <w:rPr>
          <w:i w:val="0"/>
          <w:iCs w:val="0"/>
        </w:rPr>
      </w:pPr>
    </w:p>
    <w:p w:rsidR="00980FEF" w:rsidRPr="002A7705" w:rsidRDefault="00980FEF" w:rsidP="007E30C1">
      <w:pPr>
        <w:pStyle w:val="AccPolicysubhead"/>
        <w:rPr>
          <w:i w:val="0"/>
          <w:iCs w:val="0"/>
        </w:rPr>
      </w:pPr>
      <w:r w:rsidRPr="002A7705">
        <w:rPr>
          <w:i w:val="0"/>
          <w:iCs w:val="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2A7705">
        <w:rPr>
          <w:i w:val="0"/>
          <w:iCs w:val="0"/>
        </w:rPr>
        <w:t xml:space="preserve"> </w:t>
      </w:r>
    </w:p>
    <w:p w:rsidR="00980FEF" w:rsidRPr="002A7705" w:rsidRDefault="00980FEF" w:rsidP="007E30C1">
      <w:pPr>
        <w:pStyle w:val="AccPolicysubhead"/>
        <w:rPr>
          <w:i w:val="0"/>
          <w:iCs w:val="0"/>
          <w:cs/>
        </w:rPr>
      </w:pPr>
    </w:p>
    <w:p w:rsidR="006A07C5" w:rsidRDefault="00053481" w:rsidP="00053481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5348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</w:t>
      </w:r>
      <w:r>
        <w:rPr>
          <w:rFonts w:ascii="Angsana New" w:hAnsi="Angsana New"/>
          <w:sz w:val="30"/>
          <w:szCs w:val="30"/>
        </w:rPr>
        <w:t xml:space="preserve">   </w:t>
      </w:r>
      <w:r w:rsidRPr="00053481">
        <w:rPr>
          <w:rFonts w:ascii="Angsana New" w:hAnsi="Angsana New"/>
          <w:sz w:val="30"/>
          <w:szCs w:val="30"/>
          <w:cs/>
        </w:rPr>
        <w:t>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>
        <w:rPr>
          <w:rFonts w:ascii="Angsana New" w:hAnsi="Angsana New"/>
          <w:sz w:val="30"/>
          <w:szCs w:val="30"/>
        </w:rPr>
        <w:br/>
      </w:r>
      <w:r w:rsidRPr="00053481">
        <w:rPr>
          <w:rFonts w:ascii="Angsana New" w:hAnsi="Angsana New"/>
          <w:sz w:val="30"/>
          <w:szCs w:val="30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053481" w:rsidRPr="00053481" w:rsidRDefault="00053481" w:rsidP="00053481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32400" w:rsidRPr="002A7705" w:rsidRDefault="00832400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กำไรต่อหุ้น </w:t>
      </w:r>
    </w:p>
    <w:p w:rsidR="00832400" w:rsidRPr="002A7705" w:rsidRDefault="00832400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86527" w:rsidRDefault="004D763D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A7705">
        <w:rPr>
          <w:rFonts w:ascii="Angsana New" w:eastAsia="Calibri" w:hAnsi="Angsana New"/>
          <w:sz w:val="30"/>
          <w:szCs w:val="30"/>
          <w:cs/>
        </w:rPr>
        <w:t>บริษัทแสดงกำไรต่อหุ้นขั้นพื้นฐานและกำไรต่อหุ้นปรับลดสำหรับหุ้นสามัญ</w:t>
      </w:r>
      <w:r w:rsidRPr="002A7705">
        <w:rPr>
          <w:rFonts w:ascii="Angsana New" w:eastAsia="Calibri" w:hAnsi="Angsana New"/>
          <w:sz w:val="30"/>
          <w:szCs w:val="30"/>
        </w:rPr>
        <w:t xml:space="preserve"> </w:t>
      </w:r>
      <w:r w:rsidRPr="002A7705">
        <w:rPr>
          <w:rFonts w:ascii="Angsana New" w:eastAsia="Calibri" w:hAnsi="Angsana New"/>
          <w:sz w:val="30"/>
          <w:szCs w:val="30"/>
          <w:cs/>
        </w:rPr>
        <w:t>กำไรต่อหุ้นขั้นพื้นฐานคำนวณโดย</w:t>
      </w:r>
      <w:r w:rsidRPr="002A7705">
        <w:rPr>
          <w:rFonts w:ascii="Angsana New" w:hAnsi="Angsana New"/>
          <w:b/>
          <w:sz w:val="30"/>
          <w:szCs w:val="30"/>
          <w:cs/>
        </w:rPr>
        <w:t>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2A7705">
        <w:rPr>
          <w:rFonts w:ascii="Angsana New" w:hAnsi="Angsana New"/>
          <w:b/>
          <w:sz w:val="30"/>
          <w:szCs w:val="30"/>
        </w:rPr>
        <w:t xml:space="preserve"> </w:t>
      </w:r>
      <w:r w:rsidRPr="002A7705">
        <w:rPr>
          <w:rFonts w:ascii="Angsana New" w:hAnsi="Angsana New"/>
          <w:b/>
          <w:sz w:val="30"/>
          <w:szCs w:val="30"/>
          <w:cs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ผลกระทบของตราสารที่อาจเปลี่ยนเป็นหุ้นสามัญ</w:t>
      </w:r>
      <w:r w:rsidR="00887B18">
        <w:rPr>
          <w:rFonts w:ascii="Angsana New" w:hAnsi="Angsana New"/>
          <w:b/>
          <w:sz w:val="30"/>
          <w:szCs w:val="30"/>
        </w:rPr>
        <w:br/>
      </w:r>
      <w:r w:rsidRPr="002A7705">
        <w:rPr>
          <w:rFonts w:ascii="Angsana New" w:hAnsi="Angsana New"/>
          <w:b/>
          <w:sz w:val="30"/>
          <w:szCs w:val="30"/>
          <w:cs/>
        </w:rPr>
        <w:t>ปรับลดทั้งหมดและสิทธิซื้อหุ้นของพนักงาน</w:t>
      </w:r>
    </w:p>
    <w:p w:rsidR="005C13E0" w:rsidRPr="002A7705" w:rsidRDefault="005C13E0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43C92" w:rsidRDefault="00943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:rsidR="005C13E0" w:rsidRDefault="005C13E0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lastRenderedPageBreak/>
        <w:t>บุคคลหรือกิจการที่เกี่ยวข้องกัน</w:t>
      </w:r>
    </w:p>
    <w:p w:rsidR="005C13E0" w:rsidRPr="005C13E0" w:rsidRDefault="005C13E0" w:rsidP="005C13E0">
      <w:pPr>
        <w:rPr>
          <w:cs/>
          <w:lang w:val="en-GB"/>
        </w:rPr>
      </w:pPr>
    </w:p>
    <w:p w:rsidR="00F466A4" w:rsidRPr="005C13E0" w:rsidRDefault="005C13E0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509FA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5C13E0" w:rsidRPr="005C13E0" w:rsidRDefault="005C13E0" w:rsidP="009378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466A4" w:rsidRPr="002A7705" w:rsidRDefault="00F466A4" w:rsidP="004422CF">
      <w:pPr>
        <w:pStyle w:val="Heading2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รายงานทางการเงินจำแนกตามส่วนงาน</w:t>
      </w:r>
    </w:p>
    <w:p w:rsidR="00F466A4" w:rsidRPr="002A7705" w:rsidRDefault="00F466A4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51B1A" w:rsidRDefault="00F466A4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832400" w:rsidRPr="002A7705" w:rsidRDefault="00832400" w:rsidP="00451B1A">
      <w:pPr>
        <w:rPr>
          <w:rFonts w:ascii="Angsana New" w:hAnsi="Angsana New"/>
          <w:sz w:val="30"/>
          <w:szCs w:val="30"/>
        </w:rPr>
      </w:pPr>
    </w:p>
    <w:p w:rsidR="008E67E2" w:rsidRPr="002A7705" w:rsidRDefault="00931A01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บุคคลหรือ</w:t>
      </w:r>
      <w:r w:rsidR="008E67E2" w:rsidRPr="002A7705">
        <w:rPr>
          <w:rFonts w:ascii="Angsana New" w:hAnsi="Angsana New" w:cs="Angsana New"/>
          <w:sz w:val="30"/>
          <w:szCs w:val="30"/>
          <w:cs/>
          <w:lang w:val="th-TH"/>
        </w:rPr>
        <w:t>กิจการที่เกี่ยวข้องกัน</w:t>
      </w:r>
    </w:p>
    <w:p w:rsidR="008E67E2" w:rsidRPr="002A7705" w:rsidRDefault="008E67E2" w:rsidP="00281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/>
          <w:sz w:val="30"/>
          <w:szCs w:val="30"/>
        </w:rPr>
      </w:pPr>
    </w:p>
    <w:p w:rsidR="00F9130E" w:rsidRPr="00F9130E" w:rsidRDefault="00F9130E" w:rsidP="00F9130E">
      <w:pPr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1509FA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บุคคลหรือกิจการที่เกี่ยวข้องกันที่มีรายการระหว่างกันที่มีนัยสำคัญกับบริษัท ในระหว่างปีมีดังต่อไปนี้</w:t>
      </w:r>
      <w:r w:rsidRPr="00F9130E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4A2AD0" w:rsidRPr="002A7705" w:rsidRDefault="004A2AD0" w:rsidP="005F2E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5400"/>
      </w:tblGrid>
      <w:tr w:rsidR="00F466A4" w:rsidRPr="002A7705" w:rsidTr="00703A82">
        <w:trPr>
          <w:trHeight w:val="20"/>
          <w:tblHeader/>
        </w:trPr>
        <w:tc>
          <w:tcPr>
            <w:tcW w:w="2430" w:type="dxa"/>
          </w:tcPr>
          <w:p w:rsidR="00E15D2C" w:rsidRDefault="00E15D2C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466A4" w:rsidRPr="002A7705" w:rsidRDefault="00703A82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350" w:type="dxa"/>
          </w:tcPr>
          <w:p w:rsidR="00F466A4" w:rsidRPr="002A7705" w:rsidRDefault="00F466A4" w:rsidP="00317C2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F466A4" w:rsidRPr="002A7705" w:rsidRDefault="00F466A4" w:rsidP="00317C2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400" w:type="dxa"/>
          </w:tcPr>
          <w:p w:rsidR="00E15D2C" w:rsidRDefault="00E15D2C" w:rsidP="00317C2A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466A4" w:rsidRPr="002A7705" w:rsidRDefault="00F466A4" w:rsidP="00317C2A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466A4" w:rsidRPr="002A7705" w:rsidTr="00703A82">
        <w:trPr>
          <w:trHeight w:val="20"/>
        </w:trPr>
        <w:tc>
          <w:tcPr>
            <w:tcW w:w="2430" w:type="dxa"/>
            <w:shd w:val="clear" w:color="auto" w:fill="auto"/>
          </w:tcPr>
          <w:p w:rsidR="00F466A4" w:rsidRPr="002A7705" w:rsidRDefault="00F466A4" w:rsidP="00317C2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F466A4" w:rsidRPr="002A7705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:rsidR="00B12C93" w:rsidRPr="002A7705" w:rsidRDefault="00F466A4" w:rsidP="00B97BAF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BD4107" w:rsidRPr="002A7705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F466A4" w:rsidRPr="002A7705" w:rsidTr="00703A82">
        <w:trPr>
          <w:trHeight w:val="20"/>
        </w:trPr>
        <w:tc>
          <w:tcPr>
            <w:tcW w:w="2430" w:type="dxa"/>
            <w:shd w:val="clear" w:color="auto" w:fill="auto"/>
          </w:tcPr>
          <w:p w:rsidR="00F466A4" w:rsidRPr="002A7705" w:rsidRDefault="00F466A4" w:rsidP="00317C2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นางสร้อยเพชร จันทรัช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:rsidR="00F466A4" w:rsidRPr="002A7705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:rsidR="00F466A4" w:rsidRPr="002A7705" w:rsidRDefault="00F466A4" w:rsidP="00317C2A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F466A4" w:rsidRPr="002A7705" w:rsidTr="00703A82">
        <w:trPr>
          <w:trHeight w:val="20"/>
        </w:trPr>
        <w:tc>
          <w:tcPr>
            <w:tcW w:w="2430" w:type="dxa"/>
            <w:shd w:val="clear" w:color="auto" w:fill="auto"/>
          </w:tcPr>
          <w:p w:rsidR="00F466A4" w:rsidRPr="002A7705" w:rsidRDefault="00F466A4" w:rsidP="00317C2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นางสาววาสนา จันทรัช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:rsidR="00F466A4" w:rsidRPr="002A7705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:rsidR="00F466A4" w:rsidRPr="002A7705" w:rsidRDefault="00F466A4" w:rsidP="00317C2A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F466A4" w:rsidRPr="002A7705" w:rsidTr="00703A82">
        <w:trPr>
          <w:trHeight w:val="20"/>
        </w:trPr>
        <w:tc>
          <w:tcPr>
            <w:tcW w:w="2430" w:type="dxa"/>
            <w:shd w:val="clear" w:color="auto" w:fill="auto"/>
          </w:tcPr>
          <w:p w:rsidR="00F466A4" w:rsidRPr="002A7705" w:rsidRDefault="00F466A4" w:rsidP="00317C2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นายวัฒนา จันทรัช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:rsidR="00F466A4" w:rsidRPr="002A7705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:rsidR="00F466A4" w:rsidRPr="002A7705" w:rsidRDefault="00F466A4" w:rsidP="00317C2A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F466A4" w:rsidRPr="002A7705" w:rsidTr="00703A82">
        <w:trPr>
          <w:trHeight w:val="20"/>
        </w:trPr>
        <w:tc>
          <w:tcPr>
            <w:tcW w:w="2430" w:type="dxa"/>
            <w:shd w:val="clear" w:color="auto" w:fill="auto"/>
          </w:tcPr>
          <w:p w:rsidR="00F466A4" w:rsidRPr="002A7705" w:rsidRDefault="00F466A4" w:rsidP="00317C2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นายจิตติพร จันทรัช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:rsidR="00F466A4" w:rsidRPr="002A7705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:rsidR="00F466A4" w:rsidRPr="002A7705" w:rsidRDefault="00F466A4" w:rsidP="00317C2A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3303A9" w:rsidRPr="002A7705" w:rsidTr="00703A82">
        <w:trPr>
          <w:trHeight w:val="20"/>
        </w:trPr>
        <w:tc>
          <w:tcPr>
            <w:tcW w:w="2430" w:type="dxa"/>
            <w:shd w:val="clear" w:color="auto" w:fill="auto"/>
          </w:tcPr>
          <w:p w:rsidR="00EF5D1E" w:rsidRPr="002A7705" w:rsidRDefault="003303A9" w:rsidP="00FE505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ทิพยประกันชีวิต </w:t>
            </w:r>
            <w:r w:rsidR="00EF5D1E" w:rsidRPr="002A7705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:rsidR="003303A9" w:rsidRPr="002A7705" w:rsidRDefault="00EF5D1E" w:rsidP="00FE505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303A9" w:rsidRPr="002A7705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="003303A9" w:rsidRPr="002A7705">
              <w:rPr>
                <w:rFonts w:ascii="Angsana New" w:hAnsi="Angsana New"/>
                <w:sz w:val="30"/>
                <w:szCs w:val="30"/>
              </w:rPr>
              <w:t>(</w:t>
            </w:r>
            <w:r w:rsidR="003303A9" w:rsidRPr="002A770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3303A9" w:rsidRPr="002A770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3303A9" w:rsidRPr="002A7705" w:rsidRDefault="00CF18FA" w:rsidP="00FE505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="003303A9" w:rsidRPr="002A770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shd w:val="clear" w:color="auto" w:fill="auto"/>
          </w:tcPr>
          <w:p w:rsidR="003303A9" w:rsidRPr="002A7705" w:rsidRDefault="003303A9" w:rsidP="00FE5058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D0BBD" w:rsidRPr="002A7705" w:rsidTr="00703A82">
        <w:trPr>
          <w:trHeight w:val="20"/>
        </w:trPr>
        <w:tc>
          <w:tcPr>
            <w:tcW w:w="2430" w:type="dxa"/>
            <w:shd w:val="clear" w:color="auto" w:fill="auto"/>
          </w:tcPr>
          <w:p w:rsidR="00ED0BBD" w:rsidRPr="002A7705" w:rsidRDefault="00ED0BBD" w:rsidP="0015632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บริษัท ธนากรผลิตภัณฑ์</w:t>
            </w:r>
          </w:p>
          <w:p w:rsidR="00ED0BBD" w:rsidRPr="002A7705" w:rsidRDefault="00ED0BBD" w:rsidP="0015632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   น้ำมันพืช จำกัด</w:t>
            </w:r>
          </w:p>
        </w:tc>
        <w:tc>
          <w:tcPr>
            <w:tcW w:w="1350" w:type="dxa"/>
            <w:shd w:val="clear" w:color="auto" w:fill="auto"/>
          </w:tcPr>
          <w:p w:rsidR="00ED0BBD" w:rsidRPr="002A7705" w:rsidRDefault="00CF18FA" w:rsidP="00156320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="00ED0BBD" w:rsidRPr="002A770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:rsidR="00ED0BBD" w:rsidRPr="002A7705" w:rsidRDefault="00ED0BBD" w:rsidP="0015632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shd w:val="clear" w:color="auto" w:fill="auto"/>
          </w:tcPr>
          <w:p w:rsidR="00ED0BBD" w:rsidRPr="002A7705" w:rsidRDefault="00ED0BBD" w:rsidP="00156320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เกี่ยวข้องกันกับผู้ถือหุ้นรายใหญ่ของบริษัท</w:t>
            </w:r>
          </w:p>
        </w:tc>
      </w:tr>
    </w:tbl>
    <w:p w:rsidR="00AE6D59" w:rsidRDefault="00AE6D59" w:rsidP="00865B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466A4" w:rsidRPr="002A7705" w:rsidRDefault="00F466A4" w:rsidP="00865B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rtl/>
          <w:cs/>
        </w:rPr>
      </w:pPr>
      <w:r w:rsidRPr="002A7705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นโยบายการกำหนดราคาสำหรับรายการ</w:t>
      </w:r>
      <w:r w:rsidR="00943C92">
        <w:rPr>
          <w:rFonts w:ascii="Angsana New" w:hAnsi="Angsana New" w:hint="cs"/>
          <w:sz w:val="30"/>
          <w:szCs w:val="30"/>
          <w:cs/>
        </w:rPr>
        <w:t>แต่ละประเภทมี</w:t>
      </w:r>
      <w:r w:rsidRPr="002A7705">
        <w:rPr>
          <w:rFonts w:ascii="Angsana New" w:hAnsi="Angsana New"/>
          <w:sz w:val="30"/>
          <w:szCs w:val="30"/>
          <w:cs/>
        </w:rPr>
        <w:t>ดังต่อไปนี้</w:t>
      </w:r>
    </w:p>
    <w:p w:rsidR="00F466A4" w:rsidRPr="002A7705" w:rsidRDefault="00F466A4" w:rsidP="00865B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558" w:type="dxa"/>
        <w:tblLook w:val="01E0" w:firstRow="1" w:lastRow="1" w:firstColumn="1" w:lastColumn="1" w:noHBand="0" w:noVBand="0"/>
      </w:tblPr>
      <w:tblGrid>
        <w:gridCol w:w="5130"/>
        <w:gridCol w:w="4023"/>
      </w:tblGrid>
      <w:tr w:rsidR="00F466A4" w:rsidRPr="002A7705" w:rsidTr="0061078D">
        <w:tc>
          <w:tcPr>
            <w:tcW w:w="5130" w:type="dxa"/>
            <w:shd w:val="clear" w:color="auto" w:fill="auto"/>
          </w:tcPr>
          <w:p w:rsidR="00F466A4" w:rsidRPr="002A7705" w:rsidRDefault="00F466A4" w:rsidP="00317C2A">
            <w:pPr>
              <w:pStyle w:val="block"/>
              <w:spacing w:after="0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023" w:type="dxa"/>
            <w:shd w:val="clear" w:color="auto" w:fill="auto"/>
          </w:tcPr>
          <w:p w:rsidR="00F466A4" w:rsidRPr="002A7705" w:rsidRDefault="00F466A4" w:rsidP="00317C2A">
            <w:pPr>
              <w:pStyle w:val="block"/>
              <w:spacing w:after="0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466A4" w:rsidRPr="002A7705" w:rsidTr="0061078D">
        <w:tc>
          <w:tcPr>
            <w:tcW w:w="5130" w:type="dxa"/>
          </w:tcPr>
          <w:p w:rsidR="00F466A4" w:rsidRPr="002A7705" w:rsidRDefault="00F466A4" w:rsidP="00F714F6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ซื้อวัตถุดิบ</w:t>
            </w:r>
            <w:r w:rsidR="00F714F6" w:rsidRPr="002A77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และสินค้า</w:t>
            </w:r>
          </w:p>
        </w:tc>
        <w:tc>
          <w:tcPr>
            <w:tcW w:w="4023" w:type="dxa"/>
          </w:tcPr>
          <w:p w:rsidR="00F466A4" w:rsidRPr="002A7705" w:rsidRDefault="00F466A4" w:rsidP="00317C2A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9A722F" w:rsidRPr="002A7705" w:rsidTr="0061078D">
        <w:tc>
          <w:tcPr>
            <w:tcW w:w="5130" w:type="dxa"/>
          </w:tcPr>
          <w:p w:rsidR="009A722F" w:rsidRPr="002A7705" w:rsidRDefault="009A722F" w:rsidP="00F714F6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ซื้อสัญญาประกันชีวิตแบบกลุ่ม</w:t>
            </w:r>
          </w:p>
        </w:tc>
        <w:tc>
          <w:tcPr>
            <w:tcW w:w="4023" w:type="dxa"/>
          </w:tcPr>
          <w:p w:rsidR="009A722F" w:rsidRPr="002A7705" w:rsidRDefault="009A722F" w:rsidP="00317C2A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ราคาตามที่ระบุในสัญญา</w:t>
            </w:r>
          </w:p>
        </w:tc>
      </w:tr>
    </w:tbl>
    <w:p w:rsidR="00943C92" w:rsidRDefault="00943C92" w:rsidP="005F2E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445AA" w:rsidRPr="002A7705" w:rsidRDefault="002734A8" w:rsidP="005F2E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2A7705">
        <w:rPr>
          <w:rFonts w:ascii="Angsana New" w:hAnsi="Angsana New"/>
          <w:sz w:val="30"/>
          <w:szCs w:val="30"/>
        </w:rPr>
        <w:t xml:space="preserve">31 </w:t>
      </w:r>
      <w:r w:rsidRPr="002A7705">
        <w:rPr>
          <w:rFonts w:ascii="Angsana New" w:hAnsi="Angsana New"/>
          <w:sz w:val="30"/>
          <w:szCs w:val="30"/>
          <w:cs/>
        </w:rPr>
        <w:t>ธันวาคม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:rsidR="002734A8" w:rsidRPr="002A7705" w:rsidRDefault="002734A8" w:rsidP="00101F1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FF5E55" w:rsidRPr="002A7705" w:rsidTr="008213DF">
        <w:trPr>
          <w:cantSplit/>
        </w:trPr>
        <w:tc>
          <w:tcPr>
            <w:tcW w:w="6390" w:type="dxa"/>
            <w:shd w:val="clear" w:color="auto" w:fill="auto"/>
          </w:tcPr>
          <w:p w:rsidR="00FF5E55" w:rsidRPr="002A7705" w:rsidRDefault="00FF5E55" w:rsidP="004038B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F5E55" w:rsidRPr="002A7705" w:rsidRDefault="005860E5" w:rsidP="00865B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C815E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F5E55" w:rsidRPr="002A7705" w:rsidRDefault="00FF5E55" w:rsidP="004038B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F5E55" w:rsidRPr="002A7705" w:rsidRDefault="00437A3B" w:rsidP="00865B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</w:t>
            </w:r>
            <w:r w:rsidR="00407536">
              <w:rPr>
                <w:rFonts w:ascii="Angsana New" w:hAnsi="Angsana New"/>
                <w:sz w:val="30"/>
                <w:szCs w:val="30"/>
              </w:rPr>
              <w:t>6</w:t>
            </w:r>
            <w:r w:rsidR="00C815E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FF5E55" w:rsidRPr="002A7705" w:rsidTr="008213DF">
        <w:trPr>
          <w:cantSplit/>
        </w:trPr>
        <w:tc>
          <w:tcPr>
            <w:tcW w:w="6390" w:type="dxa"/>
            <w:shd w:val="clear" w:color="auto" w:fill="auto"/>
          </w:tcPr>
          <w:p w:rsidR="00FF5E55" w:rsidRPr="002A7705" w:rsidRDefault="00FF5E55" w:rsidP="004038B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:rsidR="00FF5E55" w:rsidRPr="002A7705" w:rsidRDefault="00FF5E55" w:rsidP="004038B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F5E55" w:rsidRPr="002A7705" w:rsidTr="008213DF">
        <w:trPr>
          <w:cantSplit/>
        </w:trPr>
        <w:tc>
          <w:tcPr>
            <w:tcW w:w="6390" w:type="dxa"/>
          </w:tcPr>
          <w:p w:rsidR="00FF5E55" w:rsidRPr="002A7705" w:rsidRDefault="00FF5E55" w:rsidP="004038B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FF5E55" w:rsidRPr="002A7705" w:rsidRDefault="00FF5E55" w:rsidP="00E1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F5E55" w:rsidRPr="002A7705" w:rsidRDefault="00FF5E55" w:rsidP="004038B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F5E55" w:rsidRPr="002A7705" w:rsidRDefault="00FF5E55" w:rsidP="00E1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15E3" w:rsidRPr="002A7705" w:rsidTr="00525223">
        <w:trPr>
          <w:cantSplit/>
        </w:trPr>
        <w:tc>
          <w:tcPr>
            <w:tcW w:w="6390" w:type="dxa"/>
          </w:tcPr>
          <w:p w:rsidR="00C815E3" w:rsidRPr="002A7705" w:rsidRDefault="00C815E3" w:rsidP="00C815E3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:rsidR="00C815E3" w:rsidRPr="00943C92" w:rsidRDefault="009A722F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3C92">
              <w:rPr>
                <w:rFonts w:ascii="Angsana New" w:hAnsi="Angsana New"/>
                <w:sz w:val="30"/>
                <w:szCs w:val="30"/>
              </w:rPr>
              <w:t>4,221</w:t>
            </w:r>
          </w:p>
        </w:tc>
        <w:tc>
          <w:tcPr>
            <w:tcW w:w="180" w:type="dxa"/>
            <w:shd w:val="clear" w:color="auto" w:fill="auto"/>
          </w:tcPr>
          <w:p w:rsidR="00C815E3" w:rsidRPr="002A7705" w:rsidRDefault="00C815E3" w:rsidP="00C815E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4,386</w:t>
            </w:r>
          </w:p>
        </w:tc>
      </w:tr>
      <w:tr w:rsidR="00C815E3" w:rsidRPr="002A7705" w:rsidTr="008C46B7">
        <w:trPr>
          <w:cantSplit/>
        </w:trPr>
        <w:tc>
          <w:tcPr>
            <w:tcW w:w="6390" w:type="dxa"/>
          </w:tcPr>
          <w:p w:rsidR="00C815E3" w:rsidRPr="002A7705" w:rsidRDefault="00C815E3" w:rsidP="00C815E3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ซื้อสัญญาประกันชีวิตแบบกลุ่ม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:rsidR="00C815E3" w:rsidRPr="00943C92" w:rsidRDefault="009A722F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43C92">
              <w:rPr>
                <w:rFonts w:ascii="Angsana New" w:hAnsi="Angsana New"/>
                <w:sz w:val="30"/>
                <w:szCs w:val="30"/>
              </w:rPr>
              <w:t>2,214</w:t>
            </w:r>
          </w:p>
        </w:tc>
        <w:tc>
          <w:tcPr>
            <w:tcW w:w="180" w:type="dxa"/>
            <w:shd w:val="clear" w:color="auto" w:fill="auto"/>
          </w:tcPr>
          <w:p w:rsidR="00C815E3" w:rsidRPr="002A7705" w:rsidRDefault="00C815E3" w:rsidP="00C815E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</w:tr>
      <w:tr w:rsidR="00C815E3" w:rsidRPr="002A7705" w:rsidTr="008213DF">
        <w:trPr>
          <w:cantSplit/>
        </w:trPr>
        <w:tc>
          <w:tcPr>
            <w:tcW w:w="6390" w:type="dxa"/>
          </w:tcPr>
          <w:p w:rsidR="00C815E3" w:rsidRPr="002A7705" w:rsidRDefault="00C815E3" w:rsidP="00C815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C815E3" w:rsidRPr="00943C92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815E3" w:rsidRPr="002A7705" w:rsidRDefault="00C815E3" w:rsidP="00C815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15E3" w:rsidRPr="002A7705" w:rsidTr="008213DF">
        <w:trPr>
          <w:cantSplit/>
        </w:trPr>
        <w:tc>
          <w:tcPr>
            <w:tcW w:w="6390" w:type="dxa"/>
          </w:tcPr>
          <w:p w:rsidR="00C815E3" w:rsidRPr="002A7705" w:rsidRDefault="00C815E3" w:rsidP="00C815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:rsidR="00C815E3" w:rsidRPr="00943C92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815E3" w:rsidRPr="002A7705" w:rsidRDefault="00C815E3" w:rsidP="00C815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15E3" w:rsidRPr="002A7705" w:rsidTr="00AE4D26">
        <w:trPr>
          <w:cantSplit/>
        </w:trPr>
        <w:tc>
          <w:tcPr>
            <w:tcW w:w="6390" w:type="dxa"/>
          </w:tcPr>
          <w:p w:rsidR="00C815E3" w:rsidRPr="002A7705" w:rsidRDefault="00C815E3" w:rsidP="00C815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 - 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</w:tcPr>
          <w:p w:rsidR="00C815E3" w:rsidRPr="00943C92" w:rsidRDefault="00EB250F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43C92">
              <w:rPr>
                <w:rFonts w:ascii="Angsana New" w:hAnsi="Angsana New"/>
                <w:sz w:val="30"/>
                <w:szCs w:val="30"/>
              </w:rPr>
              <w:t>17,037</w:t>
            </w:r>
          </w:p>
        </w:tc>
        <w:tc>
          <w:tcPr>
            <w:tcW w:w="180" w:type="dxa"/>
            <w:shd w:val="clear" w:color="auto" w:fill="auto"/>
          </w:tcPr>
          <w:p w:rsidR="00C815E3" w:rsidRPr="002A7705" w:rsidRDefault="00C815E3" w:rsidP="00C815E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17,420</w:t>
            </w:r>
          </w:p>
        </w:tc>
      </w:tr>
    </w:tbl>
    <w:p w:rsidR="003D7B16" w:rsidRPr="002A7705" w:rsidRDefault="003D7B16" w:rsidP="006F05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:rsidR="00B445AA" w:rsidRPr="002A7705" w:rsidRDefault="006A07C5" w:rsidP="003D7B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ยอดคงเหลือกับ</w:t>
      </w:r>
      <w:r w:rsidR="002734A8" w:rsidRPr="002A7705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="002734A8" w:rsidRPr="002A7705">
        <w:rPr>
          <w:rFonts w:ascii="Angsana New" w:hAnsi="Angsana New"/>
          <w:sz w:val="30"/>
          <w:szCs w:val="30"/>
        </w:rPr>
        <w:t xml:space="preserve"> 31 </w:t>
      </w:r>
      <w:r w:rsidR="002734A8" w:rsidRPr="002A7705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:rsidR="002734A8" w:rsidRPr="002A7705" w:rsidRDefault="002734A8" w:rsidP="00403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C815E3" w:rsidRPr="002A7705" w:rsidTr="009D2A2E">
        <w:trPr>
          <w:cantSplit/>
          <w:tblHeader/>
        </w:trPr>
        <w:tc>
          <w:tcPr>
            <w:tcW w:w="6390" w:type="dxa"/>
            <w:shd w:val="clear" w:color="auto" w:fill="auto"/>
          </w:tcPr>
          <w:p w:rsidR="00C815E3" w:rsidRPr="002A7705" w:rsidRDefault="00C815E3" w:rsidP="00C815E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815E3" w:rsidRPr="002A7705" w:rsidRDefault="00C815E3" w:rsidP="00C815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805B5A" w:rsidRPr="002A7705" w:rsidTr="009D2A2E">
        <w:trPr>
          <w:cantSplit/>
          <w:tblHeader/>
        </w:trPr>
        <w:tc>
          <w:tcPr>
            <w:tcW w:w="6390" w:type="dxa"/>
            <w:shd w:val="clear" w:color="auto" w:fill="auto"/>
          </w:tcPr>
          <w:p w:rsidR="00805B5A" w:rsidRPr="002A7705" w:rsidRDefault="00805B5A" w:rsidP="00805B5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:rsidR="00805B5A" w:rsidRPr="002A7705" w:rsidRDefault="00805B5A" w:rsidP="00805B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05B5A" w:rsidRPr="002A7705" w:rsidTr="00023BCA">
        <w:trPr>
          <w:cantSplit/>
        </w:trPr>
        <w:tc>
          <w:tcPr>
            <w:tcW w:w="6390" w:type="dxa"/>
            <w:shd w:val="clear" w:color="auto" w:fill="auto"/>
          </w:tcPr>
          <w:p w:rsidR="00805B5A" w:rsidRPr="002A7705" w:rsidRDefault="00805B5A" w:rsidP="00805B5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C2D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– </w:t>
            </w:r>
            <w:r w:rsidR="00AC2D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805B5A" w:rsidRPr="002A7705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05B5A" w:rsidRPr="002A7705" w:rsidRDefault="00805B5A" w:rsidP="00805B5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05B5A" w:rsidRPr="002A7705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15E3" w:rsidRPr="002A7705" w:rsidTr="00023BCA">
        <w:trPr>
          <w:cantSplit/>
        </w:trPr>
        <w:tc>
          <w:tcPr>
            <w:tcW w:w="6390" w:type="dxa"/>
            <w:shd w:val="clear" w:color="auto" w:fill="auto"/>
          </w:tcPr>
          <w:p w:rsidR="00C815E3" w:rsidRPr="002A7705" w:rsidRDefault="00C815E3" w:rsidP="00C815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บริษัท ธนากรผลิตภัณฑ์น้ำมันพืช จำกัด</w:t>
            </w:r>
          </w:p>
        </w:tc>
        <w:tc>
          <w:tcPr>
            <w:tcW w:w="1350" w:type="dxa"/>
            <w:shd w:val="clear" w:color="auto" w:fill="auto"/>
          </w:tcPr>
          <w:p w:rsidR="00C815E3" w:rsidRPr="002A7705" w:rsidRDefault="002B2728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815E3" w:rsidRPr="002A7705" w:rsidRDefault="00C815E3" w:rsidP="00C815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</w:tbl>
    <w:p w:rsidR="008333A0" w:rsidRPr="002A7705" w:rsidRDefault="008333A0" w:rsidP="00101F1B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:rsidR="00101F1B" w:rsidRPr="002A7705" w:rsidRDefault="00101F1B" w:rsidP="00101F1B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2A7705">
        <w:rPr>
          <w:rFonts w:ascii="Angsana New" w:hAnsi="Angsana New" w:cs="Angsana New"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101F1B" w:rsidRPr="002A7705" w:rsidRDefault="00101F1B" w:rsidP="00101F1B">
      <w:pPr>
        <w:rPr>
          <w:rFonts w:ascii="Angsana New" w:hAnsi="Angsana New"/>
          <w:sz w:val="30"/>
          <w:szCs w:val="30"/>
        </w:rPr>
      </w:pPr>
    </w:p>
    <w:p w:rsidR="00101F1B" w:rsidRPr="002A7705" w:rsidRDefault="00101F1B" w:rsidP="00101F1B">
      <w:pPr>
        <w:tabs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hint="cs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สัญญาประกัน</w:t>
      </w:r>
      <w:r w:rsidR="00FE3E7F">
        <w:rPr>
          <w:rFonts w:ascii="Angsana New" w:hAnsi="Angsana New" w:hint="cs"/>
          <w:i/>
          <w:iCs/>
          <w:sz w:val="30"/>
          <w:szCs w:val="30"/>
          <w:cs/>
        </w:rPr>
        <w:t>ชีวิตแบบกลุ่ม</w:t>
      </w:r>
      <w:bookmarkStart w:id="1" w:name="_GoBack"/>
      <w:bookmarkEnd w:id="1"/>
    </w:p>
    <w:p w:rsidR="00101F1B" w:rsidRPr="002A7705" w:rsidRDefault="00101F1B" w:rsidP="00101F1B">
      <w:pPr>
        <w:rPr>
          <w:rFonts w:ascii="Angsana New" w:hAnsi="Angsana New"/>
          <w:sz w:val="30"/>
          <w:szCs w:val="30"/>
        </w:rPr>
      </w:pPr>
    </w:p>
    <w:p w:rsidR="00101F1B" w:rsidRPr="002A7705" w:rsidRDefault="00101F1B" w:rsidP="00437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A7705">
        <w:rPr>
          <w:rFonts w:ascii="Angsana New" w:hAnsi="Angsana New"/>
          <w:spacing w:val="-2"/>
          <w:sz w:val="30"/>
          <w:szCs w:val="30"/>
          <w:cs/>
        </w:rPr>
        <w:t>บริษัทได้ทำสัญญารับบริการ</w:t>
      </w:r>
      <w:r w:rsidR="002C5E39" w:rsidRPr="002A7705">
        <w:rPr>
          <w:rFonts w:ascii="Angsana New" w:hAnsi="Angsana New"/>
          <w:spacing w:val="-2"/>
          <w:sz w:val="30"/>
          <w:szCs w:val="30"/>
          <w:cs/>
        </w:rPr>
        <w:t>ประกัน</w:t>
      </w:r>
      <w:r w:rsidR="00801C7E">
        <w:rPr>
          <w:rFonts w:ascii="Angsana New" w:hAnsi="Angsana New" w:hint="cs"/>
          <w:spacing w:val="-2"/>
          <w:sz w:val="30"/>
          <w:szCs w:val="30"/>
          <w:cs/>
        </w:rPr>
        <w:t>ชีวิตแบบกลุ่ม</w:t>
      </w:r>
      <w:r w:rsidRPr="002A7705">
        <w:rPr>
          <w:rFonts w:ascii="Angsana New" w:hAnsi="Angsana New"/>
          <w:spacing w:val="-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801C7E">
        <w:rPr>
          <w:rFonts w:ascii="Angsana New" w:hAnsi="Angsana New" w:hint="cs"/>
          <w:spacing w:val="-2"/>
          <w:sz w:val="30"/>
          <w:szCs w:val="30"/>
          <w:cs/>
        </w:rPr>
        <w:t>ชีวิตแบบกลุ่ม</w:t>
      </w:r>
      <w:r w:rsidRPr="002A7705">
        <w:rPr>
          <w:rFonts w:ascii="Angsana New" w:hAnsi="Angsana New"/>
          <w:spacing w:val="-2"/>
          <w:sz w:val="30"/>
          <w:szCs w:val="30"/>
          <w:cs/>
        </w:rPr>
        <w:t>แก่บริษัท ทั้งนี้ บริษัทต้องจ่ายค่าบริการเป็นจำนวนเงินตามที่ระบุในสัญญา สัญญา</w:t>
      </w:r>
      <w:r w:rsidR="002C5E39" w:rsidRPr="002A7705">
        <w:rPr>
          <w:rFonts w:ascii="Angsana New" w:hAnsi="Angsana New"/>
          <w:spacing w:val="-2"/>
          <w:sz w:val="30"/>
          <w:szCs w:val="30"/>
          <w:cs/>
        </w:rPr>
        <w:t>ดังกล่าว</w:t>
      </w:r>
      <w:r w:rsidRPr="002A7705">
        <w:rPr>
          <w:rFonts w:ascii="Angsana New" w:hAnsi="Angsana New"/>
          <w:spacing w:val="-2"/>
          <w:sz w:val="30"/>
          <w:szCs w:val="30"/>
          <w:cs/>
        </w:rPr>
        <w:t xml:space="preserve">มีอายุ </w:t>
      </w:r>
      <w:r w:rsidRPr="002A7705">
        <w:rPr>
          <w:rFonts w:ascii="Angsana New" w:hAnsi="Angsana New"/>
          <w:spacing w:val="-2"/>
          <w:sz w:val="30"/>
          <w:szCs w:val="30"/>
        </w:rPr>
        <w:t xml:space="preserve"> 1 </w:t>
      </w:r>
      <w:r w:rsidRPr="002A7705">
        <w:rPr>
          <w:rFonts w:ascii="Angsana New" w:hAnsi="Angsana New"/>
          <w:spacing w:val="-2"/>
          <w:sz w:val="30"/>
          <w:szCs w:val="30"/>
          <w:cs/>
        </w:rPr>
        <w:t>ปี</w:t>
      </w:r>
    </w:p>
    <w:p w:rsidR="00101F1B" w:rsidRPr="002A7705" w:rsidRDefault="00101F1B" w:rsidP="00101F1B">
      <w:pPr>
        <w:rPr>
          <w:rFonts w:ascii="Angsana New" w:hAnsi="Angsana New"/>
          <w:sz w:val="30"/>
          <w:szCs w:val="30"/>
          <w:cs/>
        </w:rPr>
      </w:pPr>
    </w:p>
    <w:p w:rsidR="00BD0D15" w:rsidRPr="002A7705" w:rsidRDefault="00805B5A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</w:rPr>
        <w:br w:type="page"/>
      </w:r>
      <w:r w:rsidR="00C90F87" w:rsidRPr="002A7705">
        <w:rPr>
          <w:rFonts w:ascii="Angsana New" w:hAnsi="Angsana New" w:cs="Angsana New"/>
          <w:sz w:val="30"/>
          <w:szCs w:val="30"/>
          <w:cs/>
        </w:rPr>
        <w:lastRenderedPageBreak/>
        <w:t>เงิน</w:t>
      </w:r>
      <w:r w:rsidR="00C90F87" w:rsidRPr="002A7705">
        <w:rPr>
          <w:rFonts w:ascii="Angsana New" w:hAnsi="Angsana New" w:cs="Angsana New"/>
          <w:sz w:val="30"/>
          <w:szCs w:val="30"/>
          <w:cs/>
          <w:lang w:val="th-TH"/>
        </w:rPr>
        <w:t>สดและรายการเทียบเท่าเงินสด</w:t>
      </w:r>
    </w:p>
    <w:p w:rsidR="00C90F87" w:rsidRPr="002A7705" w:rsidRDefault="00C90F87" w:rsidP="00C90F87">
      <w:pPr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C815E3" w:rsidRPr="002A7705" w:rsidTr="00063BB5">
        <w:tc>
          <w:tcPr>
            <w:tcW w:w="6480" w:type="dxa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815E3" w:rsidRPr="002A7705" w:rsidRDefault="00C815E3" w:rsidP="00C815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805B5A" w:rsidRPr="002A7705" w:rsidTr="00E12FC3">
        <w:trPr>
          <w:trHeight w:val="425"/>
        </w:trPr>
        <w:tc>
          <w:tcPr>
            <w:tcW w:w="6480" w:type="dxa"/>
          </w:tcPr>
          <w:p w:rsidR="00805B5A" w:rsidRPr="002A7705" w:rsidRDefault="00805B5A" w:rsidP="00805B5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805B5A" w:rsidRPr="002A7705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815E3" w:rsidRPr="002A7705" w:rsidTr="00E12FC3">
        <w:tc>
          <w:tcPr>
            <w:tcW w:w="6480" w:type="dxa"/>
          </w:tcPr>
          <w:p w:rsidR="00C815E3" w:rsidRPr="002A7705" w:rsidRDefault="00C815E3" w:rsidP="00C815E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  <w:vAlign w:val="bottom"/>
          </w:tcPr>
          <w:p w:rsidR="00C815E3" w:rsidRPr="002A7705" w:rsidRDefault="002B2728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70" w:type="dxa"/>
            <w:vAlign w:val="bottom"/>
          </w:tcPr>
          <w:p w:rsidR="00C815E3" w:rsidRPr="002A7705" w:rsidRDefault="00C815E3" w:rsidP="00C815E3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C815E3" w:rsidRPr="002A7705" w:rsidTr="00E12FC3">
        <w:tc>
          <w:tcPr>
            <w:tcW w:w="6480" w:type="dxa"/>
          </w:tcPr>
          <w:p w:rsidR="00C815E3" w:rsidRPr="002A7705" w:rsidRDefault="00C815E3" w:rsidP="00C815E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  <w:vAlign w:val="bottom"/>
          </w:tcPr>
          <w:p w:rsidR="00C815E3" w:rsidRPr="002A7705" w:rsidRDefault="002B2728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  <w:tc>
          <w:tcPr>
            <w:tcW w:w="270" w:type="dxa"/>
            <w:vAlign w:val="bottom"/>
          </w:tcPr>
          <w:p w:rsidR="00C815E3" w:rsidRPr="002A7705" w:rsidRDefault="00C815E3" w:rsidP="00C815E3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2B2728" w:rsidRPr="002A7705" w:rsidTr="00E12FC3">
        <w:tc>
          <w:tcPr>
            <w:tcW w:w="6480" w:type="dxa"/>
          </w:tcPr>
          <w:p w:rsidR="002B2728" w:rsidRPr="002A7705" w:rsidRDefault="002B2728" w:rsidP="002B272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58,166</w:t>
            </w:r>
          </w:p>
        </w:tc>
        <w:tc>
          <w:tcPr>
            <w:tcW w:w="270" w:type="dxa"/>
            <w:vAlign w:val="bottom"/>
          </w:tcPr>
          <w:p w:rsidR="002B2728" w:rsidRPr="002A7705" w:rsidRDefault="002B2728" w:rsidP="002B272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185,049</w:t>
            </w:r>
          </w:p>
        </w:tc>
      </w:tr>
      <w:tr w:rsidR="002B2728" w:rsidRPr="002A7705" w:rsidTr="00E12FC3">
        <w:tc>
          <w:tcPr>
            <w:tcW w:w="6480" w:type="dxa"/>
          </w:tcPr>
          <w:p w:rsidR="002B2728" w:rsidRPr="002A7705" w:rsidRDefault="002B2728" w:rsidP="002B272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59,770</w:t>
            </w:r>
          </w:p>
        </w:tc>
        <w:tc>
          <w:tcPr>
            <w:tcW w:w="270" w:type="dxa"/>
            <w:vAlign w:val="bottom"/>
          </w:tcPr>
          <w:p w:rsidR="002B2728" w:rsidRPr="002A7705" w:rsidRDefault="002B2728" w:rsidP="002B272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185,338</w:t>
            </w:r>
          </w:p>
        </w:tc>
      </w:tr>
    </w:tbl>
    <w:p w:rsidR="00EB5ED9" w:rsidRDefault="00EB5ED9" w:rsidP="00EB5ED9">
      <w:pPr>
        <w:tabs>
          <w:tab w:val="clear" w:pos="227"/>
          <w:tab w:val="clear" w:pos="454"/>
          <w:tab w:val="clear" w:pos="680"/>
          <w:tab w:val="left" w:pos="450"/>
          <w:tab w:val="left" w:pos="540"/>
          <w:tab w:val="left" w:pos="630"/>
        </w:tabs>
        <w:ind w:left="360"/>
        <w:rPr>
          <w:rFonts w:ascii="Angsana New" w:hAnsi="Angsana New"/>
          <w:sz w:val="30"/>
          <w:szCs w:val="30"/>
        </w:rPr>
      </w:pPr>
    </w:p>
    <w:p w:rsidR="00F9130E" w:rsidRDefault="00F9130E" w:rsidP="00E37B0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left" w:pos="540"/>
          <w:tab w:val="left" w:pos="630"/>
        </w:tabs>
        <w:ind w:left="36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1509FA">
        <w:rPr>
          <w:rFonts w:ascii="Angsana New" w:hAnsi="Angsana New" w:hint="cs"/>
          <w:b/>
          <w:bCs/>
          <w:sz w:val="30"/>
          <w:szCs w:val="30"/>
          <w:cs/>
        </w:rPr>
        <w:t>เงินลงทุน</w:t>
      </w:r>
      <w:r w:rsidR="001509FA">
        <w:rPr>
          <w:rFonts w:ascii="Angsana New" w:hAnsi="Angsana New" w:hint="cs"/>
          <w:b/>
          <w:bCs/>
          <w:sz w:val="30"/>
          <w:szCs w:val="30"/>
          <w:cs/>
        </w:rPr>
        <w:t>ชั่วคราว</w:t>
      </w:r>
    </w:p>
    <w:p w:rsidR="001509FA" w:rsidRPr="001509FA" w:rsidRDefault="001509FA" w:rsidP="001509FA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ind w:left="36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F9130E" w:rsidRPr="003F26DA" w:rsidTr="00125568">
        <w:tc>
          <w:tcPr>
            <w:tcW w:w="6480" w:type="dxa"/>
          </w:tcPr>
          <w:p w:rsidR="00F9130E" w:rsidRPr="003F26DA" w:rsidRDefault="00F9130E" w:rsidP="00125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9130E" w:rsidRPr="003F26DA" w:rsidRDefault="00F9130E" w:rsidP="001255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26DA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Pr="003F26D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9130E" w:rsidRPr="003F26DA" w:rsidRDefault="00F9130E" w:rsidP="0012556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9130E" w:rsidRPr="003F26DA" w:rsidRDefault="00F9130E" w:rsidP="001255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26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F26D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F9130E" w:rsidRPr="003F26DA" w:rsidTr="00125568">
        <w:trPr>
          <w:trHeight w:val="425"/>
        </w:trPr>
        <w:tc>
          <w:tcPr>
            <w:tcW w:w="6480" w:type="dxa"/>
          </w:tcPr>
          <w:p w:rsidR="00F9130E" w:rsidRPr="003F26DA" w:rsidRDefault="00F9130E" w:rsidP="0012556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F9130E" w:rsidRPr="003F26DA" w:rsidRDefault="00F9130E" w:rsidP="00125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F26D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9130E" w:rsidRPr="003F26DA" w:rsidTr="00125568">
        <w:tc>
          <w:tcPr>
            <w:tcW w:w="6480" w:type="dxa"/>
          </w:tcPr>
          <w:p w:rsidR="00F9130E" w:rsidRPr="003F26DA" w:rsidRDefault="00F9130E" w:rsidP="0012556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26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3F26DA" w:rsidRPr="003F26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ลงทุนชั่วคราว</w:t>
            </w:r>
          </w:p>
        </w:tc>
        <w:tc>
          <w:tcPr>
            <w:tcW w:w="1260" w:type="dxa"/>
            <w:vAlign w:val="bottom"/>
          </w:tcPr>
          <w:p w:rsidR="00F9130E" w:rsidRPr="003F26DA" w:rsidRDefault="00F9130E" w:rsidP="00125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9130E" w:rsidRPr="003F26DA" w:rsidRDefault="00F9130E" w:rsidP="0012556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9130E" w:rsidRPr="003F26DA" w:rsidRDefault="00F9130E" w:rsidP="00125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2728" w:rsidRPr="003F26DA" w:rsidTr="00125568">
        <w:tc>
          <w:tcPr>
            <w:tcW w:w="6480" w:type="dxa"/>
          </w:tcPr>
          <w:p w:rsidR="002B2728" w:rsidRPr="003F26DA" w:rsidRDefault="002B2728" w:rsidP="002B272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F26DA"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60" w:type="dxa"/>
            <w:vAlign w:val="bottom"/>
          </w:tcPr>
          <w:p w:rsidR="002B2728" w:rsidRPr="003F26DA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 w:right="-272"/>
              <w:rPr>
                <w:rFonts w:ascii="Angsana New" w:hAnsi="Angsana New"/>
                <w:sz w:val="30"/>
                <w:szCs w:val="30"/>
              </w:rPr>
            </w:pPr>
            <w:r w:rsidRPr="003F26DA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26DA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:rsidR="002B2728" w:rsidRPr="003F26DA" w:rsidRDefault="002B2728" w:rsidP="002B272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B2728" w:rsidRPr="003F26DA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F26DA">
              <w:rPr>
                <w:rFonts w:ascii="Angsana New" w:hAnsi="Angsana New" w:hint="cs"/>
                <w:sz w:val="30"/>
                <w:szCs w:val="30"/>
              </w:rPr>
              <w:t>78,889</w:t>
            </w:r>
          </w:p>
        </w:tc>
      </w:tr>
      <w:tr w:rsidR="002B2728" w:rsidRPr="003F26DA" w:rsidTr="00125568">
        <w:tc>
          <w:tcPr>
            <w:tcW w:w="6480" w:type="dxa"/>
          </w:tcPr>
          <w:p w:rsidR="002B2728" w:rsidRPr="003F26DA" w:rsidRDefault="00AC2DA2" w:rsidP="002B272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  <w:r w:rsidR="002B2728" w:rsidRPr="003F26DA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:rsidR="002B2728" w:rsidRPr="003F26DA" w:rsidRDefault="002B2728" w:rsidP="0055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F26D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55698F">
              <w:rPr>
                <w:rFonts w:ascii="Angsana New" w:hAnsi="Angsana New"/>
                <w:sz w:val="30"/>
                <w:szCs w:val="30"/>
              </w:rPr>
              <w:t>131,626</w:t>
            </w:r>
          </w:p>
        </w:tc>
        <w:tc>
          <w:tcPr>
            <w:tcW w:w="270" w:type="dxa"/>
            <w:vAlign w:val="bottom"/>
          </w:tcPr>
          <w:p w:rsidR="002B2728" w:rsidRPr="003F26DA" w:rsidRDefault="002B2728" w:rsidP="002B272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B2728" w:rsidRPr="003F26DA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26DA">
              <w:rPr>
                <w:rFonts w:ascii="Angsana New" w:hAnsi="Angsana New" w:hint="cs"/>
                <w:sz w:val="30"/>
                <w:szCs w:val="30"/>
              </w:rPr>
              <w:t xml:space="preserve">             -</w:t>
            </w:r>
          </w:p>
        </w:tc>
      </w:tr>
      <w:tr w:rsidR="002B2728" w:rsidRPr="003F26DA" w:rsidTr="00125568">
        <w:tc>
          <w:tcPr>
            <w:tcW w:w="6480" w:type="dxa"/>
          </w:tcPr>
          <w:p w:rsidR="002B2728" w:rsidRPr="003F26DA" w:rsidRDefault="002B2728" w:rsidP="002B272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26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2728" w:rsidRPr="0055698F" w:rsidRDefault="002B2728" w:rsidP="00BA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69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="0055698F" w:rsidRPr="0055698F">
              <w:rPr>
                <w:rFonts w:ascii="Angsana New" w:hAnsi="Angsana New"/>
                <w:b/>
                <w:bCs/>
                <w:sz w:val="30"/>
                <w:szCs w:val="30"/>
              </w:rPr>
              <w:t>131,626</w:t>
            </w:r>
          </w:p>
        </w:tc>
        <w:tc>
          <w:tcPr>
            <w:tcW w:w="270" w:type="dxa"/>
            <w:vAlign w:val="bottom"/>
          </w:tcPr>
          <w:p w:rsidR="002B2728" w:rsidRPr="003F26DA" w:rsidRDefault="002B2728" w:rsidP="002B272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2728" w:rsidRPr="003F26DA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26DA">
              <w:rPr>
                <w:rFonts w:ascii="Angsana New" w:hAnsi="Angsana New" w:hint="cs"/>
                <w:b/>
                <w:bCs/>
                <w:sz w:val="30"/>
                <w:szCs w:val="30"/>
              </w:rPr>
              <w:t>78,889</w:t>
            </w:r>
          </w:p>
        </w:tc>
      </w:tr>
    </w:tbl>
    <w:p w:rsidR="00F9130E" w:rsidRPr="003F26DA" w:rsidRDefault="00F9130E" w:rsidP="00F9130E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ind w:left="360"/>
        <w:rPr>
          <w:rFonts w:ascii="Angsana New" w:hAnsi="Angsana New"/>
          <w:b/>
          <w:bCs/>
          <w:sz w:val="30"/>
          <w:szCs w:val="30"/>
        </w:rPr>
      </w:pPr>
    </w:p>
    <w:p w:rsidR="003F26DA" w:rsidRDefault="003F26DA" w:rsidP="003F2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8323E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E8323E">
        <w:rPr>
          <w:rFonts w:ascii="Angsana New" w:hAnsi="Angsana New" w:hint="cs"/>
          <w:sz w:val="30"/>
          <w:szCs w:val="30"/>
        </w:rPr>
        <w:t xml:space="preserve">31 </w:t>
      </w:r>
      <w:r w:rsidRPr="00E8323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8323E">
        <w:rPr>
          <w:rFonts w:ascii="Angsana New" w:hAnsi="Angsana New" w:hint="cs"/>
          <w:sz w:val="30"/>
          <w:szCs w:val="30"/>
        </w:rPr>
        <w:t>2562</w:t>
      </w:r>
      <w:r w:rsidRPr="00E8323E">
        <w:rPr>
          <w:rFonts w:ascii="Angsana New" w:hAnsi="Angsana New" w:hint="cs"/>
          <w:sz w:val="30"/>
          <w:szCs w:val="30"/>
          <w:cs/>
        </w:rPr>
        <w:t xml:space="preserve"> </w:t>
      </w:r>
      <w:r w:rsidRPr="00E8323E">
        <w:rPr>
          <w:rFonts w:ascii="Angsana New" w:hAnsi="Angsana New" w:hint="cs"/>
          <w:sz w:val="30"/>
          <w:szCs w:val="30"/>
        </w:rPr>
        <w:t xml:space="preserve"> </w:t>
      </w:r>
      <w:r w:rsidR="00706E5C" w:rsidRPr="00E8323E">
        <w:rPr>
          <w:rFonts w:ascii="Angsana New" w:hAnsi="Angsana New" w:hint="cs"/>
          <w:sz w:val="30"/>
          <w:szCs w:val="30"/>
          <w:cs/>
        </w:rPr>
        <w:t>บริษัทไม่มีเงินปันผลรับ และมีดอกเบี้ยรับ</w:t>
      </w:r>
      <w:r w:rsidRPr="00E8323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06E5C" w:rsidRPr="00E8323E">
        <w:rPr>
          <w:rFonts w:ascii="Angsana New" w:hAnsi="Angsana New"/>
          <w:sz w:val="30"/>
          <w:szCs w:val="30"/>
        </w:rPr>
        <w:t>1.75</w:t>
      </w:r>
      <w:r w:rsidRPr="00E8323E">
        <w:rPr>
          <w:rFonts w:ascii="Angsana New" w:hAnsi="Angsana New" w:hint="cs"/>
          <w:sz w:val="30"/>
          <w:szCs w:val="30"/>
        </w:rPr>
        <w:t xml:space="preserve"> </w:t>
      </w:r>
      <w:r w:rsidRPr="00E8323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E8323E">
        <w:rPr>
          <w:rFonts w:ascii="Angsana New" w:hAnsi="Angsana New" w:hint="cs"/>
          <w:i/>
          <w:iCs/>
          <w:sz w:val="30"/>
          <w:szCs w:val="30"/>
        </w:rPr>
        <w:t>(2561:</w:t>
      </w:r>
      <w:r w:rsidR="00AC2DA2" w:rsidRPr="00E8323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06E5C" w:rsidRPr="00E8323E">
        <w:rPr>
          <w:rFonts w:ascii="Angsana New" w:hAnsi="Angsana New"/>
          <w:i/>
          <w:iCs/>
          <w:sz w:val="30"/>
          <w:szCs w:val="30"/>
        </w:rPr>
        <w:t>0.5</w:t>
      </w:r>
      <w:r w:rsidRPr="00E8323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E8323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E8323E">
        <w:rPr>
          <w:rFonts w:ascii="Angsana New" w:hAnsi="Angsana New" w:hint="cs"/>
          <w:i/>
          <w:iCs/>
          <w:sz w:val="30"/>
          <w:szCs w:val="30"/>
        </w:rPr>
        <w:t>)</w:t>
      </w:r>
    </w:p>
    <w:p w:rsidR="00E8323E" w:rsidRPr="00894CC5" w:rsidRDefault="00E8323E" w:rsidP="003F2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E8323E" w:rsidRPr="003F26DA" w:rsidTr="000231AC">
        <w:tc>
          <w:tcPr>
            <w:tcW w:w="6480" w:type="dxa"/>
          </w:tcPr>
          <w:p w:rsidR="00E8323E" w:rsidRPr="003F26DA" w:rsidRDefault="00E8323E" w:rsidP="00023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8323E" w:rsidRPr="003F26DA" w:rsidRDefault="00E8323E" w:rsidP="000231A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26DA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Pr="003F26D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8323E" w:rsidRPr="003F26DA" w:rsidRDefault="00E8323E" w:rsidP="000231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8323E" w:rsidRPr="003F26DA" w:rsidRDefault="00E8323E" w:rsidP="000231A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26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F26D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E8323E" w:rsidRPr="003F26DA" w:rsidTr="000231AC">
        <w:trPr>
          <w:trHeight w:val="425"/>
        </w:trPr>
        <w:tc>
          <w:tcPr>
            <w:tcW w:w="6480" w:type="dxa"/>
          </w:tcPr>
          <w:p w:rsidR="00E8323E" w:rsidRPr="003F26DA" w:rsidRDefault="00E8323E" w:rsidP="000231A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E8323E" w:rsidRPr="003F26DA" w:rsidRDefault="00E8323E" w:rsidP="00023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F26D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8323E" w:rsidRPr="003F26DA" w:rsidTr="000231AC">
        <w:tc>
          <w:tcPr>
            <w:tcW w:w="6480" w:type="dxa"/>
          </w:tcPr>
          <w:p w:rsidR="00E8323E" w:rsidRPr="003F26DA" w:rsidRDefault="00E8323E" w:rsidP="000231A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60" w:type="dxa"/>
            <w:vAlign w:val="bottom"/>
          </w:tcPr>
          <w:p w:rsidR="00E8323E" w:rsidRPr="003F26DA" w:rsidRDefault="00E8323E" w:rsidP="00023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323E" w:rsidRPr="003F26DA" w:rsidRDefault="00E8323E" w:rsidP="000231AC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8323E" w:rsidRPr="003F26DA" w:rsidRDefault="00E8323E" w:rsidP="00023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323E" w:rsidRPr="003F26DA" w:rsidTr="000231AC">
        <w:tc>
          <w:tcPr>
            <w:tcW w:w="6480" w:type="dxa"/>
          </w:tcPr>
          <w:p w:rsidR="00E8323E" w:rsidRPr="003F26DA" w:rsidRDefault="00E8323E" w:rsidP="00E8323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:rsidR="00E8323E" w:rsidRPr="003F26DA" w:rsidRDefault="00E8323E" w:rsidP="00E8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0" w:right="-272"/>
              <w:rPr>
                <w:rFonts w:ascii="Angsana New" w:hAnsi="Angsana New"/>
                <w:sz w:val="30"/>
                <w:szCs w:val="30"/>
              </w:rPr>
            </w:pPr>
            <w:r w:rsidRPr="003F26DA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26DA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:rsidR="00E8323E" w:rsidRPr="003F26DA" w:rsidRDefault="00E8323E" w:rsidP="00E8323E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8323E" w:rsidRPr="003F26DA" w:rsidRDefault="00E8323E" w:rsidP="00E8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26DA">
              <w:rPr>
                <w:rFonts w:ascii="Angsana New" w:hAnsi="Angsana New" w:hint="cs"/>
                <w:sz w:val="30"/>
                <w:szCs w:val="30"/>
              </w:rPr>
              <w:t xml:space="preserve">             -</w:t>
            </w:r>
          </w:p>
        </w:tc>
      </w:tr>
      <w:tr w:rsidR="00E8323E" w:rsidRPr="003F26DA" w:rsidTr="000231AC">
        <w:tc>
          <w:tcPr>
            <w:tcW w:w="6480" w:type="dxa"/>
          </w:tcPr>
          <w:p w:rsidR="00E8323E" w:rsidRPr="00894CC5" w:rsidRDefault="00E8323E" w:rsidP="00E832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94CC5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260" w:type="dxa"/>
            <w:vAlign w:val="bottom"/>
          </w:tcPr>
          <w:p w:rsidR="00E8323E" w:rsidRPr="00894CC5" w:rsidRDefault="00894CC5" w:rsidP="00E8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94CC5">
              <w:rPr>
                <w:rFonts w:ascii="Angsana New" w:hAnsi="Angsana New"/>
                <w:sz w:val="30"/>
                <w:szCs w:val="30"/>
              </w:rPr>
              <w:t>131,000</w:t>
            </w:r>
          </w:p>
        </w:tc>
        <w:tc>
          <w:tcPr>
            <w:tcW w:w="270" w:type="dxa"/>
            <w:vAlign w:val="bottom"/>
          </w:tcPr>
          <w:p w:rsidR="00E8323E" w:rsidRPr="00894CC5" w:rsidRDefault="00E8323E" w:rsidP="00E8323E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8323E" w:rsidRPr="00894CC5" w:rsidRDefault="00E8323E" w:rsidP="00E8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4CC5">
              <w:rPr>
                <w:rFonts w:ascii="Angsana New" w:hAnsi="Angsana New" w:hint="cs"/>
                <w:sz w:val="30"/>
                <w:szCs w:val="30"/>
              </w:rPr>
              <w:t xml:space="preserve">             -</w:t>
            </w:r>
          </w:p>
        </w:tc>
      </w:tr>
      <w:tr w:rsidR="00E8323E" w:rsidRPr="003F26DA" w:rsidTr="000231AC">
        <w:tc>
          <w:tcPr>
            <w:tcW w:w="6480" w:type="dxa"/>
          </w:tcPr>
          <w:p w:rsidR="00E8323E" w:rsidRPr="00894CC5" w:rsidRDefault="00E8323E" w:rsidP="00E832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94CC5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260" w:type="dxa"/>
            <w:vAlign w:val="bottom"/>
          </w:tcPr>
          <w:p w:rsidR="00E8323E" w:rsidRPr="00894CC5" w:rsidRDefault="00894CC5" w:rsidP="00E8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94CC5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70" w:type="dxa"/>
            <w:vAlign w:val="bottom"/>
          </w:tcPr>
          <w:p w:rsidR="00E8323E" w:rsidRPr="00894CC5" w:rsidRDefault="00E8323E" w:rsidP="00E8323E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8323E" w:rsidRPr="00894CC5" w:rsidRDefault="00E8323E" w:rsidP="00E8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4CC5">
              <w:rPr>
                <w:rFonts w:ascii="Angsana New" w:hAnsi="Angsana New" w:hint="cs"/>
                <w:sz w:val="30"/>
                <w:szCs w:val="30"/>
              </w:rPr>
              <w:t xml:space="preserve">             -</w:t>
            </w:r>
          </w:p>
        </w:tc>
      </w:tr>
      <w:tr w:rsidR="00276A08" w:rsidRPr="00276A08" w:rsidTr="000231AC">
        <w:tc>
          <w:tcPr>
            <w:tcW w:w="6480" w:type="dxa"/>
          </w:tcPr>
          <w:p w:rsidR="00276A08" w:rsidRPr="003F26DA" w:rsidRDefault="00276A08" w:rsidP="00276A0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26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A08" w:rsidRPr="0055698F" w:rsidRDefault="00276A08" w:rsidP="0027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69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55698F">
              <w:rPr>
                <w:rFonts w:ascii="Angsana New" w:hAnsi="Angsana New"/>
                <w:b/>
                <w:bCs/>
                <w:sz w:val="30"/>
                <w:szCs w:val="30"/>
              </w:rPr>
              <w:t>131,626</w:t>
            </w:r>
          </w:p>
        </w:tc>
        <w:tc>
          <w:tcPr>
            <w:tcW w:w="270" w:type="dxa"/>
            <w:vAlign w:val="bottom"/>
          </w:tcPr>
          <w:p w:rsidR="00276A08" w:rsidRPr="003F26DA" w:rsidRDefault="00276A08" w:rsidP="00276A0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A08" w:rsidRPr="00276A08" w:rsidRDefault="00276A08" w:rsidP="0027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A0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 -</w:t>
            </w:r>
          </w:p>
        </w:tc>
      </w:tr>
    </w:tbl>
    <w:p w:rsidR="00E8323E" w:rsidRPr="003F26DA" w:rsidRDefault="00E8323E" w:rsidP="003F2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9130E" w:rsidRDefault="00F9130E" w:rsidP="00820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B37C9" w:rsidRDefault="003B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3D7B16" w:rsidRPr="00006CA6" w:rsidRDefault="00EB5ED9" w:rsidP="00E37B0E">
      <w:pPr>
        <w:numPr>
          <w:ilvl w:val="0"/>
          <w:numId w:val="17"/>
        </w:numPr>
        <w:tabs>
          <w:tab w:val="clear" w:pos="227"/>
          <w:tab w:val="clear" w:pos="680"/>
          <w:tab w:val="left" w:pos="540"/>
          <w:tab w:val="left" w:pos="630"/>
        </w:tabs>
        <w:ind w:left="36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 xml:space="preserve"> </w:t>
      </w:r>
      <w:r w:rsidR="00667947" w:rsidRPr="00D11A67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AD20C8" w:rsidRPr="003B37C9" w:rsidRDefault="00AD20C8" w:rsidP="00852F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C815E3" w:rsidRPr="002A7705" w:rsidTr="00063BB5">
        <w:tc>
          <w:tcPr>
            <w:tcW w:w="6480" w:type="dxa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2A7705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815E3" w:rsidRPr="002A7705" w:rsidRDefault="00C815E3" w:rsidP="00C815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805B5A" w:rsidRPr="002A7705" w:rsidTr="00A17200">
        <w:trPr>
          <w:trHeight w:val="353"/>
        </w:trPr>
        <w:tc>
          <w:tcPr>
            <w:tcW w:w="6480" w:type="dxa"/>
          </w:tcPr>
          <w:p w:rsidR="00805B5A" w:rsidRPr="00A17200" w:rsidRDefault="00805B5A" w:rsidP="00805B5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90" w:type="dxa"/>
            <w:gridSpan w:val="3"/>
          </w:tcPr>
          <w:p w:rsidR="00805B5A" w:rsidRPr="002A7705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B2728" w:rsidRPr="002A7705" w:rsidTr="00DD1B65">
        <w:tc>
          <w:tcPr>
            <w:tcW w:w="6480" w:type="dxa"/>
          </w:tcPr>
          <w:p w:rsidR="002B2728" w:rsidRPr="002A7705" w:rsidRDefault="002B2728" w:rsidP="002B272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A770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6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14,142</w:t>
            </w:r>
          </w:p>
        </w:tc>
        <w:tc>
          <w:tcPr>
            <w:tcW w:w="27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11,097</w:t>
            </w:r>
          </w:p>
        </w:tc>
      </w:tr>
      <w:tr w:rsidR="002B2728" w:rsidRPr="002A7705" w:rsidTr="00DD1B65">
        <w:tc>
          <w:tcPr>
            <w:tcW w:w="6480" w:type="dxa"/>
          </w:tcPr>
          <w:p w:rsidR="002B2728" w:rsidRPr="002A7705" w:rsidRDefault="002B2728" w:rsidP="002B272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2728" w:rsidRPr="002A7705" w:rsidTr="00DD1B65">
        <w:tc>
          <w:tcPr>
            <w:tcW w:w="648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A7705">
              <w:rPr>
                <w:rFonts w:ascii="Angsana New" w:hAnsi="Angsana New"/>
                <w:sz w:val="30"/>
                <w:szCs w:val="30"/>
              </w:rPr>
              <w:t>3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38,879</w:t>
            </w:r>
          </w:p>
        </w:tc>
        <w:tc>
          <w:tcPr>
            <w:tcW w:w="27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46,196</w:t>
            </w:r>
          </w:p>
        </w:tc>
      </w:tr>
      <w:tr w:rsidR="002B2728" w:rsidRPr="002A7705" w:rsidTr="00575203">
        <w:tc>
          <w:tcPr>
            <w:tcW w:w="648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3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7705">
              <w:rPr>
                <w:rFonts w:ascii="Angsana New" w:hAnsi="Angsana New"/>
                <w:sz w:val="30"/>
                <w:szCs w:val="30"/>
              </w:rPr>
              <w:t>–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2,709</w:t>
            </w:r>
          </w:p>
        </w:tc>
        <w:tc>
          <w:tcPr>
            <w:tcW w:w="27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2728" w:rsidRPr="002A7705" w:rsidTr="00575203">
        <w:tc>
          <w:tcPr>
            <w:tcW w:w="648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7705">
              <w:rPr>
                <w:rFonts w:ascii="Angsana New" w:hAnsi="Angsana New"/>
                <w:sz w:val="30"/>
                <w:szCs w:val="30"/>
              </w:rPr>
              <w:t>–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:rsidR="002B2728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D20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2728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2B2728" w:rsidRPr="002A7705" w:rsidTr="00575203">
        <w:tc>
          <w:tcPr>
            <w:tcW w:w="648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2,887</w:t>
            </w:r>
          </w:p>
        </w:tc>
        <w:tc>
          <w:tcPr>
            <w:tcW w:w="27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2,887</w:t>
            </w:r>
          </w:p>
        </w:tc>
      </w:tr>
      <w:tr w:rsidR="002B2728" w:rsidRPr="002A7705" w:rsidTr="00DD1B65">
        <w:tc>
          <w:tcPr>
            <w:tcW w:w="6480" w:type="dxa"/>
          </w:tcPr>
          <w:p w:rsidR="002B2728" w:rsidRPr="00E909EA" w:rsidRDefault="00AA5C33" w:rsidP="002B272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58,629</w:t>
            </w:r>
          </w:p>
        </w:tc>
        <w:tc>
          <w:tcPr>
            <w:tcW w:w="27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60,480</w:t>
            </w:r>
          </w:p>
        </w:tc>
      </w:tr>
      <w:tr w:rsidR="002B2728" w:rsidRPr="002A7705" w:rsidTr="00DD1B65">
        <w:tc>
          <w:tcPr>
            <w:tcW w:w="6480" w:type="dxa"/>
          </w:tcPr>
          <w:p w:rsidR="002B2728" w:rsidRPr="002A7705" w:rsidRDefault="002B2728" w:rsidP="002B272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(2,887)</w:t>
            </w:r>
          </w:p>
        </w:tc>
        <w:tc>
          <w:tcPr>
            <w:tcW w:w="27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(2,887)</w:t>
            </w:r>
          </w:p>
        </w:tc>
      </w:tr>
      <w:tr w:rsidR="002B2728" w:rsidRPr="002A7705" w:rsidTr="00DD1B65">
        <w:tc>
          <w:tcPr>
            <w:tcW w:w="6480" w:type="dxa"/>
          </w:tcPr>
          <w:p w:rsidR="002B2728" w:rsidRPr="002A7705" w:rsidRDefault="002B2728" w:rsidP="002B272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55,742</w:t>
            </w:r>
          </w:p>
        </w:tc>
        <w:tc>
          <w:tcPr>
            <w:tcW w:w="270" w:type="dxa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57,593</w:t>
            </w:r>
          </w:p>
        </w:tc>
      </w:tr>
    </w:tbl>
    <w:p w:rsidR="003F2721" w:rsidRPr="00D44113" w:rsidRDefault="003F2721" w:rsidP="0026413F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 w:cs="Angsana New"/>
          <w:sz w:val="16"/>
          <w:szCs w:val="16"/>
        </w:rPr>
      </w:pPr>
    </w:p>
    <w:p w:rsidR="00D26344" w:rsidRDefault="00A80BD9" w:rsidP="00DD1B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2B573A" w:rsidRPr="002A7705">
        <w:rPr>
          <w:rFonts w:ascii="Angsana New" w:hAnsi="Angsana New"/>
          <w:sz w:val="30"/>
          <w:szCs w:val="30"/>
        </w:rPr>
        <w:t>20</w:t>
      </w:r>
      <w:r w:rsidR="00737529" w:rsidRPr="002A7705">
        <w:rPr>
          <w:rFonts w:ascii="Angsana New" w:hAnsi="Angsana New"/>
          <w:sz w:val="30"/>
          <w:szCs w:val="30"/>
          <w:cs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 xml:space="preserve">วันถึง </w:t>
      </w:r>
      <w:r w:rsidR="00737529" w:rsidRPr="002A7705">
        <w:rPr>
          <w:rFonts w:ascii="Angsana New" w:hAnsi="Angsana New"/>
          <w:sz w:val="30"/>
          <w:szCs w:val="30"/>
        </w:rPr>
        <w:t>60</w:t>
      </w:r>
      <w:r w:rsidR="00737529" w:rsidRPr="002A7705">
        <w:rPr>
          <w:rFonts w:ascii="Angsana New" w:hAnsi="Angsana New"/>
          <w:sz w:val="30"/>
          <w:szCs w:val="30"/>
          <w:cs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 xml:space="preserve">วัน  </w:t>
      </w:r>
    </w:p>
    <w:p w:rsidR="00E909EA" w:rsidRPr="003B37C9" w:rsidRDefault="00E909EA" w:rsidP="00D441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5C1656" w:rsidRPr="002A7705" w:rsidRDefault="005C1656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 xml:space="preserve">สินค้าคงเหลือ </w:t>
      </w:r>
    </w:p>
    <w:p w:rsidR="00354B84" w:rsidRPr="008201AA" w:rsidRDefault="00354B84" w:rsidP="003F2721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 w:cs="Angsana New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C815E3" w:rsidRPr="002A7705" w:rsidTr="00063BB5">
        <w:trPr>
          <w:tblHeader/>
        </w:trPr>
        <w:tc>
          <w:tcPr>
            <w:tcW w:w="6480" w:type="dxa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815E3" w:rsidRPr="002A7705" w:rsidRDefault="00C815E3" w:rsidP="00C815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805B5A" w:rsidRPr="002A7705" w:rsidTr="00B24FE0">
        <w:trPr>
          <w:tblHeader/>
        </w:trPr>
        <w:tc>
          <w:tcPr>
            <w:tcW w:w="6480" w:type="dxa"/>
          </w:tcPr>
          <w:p w:rsidR="00805B5A" w:rsidRPr="002A7705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805B5A" w:rsidRPr="002A7705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2728" w:rsidRPr="002A7705" w:rsidTr="00A91ABC">
        <w:tc>
          <w:tcPr>
            <w:tcW w:w="6480" w:type="dxa"/>
          </w:tcPr>
          <w:p w:rsidR="002B2728" w:rsidRPr="002A7705" w:rsidRDefault="002B2728" w:rsidP="002B272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2A7705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260" w:type="dxa"/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</w:t>
            </w:r>
            <w:r w:rsidR="00AA5C33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:rsidR="002B2728" w:rsidRPr="002A7705" w:rsidRDefault="002B2728" w:rsidP="002B2728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14,169</w:t>
            </w:r>
          </w:p>
        </w:tc>
      </w:tr>
      <w:tr w:rsidR="002B2728" w:rsidRPr="002A7705" w:rsidTr="004038B8">
        <w:tc>
          <w:tcPr>
            <w:tcW w:w="6480" w:type="dxa"/>
          </w:tcPr>
          <w:p w:rsidR="002B2728" w:rsidRPr="002A7705" w:rsidRDefault="002B2728" w:rsidP="002B2728">
            <w:pPr>
              <w:pStyle w:val="Nomal"/>
              <w:rPr>
                <w:sz w:val="30"/>
                <w:szCs w:val="30"/>
                <w:cs/>
                <w:lang w:val="th-TH"/>
              </w:rPr>
            </w:pPr>
            <w:r w:rsidRPr="002A7705">
              <w:rPr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14,842</w:t>
            </w:r>
          </w:p>
        </w:tc>
        <w:tc>
          <w:tcPr>
            <w:tcW w:w="270" w:type="dxa"/>
          </w:tcPr>
          <w:p w:rsidR="002B2728" w:rsidRPr="002A7705" w:rsidRDefault="002B2728" w:rsidP="002B2728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13,647</w:t>
            </w:r>
          </w:p>
        </w:tc>
      </w:tr>
      <w:tr w:rsidR="002B2728" w:rsidRPr="002A7705" w:rsidTr="00A91ABC">
        <w:tc>
          <w:tcPr>
            <w:tcW w:w="6480" w:type="dxa"/>
          </w:tcPr>
          <w:p w:rsidR="002B2728" w:rsidRPr="002A7705" w:rsidRDefault="002B2728" w:rsidP="002B2728">
            <w:pPr>
              <w:pStyle w:val="Nomal"/>
              <w:rPr>
                <w:sz w:val="30"/>
                <w:szCs w:val="30"/>
                <w:cs/>
                <w:lang w:val="th-TH"/>
              </w:rPr>
            </w:pPr>
            <w:r w:rsidRPr="002A7705">
              <w:rPr>
                <w:sz w:val="30"/>
                <w:szCs w:val="30"/>
                <w:cs/>
                <w:lang w:val="th-TH"/>
              </w:rPr>
              <w:t>วัตถุดิบและวัสดุหีบห่อ</w:t>
            </w:r>
          </w:p>
        </w:tc>
        <w:tc>
          <w:tcPr>
            <w:tcW w:w="1260" w:type="dxa"/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50,545</w:t>
            </w:r>
          </w:p>
        </w:tc>
        <w:tc>
          <w:tcPr>
            <w:tcW w:w="270" w:type="dxa"/>
          </w:tcPr>
          <w:p w:rsidR="002B2728" w:rsidRPr="002A7705" w:rsidRDefault="002B2728" w:rsidP="002B2728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61,462</w:t>
            </w:r>
          </w:p>
        </w:tc>
      </w:tr>
      <w:tr w:rsidR="002B2728" w:rsidRPr="002A7705" w:rsidTr="00317C2A">
        <w:tc>
          <w:tcPr>
            <w:tcW w:w="6480" w:type="dxa"/>
          </w:tcPr>
          <w:p w:rsidR="002B2728" w:rsidRPr="002A7705" w:rsidRDefault="002B2728" w:rsidP="002B272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2A7705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260" w:type="dxa"/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5,414</w:t>
            </w:r>
          </w:p>
        </w:tc>
        <w:tc>
          <w:tcPr>
            <w:tcW w:w="270" w:type="dxa"/>
          </w:tcPr>
          <w:p w:rsidR="002B2728" w:rsidRPr="002A7705" w:rsidRDefault="002B2728" w:rsidP="002B2728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5,056</w:t>
            </w:r>
          </w:p>
        </w:tc>
      </w:tr>
      <w:tr w:rsidR="002B2728" w:rsidRPr="002A7705" w:rsidTr="00A91ABC">
        <w:tc>
          <w:tcPr>
            <w:tcW w:w="6480" w:type="dxa"/>
          </w:tcPr>
          <w:p w:rsidR="002B2728" w:rsidRPr="002A7705" w:rsidRDefault="002B2728" w:rsidP="002B272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2A770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A5C33">
              <w:rPr>
                <w:rFonts w:ascii="Angsana New" w:hAnsi="Angsana New"/>
                <w:b/>
                <w:bCs/>
                <w:sz w:val="30"/>
                <w:szCs w:val="30"/>
              </w:rPr>
              <w:t>0,968</w:t>
            </w:r>
          </w:p>
        </w:tc>
        <w:tc>
          <w:tcPr>
            <w:tcW w:w="270" w:type="dxa"/>
          </w:tcPr>
          <w:p w:rsidR="002B2728" w:rsidRPr="002A7705" w:rsidRDefault="002B2728" w:rsidP="002B2728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94,334</w:t>
            </w:r>
          </w:p>
        </w:tc>
      </w:tr>
      <w:tr w:rsidR="002B2728" w:rsidRPr="002A7705" w:rsidTr="00317C2A">
        <w:tc>
          <w:tcPr>
            <w:tcW w:w="6480" w:type="dxa"/>
          </w:tcPr>
          <w:p w:rsidR="002B2728" w:rsidRPr="002A7705" w:rsidRDefault="002B2728" w:rsidP="002B272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2A7705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2A7705">
              <w:rPr>
                <w:rFonts w:ascii="Angsana New" w:hAnsi="Angsana New" w:cs="Angsana New"/>
                <w:cs/>
              </w:rPr>
              <w:t xml:space="preserve">  ค่าเผื่อสินค้า</w:t>
            </w:r>
            <w:r w:rsidRPr="002A7705">
              <w:rPr>
                <w:rFonts w:ascii="Angsana New" w:hAnsi="Angsana New" w:cs="Angsana New"/>
                <w:cs/>
                <w:lang w:val="en-US"/>
              </w:rPr>
              <w:t>มูลค่าลดลง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(3,136)</w:t>
            </w:r>
          </w:p>
        </w:tc>
        <w:tc>
          <w:tcPr>
            <w:tcW w:w="270" w:type="dxa"/>
          </w:tcPr>
          <w:p w:rsidR="002B2728" w:rsidRPr="002A7705" w:rsidRDefault="002B2728" w:rsidP="002B2728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(5,906)</w:t>
            </w:r>
          </w:p>
        </w:tc>
      </w:tr>
      <w:tr w:rsidR="002B2728" w:rsidRPr="002A7705" w:rsidTr="00A91ABC">
        <w:tc>
          <w:tcPr>
            <w:tcW w:w="6480" w:type="dxa"/>
          </w:tcPr>
          <w:p w:rsidR="002B2728" w:rsidRPr="002A7705" w:rsidRDefault="002B2728" w:rsidP="002B272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2A7705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A5C33">
              <w:rPr>
                <w:rFonts w:ascii="Angsana New" w:hAnsi="Angsana New"/>
                <w:b/>
                <w:bCs/>
                <w:sz w:val="30"/>
                <w:szCs w:val="30"/>
              </w:rPr>
              <w:t>7,832</w:t>
            </w:r>
          </w:p>
        </w:tc>
        <w:tc>
          <w:tcPr>
            <w:tcW w:w="270" w:type="dxa"/>
          </w:tcPr>
          <w:p w:rsidR="002B2728" w:rsidRPr="002A7705" w:rsidRDefault="002B2728" w:rsidP="002B2728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88,428</w:t>
            </w:r>
          </w:p>
        </w:tc>
      </w:tr>
      <w:tr w:rsidR="002B2728" w:rsidRPr="002A7705" w:rsidTr="00DB631F">
        <w:trPr>
          <w:trHeight w:val="332"/>
        </w:trPr>
        <w:tc>
          <w:tcPr>
            <w:tcW w:w="6480" w:type="dxa"/>
          </w:tcPr>
          <w:p w:rsidR="002B2728" w:rsidRPr="003B37C9" w:rsidRDefault="002B2728" w:rsidP="002B2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2B2728" w:rsidRPr="003B37C9" w:rsidRDefault="002B2728" w:rsidP="002B272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B2728" w:rsidRPr="003B37C9" w:rsidRDefault="002B2728" w:rsidP="002B272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2B2728" w:rsidRPr="003B37C9" w:rsidRDefault="002B2728" w:rsidP="002B272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2B2728" w:rsidRPr="002A7705" w:rsidTr="00A55587">
        <w:tc>
          <w:tcPr>
            <w:tcW w:w="6480" w:type="dxa"/>
          </w:tcPr>
          <w:p w:rsidR="002B2728" w:rsidRPr="00006CA6" w:rsidRDefault="002B2728" w:rsidP="002B2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6CA6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60" w:type="dxa"/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B2728" w:rsidRPr="002A7705" w:rsidRDefault="002B2728" w:rsidP="002B272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B2728" w:rsidRPr="002A7705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2728" w:rsidRPr="002A7705" w:rsidTr="00A55587">
        <w:tc>
          <w:tcPr>
            <w:tcW w:w="6480" w:type="dxa"/>
          </w:tcPr>
          <w:p w:rsidR="002B2728" w:rsidRDefault="002B2728" w:rsidP="002B2728">
            <w:pPr>
              <w:pStyle w:val="BodyText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ต้นทุนขาย </w:t>
            </w:r>
          </w:p>
        </w:tc>
        <w:tc>
          <w:tcPr>
            <w:tcW w:w="1260" w:type="dxa"/>
            <w:vAlign w:val="bottom"/>
          </w:tcPr>
          <w:p w:rsidR="002B2728" w:rsidRPr="007708BC" w:rsidRDefault="00484737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  <w:r w:rsidR="006122DF">
              <w:rPr>
                <w:rFonts w:ascii="Angsana New" w:hAnsi="Angsana New"/>
                <w:sz w:val="30"/>
                <w:szCs w:val="30"/>
              </w:rPr>
              <w:t>2,037</w:t>
            </w:r>
          </w:p>
        </w:tc>
        <w:tc>
          <w:tcPr>
            <w:tcW w:w="270" w:type="dxa"/>
          </w:tcPr>
          <w:p w:rsidR="002B2728" w:rsidRPr="007708BC" w:rsidRDefault="002B2728" w:rsidP="002B27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B2728" w:rsidRPr="007708BC" w:rsidRDefault="002B2728" w:rsidP="002B2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708BC">
              <w:rPr>
                <w:rFonts w:ascii="Angsana New" w:hAnsi="Angsana New"/>
                <w:sz w:val="30"/>
                <w:szCs w:val="30"/>
              </w:rPr>
              <w:t>719,736</w:t>
            </w:r>
          </w:p>
        </w:tc>
      </w:tr>
      <w:tr w:rsidR="001C5341" w:rsidRPr="002A7705" w:rsidTr="00A11389">
        <w:tc>
          <w:tcPr>
            <w:tcW w:w="6480" w:type="dxa"/>
          </w:tcPr>
          <w:p w:rsidR="001C5341" w:rsidRDefault="001C5341" w:rsidP="001C5341">
            <w:pPr>
              <w:pStyle w:val="BodyText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กลับรายการปรับลดมูลค่า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C5341" w:rsidRPr="007708BC" w:rsidRDefault="001C5341" w:rsidP="001C5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708BC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7708BC">
              <w:rPr>
                <w:rFonts w:ascii="Angsana New" w:hAnsi="Angsana New"/>
                <w:sz w:val="30"/>
                <w:szCs w:val="30"/>
              </w:rPr>
              <w:t>,</w:t>
            </w:r>
            <w:r w:rsidR="00AA5C33">
              <w:rPr>
                <w:rFonts w:ascii="Angsana New" w:hAnsi="Angsana New"/>
                <w:sz w:val="30"/>
                <w:szCs w:val="30"/>
              </w:rPr>
              <w:t>770</w:t>
            </w:r>
            <w:r w:rsidRPr="007708B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C5341" w:rsidRPr="007708BC" w:rsidRDefault="001C5341" w:rsidP="001C53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C5341" w:rsidRPr="007708BC" w:rsidRDefault="001C5341" w:rsidP="001C5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708BC">
              <w:rPr>
                <w:rFonts w:ascii="Angsana New" w:hAnsi="Angsana New"/>
                <w:sz w:val="30"/>
                <w:szCs w:val="30"/>
              </w:rPr>
              <w:t>(8,809)</w:t>
            </w:r>
          </w:p>
        </w:tc>
      </w:tr>
      <w:tr w:rsidR="001C5341" w:rsidRPr="002A7705" w:rsidTr="00A11389">
        <w:tc>
          <w:tcPr>
            <w:tcW w:w="6480" w:type="dxa"/>
          </w:tcPr>
          <w:p w:rsidR="001C5341" w:rsidRPr="002A7705" w:rsidRDefault="001C5341" w:rsidP="001C5341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2A7705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5341" w:rsidRPr="002A7705" w:rsidRDefault="001C5341" w:rsidP="001C5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122DF">
              <w:rPr>
                <w:rFonts w:ascii="Angsana New" w:hAnsi="Angsana New"/>
                <w:b/>
                <w:bCs/>
                <w:sz w:val="30"/>
                <w:szCs w:val="30"/>
              </w:rPr>
              <w:t>39,267</w:t>
            </w:r>
          </w:p>
        </w:tc>
        <w:tc>
          <w:tcPr>
            <w:tcW w:w="270" w:type="dxa"/>
          </w:tcPr>
          <w:p w:rsidR="001C5341" w:rsidRPr="002A7705" w:rsidRDefault="001C5341" w:rsidP="001C534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5341" w:rsidRPr="002A7705" w:rsidRDefault="001C5341" w:rsidP="001C5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710,927</w:t>
            </w:r>
          </w:p>
        </w:tc>
      </w:tr>
    </w:tbl>
    <w:p w:rsidR="00141763" w:rsidRDefault="00141763" w:rsidP="00141763">
      <w:pPr>
        <w:pStyle w:val="Heading8"/>
        <w:tabs>
          <w:tab w:val="left" w:pos="540"/>
        </w:tabs>
        <w:spacing w:line="240" w:lineRule="auto"/>
        <w:rPr>
          <w:rFonts w:ascii="Angsana New" w:hAnsi="Angsana New" w:cs="Angsana New"/>
          <w:sz w:val="12"/>
          <w:szCs w:val="12"/>
          <w:lang w:val="th-TH"/>
        </w:rPr>
      </w:pPr>
    </w:p>
    <w:p w:rsidR="00141763" w:rsidRPr="00141763" w:rsidRDefault="00141763" w:rsidP="00141763">
      <w:pPr>
        <w:rPr>
          <w:lang w:val="th-TH"/>
        </w:rPr>
      </w:pPr>
    </w:p>
    <w:p w:rsidR="00D764D8" w:rsidRPr="00D764D8" w:rsidRDefault="00D764D8" w:rsidP="00D764D8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630" w:hanging="450"/>
        <w:rPr>
          <w:rFonts w:ascii="Angsana New" w:hAnsi="Angsana New" w:cs="Angsana New"/>
          <w:sz w:val="30"/>
          <w:szCs w:val="30"/>
          <w:lang w:val="th-TH"/>
        </w:rPr>
      </w:pPr>
      <w:r w:rsidRPr="00D764D8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 xml:space="preserve">อสังหาริมทรัพย์เพื่อการลงทุน </w:t>
      </w:r>
    </w:p>
    <w:p w:rsidR="00D764D8" w:rsidRPr="00D764D8" w:rsidRDefault="00D764D8" w:rsidP="00D764D8">
      <w:pPr>
        <w:rPr>
          <w:highlight w:val="cyan"/>
          <w:lang w:val="th-TH"/>
        </w:rPr>
      </w:pPr>
    </w:p>
    <w:p w:rsidR="003A0783" w:rsidRPr="003A0783" w:rsidRDefault="003A0783" w:rsidP="003A0783">
      <w:pPr>
        <w:rPr>
          <w:highlight w:val="cyan"/>
          <w:cs/>
          <w:lang w:val="th-TH"/>
        </w:rPr>
      </w:pPr>
    </w:p>
    <w:tbl>
      <w:tblPr>
        <w:tblpPr w:leftFromText="180" w:rightFromText="180" w:vertAnchor="text" w:tblpX="630" w:tblpY="1"/>
        <w:tblOverlap w:val="never"/>
        <w:tblW w:w="9270" w:type="dxa"/>
        <w:tblLook w:val="01E0" w:firstRow="1" w:lastRow="1" w:firstColumn="1" w:lastColumn="1" w:noHBand="0" w:noVBand="0"/>
      </w:tblPr>
      <w:tblGrid>
        <w:gridCol w:w="4500"/>
        <w:gridCol w:w="1080"/>
        <w:gridCol w:w="360"/>
        <w:gridCol w:w="1440"/>
        <w:gridCol w:w="360"/>
        <w:gridCol w:w="1530"/>
      </w:tblGrid>
      <w:tr w:rsidR="003A0783" w:rsidRPr="003A0783" w:rsidTr="0045619F">
        <w:trPr>
          <w:trHeight w:val="20"/>
          <w:tblHeader/>
        </w:trPr>
        <w:tc>
          <w:tcPr>
            <w:tcW w:w="450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360" w:type="dxa"/>
            <w:vAlign w:val="center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3A0783" w:rsidRPr="003A0783" w:rsidTr="0045619F">
        <w:trPr>
          <w:trHeight w:val="20"/>
          <w:tblHeader/>
        </w:trPr>
        <w:tc>
          <w:tcPr>
            <w:tcW w:w="450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</w:tcPr>
          <w:p w:rsidR="003A0783" w:rsidRPr="00A838DA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8D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F6400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A838D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3A0783" w:rsidRPr="003A0783" w:rsidTr="0045619F">
        <w:trPr>
          <w:trHeight w:val="20"/>
        </w:trPr>
        <w:tc>
          <w:tcPr>
            <w:tcW w:w="4500" w:type="dxa"/>
          </w:tcPr>
          <w:p w:rsidR="003A0783" w:rsidRPr="003A0783" w:rsidRDefault="003A0783" w:rsidP="00D74DB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0783" w:rsidRPr="003A0783" w:rsidTr="0045619F">
        <w:trPr>
          <w:trHeight w:val="20"/>
        </w:trPr>
        <w:tc>
          <w:tcPr>
            <w:tcW w:w="4500" w:type="dxa"/>
          </w:tcPr>
          <w:p w:rsidR="003A0783" w:rsidRPr="003A0783" w:rsidRDefault="003A0783" w:rsidP="00D74DB8">
            <w:pPr>
              <w:rPr>
                <w:rFonts w:ascii="Angsana New" w:hAnsi="Angsana New"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A078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A07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3A0783" w:rsidRPr="003A0783" w:rsidRDefault="00776C0B" w:rsidP="00776C0B">
            <w:pPr>
              <w:pStyle w:val="acctfourfigures"/>
              <w:tabs>
                <w:tab w:val="clear" w:pos="765"/>
              </w:tabs>
              <w:spacing w:line="240" w:lineRule="atLeast"/>
              <w:ind w:left="-79" w:right="1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:rsidR="003A0783" w:rsidRPr="003A0783" w:rsidRDefault="0045619F" w:rsidP="0045619F">
            <w:pPr>
              <w:pStyle w:val="acctfourfigures"/>
              <w:tabs>
                <w:tab w:val="clear" w:pos="765"/>
              </w:tabs>
              <w:spacing w:line="240" w:lineRule="atLeast"/>
              <w:ind w:left="-79" w:right="3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0783" w:rsidRPr="003A0783" w:rsidTr="0045619F">
        <w:trPr>
          <w:trHeight w:val="20"/>
        </w:trPr>
        <w:tc>
          <w:tcPr>
            <w:tcW w:w="4500" w:type="dxa"/>
          </w:tcPr>
          <w:p w:rsidR="003A0783" w:rsidRPr="003A0783" w:rsidRDefault="003A0783" w:rsidP="00D74DB8">
            <w:pPr>
              <w:rPr>
                <w:rFonts w:ascii="Angsana New" w:hAnsi="Angsana New"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108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A0783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="0045619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3A0783" w:rsidRPr="003A0783" w:rsidRDefault="00776C0B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43,98</w:t>
            </w:r>
            <w:r w:rsidR="0070244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:rsidR="003A0783" w:rsidRPr="003A0783" w:rsidRDefault="0045619F" w:rsidP="0045619F">
            <w:pPr>
              <w:pStyle w:val="acctfourfigures"/>
              <w:tabs>
                <w:tab w:val="clear" w:pos="765"/>
              </w:tabs>
              <w:spacing w:line="240" w:lineRule="atLeast"/>
              <w:ind w:left="-79" w:right="3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0783" w:rsidRPr="003A0783" w:rsidTr="0045619F">
        <w:trPr>
          <w:trHeight w:val="20"/>
        </w:trPr>
        <w:tc>
          <w:tcPr>
            <w:tcW w:w="4500" w:type="dxa"/>
          </w:tcPr>
          <w:p w:rsidR="003A0783" w:rsidRPr="003A0783" w:rsidRDefault="003A0783" w:rsidP="00D74DB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78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3A07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A0783" w:rsidRPr="003A0783" w:rsidRDefault="00776C0B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43,98</w:t>
            </w:r>
            <w:r w:rsidR="0070244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A0783" w:rsidRPr="003A0783" w:rsidRDefault="0045619F" w:rsidP="0045619F">
            <w:pPr>
              <w:pStyle w:val="acctfourfigures"/>
              <w:tabs>
                <w:tab w:val="clear" w:pos="765"/>
              </w:tabs>
              <w:spacing w:line="240" w:lineRule="atLeast"/>
              <w:ind w:left="-79" w:right="3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A0783" w:rsidRPr="003A0783" w:rsidTr="0045619F">
        <w:trPr>
          <w:trHeight w:val="20"/>
        </w:trPr>
        <w:tc>
          <w:tcPr>
            <w:tcW w:w="450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A0783" w:rsidRPr="003A0783" w:rsidTr="0045619F">
        <w:trPr>
          <w:trHeight w:val="20"/>
        </w:trPr>
        <w:tc>
          <w:tcPr>
            <w:tcW w:w="450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0783" w:rsidRPr="003A0783" w:rsidTr="0045619F">
        <w:trPr>
          <w:trHeight w:val="20"/>
        </w:trPr>
        <w:tc>
          <w:tcPr>
            <w:tcW w:w="4500" w:type="dxa"/>
          </w:tcPr>
          <w:p w:rsidR="003A0783" w:rsidRPr="003A0783" w:rsidRDefault="003A0783" w:rsidP="00D74DB8">
            <w:pPr>
              <w:rPr>
                <w:rFonts w:ascii="Angsana New" w:hAnsi="Angsana New"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A078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A07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3A0783" w:rsidRPr="003A0783" w:rsidRDefault="00776C0B" w:rsidP="00776C0B">
            <w:pPr>
              <w:pStyle w:val="acctfourfigures"/>
              <w:tabs>
                <w:tab w:val="clear" w:pos="765"/>
              </w:tabs>
              <w:spacing w:line="240" w:lineRule="atLeast"/>
              <w:ind w:left="-79" w:right="1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:rsidR="003A0783" w:rsidRPr="003A0783" w:rsidRDefault="0045619F" w:rsidP="0045619F">
            <w:pPr>
              <w:pStyle w:val="acctfourfigures"/>
              <w:tabs>
                <w:tab w:val="clear" w:pos="765"/>
              </w:tabs>
              <w:spacing w:line="240" w:lineRule="atLeast"/>
              <w:ind w:left="-79" w:right="3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0783" w:rsidRPr="003A0783" w:rsidTr="0045619F">
        <w:trPr>
          <w:trHeight w:val="20"/>
        </w:trPr>
        <w:tc>
          <w:tcPr>
            <w:tcW w:w="4500" w:type="dxa"/>
          </w:tcPr>
          <w:p w:rsidR="003A0783" w:rsidRPr="003A0783" w:rsidRDefault="003A0783" w:rsidP="00D74DB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78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3A07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A0783" w:rsidRPr="003A0783" w:rsidRDefault="00776C0B" w:rsidP="00776C0B">
            <w:pPr>
              <w:pStyle w:val="acctfourfigures"/>
              <w:tabs>
                <w:tab w:val="clear" w:pos="765"/>
              </w:tabs>
              <w:spacing w:line="240" w:lineRule="atLeast"/>
              <w:ind w:left="-79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A0783" w:rsidRPr="003A0783" w:rsidRDefault="0045619F" w:rsidP="0045619F">
            <w:pPr>
              <w:pStyle w:val="acctfourfigures"/>
              <w:tabs>
                <w:tab w:val="clear" w:pos="765"/>
              </w:tabs>
              <w:spacing w:line="240" w:lineRule="atLeast"/>
              <w:ind w:left="-79" w:right="3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A0783" w:rsidRPr="003A0783" w:rsidTr="0045619F">
        <w:trPr>
          <w:trHeight w:val="20"/>
        </w:trPr>
        <w:tc>
          <w:tcPr>
            <w:tcW w:w="4500" w:type="dxa"/>
          </w:tcPr>
          <w:p w:rsidR="003A0783" w:rsidRPr="003A0783" w:rsidRDefault="003A0783" w:rsidP="00D74D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0783" w:rsidRPr="003A0783" w:rsidTr="0045619F">
        <w:trPr>
          <w:trHeight w:val="20"/>
        </w:trPr>
        <w:tc>
          <w:tcPr>
            <w:tcW w:w="4500" w:type="dxa"/>
          </w:tcPr>
          <w:p w:rsidR="003A0783" w:rsidRPr="003A0783" w:rsidRDefault="003A0783" w:rsidP="00D74DB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0783" w:rsidRPr="003A0783" w:rsidTr="0045619F">
        <w:trPr>
          <w:trHeight w:val="20"/>
        </w:trPr>
        <w:tc>
          <w:tcPr>
            <w:tcW w:w="4500" w:type="dxa"/>
            <w:vAlign w:val="bottom"/>
          </w:tcPr>
          <w:p w:rsidR="003A0783" w:rsidRPr="003A0783" w:rsidRDefault="003A0783" w:rsidP="00D74DB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07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3A078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31</w:t>
            </w:r>
            <w:r w:rsidRPr="003A07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80" w:type="dxa"/>
          </w:tcPr>
          <w:p w:rsidR="003A0783" w:rsidRPr="003A0783" w:rsidRDefault="003A0783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3A0783" w:rsidRPr="003A0783" w:rsidRDefault="00776C0B" w:rsidP="00D74D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43,98</w:t>
            </w:r>
            <w:r w:rsidR="0070244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60" w:type="dxa"/>
            <w:vAlign w:val="bottom"/>
          </w:tcPr>
          <w:p w:rsidR="003A0783" w:rsidRPr="003A0783" w:rsidRDefault="003A0783" w:rsidP="00D74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3A0783" w:rsidRPr="003A0783" w:rsidRDefault="0045619F" w:rsidP="0045619F">
            <w:pPr>
              <w:pStyle w:val="acctfourfigures"/>
              <w:tabs>
                <w:tab w:val="clear" w:pos="765"/>
              </w:tabs>
              <w:spacing w:line="240" w:lineRule="atLeast"/>
              <w:ind w:left="-79" w:right="3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45619F" w:rsidRDefault="003A0783" w:rsidP="007D1FFC">
      <w:pPr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cs/>
        </w:rPr>
        <w:br w:type="textWrapping" w:clear="all"/>
      </w:r>
    </w:p>
    <w:p w:rsidR="008A28EC" w:rsidRDefault="008A28EC" w:rsidP="0045619F">
      <w:pPr>
        <w:tabs>
          <w:tab w:val="clear" w:pos="227"/>
        </w:tabs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อสังหาริมทรัพย์เพื่อการลงทุนประกอบด้วยที่ดินที่บริษัทถือครองไว้ โดยที่ปัจจุบันยังไม่ได้ระบุวัตถุประสงค์ของการใช้ในอนาคต</w:t>
      </w:r>
    </w:p>
    <w:p w:rsidR="008A28EC" w:rsidRDefault="008A28EC" w:rsidP="0045619F">
      <w:pPr>
        <w:tabs>
          <w:tab w:val="clear" w:pos="227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:rsidR="007D1FFC" w:rsidRPr="00A838DA" w:rsidRDefault="00A838DA" w:rsidP="0045619F">
      <w:pPr>
        <w:tabs>
          <w:tab w:val="clear" w:pos="227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DB6A53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DB6A53">
        <w:rPr>
          <w:rFonts w:ascii="Angsana New" w:hAnsi="Angsana New" w:hint="cs"/>
          <w:sz w:val="30"/>
          <w:szCs w:val="30"/>
        </w:rPr>
        <w:t>31</w:t>
      </w:r>
      <w:r w:rsidRPr="00DB6A5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B6A53">
        <w:rPr>
          <w:rFonts w:ascii="Angsana New" w:hAnsi="Angsana New" w:hint="cs"/>
          <w:sz w:val="30"/>
          <w:szCs w:val="30"/>
        </w:rPr>
        <w:t xml:space="preserve">2562 </w:t>
      </w:r>
      <w:r w:rsidRPr="00DB6A5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01578" w:rsidRPr="00DB6A53">
        <w:rPr>
          <w:rFonts w:ascii="Angsana New" w:hAnsi="Angsana New" w:hint="cs"/>
          <w:sz w:val="30"/>
          <w:szCs w:val="30"/>
        </w:rPr>
        <w:t>46</w:t>
      </w:r>
      <w:r w:rsidR="002E6DC8">
        <w:rPr>
          <w:rFonts w:ascii="Angsana New" w:hAnsi="Angsana New"/>
          <w:sz w:val="30"/>
          <w:szCs w:val="30"/>
        </w:rPr>
        <w:t>.</w:t>
      </w:r>
      <w:r w:rsidR="00701578" w:rsidRPr="00DB6A53">
        <w:rPr>
          <w:rFonts w:ascii="Angsana New" w:hAnsi="Angsana New" w:hint="cs"/>
          <w:sz w:val="30"/>
          <w:szCs w:val="30"/>
        </w:rPr>
        <w:t>92</w:t>
      </w:r>
      <w:r w:rsidRPr="00DB6A53">
        <w:rPr>
          <w:rFonts w:ascii="Angsana New" w:hAnsi="Angsana New" w:hint="cs"/>
          <w:sz w:val="30"/>
          <w:szCs w:val="30"/>
        </w:rPr>
        <w:t xml:space="preserve"> </w:t>
      </w:r>
      <w:r w:rsidRPr="00DB6A5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E313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0E3139">
        <w:rPr>
          <w:rFonts w:ascii="Angsana New" w:hAnsi="Angsana New" w:hint="cs"/>
          <w:i/>
          <w:iCs/>
          <w:sz w:val="30"/>
          <w:szCs w:val="30"/>
        </w:rPr>
        <w:t xml:space="preserve">2561: </w:t>
      </w:r>
      <w:r w:rsidR="00DB6A53" w:rsidRPr="000E3139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0E3139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70244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DB6A53">
        <w:rPr>
          <w:rFonts w:ascii="Angsana New" w:hAnsi="Angsana New" w:hint="cs"/>
          <w:sz w:val="30"/>
          <w:szCs w:val="30"/>
          <w:cs/>
        </w:rPr>
        <w:t>ประเมินราคาโดยผู้ประเมินราคาอิสระโดย</w:t>
      </w:r>
      <w:r w:rsidRPr="00DB6A53">
        <w:rPr>
          <w:rFonts w:hint="cs"/>
          <w:sz w:val="30"/>
          <w:szCs w:val="30"/>
          <w:cs/>
        </w:rPr>
        <w:t>วิธ</w:t>
      </w:r>
      <w:r w:rsidR="002E6DC8">
        <w:rPr>
          <w:rFonts w:hint="cs"/>
          <w:sz w:val="30"/>
          <w:szCs w:val="30"/>
          <w:cs/>
        </w:rPr>
        <w:t>ีมูลค่าตลาดสำหรับการใช้ประโยชน์ปัจจุบัน</w:t>
      </w:r>
      <w:r w:rsidR="00DB6A53" w:rsidRPr="00DB6A53">
        <w:rPr>
          <w:rFonts w:hint="cs"/>
          <w:sz w:val="30"/>
          <w:szCs w:val="30"/>
          <w:cs/>
        </w:rPr>
        <w:t xml:space="preserve"> </w:t>
      </w:r>
      <w:r w:rsidRPr="00DB6A53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DB6A53">
        <w:rPr>
          <w:rFonts w:ascii="Angsana New" w:hAnsi="Angsana New" w:hint="cs"/>
          <w:sz w:val="30"/>
          <w:szCs w:val="30"/>
        </w:rPr>
        <w:t>3</w:t>
      </w:r>
    </w:p>
    <w:p w:rsidR="007D1FFC" w:rsidRPr="007D1FFC" w:rsidRDefault="007D1FFC" w:rsidP="007D1FFC">
      <w:pPr>
        <w:rPr>
          <w:cs/>
        </w:rPr>
        <w:sectPr w:rsidR="007D1FFC" w:rsidRPr="007D1FFC" w:rsidSect="00A07826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20"/>
          <w:titlePg/>
          <w:docGrid w:linePitch="245"/>
        </w:sectPr>
      </w:pPr>
      <w:r>
        <w:rPr>
          <w:cs/>
        </w:rPr>
        <w:tab/>
      </w:r>
    </w:p>
    <w:p w:rsidR="0076588D" w:rsidRDefault="00F532A3" w:rsidP="00167F0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 xml:space="preserve">ที่ดิน </w:t>
      </w:r>
      <w:r w:rsidR="008D7A18" w:rsidRPr="002A7705">
        <w:rPr>
          <w:rFonts w:ascii="Angsana New" w:hAnsi="Angsana New" w:cs="Angsana New"/>
          <w:sz w:val="30"/>
          <w:szCs w:val="30"/>
          <w:cs/>
          <w:lang w:val="th-TH"/>
        </w:rPr>
        <w:t>อาคารและอุปกรณ์</w:t>
      </w:r>
      <w:r w:rsidR="00252EE7" w:rsidRPr="002A770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:rsidR="006C5775" w:rsidRPr="006C5775" w:rsidRDefault="006C5775" w:rsidP="006C5775">
      <w:pPr>
        <w:rPr>
          <w:cs/>
          <w:lang w:val="th-TH"/>
        </w:rPr>
      </w:pPr>
    </w:p>
    <w:tbl>
      <w:tblPr>
        <w:tblW w:w="1429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440"/>
        <w:gridCol w:w="270"/>
        <w:gridCol w:w="1440"/>
        <w:gridCol w:w="270"/>
        <w:gridCol w:w="1440"/>
        <w:gridCol w:w="270"/>
        <w:gridCol w:w="1170"/>
        <w:gridCol w:w="270"/>
        <w:gridCol w:w="1350"/>
        <w:gridCol w:w="270"/>
        <w:gridCol w:w="1242"/>
      </w:tblGrid>
      <w:tr w:rsidR="0095002B" w:rsidRPr="002A7705" w:rsidTr="0095002B">
        <w:trPr>
          <w:cantSplit/>
          <w:tblHeader/>
        </w:trPr>
        <w:tc>
          <w:tcPr>
            <w:tcW w:w="3240" w:type="dxa"/>
          </w:tcPr>
          <w:p w:rsidR="00627302" w:rsidRPr="002A7705" w:rsidRDefault="00627302" w:rsidP="0091728F">
            <w:pPr>
              <w:pStyle w:val="Heading9"/>
              <w:ind w:right="0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50" w:type="dxa"/>
            <w:vAlign w:val="bottom"/>
          </w:tcPr>
          <w:p w:rsidR="00627302" w:rsidRPr="002A7705" w:rsidRDefault="00627302" w:rsidP="00BA0C5A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70" w:type="dxa"/>
            <w:vAlign w:val="bottom"/>
          </w:tcPr>
          <w:p w:rsidR="00627302" w:rsidRPr="002A7705" w:rsidRDefault="00627302" w:rsidP="00BA0C5A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27302" w:rsidRPr="002A7705" w:rsidRDefault="00627302" w:rsidP="0032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627302" w:rsidRPr="002A7705" w:rsidRDefault="00627302" w:rsidP="00BA0C5A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627302" w:rsidRPr="002A7705" w:rsidRDefault="00627302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002B" w:rsidRPr="002A7705" w:rsidTr="0095002B">
        <w:trPr>
          <w:cantSplit/>
          <w:tblHeader/>
        </w:trPr>
        <w:tc>
          <w:tcPr>
            <w:tcW w:w="3240" w:type="dxa"/>
          </w:tcPr>
          <w:p w:rsidR="007D3E3E" w:rsidRPr="002A7705" w:rsidRDefault="007D3E3E" w:rsidP="0091728F">
            <w:pPr>
              <w:pStyle w:val="Heading9"/>
              <w:ind w:right="0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50" w:type="dxa"/>
            <w:vAlign w:val="bottom"/>
          </w:tcPr>
          <w:p w:rsidR="007D3E3E" w:rsidRPr="002A7705" w:rsidRDefault="007D3E3E" w:rsidP="007D3E3E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2A7705">
              <w:rPr>
                <w:rFonts w:ascii="Angsana New" w:hAnsi="Angsana New" w:cs="Angsana New"/>
                <w:b w:val="0"/>
                <w:bCs w:val="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:rsidR="007D3E3E" w:rsidRPr="002A7705" w:rsidRDefault="007D3E3E" w:rsidP="007D3E3E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D3E3E" w:rsidRPr="002A7705" w:rsidRDefault="00627302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D3E3E" w:rsidRPr="002A7705" w:rsidRDefault="007D3E3E" w:rsidP="007D3E3E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D3E3E" w:rsidRPr="002A7705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D3E3E" w:rsidRPr="002A7705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vAlign w:val="bottom"/>
          </w:tcPr>
          <w:p w:rsidR="007D3E3E" w:rsidRPr="002A7705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7D3E3E" w:rsidRPr="002A7705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002B" w:rsidRPr="002A7705" w:rsidTr="0095002B">
        <w:trPr>
          <w:cantSplit/>
          <w:tblHeader/>
        </w:trPr>
        <w:tc>
          <w:tcPr>
            <w:tcW w:w="3240" w:type="dxa"/>
          </w:tcPr>
          <w:p w:rsidR="007D3E3E" w:rsidRPr="002A7705" w:rsidRDefault="007D3E3E" w:rsidP="0091728F">
            <w:pPr>
              <w:pStyle w:val="Heading9"/>
              <w:ind w:right="0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50" w:type="dxa"/>
            <w:vAlign w:val="bottom"/>
          </w:tcPr>
          <w:p w:rsidR="007D3E3E" w:rsidRPr="002A7705" w:rsidRDefault="007D3E3E" w:rsidP="007D3E3E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2A7705">
              <w:rPr>
                <w:rFonts w:ascii="Angsana New" w:hAnsi="Angsana New" w:cs="Angsana New"/>
                <w:b w:val="0"/>
                <w:bCs w:val="0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:rsidR="007D3E3E" w:rsidRPr="002A7705" w:rsidRDefault="007D3E3E" w:rsidP="007D3E3E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  <w:vAlign w:val="bottom"/>
          </w:tcPr>
          <w:p w:rsidR="007D3E3E" w:rsidRPr="002A7705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D3E3E" w:rsidRPr="002A7705" w:rsidRDefault="007D3E3E" w:rsidP="007D3E3E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D3E3E" w:rsidRPr="002A7705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D3E3E" w:rsidRPr="002A7705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vAlign w:val="bottom"/>
          </w:tcPr>
          <w:p w:rsidR="007D3E3E" w:rsidRPr="002A7705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7D3E3E" w:rsidRPr="002A7705" w:rsidRDefault="007D3E3E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002B" w:rsidRPr="002A7705" w:rsidTr="0095002B">
        <w:trPr>
          <w:cantSplit/>
          <w:tblHeader/>
        </w:trPr>
        <w:tc>
          <w:tcPr>
            <w:tcW w:w="3240" w:type="dxa"/>
          </w:tcPr>
          <w:p w:rsidR="004038B8" w:rsidRPr="002A7705" w:rsidRDefault="004038B8" w:rsidP="0091728F">
            <w:pPr>
              <w:pStyle w:val="Heading9"/>
              <w:ind w:right="0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50" w:type="dxa"/>
            <w:vAlign w:val="bottom"/>
          </w:tcPr>
          <w:p w:rsidR="004038B8" w:rsidRPr="002A7705" w:rsidRDefault="004038B8" w:rsidP="00BA0C5A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2A7705">
              <w:rPr>
                <w:rFonts w:ascii="Angsana New" w:hAnsi="Angsana New" w:cs="Angsana New"/>
                <w:b w:val="0"/>
                <w:bCs w:val="0"/>
                <w:cs/>
              </w:rPr>
              <w:t>ปรับปรุงที่ดิน</w:t>
            </w:r>
          </w:p>
        </w:tc>
        <w:tc>
          <w:tcPr>
            <w:tcW w:w="270" w:type="dxa"/>
            <w:vAlign w:val="bottom"/>
          </w:tcPr>
          <w:p w:rsidR="004038B8" w:rsidRPr="002A7705" w:rsidRDefault="004038B8" w:rsidP="00BA0C5A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0" w:type="dxa"/>
            <w:vAlign w:val="bottom"/>
          </w:tcPr>
          <w:p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  <w:vAlign w:val="bottom"/>
          </w:tcPr>
          <w:p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4038B8" w:rsidRPr="002A7705" w:rsidRDefault="004038B8" w:rsidP="004038B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4038B8" w:rsidRPr="002A7705" w:rsidRDefault="004038B8" w:rsidP="00BA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038B8" w:rsidRPr="002A7705" w:rsidTr="00AF7C51">
        <w:trPr>
          <w:cantSplit/>
          <w:tblHeader/>
        </w:trPr>
        <w:tc>
          <w:tcPr>
            <w:tcW w:w="3240" w:type="dxa"/>
          </w:tcPr>
          <w:p w:rsidR="004038B8" w:rsidRPr="002A7705" w:rsidRDefault="004038B8" w:rsidP="0091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52" w:type="dxa"/>
            <w:gridSpan w:val="13"/>
          </w:tcPr>
          <w:p w:rsidR="004038B8" w:rsidRPr="002A7705" w:rsidRDefault="004038B8" w:rsidP="00DF33E9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5002B" w:rsidRPr="002A7705" w:rsidTr="0095002B">
        <w:trPr>
          <w:cantSplit/>
        </w:trPr>
        <w:tc>
          <w:tcPr>
            <w:tcW w:w="3240" w:type="dxa"/>
          </w:tcPr>
          <w:p w:rsidR="00E1485F" w:rsidRPr="002A7705" w:rsidRDefault="00E1485F" w:rsidP="0091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:rsidR="00E1485F" w:rsidRPr="002A7705" w:rsidRDefault="00E1485F" w:rsidP="00E1485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1485F" w:rsidRPr="002A7705" w:rsidRDefault="00E1485F" w:rsidP="00A87F5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1485F" w:rsidRPr="002A7705" w:rsidRDefault="00E1485F" w:rsidP="00E1485F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1485F" w:rsidRPr="002A7705" w:rsidRDefault="00E1485F" w:rsidP="00A87F5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1485F" w:rsidRPr="002A7705" w:rsidRDefault="00E1485F" w:rsidP="00E1485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1485F" w:rsidRPr="002A7705" w:rsidRDefault="00E1485F" w:rsidP="00A87F57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1485F" w:rsidRPr="002A7705" w:rsidRDefault="00E1485F" w:rsidP="00E1485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1485F" w:rsidRPr="002A7705" w:rsidRDefault="00E1485F" w:rsidP="00A87F57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1485F" w:rsidRPr="002A7705" w:rsidRDefault="00E1485F" w:rsidP="00E1485F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1485F" w:rsidRPr="002A7705" w:rsidRDefault="00E1485F" w:rsidP="00A87F5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485F" w:rsidRPr="002A7705" w:rsidRDefault="00E1485F" w:rsidP="00E1485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1485F" w:rsidRPr="002A7705" w:rsidRDefault="00E1485F" w:rsidP="00A87F5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E1485F" w:rsidRPr="002A7705" w:rsidRDefault="00E1485F" w:rsidP="00E1485F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002B" w:rsidRPr="002A7705" w:rsidTr="0095002B">
        <w:trPr>
          <w:cantSplit/>
        </w:trPr>
        <w:tc>
          <w:tcPr>
            <w:tcW w:w="3240" w:type="dxa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 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มกราคม 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</w:tcPr>
          <w:p w:rsidR="00C815E3" w:rsidRPr="00C815E3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5E3">
              <w:rPr>
                <w:rFonts w:ascii="Angsana New" w:hAnsi="Angsana New"/>
                <w:sz w:val="30"/>
                <w:szCs w:val="30"/>
                <w:lang w:val="en-US"/>
              </w:rPr>
              <w:t>35,818</w:t>
            </w:r>
          </w:p>
        </w:tc>
        <w:tc>
          <w:tcPr>
            <w:tcW w:w="270" w:type="dxa"/>
          </w:tcPr>
          <w:p w:rsidR="00C815E3" w:rsidRPr="00C815E3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C815E3" w:rsidRDefault="00C815E3" w:rsidP="00C815E3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5E3">
              <w:rPr>
                <w:rFonts w:ascii="Angsana New" w:hAnsi="Angsana New"/>
                <w:sz w:val="30"/>
                <w:szCs w:val="30"/>
                <w:lang w:val="en-US"/>
              </w:rPr>
              <w:t>198,823</w:t>
            </w:r>
          </w:p>
        </w:tc>
        <w:tc>
          <w:tcPr>
            <w:tcW w:w="270" w:type="dxa"/>
          </w:tcPr>
          <w:p w:rsidR="00C815E3" w:rsidRPr="00C815E3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C815E3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5E3">
              <w:rPr>
                <w:rFonts w:ascii="Angsana New" w:hAnsi="Angsana New"/>
                <w:sz w:val="30"/>
                <w:szCs w:val="30"/>
                <w:lang w:val="en-US"/>
              </w:rPr>
              <w:t>352,111</w:t>
            </w:r>
          </w:p>
        </w:tc>
        <w:tc>
          <w:tcPr>
            <w:tcW w:w="270" w:type="dxa"/>
          </w:tcPr>
          <w:p w:rsidR="00C815E3" w:rsidRPr="00C815E3" w:rsidRDefault="00C815E3" w:rsidP="00C815E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C815E3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5E3">
              <w:rPr>
                <w:rFonts w:ascii="Angsana New" w:hAnsi="Angsana New"/>
                <w:sz w:val="30"/>
                <w:szCs w:val="30"/>
                <w:lang w:val="en-US"/>
              </w:rPr>
              <w:t>29,488</w:t>
            </w:r>
          </w:p>
        </w:tc>
        <w:tc>
          <w:tcPr>
            <w:tcW w:w="270" w:type="dxa"/>
          </w:tcPr>
          <w:p w:rsidR="00C815E3" w:rsidRPr="00C815E3" w:rsidRDefault="00C815E3" w:rsidP="00C815E3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5E3" w:rsidRPr="00C815E3" w:rsidRDefault="00C815E3" w:rsidP="00C815E3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5E3">
              <w:rPr>
                <w:rFonts w:ascii="Angsana New" w:hAnsi="Angsana New"/>
                <w:sz w:val="30"/>
                <w:szCs w:val="30"/>
                <w:lang w:val="en-US"/>
              </w:rPr>
              <w:t>39,906</w:t>
            </w:r>
          </w:p>
        </w:tc>
        <w:tc>
          <w:tcPr>
            <w:tcW w:w="270" w:type="dxa"/>
          </w:tcPr>
          <w:p w:rsidR="00C815E3" w:rsidRPr="00C815E3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15E3" w:rsidRPr="00C815E3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5E3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</w:tcPr>
          <w:p w:rsidR="00C815E3" w:rsidRPr="00C815E3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815E3" w:rsidRPr="00C815E3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5E3">
              <w:rPr>
                <w:rFonts w:ascii="Angsana New" w:hAnsi="Angsana New"/>
                <w:sz w:val="30"/>
                <w:szCs w:val="30"/>
                <w:lang w:val="en-US"/>
              </w:rPr>
              <w:t>656,187</w:t>
            </w:r>
          </w:p>
        </w:tc>
      </w:tr>
      <w:tr w:rsidR="0095002B" w:rsidRPr="002A7705" w:rsidTr="0095002B">
        <w:trPr>
          <w:cantSplit/>
        </w:trPr>
        <w:tc>
          <w:tcPr>
            <w:tcW w:w="3240" w:type="dxa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43,987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2A7705" w:rsidRDefault="00C815E3" w:rsidP="00C815E3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473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5,630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1,863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5E3" w:rsidRPr="002A7705" w:rsidRDefault="00C815E3" w:rsidP="00C815E3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13,582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57,392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122,927</w:t>
            </w:r>
          </w:p>
        </w:tc>
      </w:tr>
      <w:tr w:rsidR="0095002B" w:rsidRPr="002A7705" w:rsidTr="0095002B">
        <w:trPr>
          <w:cantSplit/>
        </w:trPr>
        <w:tc>
          <w:tcPr>
            <w:tcW w:w="3240" w:type="dxa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</w:tcPr>
          <w:p w:rsidR="00C815E3" w:rsidRPr="002A7705" w:rsidRDefault="00C815E3" w:rsidP="00C815E3">
            <w:pPr>
              <w:pStyle w:val="a3"/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2A7705" w:rsidRDefault="00C815E3" w:rsidP="00C815E3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2,579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2A7705" w:rsidRDefault="00C815E3" w:rsidP="00C815E3">
            <w:pPr>
              <w:pStyle w:val="a3"/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5E3" w:rsidRPr="002A7705" w:rsidRDefault="00C815E3" w:rsidP="00C815E3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(2,886)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815E3" w:rsidRPr="002A7705" w:rsidRDefault="00C815E3" w:rsidP="00C815E3">
            <w:pPr>
              <w:pStyle w:val="a3"/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002B" w:rsidRPr="002A7705" w:rsidTr="0095002B">
        <w:trPr>
          <w:cantSplit/>
        </w:trPr>
        <w:tc>
          <w:tcPr>
            <w:tcW w:w="3240" w:type="dxa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815E3" w:rsidRPr="002A7705" w:rsidRDefault="00C815E3" w:rsidP="00C815E3">
            <w:pPr>
              <w:pStyle w:val="a3"/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815E3" w:rsidRPr="002A7705" w:rsidRDefault="00C815E3" w:rsidP="00C815E3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(2,151)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815E3" w:rsidRPr="002A7705" w:rsidRDefault="00C815E3" w:rsidP="00C815E3">
            <w:pPr>
              <w:pStyle w:val="a3"/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815E3" w:rsidRPr="002A7705" w:rsidRDefault="00C815E3" w:rsidP="00C815E3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(6,028)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815E3" w:rsidRPr="002A7705" w:rsidRDefault="00C815E3" w:rsidP="00C815E3">
            <w:pPr>
              <w:pStyle w:val="a3"/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(8,179)</w:t>
            </w:r>
          </w:p>
        </w:tc>
      </w:tr>
      <w:tr w:rsidR="0095002B" w:rsidRPr="002A7705" w:rsidTr="0095002B">
        <w:trPr>
          <w:cantSplit/>
        </w:trPr>
        <w:tc>
          <w:tcPr>
            <w:tcW w:w="3240" w:type="dxa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815E3" w:rsidRPr="002A7705" w:rsidRDefault="00C815E3" w:rsidP="00C815E3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815E3" w:rsidRPr="002A7705" w:rsidRDefault="00C815E3" w:rsidP="00C815E3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5002B" w:rsidRPr="002A7705" w:rsidTr="0095002B">
        <w:trPr>
          <w:cantSplit/>
        </w:trPr>
        <w:tc>
          <w:tcPr>
            <w:tcW w:w="3240" w:type="dxa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79,805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2A7705" w:rsidRDefault="00C815E3" w:rsidP="00C815E3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201,875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355,897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31,351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5E3" w:rsidRPr="002A7705" w:rsidRDefault="00C815E3" w:rsidP="00C815E3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47,460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54,547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:rsidR="00C815E3" w:rsidRPr="002A7705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770,935</w:t>
            </w:r>
          </w:p>
        </w:tc>
      </w:tr>
      <w:tr w:rsidR="0095002B" w:rsidRPr="002A7705" w:rsidTr="0095002B">
        <w:trPr>
          <w:cantSplit/>
        </w:trPr>
        <w:tc>
          <w:tcPr>
            <w:tcW w:w="3240" w:type="dxa"/>
          </w:tcPr>
          <w:p w:rsidR="00A83C6C" w:rsidRPr="00A83C6C" w:rsidRDefault="00A83C6C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E032D">
              <w:rPr>
                <w:rFonts w:ascii="Angsana New" w:hAnsi="Angsana New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1350" w:type="dxa"/>
          </w:tcPr>
          <w:p w:rsidR="00A83C6C" w:rsidRPr="00ED5555" w:rsidRDefault="00ED5555" w:rsidP="00ED5555">
            <w:pPr>
              <w:pStyle w:val="a3"/>
              <w:tabs>
                <w:tab w:val="decimal" w:pos="881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55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83C6C" w:rsidRPr="002A7705" w:rsidRDefault="00A83C6C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83C6C" w:rsidRPr="00BC46FA" w:rsidRDefault="00CF14C9" w:rsidP="00C815E3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13,760</w:t>
            </w:r>
          </w:p>
        </w:tc>
        <w:tc>
          <w:tcPr>
            <w:tcW w:w="270" w:type="dxa"/>
          </w:tcPr>
          <w:p w:rsidR="00A83C6C" w:rsidRPr="00BC46FA" w:rsidRDefault="00A83C6C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83C6C" w:rsidRPr="00BC46FA" w:rsidRDefault="007E3C91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(7,521)</w:t>
            </w:r>
          </w:p>
        </w:tc>
        <w:tc>
          <w:tcPr>
            <w:tcW w:w="270" w:type="dxa"/>
          </w:tcPr>
          <w:p w:rsidR="00A83C6C" w:rsidRPr="00BC46FA" w:rsidRDefault="00A83C6C" w:rsidP="00C815E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83C6C" w:rsidRPr="00BC46FA" w:rsidRDefault="007E3C91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(5,</w:t>
            </w:r>
            <w:r w:rsidR="006965FF" w:rsidRPr="00BC46FA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F12D64" w:rsidRPr="00BC46F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A83C6C" w:rsidRPr="00BC46FA" w:rsidRDefault="00A83C6C" w:rsidP="00C815E3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83C6C" w:rsidRPr="00BC46FA" w:rsidRDefault="00E8141F" w:rsidP="00E8141F">
            <w:pPr>
              <w:pStyle w:val="a3"/>
              <w:tabs>
                <w:tab w:val="decimal" w:pos="97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(395)</w:t>
            </w:r>
          </w:p>
        </w:tc>
        <w:tc>
          <w:tcPr>
            <w:tcW w:w="270" w:type="dxa"/>
          </w:tcPr>
          <w:p w:rsidR="00A83C6C" w:rsidRPr="00BC46FA" w:rsidRDefault="00A83C6C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83C6C" w:rsidRPr="00BC46FA" w:rsidRDefault="00E3450C" w:rsidP="00882C23">
            <w:pPr>
              <w:pStyle w:val="a3"/>
              <w:tabs>
                <w:tab w:val="decimal" w:pos="86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83C6C" w:rsidRPr="002A7705" w:rsidRDefault="00A83C6C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:rsidR="00A83C6C" w:rsidRPr="00BC46FA" w:rsidRDefault="00882C23" w:rsidP="00882C23">
            <w:pPr>
              <w:pStyle w:val="a3"/>
              <w:tabs>
                <w:tab w:val="decimal" w:pos="85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002B" w:rsidRPr="002A7705" w:rsidTr="0095002B">
        <w:trPr>
          <w:cantSplit/>
        </w:trPr>
        <w:tc>
          <w:tcPr>
            <w:tcW w:w="3240" w:type="dxa"/>
          </w:tcPr>
          <w:p w:rsidR="00C815E3" w:rsidRPr="002A7705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2" w:name="OLE_LINK2"/>
            <w:bookmarkStart w:id="3" w:name="OLE_LINK3"/>
            <w:r w:rsidRPr="002A770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:rsidR="00C815E3" w:rsidRPr="002A7705" w:rsidRDefault="00991699" w:rsidP="00991699">
            <w:pPr>
              <w:pStyle w:val="a3"/>
              <w:tabs>
                <w:tab w:val="left" w:pos="950"/>
              </w:tabs>
              <w:ind w:left="41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-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2A7705" w:rsidRDefault="00976A1E" w:rsidP="00C815E3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2A7705" w:rsidRDefault="00976A1E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10,523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2A7705" w:rsidRDefault="0059194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1976D1">
              <w:rPr>
                <w:rFonts w:ascii="Angsana New" w:hAnsi="Angsana New"/>
                <w:sz w:val="30"/>
                <w:szCs w:val="30"/>
                <w:lang w:val="en-US"/>
              </w:rPr>
              <w:t>087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5E3" w:rsidRPr="002A7705" w:rsidRDefault="00107B1C" w:rsidP="00C815E3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13,422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15E3" w:rsidRPr="002A7705" w:rsidRDefault="00976A1E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39,625</w:t>
            </w:r>
          </w:p>
        </w:tc>
        <w:tc>
          <w:tcPr>
            <w:tcW w:w="270" w:type="dxa"/>
          </w:tcPr>
          <w:p w:rsidR="00C815E3" w:rsidRPr="002A7705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815E3" w:rsidRPr="002A7705" w:rsidRDefault="001976D1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66,997</w:t>
            </w:r>
          </w:p>
        </w:tc>
      </w:tr>
      <w:tr w:rsidR="001976D1" w:rsidRPr="002A7705" w:rsidTr="0095002B">
        <w:trPr>
          <w:cantSplit/>
        </w:trPr>
        <w:tc>
          <w:tcPr>
            <w:tcW w:w="3240" w:type="dxa"/>
          </w:tcPr>
          <w:p w:rsidR="001976D1" w:rsidRPr="002A7705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</w:tcPr>
          <w:p w:rsidR="001976D1" w:rsidRPr="00B722ED" w:rsidRDefault="001976D1" w:rsidP="001976D1">
            <w:pPr>
              <w:pStyle w:val="a3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22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B722ED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B722ED" w:rsidRDefault="001976D1" w:rsidP="001976D1">
            <w:pPr>
              <w:pStyle w:val="a3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22ED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6,693</w:t>
            </w:r>
          </w:p>
        </w:tc>
        <w:tc>
          <w:tcPr>
            <w:tcW w:w="270" w:type="dxa"/>
          </w:tcPr>
          <w:p w:rsidR="001976D1" w:rsidRPr="00B722ED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B722ED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58,336</w:t>
            </w:r>
          </w:p>
        </w:tc>
        <w:tc>
          <w:tcPr>
            <w:tcW w:w="270" w:type="dxa"/>
          </w:tcPr>
          <w:p w:rsidR="001976D1" w:rsidRPr="00B722ED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B722ED" w:rsidRDefault="001976D1" w:rsidP="001976D1">
            <w:pPr>
              <w:pStyle w:val="a3"/>
              <w:tabs>
                <w:tab w:val="decimal" w:pos="104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22ED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794</w:t>
            </w:r>
          </w:p>
        </w:tc>
        <w:tc>
          <w:tcPr>
            <w:tcW w:w="270" w:type="dxa"/>
          </w:tcPr>
          <w:p w:rsidR="001976D1" w:rsidRPr="00B722ED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976D1" w:rsidRPr="00B722ED" w:rsidRDefault="001976D1" w:rsidP="001976D1">
            <w:pPr>
              <w:pStyle w:val="a3"/>
              <w:tabs>
                <w:tab w:val="decimal" w:pos="864"/>
              </w:tabs>
              <w:ind w:left="-36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-</w:t>
            </w:r>
            <w:r w:rsidRPr="00B722ED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270" w:type="dxa"/>
          </w:tcPr>
          <w:p w:rsidR="001976D1" w:rsidRPr="00B722ED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976D1" w:rsidRPr="00B722ED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22E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75,553</w:t>
            </w:r>
            <w:r w:rsidRPr="00B722E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1976D1" w:rsidRPr="00B722ED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</w:tr>
      <w:tr w:rsidR="0095002B" w:rsidRPr="002A7705" w:rsidTr="0095002B">
        <w:trPr>
          <w:cantSplit/>
          <w:trHeight w:val="317"/>
        </w:trPr>
        <w:tc>
          <w:tcPr>
            <w:tcW w:w="3240" w:type="dxa"/>
          </w:tcPr>
          <w:p w:rsidR="00707545" w:rsidRPr="002A7705" w:rsidRDefault="00707545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350" w:type="dxa"/>
          </w:tcPr>
          <w:p w:rsidR="00EE7EDB" w:rsidRPr="00AF7C51" w:rsidRDefault="000D2722" w:rsidP="00AF7C51">
            <w:pPr>
              <w:pStyle w:val="a3"/>
              <w:tabs>
                <w:tab w:val="decimal" w:pos="104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E7EDB" w:rsidRPr="00EE7EDB">
              <w:rPr>
                <w:rFonts w:ascii="Angsana New" w:hAnsi="Angsana New"/>
                <w:sz w:val="30"/>
                <w:szCs w:val="30"/>
                <w:lang w:val="en-US"/>
              </w:rPr>
              <w:t>43,98</w:t>
            </w:r>
            <w:r w:rsidR="00EF612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707545" w:rsidRPr="002A7705" w:rsidRDefault="00707545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07545" w:rsidRPr="002A7705" w:rsidRDefault="000D2722" w:rsidP="00957B62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 -</w:t>
            </w:r>
          </w:p>
        </w:tc>
        <w:tc>
          <w:tcPr>
            <w:tcW w:w="270" w:type="dxa"/>
          </w:tcPr>
          <w:p w:rsidR="00707545" w:rsidRPr="00957B62" w:rsidRDefault="00707545" w:rsidP="00957B62">
            <w:pPr>
              <w:pStyle w:val="acctfourfigures"/>
              <w:tabs>
                <w:tab w:val="clear" w:pos="765"/>
                <w:tab w:val="decimal" w:pos="729"/>
                <w:tab w:val="decimal" w:pos="972"/>
              </w:tabs>
              <w:spacing w:line="240" w:lineRule="atLeast"/>
              <w:ind w:left="-108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707545" w:rsidRPr="002A7705" w:rsidRDefault="00882C23" w:rsidP="00882C23">
            <w:pPr>
              <w:pStyle w:val="a3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</w:t>
            </w:r>
            <w:r w:rsidR="000D27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07545" w:rsidRPr="002A7705" w:rsidRDefault="00707545" w:rsidP="00C815E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07545" w:rsidRPr="00591943" w:rsidRDefault="006D00E4" w:rsidP="00882C23">
            <w:pPr>
              <w:pStyle w:val="a3"/>
              <w:tabs>
                <w:tab w:val="decimal" w:pos="8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5919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07545" w:rsidRPr="00591943" w:rsidRDefault="00707545" w:rsidP="00C815E3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07545" w:rsidRPr="00591943" w:rsidRDefault="00882C23" w:rsidP="00882C23">
            <w:pPr>
              <w:pStyle w:val="a3"/>
              <w:ind w:left="324" w:right="-108" w:hanging="43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</w:t>
            </w:r>
            <w:r w:rsidR="000D2722" w:rsidRPr="005919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07545" w:rsidRPr="00591943" w:rsidRDefault="00707545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07545" w:rsidRPr="00591943" w:rsidRDefault="00882C23" w:rsidP="00882C23">
            <w:pPr>
              <w:pStyle w:val="a3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</w:t>
            </w:r>
            <w:r w:rsidR="005919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07545" w:rsidRPr="002A7705" w:rsidRDefault="00707545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707545" w:rsidRPr="002A7705" w:rsidRDefault="000D2722" w:rsidP="00F0228C">
            <w:pPr>
              <w:pStyle w:val="a3"/>
              <w:tabs>
                <w:tab w:val="decimal" w:pos="103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2722">
              <w:rPr>
                <w:rFonts w:ascii="Angsana New" w:hAnsi="Angsana New"/>
                <w:sz w:val="30"/>
                <w:szCs w:val="30"/>
                <w:lang w:val="en-US"/>
              </w:rPr>
              <w:t>(43,98</w:t>
            </w:r>
            <w:r w:rsidR="00976A1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5002B" w:rsidRPr="002A7705" w:rsidTr="0095002B">
        <w:trPr>
          <w:cantSplit/>
        </w:trPr>
        <w:tc>
          <w:tcPr>
            <w:tcW w:w="3240" w:type="dxa"/>
          </w:tcPr>
          <w:p w:rsidR="003545B4" w:rsidRPr="001E032D" w:rsidRDefault="003545B4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32D"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350" w:type="dxa"/>
          </w:tcPr>
          <w:p w:rsidR="003545B4" w:rsidRDefault="000D0758" w:rsidP="000D0758">
            <w:pPr>
              <w:pStyle w:val="a3"/>
              <w:tabs>
                <w:tab w:val="decimal" w:pos="872"/>
              </w:tabs>
              <w:ind w:left="-108" w:right="26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545B4" w:rsidRPr="002A7705" w:rsidRDefault="000D0758" w:rsidP="000D075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4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1440" w:type="dxa"/>
          </w:tcPr>
          <w:p w:rsidR="003545B4" w:rsidRDefault="00B60871" w:rsidP="00957B62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0D075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545B4" w:rsidRPr="00957B62" w:rsidRDefault="003545B4" w:rsidP="00957B62">
            <w:pPr>
              <w:pStyle w:val="acctfourfigures"/>
              <w:tabs>
                <w:tab w:val="clear" w:pos="765"/>
                <w:tab w:val="decimal" w:pos="729"/>
                <w:tab w:val="decimal" w:pos="972"/>
              </w:tabs>
              <w:spacing w:line="240" w:lineRule="atLeast"/>
              <w:ind w:left="-108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3545B4" w:rsidRDefault="003401FA" w:rsidP="009F590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F5903">
              <w:rPr>
                <w:rFonts w:ascii="Angsana New" w:hAnsi="Angsana New"/>
                <w:sz w:val="30"/>
                <w:szCs w:val="30"/>
                <w:lang w:val="en-US"/>
              </w:rPr>
              <w:t>5,3</w:t>
            </w:r>
            <w:r w:rsidR="00976A1E">
              <w:rPr>
                <w:rFonts w:ascii="Angsana New" w:hAnsi="Angsana New"/>
                <w:sz w:val="30"/>
                <w:szCs w:val="30"/>
                <w:lang w:val="en-US"/>
              </w:rPr>
              <w:t>06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3545B4" w:rsidRPr="002A7705" w:rsidRDefault="003545B4" w:rsidP="00C815E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545B4" w:rsidRPr="00591943" w:rsidRDefault="000D0758" w:rsidP="00C815E3">
            <w:pPr>
              <w:pStyle w:val="a3"/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545B4" w:rsidRPr="00591943" w:rsidRDefault="003545B4" w:rsidP="00C815E3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545B4" w:rsidRPr="00591943" w:rsidRDefault="00876599" w:rsidP="00876599">
            <w:pPr>
              <w:pStyle w:val="a3"/>
              <w:tabs>
                <w:tab w:val="decimal" w:pos="97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(8)</w:t>
            </w:r>
          </w:p>
        </w:tc>
        <w:tc>
          <w:tcPr>
            <w:tcW w:w="270" w:type="dxa"/>
          </w:tcPr>
          <w:p w:rsidR="003545B4" w:rsidRPr="00591943" w:rsidRDefault="003545B4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545B4" w:rsidRPr="00591943" w:rsidRDefault="00B60871" w:rsidP="00B60871">
            <w:pPr>
              <w:pStyle w:val="a3"/>
              <w:ind w:left="-108" w:right="-26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</w:t>
            </w:r>
            <w:r w:rsidR="000D075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545B4" w:rsidRPr="002A7705" w:rsidRDefault="003545B4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3545B4" w:rsidRPr="000D2722" w:rsidRDefault="00F47242" w:rsidP="004420D8">
            <w:pPr>
              <w:pStyle w:val="a3"/>
              <w:tabs>
                <w:tab w:val="decimal" w:pos="103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F5903">
              <w:rPr>
                <w:rFonts w:ascii="Angsana New" w:hAnsi="Angsana New"/>
                <w:sz w:val="30"/>
                <w:szCs w:val="30"/>
                <w:lang w:val="en-US"/>
              </w:rPr>
              <w:t>5,314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5002B" w:rsidRPr="002A7705" w:rsidTr="0095002B">
        <w:trPr>
          <w:cantSplit/>
        </w:trPr>
        <w:tc>
          <w:tcPr>
            <w:tcW w:w="3240" w:type="dxa"/>
          </w:tcPr>
          <w:p w:rsidR="00591943" w:rsidRPr="002A7705" w:rsidRDefault="00591943" w:rsidP="0059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</w:tcPr>
          <w:p w:rsidR="00591943" w:rsidRPr="002A7705" w:rsidRDefault="00591943" w:rsidP="00882C23">
            <w:pPr>
              <w:pStyle w:val="a3"/>
              <w:tabs>
                <w:tab w:val="decimal" w:pos="8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91943" w:rsidRPr="002A7705" w:rsidRDefault="00591943" w:rsidP="0059194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91943" w:rsidRPr="002A7705" w:rsidRDefault="00591943" w:rsidP="00957B62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91943" w:rsidRPr="00957B62" w:rsidRDefault="00591943" w:rsidP="00957B62">
            <w:pPr>
              <w:pStyle w:val="acctfourfigures"/>
              <w:tabs>
                <w:tab w:val="clear" w:pos="765"/>
                <w:tab w:val="decimal" w:pos="729"/>
                <w:tab w:val="decimal" w:pos="972"/>
              </w:tabs>
              <w:spacing w:line="240" w:lineRule="atLeast"/>
              <w:ind w:left="-108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591943" w:rsidRPr="002A7705" w:rsidRDefault="00882C23" w:rsidP="00882C23">
            <w:pPr>
              <w:pStyle w:val="a3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</w:t>
            </w:r>
            <w:r w:rsidR="005919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91943" w:rsidRPr="002A7705" w:rsidRDefault="00591943" w:rsidP="0059194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91943" w:rsidRPr="00591943" w:rsidRDefault="00591943" w:rsidP="00591943">
            <w:pPr>
              <w:pStyle w:val="a3"/>
              <w:tabs>
                <w:tab w:val="decimal" w:pos="104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943">
              <w:rPr>
                <w:rFonts w:ascii="Angsana New" w:hAnsi="Angsana New"/>
                <w:sz w:val="30"/>
                <w:szCs w:val="30"/>
                <w:lang w:val="en-US"/>
              </w:rPr>
              <w:t xml:space="preserve">  (86)</w:t>
            </w:r>
          </w:p>
        </w:tc>
        <w:tc>
          <w:tcPr>
            <w:tcW w:w="270" w:type="dxa"/>
          </w:tcPr>
          <w:p w:rsidR="00591943" w:rsidRPr="00591943" w:rsidRDefault="00591943" w:rsidP="00591943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1943" w:rsidRPr="00591943" w:rsidRDefault="00187DF3" w:rsidP="00882C23">
            <w:pPr>
              <w:pStyle w:val="a3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(6,730)</w:t>
            </w:r>
          </w:p>
        </w:tc>
        <w:tc>
          <w:tcPr>
            <w:tcW w:w="270" w:type="dxa"/>
          </w:tcPr>
          <w:p w:rsidR="00591943" w:rsidRPr="00591943" w:rsidRDefault="00591943" w:rsidP="0059194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91943" w:rsidRPr="00591943" w:rsidRDefault="00976A1E" w:rsidP="00976A1E">
            <w:pPr>
              <w:pStyle w:val="a3"/>
              <w:tabs>
                <w:tab w:val="left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-</w:t>
            </w:r>
          </w:p>
        </w:tc>
        <w:tc>
          <w:tcPr>
            <w:tcW w:w="270" w:type="dxa"/>
          </w:tcPr>
          <w:p w:rsidR="00591943" w:rsidRPr="002A7705" w:rsidRDefault="00591943" w:rsidP="0059194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591943" w:rsidRPr="002A7705" w:rsidRDefault="00591943" w:rsidP="00882C23">
            <w:pPr>
              <w:pStyle w:val="a3"/>
              <w:tabs>
                <w:tab w:val="left" w:pos="1120"/>
              </w:tabs>
              <w:ind w:left="400" w:right="-108" w:hanging="41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</w:t>
            </w:r>
            <w:r w:rsidR="00882C2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85A3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76599">
              <w:rPr>
                <w:rFonts w:ascii="Angsana New" w:hAnsi="Angsana New"/>
                <w:sz w:val="30"/>
                <w:szCs w:val="30"/>
                <w:lang w:val="en-US"/>
              </w:rPr>
              <w:t>6,816</w:t>
            </w:r>
            <w:r w:rsidR="00185A3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5002B" w:rsidRPr="002A7705" w:rsidTr="0095002B">
        <w:trPr>
          <w:cantSplit/>
        </w:trPr>
        <w:tc>
          <w:tcPr>
            <w:tcW w:w="3240" w:type="dxa"/>
          </w:tcPr>
          <w:p w:rsidR="00591943" w:rsidRPr="002A7705" w:rsidRDefault="00591943" w:rsidP="0059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91943" w:rsidRPr="008318EC" w:rsidRDefault="00591943" w:rsidP="0059194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18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35,81</w:t>
            </w:r>
            <w:r w:rsidR="00DB1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:rsidR="00591943" w:rsidRPr="002A7705" w:rsidRDefault="00591943" w:rsidP="0059194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91943" w:rsidRPr="002A7705" w:rsidRDefault="00591943" w:rsidP="00591943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233,668</w:t>
            </w:r>
          </w:p>
        </w:tc>
        <w:tc>
          <w:tcPr>
            <w:tcW w:w="270" w:type="dxa"/>
          </w:tcPr>
          <w:p w:rsidR="00591943" w:rsidRPr="002A7705" w:rsidRDefault="00591943" w:rsidP="0059194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91943" w:rsidRPr="002A7705" w:rsidRDefault="00591943" w:rsidP="0059194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10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976A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1,929</w:t>
            </w:r>
          </w:p>
        </w:tc>
        <w:tc>
          <w:tcPr>
            <w:tcW w:w="270" w:type="dxa"/>
          </w:tcPr>
          <w:p w:rsidR="00591943" w:rsidRPr="002A7705" w:rsidRDefault="00591943" w:rsidP="0059194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91943" w:rsidRPr="002A7705" w:rsidRDefault="00591943" w:rsidP="0059194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28,302</w:t>
            </w:r>
          </w:p>
        </w:tc>
        <w:tc>
          <w:tcPr>
            <w:tcW w:w="270" w:type="dxa"/>
          </w:tcPr>
          <w:p w:rsidR="00591943" w:rsidRPr="002A7705" w:rsidRDefault="00591943" w:rsidP="00591943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91943" w:rsidRPr="002A7705" w:rsidRDefault="00591943" w:rsidP="00591943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53,7</w:t>
            </w:r>
            <w:r w:rsidR="008765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:rsidR="00591943" w:rsidRPr="002A7705" w:rsidRDefault="00591943" w:rsidP="0059194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91943" w:rsidRPr="002A7705" w:rsidRDefault="00591943" w:rsidP="0059194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18,619</w:t>
            </w:r>
          </w:p>
        </w:tc>
        <w:tc>
          <w:tcPr>
            <w:tcW w:w="270" w:type="dxa"/>
          </w:tcPr>
          <w:p w:rsidR="00591943" w:rsidRPr="002A7705" w:rsidRDefault="00591943" w:rsidP="0059194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591943" w:rsidRPr="002A7705" w:rsidRDefault="007809B4" w:rsidP="00F47242">
            <w:pPr>
              <w:pStyle w:val="a3"/>
              <w:tabs>
                <w:tab w:val="decimal" w:pos="1030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</w:t>
            </w:r>
            <w:r w:rsidR="009F59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</w:t>
            </w:r>
            <w:r w:rsidR="008765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</w:p>
        </w:tc>
      </w:tr>
      <w:bookmarkEnd w:id="2"/>
      <w:bookmarkEnd w:id="3"/>
    </w:tbl>
    <w:p w:rsidR="007D3E3E" w:rsidRPr="002A7705" w:rsidRDefault="007D3E3E" w:rsidP="00230B56">
      <w:pPr>
        <w:spacing w:line="120" w:lineRule="exact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142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260"/>
        <w:gridCol w:w="90"/>
        <w:gridCol w:w="432"/>
        <w:gridCol w:w="1440"/>
        <w:gridCol w:w="270"/>
        <w:gridCol w:w="1260"/>
        <w:gridCol w:w="270"/>
        <w:gridCol w:w="1440"/>
        <w:gridCol w:w="270"/>
        <w:gridCol w:w="1260"/>
        <w:gridCol w:w="270"/>
        <w:gridCol w:w="1260"/>
        <w:gridCol w:w="270"/>
        <w:gridCol w:w="1283"/>
      </w:tblGrid>
      <w:tr w:rsidR="004038B8" w:rsidRPr="002A7705" w:rsidTr="009F5903">
        <w:trPr>
          <w:cantSplit/>
          <w:tblHeader/>
        </w:trPr>
        <w:tc>
          <w:tcPr>
            <w:tcW w:w="3222" w:type="dxa"/>
          </w:tcPr>
          <w:p w:rsidR="004038B8" w:rsidRPr="00A838DA" w:rsidRDefault="004038B8" w:rsidP="007D3E3E">
            <w:pPr>
              <w:pStyle w:val="Heading9"/>
              <w:ind w:right="0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4038B8" w:rsidRPr="00A838DA" w:rsidRDefault="004038B8" w:rsidP="004038B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432" w:type="dxa"/>
            <w:vAlign w:val="bottom"/>
          </w:tcPr>
          <w:p w:rsidR="004038B8" w:rsidRPr="00A838DA" w:rsidRDefault="004038B8" w:rsidP="004038B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4038B8" w:rsidRPr="00A838DA" w:rsidRDefault="004038B8" w:rsidP="004038B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8B8" w:rsidRPr="002A7705" w:rsidTr="009F5903">
        <w:trPr>
          <w:cantSplit/>
          <w:tblHeader/>
        </w:trPr>
        <w:tc>
          <w:tcPr>
            <w:tcW w:w="3222" w:type="dxa"/>
          </w:tcPr>
          <w:p w:rsidR="004038B8" w:rsidRPr="00A838DA" w:rsidRDefault="004038B8" w:rsidP="007D3E3E">
            <w:pPr>
              <w:pStyle w:val="Heading9"/>
              <w:ind w:right="0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4038B8" w:rsidRPr="00A838DA" w:rsidRDefault="004038B8" w:rsidP="004038B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A838DA">
              <w:rPr>
                <w:rFonts w:ascii="Angsana New" w:hAnsi="Angsana New" w:cs="Angsana New" w:hint="cs"/>
                <w:b w:val="0"/>
                <w:bCs w:val="0"/>
                <w:cs/>
              </w:rPr>
              <w:t>ที่ดิน</w:t>
            </w:r>
          </w:p>
        </w:tc>
        <w:tc>
          <w:tcPr>
            <w:tcW w:w="432" w:type="dxa"/>
            <w:vAlign w:val="bottom"/>
          </w:tcPr>
          <w:p w:rsidR="004038B8" w:rsidRPr="00A838DA" w:rsidRDefault="004038B8" w:rsidP="004038B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4038B8" w:rsidRPr="00A838DA" w:rsidRDefault="004038B8" w:rsidP="004038B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8B8" w:rsidRPr="002A7705" w:rsidTr="009F5903">
        <w:trPr>
          <w:cantSplit/>
          <w:tblHeader/>
        </w:trPr>
        <w:tc>
          <w:tcPr>
            <w:tcW w:w="3222" w:type="dxa"/>
          </w:tcPr>
          <w:p w:rsidR="004038B8" w:rsidRPr="00A838DA" w:rsidRDefault="004038B8" w:rsidP="007D3E3E">
            <w:pPr>
              <w:pStyle w:val="Heading9"/>
              <w:ind w:right="0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4038B8" w:rsidRPr="00A838DA" w:rsidRDefault="004038B8" w:rsidP="004038B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A838DA">
              <w:rPr>
                <w:rFonts w:ascii="Angsana New" w:hAnsi="Angsana New" w:cs="Angsana New" w:hint="cs"/>
                <w:b w:val="0"/>
                <w:bCs w:val="0"/>
                <w:cs/>
              </w:rPr>
              <w:t>และส่วน</w:t>
            </w:r>
          </w:p>
        </w:tc>
        <w:tc>
          <w:tcPr>
            <w:tcW w:w="432" w:type="dxa"/>
            <w:vAlign w:val="bottom"/>
          </w:tcPr>
          <w:p w:rsidR="004038B8" w:rsidRPr="00A838DA" w:rsidRDefault="004038B8" w:rsidP="004038B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4038B8" w:rsidRPr="00A838DA" w:rsidRDefault="004038B8" w:rsidP="004038B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8B8" w:rsidRPr="002A7705" w:rsidTr="009F5903">
        <w:trPr>
          <w:cantSplit/>
          <w:tblHeader/>
        </w:trPr>
        <w:tc>
          <w:tcPr>
            <w:tcW w:w="3222" w:type="dxa"/>
          </w:tcPr>
          <w:p w:rsidR="004038B8" w:rsidRPr="00A838DA" w:rsidRDefault="004038B8" w:rsidP="007D3E3E">
            <w:pPr>
              <w:pStyle w:val="Heading9"/>
              <w:ind w:right="0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4038B8" w:rsidRPr="00A838DA" w:rsidRDefault="004038B8" w:rsidP="004038B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A838DA">
              <w:rPr>
                <w:rFonts w:ascii="Angsana New" w:hAnsi="Angsana New" w:cs="Angsana New" w:hint="cs"/>
                <w:b w:val="0"/>
                <w:bCs w:val="0"/>
                <w:cs/>
              </w:rPr>
              <w:t>ปรับปรุงที่ดิน</w:t>
            </w:r>
          </w:p>
        </w:tc>
        <w:tc>
          <w:tcPr>
            <w:tcW w:w="432" w:type="dxa"/>
            <w:vAlign w:val="bottom"/>
          </w:tcPr>
          <w:p w:rsidR="004038B8" w:rsidRPr="00A838DA" w:rsidRDefault="004038B8" w:rsidP="004038B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4038B8" w:rsidRPr="00A838DA" w:rsidRDefault="004038B8" w:rsidP="004038B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4038B8" w:rsidRPr="00A838DA" w:rsidRDefault="004038B8" w:rsidP="0040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D3E3E" w:rsidRPr="002A7705" w:rsidTr="009F5903">
        <w:trPr>
          <w:cantSplit/>
          <w:tblHeader/>
        </w:trPr>
        <w:tc>
          <w:tcPr>
            <w:tcW w:w="3222" w:type="dxa"/>
          </w:tcPr>
          <w:p w:rsidR="007D3E3E" w:rsidRPr="00A838DA" w:rsidRDefault="007D3E3E" w:rsidP="007D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5" w:type="dxa"/>
            <w:gridSpan w:val="14"/>
          </w:tcPr>
          <w:p w:rsidR="007D3E3E" w:rsidRPr="00A838DA" w:rsidRDefault="007D3E3E" w:rsidP="007D3E3E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(</w:t>
            </w:r>
            <w:r w:rsidRPr="00A838D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A838DA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038B8" w:rsidRPr="002A7705" w:rsidTr="009F5903">
        <w:trPr>
          <w:cantSplit/>
        </w:trPr>
        <w:tc>
          <w:tcPr>
            <w:tcW w:w="3222" w:type="dxa"/>
          </w:tcPr>
          <w:p w:rsidR="004038B8" w:rsidRPr="00A838DA" w:rsidRDefault="00A838DA" w:rsidP="00CF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:rsidR="004038B8" w:rsidRPr="00A838DA" w:rsidRDefault="004038B8" w:rsidP="004038B8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2" w:type="dxa"/>
            <w:gridSpan w:val="2"/>
            <w:vAlign w:val="bottom"/>
          </w:tcPr>
          <w:p w:rsidR="004038B8" w:rsidRPr="00A838DA" w:rsidRDefault="004038B8" w:rsidP="004038B8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4038B8" w:rsidRPr="00A838DA" w:rsidRDefault="004038B8" w:rsidP="004038B8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4038B8" w:rsidRPr="00A838DA" w:rsidRDefault="004038B8" w:rsidP="004038B8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038B8" w:rsidRPr="00A838DA" w:rsidRDefault="004038B8" w:rsidP="004038B8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038B8" w:rsidRPr="00A838DA" w:rsidRDefault="004038B8" w:rsidP="004038B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4038B8" w:rsidRPr="00A838DA" w:rsidRDefault="004038B8" w:rsidP="004038B8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038B8" w:rsidRPr="00A838DA" w:rsidRDefault="004038B8" w:rsidP="004038B8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4038B8" w:rsidRPr="00A838DA" w:rsidRDefault="004038B8" w:rsidP="004038B8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038B8" w:rsidRPr="00A838DA" w:rsidRDefault="004038B8" w:rsidP="004038B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4038B8" w:rsidRPr="00A838DA" w:rsidRDefault="004038B8" w:rsidP="004038B8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038B8" w:rsidRPr="00A838DA" w:rsidRDefault="004038B8" w:rsidP="004038B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:rsidR="004038B8" w:rsidRPr="00A838DA" w:rsidRDefault="004038B8" w:rsidP="004038B8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15E3" w:rsidRPr="002A7705" w:rsidTr="009F5903">
        <w:trPr>
          <w:cantSplit/>
        </w:trPr>
        <w:tc>
          <w:tcPr>
            <w:tcW w:w="3222" w:type="dxa"/>
          </w:tcPr>
          <w:p w:rsidR="00C815E3" w:rsidRPr="00A838DA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A838DA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25</w:t>
            </w:r>
            <w:r w:rsidRPr="00A838DA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</w:tcPr>
          <w:p w:rsidR="00C815E3" w:rsidRPr="00A838DA" w:rsidRDefault="00C815E3" w:rsidP="00C815E3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dxa"/>
            <w:gridSpan w:val="2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A838DA" w:rsidRDefault="00C815E3" w:rsidP="00C815E3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37,649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15E3" w:rsidRPr="00A838DA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120,610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A838DA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16,297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15E3" w:rsidRPr="00A838DA" w:rsidRDefault="00C815E3" w:rsidP="00C815E3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24,066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15E3" w:rsidRPr="00A838DA" w:rsidRDefault="00C815E3" w:rsidP="00C815E3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C815E3" w:rsidRPr="00A838DA" w:rsidRDefault="00C815E3" w:rsidP="00ED5555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198,622</w:t>
            </w:r>
          </w:p>
        </w:tc>
      </w:tr>
      <w:tr w:rsidR="00C815E3" w:rsidRPr="002A7705" w:rsidTr="009F5903">
        <w:trPr>
          <w:cantSplit/>
        </w:trPr>
        <w:tc>
          <w:tcPr>
            <w:tcW w:w="3222" w:type="dxa"/>
          </w:tcPr>
          <w:p w:rsidR="00C815E3" w:rsidRPr="00A838DA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:rsidR="00C815E3" w:rsidRPr="00A838DA" w:rsidRDefault="00C815E3" w:rsidP="00C815E3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dxa"/>
            <w:gridSpan w:val="2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A838DA" w:rsidRDefault="00C815E3" w:rsidP="00C815E3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7,867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15E3" w:rsidRPr="00A838DA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18,586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A838DA" w:rsidRDefault="0046059C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4,120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15E3" w:rsidRPr="00A838DA" w:rsidRDefault="00C815E3" w:rsidP="00C815E3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6,123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15E3" w:rsidRPr="00A838DA" w:rsidRDefault="00C815E3" w:rsidP="00C815E3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C815E3" w:rsidRPr="00A838DA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36,696</w:t>
            </w:r>
          </w:p>
        </w:tc>
      </w:tr>
      <w:tr w:rsidR="00C815E3" w:rsidRPr="002A7705" w:rsidTr="009F5903">
        <w:trPr>
          <w:cantSplit/>
          <w:trHeight w:val="425"/>
        </w:trPr>
        <w:tc>
          <w:tcPr>
            <w:tcW w:w="3222" w:type="dxa"/>
          </w:tcPr>
          <w:p w:rsidR="00C815E3" w:rsidRPr="00A838DA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815E3" w:rsidRPr="00A838DA" w:rsidRDefault="00C815E3" w:rsidP="00C815E3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dxa"/>
            <w:gridSpan w:val="2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815E3" w:rsidRPr="00A838DA" w:rsidRDefault="00C815E3" w:rsidP="00C815E3">
            <w:pPr>
              <w:pStyle w:val="a3"/>
              <w:tabs>
                <w:tab w:val="decimal" w:pos="0"/>
                <w:tab w:val="left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                -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815E3" w:rsidRPr="00A838DA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(2,088)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815E3" w:rsidRPr="00A838DA" w:rsidRDefault="00C815E3" w:rsidP="00BC46FA">
            <w:pPr>
              <w:pStyle w:val="a3"/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815E3" w:rsidRPr="00A838DA" w:rsidRDefault="00C815E3" w:rsidP="00C815E3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(4,020)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815E3" w:rsidRPr="00A838DA" w:rsidRDefault="00C815E3" w:rsidP="00C815E3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C815E3" w:rsidRPr="00A838DA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(6,108)</w:t>
            </w:r>
          </w:p>
        </w:tc>
      </w:tr>
      <w:tr w:rsidR="00C815E3" w:rsidRPr="002A7705" w:rsidTr="009F5903">
        <w:trPr>
          <w:cantSplit/>
        </w:trPr>
        <w:tc>
          <w:tcPr>
            <w:tcW w:w="3222" w:type="dxa"/>
          </w:tcPr>
          <w:p w:rsidR="00C815E3" w:rsidRPr="001E032D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3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E032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E03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ธันวาคม 25</w:t>
            </w:r>
            <w:r w:rsidRPr="001E032D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1E03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815E3" w:rsidRPr="00A838DA" w:rsidRDefault="00C815E3" w:rsidP="00C815E3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2" w:type="dxa"/>
            <w:gridSpan w:val="2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815E3" w:rsidRPr="00A838DA" w:rsidRDefault="00C815E3" w:rsidP="00C815E3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815E3" w:rsidRPr="00A838DA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815E3" w:rsidRPr="00A838DA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815E3" w:rsidRPr="00A838DA" w:rsidRDefault="00C815E3" w:rsidP="00C815E3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815E3" w:rsidRPr="00A838DA" w:rsidRDefault="00C815E3" w:rsidP="00C815E3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C815E3" w:rsidRPr="00A838DA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815E3" w:rsidRPr="002A7705" w:rsidTr="009F5903">
        <w:trPr>
          <w:cantSplit/>
        </w:trPr>
        <w:tc>
          <w:tcPr>
            <w:tcW w:w="3222" w:type="dxa"/>
          </w:tcPr>
          <w:p w:rsidR="00C815E3" w:rsidRPr="001E032D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32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1E03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 1 มกราคม 25</w:t>
            </w:r>
            <w:r w:rsidRPr="001E032D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1E03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</w:tcPr>
          <w:p w:rsidR="00C815E3" w:rsidRPr="00A838DA" w:rsidRDefault="00C815E3" w:rsidP="00C815E3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dxa"/>
            <w:gridSpan w:val="2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A838DA" w:rsidRDefault="00C815E3" w:rsidP="00C815E3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45,516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815E3" w:rsidRPr="00A838DA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137,108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815E3" w:rsidRPr="00A838DA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20,417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815E3" w:rsidRPr="00A838DA" w:rsidRDefault="00C815E3" w:rsidP="00C815E3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26,169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815E3" w:rsidRPr="00A838DA" w:rsidRDefault="00C815E3" w:rsidP="00C815E3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815E3" w:rsidRPr="00A838DA" w:rsidRDefault="00C815E3" w:rsidP="00C815E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</w:tcPr>
          <w:p w:rsidR="00C815E3" w:rsidRPr="00A838DA" w:rsidRDefault="00C815E3" w:rsidP="00C815E3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229,210</w:t>
            </w:r>
          </w:p>
        </w:tc>
      </w:tr>
      <w:tr w:rsidR="00CD507D" w:rsidRPr="002A7705" w:rsidTr="009F5903">
        <w:trPr>
          <w:cantSplit/>
        </w:trPr>
        <w:tc>
          <w:tcPr>
            <w:tcW w:w="3222" w:type="dxa"/>
          </w:tcPr>
          <w:p w:rsidR="00CD507D" w:rsidRPr="009F5903" w:rsidRDefault="00CD507D" w:rsidP="00C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5903">
              <w:rPr>
                <w:rFonts w:ascii="Angsana New" w:hAnsi="Angsana New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1260" w:type="dxa"/>
          </w:tcPr>
          <w:p w:rsidR="00CD507D" w:rsidRPr="00A838DA" w:rsidRDefault="00CD507D" w:rsidP="00CD507D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dxa"/>
            <w:gridSpan w:val="2"/>
          </w:tcPr>
          <w:p w:rsidR="00CD507D" w:rsidRPr="00A838DA" w:rsidRDefault="00CD507D" w:rsidP="00CD507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D507D" w:rsidRPr="00BC46FA" w:rsidRDefault="00CD507D" w:rsidP="00CD507D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cs/>
                <w:lang w:val="en-US"/>
              </w:rPr>
              <w:t>10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C46FA">
              <w:rPr>
                <w:rFonts w:ascii="Angsana New" w:hAnsi="Angsana New"/>
                <w:sz w:val="30"/>
                <w:szCs w:val="30"/>
                <w:cs/>
                <w:lang w:val="en-US"/>
              </w:rPr>
              <w:t>827</w:t>
            </w:r>
          </w:p>
        </w:tc>
        <w:tc>
          <w:tcPr>
            <w:tcW w:w="270" w:type="dxa"/>
          </w:tcPr>
          <w:p w:rsidR="00CD507D" w:rsidRPr="00BC46FA" w:rsidRDefault="00CD507D" w:rsidP="00CD507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507D" w:rsidRPr="00BC46FA" w:rsidRDefault="00CD507D" w:rsidP="00CD507D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(7,</w:t>
            </w:r>
            <w:r w:rsidR="00BC46FA"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CD507D" w:rsidRPr="00BC46FA" w:rsidRDefault="00CD507D" w:rsidP="00CD507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D507D" w:rsidRPr="00BC46FA" w:rsidRDefault="00CD507D" w:rsidP="00CD507D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C46F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C46FA">
              <w:rPr>
                <w:rFonts w:ascii="Angsana New" w:hAnsi="Angsana New"/>
                <w:sz w:val="30"/>
                <w:szCs w:val="30"/>
                <w:lang w:val="en-US"/>
              </w:rPr>
              <w:t>035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CD507D" w:rsidRPr="00BC46FA" w:rsidRDefault="00CD507D" w:rsidP="00CD507D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507D" w:rsidRPr="00BC46FA" w:rsidRDefault="00CD507D" w:rsidP="00CD507D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(300)</w:t>
            </w:r>
          </w:p>
        </w:tc>
        <w:tc>
          <w:tcPr>
            <w:tcW w:w="270" w:type="dxa"/>
          </w:tcPr>
          <w:p w:rsidR="00CD507D" w:rsidRPr="00BC46FA" w:rsidRDefault="00CD507D" w:rsidP="00CD507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507D" w:rsidRPr="00BC46FA" w:rsidRDefault="00CD507D" w:rsidP="00CD507D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D507D" w:rsidRPr="00BC46FA" w:rsidRDefault="00CD507D" w:rsidP="00CD507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CD507D" w:rsidRPr="00BC46FA" w:rsidRDefault="00CD507D" w:rsidP="00CD507D">
            <w:pPr>
              <w:pStyle w:val="a3"/>
              <w:tabs>
                <w:tab w:val="decimal" w:pos="7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507D" w:rsidRPr="002A7705" w:rsidTr="009F5903">
        <w:trPr>
          <w:cantSplit/>
        </w:trPr>
        <w:tc>
          <w:tcPr>
            <w:tcW w:w="3222" w:type="dxa"/>
          </w:tcPr>
          <w:p w:rsidR="00CD507D" w:rsidRPr="001E032D" w:rsidRDefault="00CD507D" w:rsidP="00CD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32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:rsidR="00CD507D" w:rsidRPr="00A838DA" w:rsidRDefault="00CD507D" w:rsidP="00CD507D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dxa"/>
            <w:gridSpan w:val="2"/>
          </w:tcPr>
          <w:p w:rsidR="00CD507D" w:rsidRPr="00A838DA" w:rsidRDefault="00CD507D" w:rsidP="00CD507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D507D" w:rsidRPr="00A838DA" w:rsidRDefault="00CD507D" w:rsidP="00CD507D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A1C">
              <w:rPr>
                <w:rFonts w:ascii="Angsana New" w:hAnsi="Angsana New"/>
                <w:sz w:val="30"/>
                <w:szCs w:val="30"/>
                <w:lang w:val="en-US"/>
              </w:rPr>
              <w:t>9,960</w:t>
            </w:r>
          </w:p>
        </w:tc>
        <w:tc>
          <w:tcPr>
            <w:tcW w:w="270" w:type="dxa"/>
          </w:tcPr>
          <w:p w:rsidR="00CD507D" w:rsidRPr="00A838DA" w:rsidRDefault="00CD507D" w:rsidP="00CD507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507D" w:rsidRPr="00A838DA" w:rsidRDefault="00CD507D" w:rsidP="00CD507D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23,553</w:t>
            </w:r>
          </w:p>
        </w:tc>
        <w:tc>
          <w:tcPr>
            <w:tcW w:w="270" w:type="dxa"/>
          </w:tcPr>
          <w:p w:rsidR="00CD507D" w:rsidRPr="00A838DA" w:rsidRDefault="00CD507D" w:rsidP="00CD507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D507D" w:rsidRPr="00A838DA" w:rsidRDefault="00CD507D" w:rsidP="00CD507D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1976D1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270" w:type="dxa"/>
          </w:tcPr>
          <w:p w:rsidR="00CD507D" w:rsidRPr="00A838DA" w:rsidRDefault="00CD507D" w:rsidP="00CD507D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507D" w:rsidRPr="00A838DA" w:rsidRDefault="00CD507D" w:rsidP="00CD507D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</w:t>
            </w:r>
            <w:r w:rsidR="00C575E7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:rsidR="00CD507D" w:rsidRPr="00A838DA" w:rsidRDefault="00CD507D" w:rsidP="00CD507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507D" w:rsidRPr="00A838DA" w:rsidRDefault="00CD507D" w:rsidP="00CD507D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D507D" w:rsidRPr="00A838DA" w:rsidRDefault="00CD507D" w:rsidP="00CD507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CD507D" w:rsidRPr="00A838DA" w:rsidRDefault="00CD507D" w:rsidP="00CD507D">
            <w:pPr>
              <w:pStyle w:val="a3"/>
              <w:ind w:left="40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C7001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976D1">
              <w:rPr>
                <w:rFonts w:ascii="Angsana New" w:hAnsi="Angsana New"/>
                <w:sz w:val="30"/>
                <w:szCs w:val="30"/>
                <w:lang w:val="en-US"/>
              </w:rPr>
              <w:t>4,92</w:t>
            </w:r>
            <w:r w:rsidR="00C575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:rsidR="001976D1" w:rsidRPr="00A838DA" w:rsidRDefault="001976D1" w:rsidP="001976D1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dxa"/>
            <w:gridSpan w:val="2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A838DA" w:rsidRDefault="001976D1" w:rsidP="001976D1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A838DA" w:rsidRDefault="001976D1" w:rsidP="001976D1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A838DA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A838DA" w:rsidRDefault="001976D1" w:rsidP="001976D1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A838DA" w:rsidRDefault="001976D1" w:rsidP="001976D1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1976D1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Pr="001E032D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260" w:type="dxa"/>
          </w:tcPr>
          <w:p w:rsidR="001976D1" w:rsidRPr="00A838DA" w:rsidRDefault="001976D1" w:rsidP="001976D1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dxa"/>
            <w:gridSpan w:val="2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A838DA" w:rsidRDefault="001976D1" w:rsidP="001976D1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A838DA" w:rsidRDefault="001976D1" w:rsidP="001976D1">
            <w:pPr>
              <w:pStyle w:val="a3"/>
              <w:tabs>
                <w:tab w:val="decimal" w:pos="106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4,912)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A838DA" w:rsidRDefault="001976D1" w:rsidP="001976D1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A838DA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(6)</w:t>
            </w:r>
          </w:p>
        </w:tc>
        <w:tc>
          <w:tcPr>
            <w:tcW w:w="270" w:type="dxa"/>
          </w:tcPr>
          <w:p w:rsidR="001976D1" w:rsidRPr="00A0002A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72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1976D1" w:rsidRPr="00A838DA" w:rsidRDefault="001976D1" w:rsidP="001976D1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1976D1" w:rsidRPr="00A838DA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(4,918)</w:t>
            </w: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Pr="001E032D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32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:rsidR="001976D1" w:rsidRPr="00A838DA" w:rsidRDefault="001976D1" w:rsidP="001976D1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dxa"/>
            <w:gridSpan w:val="2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A838DA" w:rsidRDefault="001976D1" w:rsidP="001976D1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8D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76D1" w:rsidRPr="00A838DA" w:rsidRDefault="001976D1" w:rsidP="001976D1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6D1" w:rsidRPr="00BC46FA" w:rsidRDefault="001976D1" w:rsidP="001976D1">
            <w:pPr>
              <w:pStyle w:val="a3"/>
              <w:tabs>
                <w:tab w:val="decimal" w:pos="104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(72)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76D1" w:rsidRPr="00BC46FA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(4,9</w:t>
            </w:r>
            <w:r w:rsidR="00C575E7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BC46F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1976D1" w:rsidRPr="00BC46FA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76D1" w:rsidRPr="00A838DA" w:rsidRDefault="001976D1" w:rsidP="001976D1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1976D1" w:rsidRPr="00A838DA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(5,00</w:t>
            </w:r>
            <w:r w:rsidR="00C575E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Pr="00A838DA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38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A838D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A838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ธันวาคม 25</w:t>
            </w:r>
            <w:r w:rsidRPr="00A838DA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A838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A838DA" w:rsidRDefault="001976D1" w:rsidP="001976D1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dxa"/>
            <w:gridSpan w:val="2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A838DA" w:rsidRDefault="001976D1" w:rsidP="001976D1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66,303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A838DA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48,257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BC46FA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46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A838DA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29,067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A838DA" w:rsidRDefault="001976D1" w:rsidP="001976D1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A838DA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264,307</w:t>
            </w: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1976D1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1976D1" w:rsidRPr="00A838DA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976D1" w:rsidRPr="00A838DA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2" w:type="dxa"/>
            <w:gridSpan w:val="2"/>
            <w:vAlign w:val="bottom"/>
          </w:tcPr>
          <w:p w:rsidR="001976D1" w:rsidRPr="00A838DA" w:rsidRDefault="001976D1" w:rsidP="001976D1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976D1" w:rsidRPr="00A838DA" w:rsidRDefault="001976D1" w:rsidP="001976D1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976D1" w:rsidRPr="00A838DA" w:rsidRDefault="001976D1" w:rsidP="001976D1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976D1" w:rsidRPr="00A838DA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A838DA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A838DA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A838DA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76D1" w:rsidRPr="00A838DA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1976D1" w:rsidRPr="00A838DA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Pr="002A7705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  <w:p w:rsidR="001976D1" w:rsidRPr="002A7705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" w:type="dxa"/>
            <w:gridSpan w:val="2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2A7705" w:rsidRDefault="001976D1" w:rsidP="001976D1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Pr="002A7705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35,818</w:t>
            </w:r>
          </w:p>
        </w:tc>
        <w:tc>
          <w:tcPr>
            <w:tcW w:w="522" w:type="dxa"/>
            <w:gridSpan w:val="2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2A7705" w:rsidRDefault="001976D1" w:rsidP="001976D1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161,174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231,501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12,861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97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441,795</w:t>
            </w: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Pr="002A7705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left" w:pos="774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-</w:t>
            </w:r>
          </w:p>
        </w:tc>
        <w:tc>
          <w:tcPr>
            <w:tcW w:w="522" w:type="dxa"/>
            <w:gridSpan w:val="2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-108"/>
                <w:tab w:val="left" w:pos="894"/>
                <w:tab w:val="left" w:pos="10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  -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15,440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15,770</w:t>
            </w: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Pr="002A7705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35,818</w:t>
            </w:r>
          </w:p>
        </w:tc>
        <w:tc>
          <w:tcPr>
            <w:tcW w:w="522" w:type="dxa"/>
            <w:gridSpan w:val="2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161,174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231,501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13,191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15,840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792"/>
              </w:tabs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457,565</w:t>
            </w:r>
          </w:p>
        </w:tc>
      </w:tr>
      <w:tr w:rsidR="001976D1" w:rsidRPr="002A7705" w:rsidTr="009F5903">
        <w:trPr>
          <w:cantSplit/>
          <w:trHeight w:val="188"/>
        </w:trPr>
        <w:tc>
          <w:tcPr>
            <w:tcW w:w="3222" w:type="dxa"/>
          </w:tcPr>
          <w:p w:rsidR="001976D1" w:rsidRPr="00012CBF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1976D1" w:rsidRPr="00012CBF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522" w:type="dxa"/>
            <w:gridSpan w:val="2"/>
            <w:vAlign w:val="bottom"/>
          </w:tcPr>
          <w:p w:rsidR="001976D1" w:rsidRPr="00012CBF" w:rsidRDefault="001976D1" w:rsidP="001976D1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1976D1" w:rsidRPr="00012CBF" w:rsidRDefault="001976D1" w:rsidP="001976D1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976D1" w:rsidRPr="00012CBF" w:rsidRDefault="001976D1" w:rsidP="001976D1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1976D1" w:rsidRPr="00012CBF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:rsidR="001976D1" w:rsidRPr="00012CBF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9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1976D1" w:rsidRPr="00012CBF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:rsidR="001976D1" w:rsidRPr="00012CBF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uto"/>
              <w:ind w:left="-79" w:right="-9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1976D1" w:rsidRPr="00012CBF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:rsidR="001976D1" w:rsidRPr="00012CBF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9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1976D1" w:rsidRPr="00012CBF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:rsidR="001976D1" w:rsidRPr="00012CBF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9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</w:tcPr>
          <w:p w:rsidR="001976D1" w:rsidRPr="00012CBF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Pr="002A7705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2" w:type="dxa"/>
            <w:gridSpan w:val="2"/>
            <w:vAlign w:val="bottom"/>
          </w:tcPr>
          <w:p w:rsidR="001976D1" w:rsidRPr="002A7705" w:rsidRDefault="001976D1" w:rsidP="001976D1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976D1" w:rsidRPr="002A7705" w:rsidRDefault="001976D1" w:rsidP="001976D1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976D1" w:rsidRPr="002A7705" w:rsidRDefault="001976D1" w:rsidP="001976D1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Pr="002A7705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1 มกราคม 25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2" w:type="dxa"/>
            <w:gridSpan w:val="2"/>
            <w:vAlign w:val="bottom"/>
          </w:tcPr>
          <w:p w:rsidR="001976D1" w:rsidRPr="002A7705" w:rsidRDefault="001976D1" w:rsidP="001976D1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976D1" w:rsidRPr="002A7705" w:rsidRDefault="001976D1" w:rsidP="001976D1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976D1" w:rsidRPr="002A7705" w:rsidRDefault="001976D1" w:rsidP="001976D1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Pr="002A7705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79,805</w:t>
            </w:r>
          </w:p>
        </w:tc>
        <w:tc>
          <w:tcPr>
            <w:tcW w:w="522" w:type="dxa"/>
            <w:gridSpan w:val="2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2A7705" w:rsidRDefault="001976D1" w:rsidP="001976D1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156,359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218,789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10,704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321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2A7705" w:rsidRDefault="001976D1" w:rsidP="001976D1">
            <w:pPr>
              <w:pStyle w:val="a3"/>
              <w:tabs>
                <w:tab w:val="decimal" w:pos="97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54,547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520,525</w:t>
            </w: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Pr="002A7705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left" w:pos="82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-</w:t>
            </w:r>
          </w:p>
        </w:tc>
        <w:tc>
          <w:tcPr>
            <w:tcW w:w="522" w:type="dxa"/>
            <w:gridSpan w:val="2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94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-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20,970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21,200</w:t>
            </w: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Pr="002A7705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79,805</w:t>
            </w:r>
          </w:p>
        </w:tc>
        <w:tc>
          <w:tcPr>
            <w:tcW w:w="522" w:type="dxa"/>
            <w:gridSpan w:val="2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156,359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218,789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10,934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21,291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792"/>
              </w:tabs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54,547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541,725</w:t>
            </w: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Pr="00012CBF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1976D1" w:rsidRPr="00012CBF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522" w:type="dxa"/>
            <w:gridSpan w:val="2"/>
            <w:vAlign w:val="bottom"/>
          </w:tcPr>
          <w:p w:rsidR="001976D1" w:rsidRPr="00012CBF" w:rsidRDefault="001976D1" w:rsidP="001976D1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1976D1" w:rsidRPr="00012CBF" w:rsidRDefault="001976D1" w:rsidP="001976D1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976D1" w:rsidRPr="00012CBF" w:rsidRDefault="001976D1" w:rsidP="001976D1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1976D1" w:rsidRPr="00012CBF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:rsidR="001976D1" w:rsidRPr="00012CBF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9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1976D1" w:rsidRPr="00012CBF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:rsidR="001976D1" w:rsidRPr="00012CBF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uto"/>
              <w:ind w:left="-79" w:right="-9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1976D1" w:rsidRPr="00012CBF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:rsidR="001976D1" w:rsidRPr="00012CBF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9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1976D1" w:rsidRPr="00012CBF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:rsidR="001976D1" w:rsidRPr="00012CBF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9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</w:tcPr>
          <w:p w:rsidR="001976D1" w:rsidRPr="00012CBF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Pr="002A7705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</w:tcPr>
          <w:p w:rsidR="001976D1" w:rsidRPr="00AD75CB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522" w:type="dxa"/>
            <w:gridSpan w:val="2"/>
            <w:vAlign w:val="bottom"/>
          </w:tcPr>
          <w:p w:rsidR="001976D1" w:rsidRPr="00AD75CB" w:rsidRDefault="001976D1" w:rsidP="001976D1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:rsidR="001976D1" w:rsidRPr="00AD75CB" w:rsidRDefault="001976D1" w:rsidP="001976D1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976D1" w:rsidRPr="00AD75CB" w:rsidRDefault="001976D1" w:rsidP="001976D1">
            <w:pPr>
              <w:pStyle w:val="a3"/>
              <w:tabs>
                <w:tab w:val="decimal" w:pos="97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:rsidR="001976D1" w:rsidRPr="00AD75CB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1976D1" w:rsidRPr="00AD75CB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:rsidR="001976D1" w:rsidRPr="00AD75CB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1976D1" w:rsidRPr="00AD75CB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1976D1" w:rsidRPr="00AD75CB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1976D1" w:rsidRPr="00AD75CB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1976D1" w:rsidRPr="00AD75CB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1976D1" w:rsidRPr="00AD75CB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</w:tcPr>
          <w:p w:rsidR="001976D1" w:rsidRPr="00AD75CB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Pr="002A7705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:rsidR="001976D1" w:rsidRPr="00EC75D2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75D2">
              <w:rPr>
                <w:rFonts w:ascii="Angsana New" w:hAnsi="Angsana New"/>
                <w:sz w:val="30"/>
                <w:szCs w:val="30"/>
                <w:lang w:val="en-US"/>
              </w:rPr>
              <w:t>35,81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522" w:type="dxa"/>
            <w:gridSpan w:val="2"/>
          </w:tcPr>
          <w:p w:rsidR="001976D1" w:rsidRPr="00EC75D2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EC75D2" w:rsidRDefault="001976D1" w:rsidP="001976D1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75D2">
              <w:rPr>
                <w:rFonts w:ascii="Angsana New" w:hAnsi="Angsana New"/>
                <w:sz w:val="30"/>
                <w:szCs w:val="30"/>
                <w:lang w:val="en-US"/>
              </w:rPr>
              <w:t>167,365</w:t>
            </w:r>
          </w:p>
        </w:tc>
        <w:tc>
          <w:tcPr>
            <w:tcW w:w="270" w:type="dxa"/>
          </w:tcPr>
          <w:p w:rsidR="001976D1" w:rsidRPr="00EC75D2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EC75D2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75D2">
              <w:rPr>
                <w:rFonts w:ascii="Angsana New" w:hAnsi="Angsana New"/>
                <w:sz w:val="30"/>
                <w:szCs w:val="30"/>
                <w:lang w:val="en-US"/>
              </w:rPr>
              <w:t>263,67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1976D1" w:rsidRPr="00EC75D2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76D1" w:rsidRPr="009F5903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</w:p>
        </w:tc>
        <w:tc>
          <w:tcPr>
            <w:tcW w:w="270" w:type="dxa"/>
          </w:tcPr>
          <w:p w:rsidR="001976D1" w:rsidRPr="009F5903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9F5903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/>
              </w:rPr>
              <w:t>9,7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</w:tcPr>
          <w:p w:rsidR="001976D1" w:rsidRPr="00EC75D2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76D1" w:rsidRPr="00EC75D2" w:rsidRDefault="001976D1" w:rsidP="001976D1">
            <w:pPr>
              <w:pStyle w:val="a3"/>
              <w:tabs>
                <w:tab w:val="decimal" w:pos="97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75D2">
              <w:rPr>
                <w:rFonts w:ascii="Angsana New" w:hAnsi="Angsana New"/>
                <w:sz w:val="30"/>
                <w:szCs w:val="30"/>
                <w:lang w:val="en-US"/>
              </w:rPr>
              <w:t>18,619</w:t>
            </w:r>
          </w:p>
        </w:tc>
        <w:tc>
          <w:tcPr>
            <w:tcW w:w="270" w:type="dxa"/>
          </w:tcPr>
          <w:p w:rsidR="001976D1" w:rsidRPr="00AD75CB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</w:tcPr>
          <w:p w:rsidR="001976D1" w:rsidRPr="00AD75CB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/>
              </w:rPr>
              <w:t>502,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Pr="002A7705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76D1" w:rsidRPr="0012434B" w:rsidRDefault="001976D1" w:rsidP="001976D1">
            <w:pPr>
              <w:pStyle w:val="a3"/>
              <w:tabs>
                <w:tab w:val="left" w:pos="113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-</w:t>
            </w:r>
          </w:p>
        </w:tc>
        <w:tc>
          <w:tcPr>
            <w:tcW w:w="522" w:type="dxa"/>
            <w:gridSpan w:val="2"/>
          </w:tcPr>
          <w:p w:rsidR="001976D1" w:rsidRPr="0012434B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6D1" w:rsidRPr="0012434B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43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12434B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76D1" w:rsidRPr="0012434B" w:rsidRDefault="001976D1" w:rsidP="001976D1">
            <w:pPr>
              <w:pStyle w:val="a3"/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43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12434B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6D1" w:rsidRPr="009F5903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</w:p>
        </w:tc>
        <w:tc>
          <w:tcPr>
            <w:tcW w:w="270" w:type="dxa"/>
          </w:tcPr>
          <w:p w:rsidR="001976D1" w:rsidRPr="009F5903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76D1" w:rsidRPr="009F5903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/>
              </w:rPr>
              <w:t>14,904</w:t>
            </w:r>
          </w:p>
        </w:tc>
        <w:tc>
          <w:tcPr>
            <w:tcW w:w="270" w:type="dxa"/>
          </w:tcPr>
          <w:p w:rsidR="001976D1" w:rsidRPr="0012434B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76D1" w:rsidRPr="0012434B" w:rsidRDefault="001976D1" w:rsidP="001976D1">
            <w:pPr>
              <w:pStyle w:val="a3"/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43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76D1" w:rsidRPr="0012434B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1976D1" w:rsidRPr="0012434B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15,034</w:t>
            </w:r>
          </w:p>
        </w:tc>
      </w:tr>
      <w:tr w:rsidR="001976D1" w:rsidRPr="002A7705" w:rsidTr="009F5903">
        <w:trPr>
          <w:cantSplit/>
        </w:trPr>
        <w:tc>
          <w:tcPr>
            <w:tcW w:w="3222" w:type="dxa"/>
          </w:tcPr>
          <w:p w:rsidR="001976D1" w:rsidRPr="002A7705" w:rsidRDefault="001976D1" w:rsidP="0019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35,818</w:t>
            </w:r>
          </w:p>
        </w:tc>
        <w:tc>
          <w:tcPr>
            <w:tcW w:w="522" w:type="dxa"/>
            <w:gridSpan w:val="2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15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167,365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263,672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7,622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  <w:tab w:val="decimal" w:pos="924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24,682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792"/>
              </w:tabs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18,619</w:t>
            </w:r>
          </w:p>
        </w:tc>
        <w:tc>
          <w:tcPr>
            <w:tcW w:w="270" w:type="dxa"/>
          </w:tcPr>
          <w:p w:rsidR="001976D1" w:rsidRPr="002A7705" w:rsidRDefault="001976D1" w:rsidP="001976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1976D1" w:rsidRPr="002A7705" w:rsidRDefault="001976D1" w:rsidP="001976D1">
            <w:pPr>
              <w:pStyle w:val="a3"/>
              <w:tabs>
                <w:tab w:val="decimal" w:pos="106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517,778</w:t>
            </w:r>
          </w:p>
        </w:tc>
      </w:tr>
    </w:tbl>
    <w:p w:rsidR="0076588D" w:rsidRPr="002A7705" w:rsidRDefault="0076588D" w:rsidP="00F97F96">
      <w:pPr>
        <w:rPr>
          <w:rFonts w:ascii="Angsana New" w:hAnsi="Angsana New"/>
          <w:sz w:val="30"/>
          <w:szCs w:val="30"/>
        </w:rPr>
        <w:sectPr w:rsidR="0076588D" w:rsidRPr="002A7705" w:rsidSect="00207DE2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type w:val="nextColumn"/>
          <w:pgSz w:w="16834" w:h="11909" w:orient="landscape" w:code="9"/>
          <w:pgMar w:top="691" w:right="1152" w:bottom="576" w:left="1152" w:header="720" w:footer="528" w:gutter="0"/>
          <w:cols w:space="720"/>
        </w:sectPr>
      </w:pPr>
    </w:p>
    <w:p w:rsidR="00207DE2" w:rsidRPr="002A7705" w:rsidRDefault="00207DE2" w:rsidP="000077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lastRenderedPageBreak/>
        <w:t>ราคาทรัพย์สินของบริษัท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แต่ยังคงใช้งานจนถึงวันที่ 31 ธันวาคม 25</w:t>
      </w:r>
      <w:r w:rsidR="00B75284" w:rsidRPr="002A7705">
        <w:rPr>
          <w:rFonts w:ascii="Angsana New" w:hAnsi="Angsana New"/>
          <w:sz w:val="30"/>
          <w:szCs w:val="30"/>
        </w:rPr>
        <w:t>6</w:t>
      </w:r>
      <w:r w:rsidR="00063BB5">
        <w:rPr>
          <w:rFonts w:ascii="Angsana New" w:hAnsi="Angsana New" w:hint="cs"/>
          <w:sz w:val="30"/>
          <w:szCs w:val="30"/>
          <w:cs/>
        </w:rPr>
        <w:t>2</w:t>
      </w:r>
      <w:r w:rsidR="006908DE">
        <w:rPr>
          <w:rFonts w:ascii="Angsana New" w:hAnsi="Angsana New"/>
          <w:sz w:val="30"/>
          <w:szCs w:val="30"/>
          <w:cs/>
        </w:rPr>
        <w:t xml:space="preserve"> มี</w:t>
      </w:r>
      <w:r w:rsidR="006908DE" w:rsidRPr="00DE74BD">
        <w:rPr>
          <w:rFonts w:ascii="Angsana New" w:hAnsi="Angsana New"/>
          <w:sz w:val="30"/>
          <w:szCs w:val="30"/>
          <w:cs/>
        </w:rPr>
        <w:t>จำนวน</w:t>
      </w:r>
      <w:r w:rsidR="002D38E7" w:rsidRPr="00DE74BD">
        <w:rPr>
          <w:rFonts w:ascii="Angsana New" w:hAnsi="Angsana New"/>
          <w:sz w:val="30"/>
          <w:szCs w:val="30"/>
        </w:rPr>
        <w:t xml:space="preserve"> </w:t>
      </w:r>
      <w:r w:rsidR="004F164B">
        <w:rPr>
          <w:rFonts w:ascii="Angsana New" w:hAnsi="Angsana New"/>
          <w:sz w:val="30"/>
          <w:szCs w:val="30"/>
        </w:rPr>
        <w:t>107.0</w:t>
      </w:r>
      <w:r w:rsidR="00AB698E" w:rsidRPr="00DE74BD">
        <w:rPr>
          <w:rFonts w:ascii="Angsana New" w:hAnsi="Angsana New"/>
          <w:sz w:val="30"/>
          <w:szCs w:val="30"/>
        </w:rPr>
        <w:t xml:space="preserve"> </w:t>
      </w:r>
      <w:r w:rsidR="00AB698E" w:rsidRPr="00DE74BD">
        <w:rPr>
          <w:rFonts w:ascii="Angsana New" w:hAnsi="Angsana New"/>
          <w:sz w:val="30"/>
          <w:szCs w:val="30"/>
          <w:cs/>
        </w:rPr>
        <w:t>ล้</w:t>
      </w:r>
      <w:r w:rsidRPr="00DE74BD">
        <w:rPr>
          <w:rFonts w:ascii="Angsana New" w:hAnsi="Angsana New"/>
          <w:sz w:val="30"/>
          <w:szCs w:val="30"/>
          <w:cs/>
        </w:rPr>
        <w:t>าน</w:t>
      </w:r>
      <w:r w:rsidRPr="002A7705">
        <w:rPr>
          <w:rFonts w:ascii="Angsana New" w:hAnsi="Angsana New"/>
          <w:sz w:val="30"/>
          <w:szCs w:val="30"/>
          <w:cs/>
        </w:rPr>
        <w:t xml:space="preserve">บาท </w:t>
      </w:r>
      <w:r w:rsidR="002D38E7">
        <w:rPr>
          <w:rFonts w:ascii="Angsana New" w:hAnsi="Angsana New"/>
          <w:i/>
          <w:iCs/>
          <w:sz w:val="30"/>
          <w:szCs w:val="30"/>
          <w:cs/>
        </w:rPr>
        <w:t>(25</w:t>
      </w:r>
      <w:r w:rsidR="002D38E7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063BB5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2A7705">
        <w:rPr>
          <w:rFonts w:ascii="Angsana New" w:hAnsi="Angsana New"/>
          <w:i/>
          <w:iCs/>
          <w:sz w:val="30"/>
          <w:szCs w:val="30"/>
        </w:rPr>
        <w:t xml:space="preserve">: </w:t>
      </w:r>
      <w:r w:rsidR="00063BB5">
        <w:rPr>
          <w:rFonts w:ascii="Angsana New" w:hAnsi="Angsana New" w:hint="cs"/>
          <w:i/>
          <w:iCs/>
          <w:sz w:val="30"/>
          <w:szCs w:val="30"/>
          <w:cs/>
        </w:rPr>
        <w:t>108.84</w:t>
      </w:r>
      <w:r w:rsidRPr="002A7705">
        <w:rPr>
          <w:rFonts w:ascii="Angsana New" w:hAnsi="Angsana New"/>
          <w:i/>
          <w:iCs/>
          <w:sz w:val="30"/>
          <w:szCs w:val="30"/>
        </w:rPr>
        <w:t xml:space="preserve"> </w:t>
      </w:r>
      <w:r w:rsidRPr="002A770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207DE2" w:rsidRPr="007006D6" w:rsidRDefault="00207DE2" w:rsidP="000077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4038B8" w:rsidRPr="002A7705" w:rsidRDefault="004038B8" w:rsidP="000077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207DE2" w:rsidRPr="007006D6" w:rsidRDefault="00207DE2" w:rsidP="000077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4038B8" w:rsidRDefault="00A62A81" w:rsidP="000077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ณ วันที่ 31 ธันวาคม 25</w:t>
      </w:r>
      <w:r w:rsidR="002D38E7">
        <w:rPr>
          <w:rFonts w:ascii="Angsana New" w:hAnsi="Angsana New"/>
          <w:sz w:val="30"/>
          <w:szCs w:val="30"/>
        </w:rPr>
        <w:t>6</w:t>
      </w:r>
      <w:r w:rsidR="00063BB5">
        <w:rPr>
          <w:rFonts w:ascii="Angsana New" w:hAnsi="Angsana New" w:hint="cs"/>
          <w:sz w:val="30"/>
          <w:szCs w:val="30"/>
          <w:cs/>
        </w:rPr>
        <w:t>2</w:t>
      </w:r>
      <w:r w:rsidR="004038B8" w:rsidRPr="002A7705">
        <w:rPr>
          <w:rFonts w:ascii="Angsana New" w:hAnsi="Angsana New"/>
          <w:sz w:val="30"/>
          <w:szCs w:val="30"/>
          <w:cs/>
        </w:rPr>
        <w:t xml:space="preserve"> ทรัพย์ส</w:t>
      </w:r>
      <w:r w:rsidR="00751524" w:rsidRPr="002A7705">
        <w:rPr>
          <w:rFonts w:ascii="Angsana New" w:hAnsi="Angsana New"/>
          <w:sz w:val="30"/>
          <w:szCs w:val="30"/>
          <w:cs/>
        </w:rPr>
        <w:t>ินของบริษัทมูลค่า</w:t>
      </w:r>
      <w:r w:rsidR="00751524" w:rsidRPr="009F5903">
        <w:rPr>
          <w:rFonts w:ascii="Angsana New" w:hAnsi="Angsana New"/>
          <w:sz w:val="30"/>
          <w:szCs w:val="30"/>
          <w:cs/>
        </w:rPr>
        <w:t xml:space="preserve">ตามบัญชีจำนวน </w:t>
      </w:r>
      <w:r w:rsidR="00A83E0E" w:rsidRPr="009F5903">
        <w:rPr>
          <w:rFonts w:ascii="Angsana New" w:hAnsi="Angsana New"/>
          <w:sz w:val="30"/>
          <w:szCs w:val="30"/>
        </w:rPr>
        <w:t>2</w:t>
      </w:r>
      <w:r w:rsidR="0026171B">
        <w:rPr>
          <w:rFonts w:ascii="Angsana New" w:hAnsi="Angsana New"/>
          <w:sz w:val="30"/>
          <w:szCs w:val="30"/>
        </w:rPr>
        <w:t>09.87</w:t>
      </w:r>
      <w:r w:rsidR="00E6426E" w:rsidRPr="009F5903">
        <w:rPr>
          <w:rFonts w:ascii="Angsana New" w:hAnsi="Angsana New"/>
          <w:sz w:val="30"/>
          <w:szCs w:val="30"/>
        </w:rPr>
        <w:t xml:space="preserve"> </w:t>
      </w:r>
      <w:r w:rsidR="004038B8" w:rsidRPr="009F5903">
        <w:rPr>
          <w:rFonts w:ascii="Angsana New" w:hAnsi="Angsana New"/>
          <w:sz w:val="30"/>
          <w:szCs w:val="30"/>
          <w:cs/>
        </w:rPr>
        <w:t>ล้านบาท</w:t>
      </w:r>
      <w:r w:rsidR="004038B8" w:rsidRPr="002A7705">
        <w:rPr>
          <w:rFonts w:ascii="Angsana New" w:hAnsi="Angsana New"/>
          <w:sz w:val="30"/>
          <w:szCs w:val="30"/>
        </w:rPr>
        <w:t xml:space="preserve"> </w:t>
      </w:r>
      <w:r w:rsidR="004038B8" w:rsidRPr="002A7705">
        <w:rPr>
          <w:rFonts w:ascii="Angsana New" w:hAnsi="Angsana New"/>
          <w:i/>
          <w:iCs/>
          <w:sz w:val="30"/>
          <w:szCs w:val="30"/>
          <w:cs/>
        </w:rPr>
        <w:t>(</w:t>
      </w:r>
      <w:r w:rsidR="002D38E7">
        <w:rPr>
          <w:rFonts w:ascii="Angsana New" w:hAnsi="Angsana New"/>
          <w:i/>
          <w:iCs/>
          <w:sz w:val="30"/>
          <w:szCs w:val="30"/>
        </w:rPr>
        <w:t>256</w:t>
      </w:r>
      <w:r w:rsidR="00063BB5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4038B8" w:rsidRPr="002A7705">
        <w:rPr>
          <w:rFonts w:ascii="Angsana New" w:hAnsi="Angsana New"/>
          <w:i/>
          <w:iCs/>
          <w:sz w:val="30"/>
          <w:szCs w:val="30"/>
        </w:rPr>
        <w:t>:</w:t>
      </w:r>
      <w:r w:rsidR="00063BB5">
        <w:rPr>
          <w:rFonts w:ascii="Angsana New" w:hAnsi="Angsana New" w:hint="cs"/>
          <w:i/>
          <w:iCs/>
          <w:sz w:val="30"/>
          <w:szCs w:val="30"/>
          <w:cs/>
        </w:rPr>
        <w:t>191.19</w:t>
      </w:r>
      <w:r w:rsidR="004038B8" w:rsidRPr="002A7705">
        <w:rPr>
          <w:rFonts w:ascii="Angsana New" w:hAnsi="Angsana New"/>
          <w:i/>
          <w:iCs/>
          <w:sz w:val="30"/>
          <w:szCs w:val="30"/>
        </w:rPr>
        <w:t xml:space="preserve"> </w:t>
      </w:r>
      <w:r w:rsidR="004038B8" w:rsidRPr="002A770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4038B8" w:rsidRPr="002A7705">
        <w:rPr>
          <w:rFonts w:ascii="Angsana New" w:hAnsi="Angsana New"/>
          <w:sz w:val="30"/>
          <w:szCs w:val="30"/>
        </w:rPr>
        <w:t xml:space="preserve"> </w:t>
      </w:r>
      <w:r w:rsidR="00751524" w:rsidRPr="002A7705">
        <w:rPr>
          <w:rFonts w:ascii="Angsana New" w:hAnsi="Angsana New"/>
          <w:sz w:val="30"/>
          <w:szCs w:val="30"/>
        </w:rPr>
        <w:br/>
      </w:r>
      <w:r w:rsidR="004038B8" w:rsidRPr="002A7705">
        <w:rPr>
          <w:rFonts w:ascii="Angsana New" w:hAnsi="Angsana New"/>
          <w:sz w:val="30"/>
          <w:szCs w:val="30"/>
          <w:cs/>
        </w:rPr>
        <w:t>ได้</w:t>
      </w:r>
      <w:r w:rsidR="0057390B" w:rsidRPr="002A7705">
        <w:rPr>
          <w:rFonts w:ascii="Angsana New" w:hAnsi="Angsana New"/>
          <w:sz w:val="30"/>
          <w:szCs w:val="30"/>
          <w:cs/>
        </w:rPr>
        <w:t>ใช้</w:t>
      </w:r>
      <w:r w:rsidR="004038B8" w:rsidRPr="002A7705">
        <w:rPr>
          <w:rFonts w:ascii="Angsana New" w:hAnsi="Angsana New"/>
          <w:sz w:val="30"/>
          <w:szCs w:val="30"/>
          <w:cs/>
        </w:rPr>
        <w:t>เป็นหลักประกันเงินกู้ยืม</w:t>
      </w:r>
      <w:r w:rsidR="00A46B55" w:rsidRPr="002A7705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4038B8" w:rsidRPr="002A7705">
        <w:rPr>
          <w:rFonts w:ascii="Angsana New" w:hAnsi="Angsana New"/>
          <w:sz w:val="30"/>
          <w:szCs w:val="30"/>
          <w:cs/>
        </w:rPr>
        <w:t xml:space="preserve"> (ดูหมายเหตุ </w:t>
      </w:r>
      <w:r w:rsidR="002926E1" w:rsidRPr="002A7705">
        <w:rPr>
          <w:rFonts w:ascii="Angsana New" w:hAnsi="Angsana New"/>
          <w:sz w:val="30"/>
          <w:szCs w:val="30"/>
        </w:rPr>
        <w:t>1</w:t>
      </w:r>
      <w:r w:rsidR="002D269A">
        <w:rPr>
          <w:rFonts w:ascii="Angsana New" w:hAnsi="Angsana New"/>
          <w:sz w:val="30"/>
          <w:szCs w:val="30"/>
        </w:rPr>
        <w:t>2</w:t>
      </w:r>
      <w:r w:rsidR="004038B8" w:rsidRPr="002A7705">
        <w:rPr>
          <w:rFonts w:ascii="Angsana New" w:hAnsi="Angsana New"/>
          <w:sz w:val="30"/>
          <w:szCs w:val="30"/>
          <w:cs/>
        </w:rPr>
        <w:t>)</w:t>
      </w:r>
    </w:p>
    <w:p w:rsidR="00C206BA" w:rsidRPr="007006D6" w:rsidRDefault="00C206BA" w:rsidP="000077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FF5B34" w:rsidRPr="00007703" w:rsidRDefault="00FF5B34" w:rsidP="007075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Cordia New"/>
          <w:sz w:val="2"/>
          <w:szCs w:val="2"/>
          <w:cs/>
        </w:rPr>
      </w:pPr>
    </w:p>
    <w:p w:rsidR="00AF6A35" w:rsidRPr="007006D6" w:rsidRDefault="00AF6A35" w:rsidP="0012434B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10"/>
          <w:szCs w:val="10"/>
          <w:lang w:val="th-TH"/>
        </w:rPr>
      </w:pPr>
      <w:r w:rsidRPr="00764D9E">
        <w:rPr>
          <w:rFonts w:ascii="Angsana New" w:hAnsi="Angsana New" w:cs="Angsana New"/>
          <w:sz w:val="30"/>
          <w:szCs w:val="30"/>
          <w:cs/>
          <w:lang w:val="th-TH"/>
        </w:rPr>
        <w:t>สินทรัพย์ไม่มีตัวตน</w:t>
      </w:r>
    </w:p>
    <w:p w:rsidR="009F5903" w:rsidRPr="007006D6" w:rsidRDefault="009F5903" w:rsidP="009F5903">
      <w:pPr>
        <w:rPr>
          <w:sz w:val="2"/>
          <w:szCs w:val="2"/>
          <w:lang w:val="th-TH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260"/>
        <w:gridCol w:w="180"/>
        <w:gridCol w:w="1260"/>
        <w:gridCol w:w="270"/>
        <w:gridCol w:w="1260"/>
      </w:tblGrid>
      <w:tr w:rsidR="00310B31" w:rsidRPr="002A7705" w:rsidTr="0082253D">
        <w:trPr>
          <w:cantSplit/>
          <w:trHeight w:val="254"/>
          <w:tblHeader/>
        </w:trPr>
        <w:tc>
          <w:tcPr>
            <w:tcW w:w="4950" w:type="dxa"/>
          </w:tcPr>
          <w:p w:rsidR="00310B31" w:rsidRPr="00184CCA" w:rsidRDefault="00310B31" w:rsidP="0031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84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โปรแกรม</w:t>
            </w:r>
          </w:p>
        </w:tc>
        <w:tc>
          <w:tcPr>
            <w:tcW w:w="270" w:type="dxa"/>
          </w:tcPr>
          <w:p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310B31" w:rsidRPr="002A7705" w:rsidTr="00310B31">
        <w:trPr>
          <w:cantSplit/>
          <w:tblHeader/>
        </w:trPr>
        <w:tc>
          <w:tcPr>
            <w:tcW w:w="4950" w:type="dxa"/>
          </w:tcPr>
          <w:p w:rsidR="00310B31" w:rsidRPr="00184CCA" w:rsidRDefault="00310B31" w:rsidP="0031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84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โปรแกรม</w:t>
            </w:r>
          </w:p>
        </w:tc>
        <w:tc>
          <w:tcPr>
            <w:tcW w:w="180" w:type="dxa"/>
          </w:tcPr>
          <w:p w:rsidR="00310B31" w:rsidRPr="00184CCA" w:rsidRDefault="00310B31" w:rsidP="0096289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84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คอมพิวเตอร์</w:t>
            </w:r>
          </w:p>
        </w:tc>
        <w:tc>
          <w:tcPr>
            <w:tcW w:w="270" w:type="dxa"/>
          </w:tcPr>
          <w:p w:rsidR="00310B31" w:rsidRPr="00184CCA" w:rsidRDefault="00310B31" w:rsidP="0096289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10B31" w:rsidRPr="00184CCA" w:rsidRDefault="00310B31" w:rsidP="0096289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0B31" w:rsidRPr="002A7705" w:rsidTr="00310B31">
        <w:trPr>
          <w:cantSplit/>
          <w:tblHeader/>
        </w:trPr>
        <w:tc>
          <w:tcPr>
            <w:tcW w:w="4950" w:type="dxa"/>
          </w:tcPr>
          <w:p w:rsidR="00310B31" w:rsidRPr="00184CCA" w:rsidRDefault="00310B31" w:rsidP="0031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84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คอมพิวเตอร์</w:t>
            </w:r>
          </w:p>
        </w:tc>
        <w:tc>
          <w:tcPr>
            <w:tcW w:w="180" w:type="dxa"/>
          </w:tcPr>
          <w:p w:rsidR="00310B31" w:rsidRPr="00184CCA" w:rsidRDefault="00310B31" w:rsidP="0096289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10B31" w:rsidRPr="00184CCA" w:rsidRDefault="00310B31" w:rsidP="0096289D">
            <w:pPr>
              <w:pStyle w:val="acctcolumnheading"/>
              <w:spacing w:after="0" w:line="240" w:lineRule="auto"/>
              <w:ind w:left="-97" w:right="-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84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ระหว่างติดตั้ง</w:t>
            </w:r>
          </w:p>
        </w:tc>
        <w:tc>
          <w:tcPr>
            <w:tcW w:w="270" w:type="dxa"/>
          </w:tcPr>
          <w:p w:rsidR="00310B31" w:rsidRPr="00184CCA" w:rsidRDefault="00310B31" w:rsidP="0096289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10B31" w:rsidRPr="00184CCA" w:rsidRDefault="00310B31" w:rsidP="0096289D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4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10B31" w:rsidRPr="002A7705" w:rsidTr="00C877F1">
        <w:trPr>
          <w:cantSplit/>
          <w:trHeight w:val="353"/>
          <w:tblHeader/>
        </w:trPr>
        <w:tc>
          <w:tcPr>
            <w:tcW w:w="4950" w:type="dxa"/>
          </w:tcPr>
          <w:p w:rsidR="00310B31" w:rsidRPr="002E4631" w:rsidRDefault="00310B31" w:rsidP="00310B31">
            <w:pPr>
              <w:pStyle w:val="Nomal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0" w:type="dxa"/>
            <w:gridSpan w:val="5"/>
          </w:tcPr>
          <w:p w:rsidR="00310B31" w:rsidRPr="00007703" w:rsidRDefault="00310B31" w:rsidP="0096289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</w:pPr>
            <w:r w:rsidRPr="00007703"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007703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พันบาท</w:t>
            </w:r>
            <w:r w:rsidRPr="00007703"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  <w:t>)</w:t>
            </w:r>
          </w:p>
        </w:tc>
      </w:tr>
      <w:tr w:rsidR="00310B31" w:rsidRPr="002A7705" w:rsidTr="00310B31">
        <w:trPr>
          <w:cantSplit/>
        </w:trPr>
        <w:tc>
          <w:tcPr>
            <w:tcW w:w="4950" w:type="dxa"/>
          </w:tcPr>
          <w:p w:rsidR="00310B31" w:rsidRPr="002A7705" w:rsidRDefault="00310B31" w:rsidP="00310B31">
            <w:pPr>
              <w:pStyle w:val="Nomal"/>
              <w:rPr>
                <w:b/>
                <w:bCs/>
                <w:i/>
                <w:iCs/>
                <w:sz w:val="30"/>
                <w:szCs w:val="30"/>
              </w:rPr>
            </w:pPr>
            <w:r w:rsidRPr="002A7705">
              <w:rPr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:rsidR="00310B31" w:rsidRPr="002A7705" w:rsidRDefault="00310B31" w:rsidP="0096289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10B31" w:rsidRPr="002A7705" w:rsidRDefault="00310B31" w:rsidP="0096289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10B31" w:rsidRPr="002A7705" w:rsidRDefault="00310B31" w:rsidP="0096289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0B31" w:rsidRPr="002A7705" w:rsidRDefault="00310B31" w:rsidP="0096289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10B31" w:rsidRPr="002A7705" w:rsidRDefault="00310B31" w:rsidP="0096289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3BB5" w:rsidRPr="00063BB5" w:rsidTr="00310B31">
        <w:trPr>
          <w:cantSplit/>
        </w:trPr>
        <w:tc>
          <w:tcPr>
            <w:tcW w:w="4950" w:type="dxa"/>
          </w:tcPr>
          <w:p w:rsidR="00063BB5" w:rsidRPr="002A7705" w:rsidRDefault="00063BB5" w:rsidP="00063BB5">
            <w:pPr>
              <w:pStyle w:val="Nomal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ณ วันที่ 1 มกราคม 25</w:t>
            </w:r>
            <w:r>
              <w:rPr>
                <w:sz w:val="30"/>
                <w:szCs w:val="30"/>
              </w:rPr>
              <w:t>6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</w:tcPr>
          <w:p w:rsidR="00063BB5" w:rsidRPr="00063BB5" w:rsidRDefault="00063BB5" w:rsidP="00063BB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63BB5">
              <w:rPr>
                <w:rFonts w:ascii="Angsana New" w:hAnsi="Angsana New"/>
                <w:sz w:val="30"/>
                <w:szCs w:val="30"/>
              </w:rPr>
              <w:t>9,701</w:t>
            </w:r>
          </w:p>
        </w:tc>
        <w:tc>
          <w:tcPr>
            <w:tcW w:w="180" w:type="dxa"/>
          </w:tcPr>
          <w:p w:rsidR="00063BB5" w:rsidRPr="00063BB5" w:rsidRDefault="00063BB5" w:rsidP="00063BB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63BB5" w:rsidRPr="00063BB5" w:rsidRDefault="00063BB5" w:rsidP="00063BB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63BB5">
              <w:rPr>
                <w:rFonts w:ascii="Angsana New" w:hAnsi="Angsana New"/>
                <w:sz w:val="30"/>
                <w:szCs w:val="30"/>
              </w:rPr>
              <w:t>4,879</w:t>
            </w:r>
          </w:p>
        </w:tc>
        <w:tc>
          <w:tcPr>
            <w:tcW w:w="270" w:type="dxa"/>
          </w:tcPr>
          <w:p w:rsidR="00063BB5" w:rsidRPr="00063BB5" w:rsidRDefault="00063BB5" w:rsidP="00063BB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63BB5" w:rsidRPr="00063BB5" w:rsidRDefault="00063BB5" w:rsidP="00063BB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63BB5">
              <w:rPr>
                <w:rFonts w:ascii="Angsana New" w:hAnsi="Angsana New"/>
                <w:sz w:val="30"/>
                <w:szCs w:val="30"/>
              </w:rPr>
              <w:t>14,580</w:t>
            </w:r>
          </w:p>
        </w:tc>
      </w:tr>
      <w:tr w:rsidR="00063BB5" w:rsidRPr="002A7705" w:rsidTr="00310B31">
        <w:trPr>
          <w:cantSplit/>
        </w:trPr>
        <w:tc>
          <w:tcPr>
            <w:tcW w:w="4950" w:type="dxa"/>
          </w:tcPr>
          <w:p w:rsidR="00063BB5" w:rsidRPr="00184B6F" w:rsidRDefault="00063BB5" w:rsidP="00063BB5">
            <w:pPr>
              <w:pStyle w:val="Nomal"/>
              <w:rPr>
                <w:color w:val="000000" w:themeColor="text1"/>
                <w:sz w:val="30"/>
                <w:szCs w:val="30"/>
                <w:cs/>
              </w:rPr>
            </w:pPr>
            <w:r w:rsidRPr="00184B6F">
              <w:rPr>
                <w:rFonts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063BB5" w:rsidRPr="00184B6F" w:rsidRDefault="00063BB5" w:rsidP="00063BB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84B6F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949</w:t>
            </w:r>
          </w:p>
        </w:tc>
        <w:tc>
          <w:tcPr>
            <w:tcW w:w="180" w:type="dxa"/>
          </w:tcPr>
          <w:p w:rsidR="00063BB5" w:rsidRPr="00184B6F" w:rsidRDefault="00063BB5" w:rsidP="00063BB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:rsidR="00063BB5" w:rsidRPr="00184B6F" w:rsidRDefault="00063BB5" w:rsidP="00063BB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84B6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2,324</w:t>
            </w:r>
          </w:p>
        </w:tc>
        <w:tc>
          <w:tcPr>
            <w:tcW w:w="270" w:type="dxa"/>
          </w:tcPr>
          <w:p w:rsidR="00063BB5" w:rsidRPr="00184B6F" w:rsidRDefault="00063BB5" w:rsidP="00063BB5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63BB5" w:rsidRPr="00184B6F" w:rsidRDefault="00063BB5" w:rsidP="00063BB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84B6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3,273</w:t>
            </w:r>
          </w:p>
        </w:tc>
      </w:tr>
      <w:tr w:rsidR="00DF695E" w:rsidRPr="002A7705" w:rsidTr="00310B31">
        <w:trPr>
          <w:cantSplit/>
        </w:trPr>
        <w:tc>
          <w:tcPr>
            <w:tcW w:w="4950" w:type="dxa"/>
          </w:tcPr>
          <w:p w:rsidR="00DF695E" w:rsidRPr="002A7705" w:rsidRDefault="00DF695E" w:rsidP="00DF695E">
            <w:pPr>
              <w:pStyle w:val="Nomal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b/>
                <w:bCs/>
                <w:sz w:val="30"/>
                <w:szCs w:val="30"/>
              </w:rPr>
              <w:t>6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1</w:t>
            </w:r>
            <w:r w:rsidRPr="002A7705">
              <w:rPr>
                <w:b/>
                <w:bCs/>
                <w:sz w:val="30"/>
                <w:szCs w:val="30"/>
              </w:rPr>
              <w:t xml:space="preserve"> </w:t>
            </w:r>
            <w:r w:rsidRPr="002A7705">
              <w:rPr>
                <w:b/>
                <w:bCs/>
                <w:sz w:val="30"/>
                <w:szCs w:val="30"/>
                <w:cs/>
              </w:rPr>
              <w:t>และ 1 มกราคม 25</w:t>
            </w:r>
            <w:r w:rsidRPr="002A7705">
              <w:rPr>
                <w:b/>
                <w:bCs/>
                <w:sz w:val="30"/>
                <w:szCs w:val="30"/>
              </w:rPr>
              <w:t>6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10,650</w:t>
            </w:r>
          </w:p>
        </w:tc>
        <w:tc>
          <w:tcPr>
            <w:tcW w:w="180" w:type="dxa"/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7,203</w:t>
            </w:r>
          </w:p>
        </w:tc>
        <w:tc>
          <w:tcPr>
            <w:tcW w:w="270" w:type="dxa"/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17,853</w:t>
            </w:r>
          </w:p>
        </w:tc>
      </w:tr>
      <w:tr w:rsidR="00DF695E" w:rsidRPr="002A7705" w:rsidTr="00CC7F3C">
        <w:trPr>
          <w:cantSplit/>
        </w:trPr>
        <w:tc>
          <w:tcPr>
            <w:tcW w:w="4950" w:type="dxa"/>
          </w:tcPr>
          <w:p w:rsidR="00DF695E" w:rsidRPr="002A7705" w:rsidRDefault="00DF695E" w:rsidP="00DF695E">
            <w:pPr>
              <w:pStyle w:val="Nomal"/>
              <w:rPr>
                <w:sz w:val="30"/>
                <w:szCs w:val="30"/>
                <w:cs/>
              </w:rPr>
            </w:pPr>
            <w:r w:rsidRPr="002A7705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DF695E" w:rsidRPr="009F5903" w:rsidRDefault="00E31779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/>
              </w:rPr>
              <w:t>1,0</w:t>
            </w:r>
            <w:r w:rsidR="004F164B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80" w:type="dxa"/>
          </w:tcPr>
          <w:p w:rsidR="00DF695E" w:rsidRPr="009F5903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F695E" w:rsidRPr="009F5903" w:rsidRDefault="001D784B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6B441D">
              <w:rPr>
                <w:rFonts w:ascii="Angsana New" w:hAnsi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70" w:type="dxa"/>
          </w:tcPr>
          <w:p w:rsidR="00DF695E" w:rsidRPr="009F5903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F695E" w:rsidRPr="009F5903" w:rsidRDefault="00E31779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F5903">
              <w:rPr>
                <w:rFonts w:ascii="Angsana New" w:hAnsi="Angsana New"/>
                <w:sz w:val="30"/>
                <w:szCs w:val="30"/>
              </w:rPr>
              <w:t>2</w:t>
            </w:r>
            <w:r w:rsidR="001D784B" w:rsidRPr="009F5903">
              <w:rPr>
                <w:rFonts w:ascii="Angsana New" w:hAnsi="Angsana New"/>
                <w:sz w:val="30"/>
                <w:szCs w:val="30"/>
              </w:rPr>
              <w:t>,2</w:t>
            </w:r>
            <w:r w:rsidR="004F164B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4F164B" w:rsidRPr="002A7705" w:rsidTr="00CC7F3C">
        <w:trPr>
          <w:cantSplit/>
        </w:trPr>
        <w:tc>
          <w:tcPr>
            <w:tcW w:w="4950" w:type="dxa"/>
          </w:tcPr>
          <w:p w:rsidR="004F164B" w:rsidRDefault="004F164B" w:rsidP="004F164B">
            <w:pPr>
              <w:pStyle w:val="Nomal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:rsidR="004F164B" w:rsidRPr="009F5903" w:rsidRDefault="004F164B" w:rsidP="004F16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180" w:type="dxa"/>
          </w:tcPr>
          <w:p w:rsidR="004F164B" w:rsidRPr="009F5903" w:rsidRDefault="004F164B" w:rsidP="004F164B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F164B" w:rsidRPr="009F5903" w:rsidRDefault="004F164B" w:rsidP="004F16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F5903">
              <w:rPr>
                <w:rFonts w:ascii="Angsana New" w:hAnsi="Angsana New"/>
                <w:sz w:val="30"/>
                <w:szCs w:val="30"/>
              </w:rPr>
              <w:t>(8,4</w:t>
            </w:r>
            <w:r>
              <w:rPr>
                <w:rFonts w:ascii="Angsana New" w:hAnsi="Angsana New"/>
                <w:sz w:val="30"/>
                <w:szCs w:val="30"/>
              </w:rPr>
              <w:t>02</w:t>
            </w:r>
            <w:r w:rsidRPr="009F590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F164B" w:rsidRPr="009F5903" w:rsidRDefault="004F164B" w:rsidP="004F164B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F164B" w:rsidRPr="009F5903" w:rsidRDefault="004F164B" w:rsidP="004F16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F590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270</w:t>
            </w:r>
            <w:r w:rsidRPr="009F59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F695E" w:rsidRPr="002A7705" w:rsidTr="00CC7F3C">
        <w:trPr>
          <w:cantSplit/>
        </w:trPr>
        <w:tc>
          <w:tcPr>
            <w:tcW w:w="4950" w:type="dxa"/>
          </w:tcPr>
          <w:p w:rsidR="00DF695E" w:rsidRPr="002A7705" w:rsidRDefault="00DF695E" w:rsidP="00DF695E">
            <w:pPr>
              <w:pStyle w:val="Nomal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:rsidR="00DF695E" w:rsidRPr="009F5903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F164B">
              <w:rPr>
                <w:rFonts w:ascii="Angsana New" w:hAnsi="Angsana New"/>
                <w:sz w:val="30"/>
                <w:szCs w:val="30"/>
                <w:lang w:val="en-US"/>
              </w:rPr>
              <w:t>6,743</w:t>
            </w:r>
            <w:r w:rsidRPr="009F590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DF695E" w:rsidRPr="009F5903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F695E" w:rsidRPr="009F5903" w:rsidRDefault="001D784B" w:rsidP="001D784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590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  -</w:t>
            </w:r>
          </w:p>
        </w:tc>
        <w:tc>
          <w:tcPr>
            <w:tcW w:w="270" w:type="dxa"/>
          </w:tcPr>
          <w:p w:rsidR="00DF695E" w:rsidRPr="009F5903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F695E" w:rsidRPr="009F5903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F5903">
              <w:rPr>
                <w:rFonts w:ascii="Angsana New" w:hAnsi="Angsana New"/>
                <w:sz w:val="30"/>
                <w:szCs w:val="30"/>
              </w:rPr>
              <w:t>(</w:t>
            </w:r>
            <w:r w:rsidR="004F164B">
              <w:rPr>
                <w:rFonts w:ascii="Angsana New" w:hAnsi="Angsana New"/>
                <w:sz w:val="30"/>
                <w:szCs w:val="30"/>
              </w:rPr>
              <w:t>6,743</w:t>
            </w:r>
            <w:r w:rsidRPr="009F590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F695E" w:rsidRPr="002A7705" w:rsidTr="00CC7F3C">
        <w:trPr>
          <w:cantSplit/>
        </w:trPr>
        <w:tc>
          <w:tcPr>
            <w:tcW w:w="4950" w:type="dxa"/>
          </w:tcPr>
          <w:p w:rsidR="00DF695E" w:rsidRPr="002A7705" w:rsidRDefault="00DF695E" w:rsidP="00DF695E">
            <w:pPr>
              <w:pStyle w:val="Nomal"/>
              <w:rPr>
                <w:b/>
                <w:bCs/>
                <w:sz w:val="30"/>
                <w:szCs w:val="30"/>
              </w:rPr>
            </w:pPr>
            <w:r w:rsidRPr="002A7705">
              <w:rPr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b/>
                <w:bCs/>
                <w:sz w:val="30"/>
                <w:szCs w:val="30"/>
              </w:rPr>
              <w:t>6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F695E" w:rsidRPr="009F5903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903"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9F5903" w:rsidRPr="009F5903">
              <w:rPr>
                <w:rFonts w:ascii="Angsana New" w:hAnsi="Angsana New"/>
                <w:b/>
                <w:bCs/>
                <w:sz w:val="30"/>
                <w:szCs w:val="30"/>
              </w:rPr>
              <w:t>049</w:t>
            </w:r>
          </w:p>
        </w:tc>
        <w:tc>
          <w:tcPr>
            <w:tcW w:w="180" w:type="dxa"/>
          </w:tcPr>
          <w:p w:rsidR="00DF695E" w:rsidRPr="009F5903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F695E" w:rsidRPr="009F5903" w:rsidRDefault="00DF695E" w:rsidP="00DF695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90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695E" w:rsidRPr="009F5903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695E" w:rsidRPr="009F5903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903"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9F5903" w:rsidRPr="009F5903">
              <w:rPr>
                <w:rFonts w:ascii="Angsana New" w:hAnsi="Angsana New"/>
                <w:b/>
                <w:bCs/>
                <w:sz w:val="30"/>
                <w:szCs w:val="30"/>
              </w:rPr>
              <w:t>049</w:t>
            </w:r>
          </w:p>
        </w:tc>
      </w:tr>
      <w:tr w:rsidR="00DF695E" w:rsidRPr="002A7705" w:rsidTr="001724CD">
        <w:trPr>
          <w:cantSplit/>
          <w:trHeight w:val="134"/>
        </w:trPr>
        <w:tc>
          <w:tcPr>
            <w:tcW w:w="4950" w:type="dxa"/>
          </w:tcPr>
          <w:p w:rsidR="00DF695E" w:rsidRPr="006F7DE6" w:rsidRDefault="00DF695E" w:rsidP="00DF695E">
            <w:pPr>
              <w:pStyle w:val="Nomal"/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DF695E" w:rsidRPr="006F7DE6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:rsidR="00DF695E" w:rsidRPr="006F7DE6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DF695E" w:rsidRPr="006F7DE6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DF695E" w:rsidRPr="006F7DE6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DF695E" w:rsidRPr="006F7DE6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F695E" w:rsidRPr="002A7705" w:rsidTr="00310B31">
        <w:trPr>
          <w:cantSplit/>
        </w:trPr>
        <w:tc>
          <w:tcPr>
            <w:tcW w:w="4950" w:type="dxa"/>
          </w:tcPr>
          <w:p w:rsidR="00DF695E" w:rsidRPr="002A7705" w:rsidRDefault="00DF695E" w:rsidP="00DF695E">
            <w:pPr>
              <w:pStyle w:val="Nomal"/>
              <w:rPr>
                <w:b/>
                <w:bCs/>
                <w:i/>
                <w:iCs/>
                <w:sz w:val="30"/>
                <w:szCs w:val="30"/>
              </w:rPr>
            </w:pPr>
            <w:r w:rsidRPr="002A7705">
              <w:rPr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  <w:r w:rsidRPr="002A7705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695E" w:rsidRPr="002A7705" w:rsidTr="00310B31">
        <w:trPr>
          <w:cantSplit/>
        </w:trPr>
        <w:tc>
          <w:tcPr>
            <w:tcW w:w="4950" w:type="dxa"/>
          </w:tcPr>
          <w:p w:rsidR="00DF695E" w:rsidRPr="002A7705" w:rsidRDefault="00DF695E" w:rsidP="00DF695E">
            <w:pPr>
              <w:pStyle w:val="Nomal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ณ วันที่ 1 มกราคม 25</w:t>
            </w:r>
            <w:r>
              <w:rPr>
                <w:sz w:val="30"/>
                <w:szCs w:val="30"/>
              </w:rPr>
              <w:t>6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</w:tcPr>
          <w:p w:rsidR="00DF695E" w:rsidRPr="00063BB5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BB5">
              <w:rPr>
                <w:rFonts w:ascii="Angsana New" w:hAnsi="Angsana New"/>
                <w:sz w:val="30"/>
                <w:szCs w:val="30"/>
                <w:lang w:val="en-US"/>
              </w:rPr>
              <w:t>5,248</w:t>
            </w:r>
          </w:p>
        </w:tc>
        <w:tc>
          <w:tcPr>
            <w:tcW w:w="180" w:type="dxa"/>
          </w:tcPr>
          <w:p w:rsidR="00DF695E" w:rsidRPr="00063BB5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F695E" w:rsidRPr="00063BB5" w:rsidRDefault="00DF695E" w:rsidP="00DF695E">
            <w:pPr>
              <w:pStyle w:val="acctfourfigures"/>
              <w:tabs>
                <w:tab w:val="clear" w:pos="765"/>
                <w:tab w:val="left" w:pos="73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B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  -</w:t>
            </w:r>
          </w:p>
        </w:tc>
        <w:tc>
          <w:tcPr>
            <w:tcW w:w="270" w:type="dxa"/>
          </w:tcPr>
          <w:p w:rsidR="00DF695E" w:rsidRPr="00063BB5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F695E" w:rsidRPr="00063BB5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63BB5">
              <w:rPr>
                <w:rFonts w:ascii="Angsana New" w:hAnsi="Angsana New"/>
                <w:sz w:val="30"/>
                <w:szCs w:val="30"/>
              </w:rPr>
              <w:t>5,248</w:t>
            </w:r>
          </w:p>
        </w:tc>
      </w:tr>
      <w:tr w:rsidR="00DF695E" w:rsidRPr="002A7705" w:rsidTr="00310B31">
        <w:trPr>
          <w:cantSplit/>
        </w:trPr>
        <w:tc>
          <w:tcPr>
            <w:tcW w:w="4950" w:type="dxa"/>
          </w:tcPr>
          <w:p w:rsidR="00DF695E" w:rsidRPr="002A7705" w:rsidRDefault="00DF695E" w:rsidP="00DF695E">
            <w:pPr>
              <w:pStyle w:val="Nomal"/>
              <w:rPr>
                <w:sz w:val="30"/>
                <w:szCs w:val="30"/>
                <w:cs/>
              </w:rPr>
            </w:pPr>
            <w:r w:rsidRPr="002A7705">
              <w:rPr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1,892</w:t>
            </w:r>
          </w:p>
        </w:tc>
        <w:tc>
          <w:tcPr>
            <w:tcW w:w="180" w:type="dxa"/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1,892</w:t>
            </w:r>
          </w:p>
        </w:tc>
      </w:tr>
      <w:tr w:rsidR="00DF695E" w:rsidRPr="002A7705" w:rsidTr="00063BB5">
        <w:trPr>
          <w:cantSplit/>
          <w:trHeight w:val="51"/>
        </w:trPr>
        <w:tc>
          <w:tcPr>
            <w:tcW w:w="4950" w:type="dxa"/>
            <w:shd w:val="clear" w:color="auto" w:fill="auto"/>
          </w:tcPr>
          <w:p w:rsidR="00DF695E" w:rsidRPr="002A7705" w:rsidRDefault="00DF695E" w:rsidP="00DF695E">
            <w:pPr>
              <w:pStyle w:val="Nomal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b/>
                <w:bCs/>
                <w:sz w:val="30"/>
                <w:szCs w:val="30"/>
              </w:rPr>
              <w:t>6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1</w:t>
            </w:r>
            <w:r w:rsidRPr="002A7705">
              <w:rPr>
                <w:b/>
                <w:bCs/>
                <w:sz w:val="30"/>
                <w:szCs w:val="30"/>
              </w:rPr>
              <w:t xml:space="preserve"> </w:t>
            </w:r>
            <w:r w:rsidRPr="002A7705">
              <w:rPr>
                <w:b/>
                <w:bCs/>
                <w:sz w:val="30"/>
                <w:szCs w:val="30"/>
                <w:cs/>
              </w:rPr>
              <w:t>และ 1 มกราคม 25</w:t>
            </w:r>
            <w:r w:rsidRPr="002A7705">
              <w:rPr>
                <w:b/>
                <w:bCs/>
                <w:sz w:val="30"/>
                <w:szCs w:val="30"/>
              </w:rPr>
              <w:t>6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7,140</w:t>
            </w:r>
          </w:p>
        </w:tc>
        <w:tc>
          <w:tcPr>
            <w:tcW w:w="180" w:type="dxa"/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DF695E" w:rsidRPr="002A7705" w:rsidRDefault="00DF695E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7,140</w:t>
            </w:r>
          </w:p>
        </w:tc>
      </w:tr>
      <w:tr w:rsidR="00DF695E" w:rsidRPr="002A7705" w:rsidTr="000C657D">
        <w:trPr>
          <w:cantSplit/>
        </w:trPr>
        <w:tc>
          <w:tcPr>
            <w:tcW w:w="4950" w:type="dxa"/>
            <w:shd w:val="clear" w:color="auto" w:fill="auto"/>
          </w:tcPr>
          <w:p w:rsidR="00DF695E" w:rsidRPr="002A7705" w:rsidRDefault="00DF695E" w:rsidP="00DF695E">
            <w:pPr>
              <w:pStyle w:val="Nomal"/>
              <w:rPr>
                <w:sz w:val="30"/>
                <w:szCs w:val="30"/>
                <w:cs/>
              </w:rPr>
            </w:pPr>
            <w:r w:rsidRPr="002A7705">
              <w:rPr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:rsidR="00DF695E" w:rsidRPr="006F7DE6" w:rsidRDefault="006B441D" w:rsidP="00DF69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1,997</w:t>
            </w:r>
          </w:p>
        </w:tc>
        <w:tc>
          <w:tcPr>
            <w:tcW w:w="180" w:type="dxa"/>
          </w:tcPr>
          <w:p w:rsidR="00DF695E" w:rsidRPr="006F7DE6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F695E" w:rsidRPr="006F7DE6" w:rsidRDefault="00DF695E" w:rsidP="00DF69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7DE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695E" w:rsidRPr="006F7DE6" w:rsidRDefault="00DF695E" w:rsidP="00DF695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F695E" w:rsidRPr="006F7DE6" w:rsidRDefault="006B441D" w:rsidP="006F731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1,997</w:t>
            </w:r>
          </w:p>
        </w:tc>
      </w:tr>
      <w:tr w:rsidR="000C657D" w:rsidRPr="002A7705" w:rsidTr="000C657D">
        <w:trPr>
          <w:cantSplit/>
        </w:trPr>
        <w:tc>
          <w:tcPr>
            <w:tcW w:w="4950" w:type="dxa"/>
            <w:shd w:val="clear" w:color="auto" w:fill="auto"/>
          </w:tcPr>
          <w:p w:rsidR="000C657D" w:rsidRDefault="000C657D" w:rsidP="000C657D">
            <w:pPr>
              <w:pStyle w:val="Nomal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(94)</w:t>
            </w:r>
          </w:p>
        </w:tc>
        <w:tc>
          <w:tcPr>
            <w:tcW w:w="180" w:type="dxa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7DE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7DE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6F7DE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C657D" w:rsidRPr="002A7705" w:rsidTr="000C657D">
        <w:trPr>
          <w:cantSplit/>
        </w:trPr>
        <w:tc>
          <w:tcPr>
            <w:tcW w:w="4950" w:type="dxa"/>
            <w:shd w:val="clear" w:color="auto" w:fill="auto"/>
          </w:tcPr>
          <w:p w:rsidR="000C657D" w:rsidRPr="002A7705" w:rsidRDefault="000C657D" w:rsidP="000C657D">
            <w:pPr>
              <w:pStyle w:val="Nomal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7DE6">
              <w:rPr>
                <w:rFonts w:ascii="Angsana New" w:hAnsi="Angsana New"/>
                <w:sz w:val="30"/>
                <w:szCs w:val="30"/>
                <w:lang w:val="en-US" w:bidi="th-TH"/>
              </w:rPr>
              <w:t>(6,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457</w:t>
            </w:r>
            <w:r w:rsidRPr="006F7DE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7DE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7DE6">
              <w:rPr>
                <w:rFonts w:ascii="Angsana New" w:hAnsi="Angsana New"/>
                <w:sz w:val="30"/>
                <w:szCs w:val="30"/>
              </w:rPr>
              <w:t>(6,</w:t>
            </w:r>
            <w:r>
              <w:rPr>
                <w:rFonts w:ascii="Angsana New" w:hAnsi="Angsana New"/>
                <w:sz w:val="30"/>
                <w:szCs w:val="30"/>
              </w:rPr>
              <w:t>457)</w:t>
            </w:r>
          </w:p>
        </w:tc>
      </w:tr>
      <w:tr w:rsidR="000C657D" w:rsidRPr="002A7705" w:rsidTr="001E6CF3">
        <w:trPr>
          <w:cantSplit/>
          <w:trHeight w:val="271"/>
        </w:trPr>
        <w:tc>
          <w:tcPr>
            <w:tcW w:w="4950" w:type="dxa"/>
            <w:shd w:val="clear" w:color="auto" w:fill="auto"/>
          </w:tcPr>
          <w:p w:rsidR="000C657D" w:rsidRPr="002A7705" w:rsidRDefault="000C657D" w:rsidP="000C657D">
            <w:pPr>
              <w:pStyle w:val="Nomal"/>
              <w:rPr>
                <w:b/>
                <w:bCs/>
                <w:sz w:val="30"/>
                <w:szCs w:val="30"/>
              </w:rPr>
            </w:pPr>
            <w:r w:rsidRPr="002A7705">
              <w:rPr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b/>
                <w:bCs/>
                <w:sz w:val="30"/>
                <w:szCs w:val="30"/>
              </w:rPr>
              <w:t>6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Pr="006F7D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180" w:type="dxa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</w:rPr>
              <w:t>2,586</w:t>
            </w:r>
          </w:p>
        </w:tc>
      </w:tr>
      <w:tr w:rsidR="000C657D" w:rsidRPr="002A7705" w:rsidTr="007006D6">
        <w:trPr>
          <w:cantSplit/>
          <w:trHeight w:val="100"/>
        </w:trPr>
        <w:tc>
          <w:tcPr>
            <w:tcW w:w="4950" w:type="dxa"/>
            <w:shd w:val="clear" w:color="auto" w:fill="auto"/>
          </w:tcPr>
          <w:p w:rsidR="000C657D" w:rsidRPr="007006D6" w:rsidRDefault="000C657D" w:rsidP="007006D6">
            <w:pPr>
              <w:pStyle w:val="Nomal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:rsidR="000C657D" w:rsidRPr="007006D6" w:rsidRDefault="000C657D" w:rsidP="007006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80" w:type="dxa"/>
          </w:tcPr>
          <w:p w:rsidR="000C657D" w:rsidRPr="007006D6" w:rsidRDefault="000C657D" w:rsidP="007006D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</w:tcPr>
          <w:p w:rsidR="000C657D" w:rsidRPr="007006D6" w:rsidRDefault="000C657D" w:rsidP="007006D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:rsidR="000C657D" w:rsidRPr="007006D6" w:rsidRDefault="000C657D" w:rsidP="007006D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-4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:rsidR="000C657D" w:rsidRPr="007006D6" w:rsidRDefault="000C657D" w:rsidP="007006D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C657D" w:rsidRPr="002A7705" w:rsidTr="00B34B24">
        <w:trPr>
          <w:cantSplit/>
          <w:trHeight w:val="244"/>
        </w:trPr>
        <w:tc>
          <w:tcPr>
            <w:tcW w:w="4950" w:type="dxa"/>
            <w:shd w:val="clear" w:color="auto" w:fill="auto"/>
          </w:tcPr>
          <w:p w:rsidR="000C657D" w:rsidRPr="001E6CF3" w:rsidRDefault="000C657D" w:rsidP="000C657D">
            <w:pPr>
              <w:pStyle w:val="Nomal"/>
              <w:rPr>
                <w:b/>
                <w:bCs/>
                <w:i/>
                <w:iCs/>
                <w:sz w:val="4"/>
                <w:szCs w:val="4"/>
              </w:rPr>
            </w:pPr>
          </w:p>
          <w:p w:rsidR="000C657D" w:rsidRPr="002A7705" w:rsidRDefault="000C657D" w:rsidP="000C657D">
            <w:pPr>
              <w:pStyle w:val="Nomal"/>
              <w:rPr>
                <w:b/>
                <w:bCs/>
                <w:sz w:val="30"/>
                <w:szCs w:val="30"/>
              </w:rPr>
            </w:pPr>
            <w:r w:rsidRPr="002A7705">
              <w:rPr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657D" w:rsidRPr="002A7705" w:rsidTr="00184B6F">
        <w:trPr>
          <w:cantSplit/>
        </w:trPr>
        <w:tc>
          <w:tcPr>
            <w:tcW w:w="4950" w:type="dxa"/>
            <w:shd w:val="clear" w:color="auto" w:fill="auto"/>
          </w:tcPr>
          <w:p w:rsidR="000C657D" w:rsidRPr="002A7705" w:rsidRDefault="000C657D" w:rsidP="000C657D">
            <w:pPr>
              <w:pStyle w:val="Nomal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b/>
                <w:bCs/>
                <w:sz w:val="30"/>
                <w:szCs w:val="30"/>
              </w:rPr>
              <w:t>6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</w:rPr>
              <w:t>3,510</w:t>
            </w:r>
          </w:p>
        </w:tc>
        <w:tc>
          <w:tcPr>
            <w:tcW w:w="180" w:type="dxa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</w:rPr>
              <w:t>7,203</w:t>
            </w:r>
          </w:p>
        </w:tc>
        <w:tc>
          <w:tcPr>
            <w:tcW w:w="270" w:type="dxa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</w:rPr>
              <w:t>10,713</w:t>
            </w:r>
          </w:p>
        </w:tc>
      </w:tr>
      <w:tr w:rsidR="000C657D" w:rsidRPr="002A7705" w:rsidTr="00184B6F">
        <w:trPr>
          <w:cantSplit/>
        </w:trPr>
        <w:tc>
          <w:tcPr>
            <w:tcW w:w="4950" w:type="dxa"/>
            <w:shd w:val="clear" w:color="auto" w:fill="auto"/>
          </w:tcPr>
          <w:p w:rsidR="000C657D" w:rsidRDefault="000C657D" w:rsidP="000C657D">
            <w:pPr>
              <w:pStyle w:val="Nomal"/>
              <w:rPr>
                <w:b/>
                <w:bCs/>
                <w:sz w:val="30"/>
                <w:szCs w:val="30"/>
                <w:cs/>
              </w:rPr>
            </w:pPr>
            <w:r w:rsidRPr="002A7705">
              <w:rPr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b/>
                <w:bCs/>
                <w:sz w:val="30"/>
                <w:szCs w:val="30"/>
              </w:rPr>
              <w:t>6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</w:rPr>
              <w:t>10,463</w:t>
            </w:r>
          </w:p>
        </w:tc>
        <w:tc>
          <w:tcPr>
            <w:tcW w:w="180" w:type="dxa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0C657D" w:rsidRPr="006F7DE6" w:rsidRDefault="000C657D" w:rsidP="000C657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</w:rPr>
              <w:t>10,463</w:t>
            </w:r>
          </w:p>
        </w:tc>
      </w:tr>
    </w:tbl>
    <w:p w:rsidR="00A71A26" w:rsidRDefault="00A71A26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:rsidR="0071665D" w:rsidRPr="006F7DE6" w:rsidRDefault="0071665D" w:rsidP="0071665D">
      <w:pPr>
        <w:rPr>
          <w:sz w:val="14"/>
          <w:szCs w:val="14"/>
          <w:lang w:val="th-TH"/>
        </w:rPr>
      </w:pPr>
    </w:p>
    <w:tbl>
      <w:tblPr>
        <w:tblStyle w:val="TableGrid"/>
        <w:tblpPr w:leftFromText="180" w:rightFromText="180" w:vertAnchor="text" w:tblpX="540" w:tblpY="1"/>
        <w:tblOverlap w:val="never"/>
        <w:tblW w:w="9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620"/>
        <w:gridCol w:w="263"/>
        <w:gridCol w:w="1560"/>
      </w:tblGrid>
      <w:tr w:rsidR="006F7DE6" w:rsidRPr="00A27C2A" w:rsidTr="006F7DE6">
        <w:trPr>
          <w:tblHeader/>
        </w:trPr>
        <w:tc>
          <w:tcPr>
            <w:tcW w:w="5670" w:type="dxa"/>
          </w:tcPr>
          <w:p w:rsidR="006F7DE6" w:rsidRPr="00A27C2A" w:rsidRDefault="006F7DE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6F7DE6" w:rsidRPr="006F7DE6" w:rsidRDefault="006F7DE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3" w:type="dxa"/>
            <w:vAlign w:val="bottom"/>
          </w:tcPr>
          <w:p w:rsidR="006F7DE6" w:rsidRPr="006F7DE6" w:rsidRDefault="006F7DE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6F7DE6" w:rsidRPr="006F7DE6" w:rsidRDefault="006F7DE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F7DE6" w:rsidRPr="00A27C2A" w:rsidTr="006F7DE6">
        <w:trPr>
          <w:tblHeader/>
        </w:trPr>
        <w:tc>
          <w:tcPr>
            <w:tcW w:w="5670" w:type="dxa"/>
          </w:tcPr>
          <w:p w:rsidR="006F7DE6" w:rsidRPr="00A27C2A" w:rsidRDefault="006F7DE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6F7DE6" w:rsidRPr="006F7DE6" w:rsidRDefault="006F7DE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DE6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3" w:type="dxa"/>
            <w:vAlign w:val="bottom"/>
          </w:tcPr>
          <w:p w:rsidR="006F7DE6" w:rsidRPr="006F7DE6" w:rsidRDefault="006F7DE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6F7DE6" w:rsidRPr="006F7DE6" w:rsidRDefault="006F7DE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DE6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</w:tr>
      <w:tr w:rsidR="002A7686" w:rsidRPr="00A27C2A" w:rsidTr="000231AC">
        <w:trPr>
          <w:tblHeader/>
        </w:trPr>
        <w:tc>
          <w:tcPr>
            <w:tcW w:w="5670" w:type="dxa"/>
          </w:tcPr>
          <w:p w:rsidR="002A7686" w:rsidRPr="00A27C2A" w:rsidRDefault="002A768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3" w:type="dxa"/>
            <w:gridSpan w:val="3"/>
            <w:vAlign w:val="bottom"/>
          </w:tcPr>
          <w:p w:rsidR="002A7686" w:rsidRPr="00A27C2A" w:rsidRDefault="002A768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7C2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27C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27C2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F7DE6" w:rsidRPr="00A27C2A" w:rsidTr="006F7DE6">
        <w:tc>
          <w:tcPr>
            <w:tcW w:w="5670" w:type="dxa"/>
          </w:tcPr>
          <w:p w:rsidR="006F7DE6" w:rsidRPr="00A27C2A" w:rsidRDefault="006F7DE6" w:rsidP="006F7DE6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27C2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vAlign w:val="bottom"/>
          </w:tcPr>
          <w:p w:rsidR="006F7DE6" w:rsidRPr="006F7DE6" w:rsidRDefault="006F7DE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7DE6">
              <w:rPr>
                <w:rFonts w:ascii="Angsana New" w:hAnsi="Angsana New"/>
                <w:sz w:val="30"/>
                <w:szCs w:val="30"/>
              </w:rPr>
              <w:t>15,317</w:t>
            </w:r>
          </w:p>
        </w:tc>
        <w:tc>
          <w:tcPr>
            <w:tcW w:w="263" w:type="dxa"/>
            <w:vAlign w:val="bottom"/>
          </w:tcPr>
          <w:p w:rsidR="006F7DE6" w:rsidRPr="006F7DE6" w:rsidRDefault="006F7DE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6F7DE6" w:rsidRPr="006F7DE6" w:rsidRDefault="006F7DE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7DE6">
              <w:rPr>
                <w:rFonts w:ascii="Angsana New" w:hAnsi="Angsana New"/>
                <w:sz w:val="30"/>
                <w:szCs w:val="30"/>
              </w:rPr>
              <w:t>31,049</w:t>
            </w:r>
          </w:p>
        </w:tc>
      </w:tr>
      <w:tr w:rsidR="006F7DE6" w:rsidRPr="00A27C2A" w:rsidTr="006F7DE6">
        <w:tc>
          <w:tcPr>
            <w:tcW w:w="5670" w:type="dxa"/>
          </w:tcPr>
          <w:p w:rsidR="006F7DE6" w:rsidRPr="00A27C2A" w:rsidRDefault="006F7DE6" w:rsidP="006F7DE6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27C2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vAlign w:val="bottom"/>
          </w:tcPr>
          <w:p w:rsidR="006F7DE6" w:rsidRPr="006F7DE6" w:rsidRDefault="006F7DE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7DE6">
              <w:rPr>
                <w:rFonts w:ascii="Angsana New" w:hAnsi="Angsana New"/>
                <w:sz w:val="30"/>
                <w:szCs w:val="30"/>
              </w:rPr>
              <w:t>9,157</w:t>
            </w:r>
          </w:p>
        </w:tc>
        <w:tc>
          <w:tcPr>
            <w:tcW w:w="263" w:type="dxa"/>
            <w:vAlign w:val="bottom"/>
          </w:tcPr>
          <w:p w:rsidR="006F7DE6" w:rsidRPr="006F7DE6" w:rsidRDefault="006F7DE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6F7DE6" w:rsidRPr="006F7DE6" w:rsidRDefault="006F7DE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7DE6">
              <w:rPr>
                <w:rFonts w:ascii="Angsana New" w:hAnsi="Angsana New"/>
                <w:sz w:val="30"/>
                <w:szCs w:val="30"/>
              </w:rPr>
              <w:t>12,913</w:t>
            </w:r>
          </w:p>
        </w:tc>
      </w:tr>
      <w:tr w:rsidR="006F7DE6" w:rsidRPr="00A27C2A" w:rsidTr="006F7DE6">
        <w:tc>
          <w:tcPr>
            <w:tcW w:w="5670" w:type="dxa"/>
          </w:tcPr>
          <w:p w:rsidR="006F7DE6" w:rsidRPr="00A27C2A" w:rsidRDefault="006F7DE6" w:rsidP="006F7DE6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A27C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7DE6" w:rsidRPr="006F7DE6" w:rsidRDefault="006F7DE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</w:rPr>
              <w:t>24,474</w:t>
            </w:r>
          </w:p>
        </w:tc>
        <w:tc>
          <w:tcPr>
            <w:tcW w:w="263" w:type="dxa"/>
            <w:vAlign w:val="bottom"/>
          </w:tcPr>
          <w:p w:rsidR="006F7DE6" w:rsidRPr="006F7DE6" w:rsidRDefault="006F7DE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7DE6" w:rsidRPr="006F7DE6" w:rsidRDefault="006F7DE6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</w:rPr>
              <w:t>43,962</w:t>
            </w:r>
          </w:p>
        </w:tc>
      </w:tr>
    </w:tbl>
    <w:p w:rsidR="0071665D" w:rsidRPr="00A27C2A" w:rsidRDefault="0071665D" w:rsidP="0071665D">
      <w:pPr>
        <w:rPr>
          <w:sz w:val="16"/>
          <w:szCs w:val="16"/>
          <w:highlight w:val="red"/>
          <w:cs/>
          <w:lang w:val="th-TH"/>
        </w:rPr>
      </w:pPr>
    </w:p>
    <w:p w:rsidR="00A36B79" w:rsidRPr="00BD100C" w:rsidRDefault="00A3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4"/>
          <w:szCs w:val="4"/>
          <w:highlight w:val="red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80"/>
        <w:gridCol w:w="780"/>
        <w:gridCol w:w="1620"/>
        <w:gridCol w:w="270"/>
        <w:gridCol w:w="1530"/>
      </w:tblGrid>
      <w:tr w:rsidR="00772069" w:rsidRPr="00A27C2A" w:rsidTr="006F7DE6">
        <w:trPr>
          <w:trHeight w:val="806"/>
        </w:trPr>
        <w:tc>
          <w:tcPr>
            <w:tcW w:w="4980" w:type="dxa"/>
          </w:tcPr>
          <w:p w:rsidR="00772069" w:rsidRPr="00A27C2A" w:rsidRDefault="00772069" w:rsidP="0077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7C2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27C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:rsidR="00772069" w:rsidRPr="006F7DE6" w:rsidRDefault="00772069" w:rsidP="00772069">
            <w:pPr>
              <w:pStyle w:val="Heading7"/>
              <w:spacing w:line="240" w:lineRule="auto"/>
              <w:rPr>
                <w:rFonts w:ascii="Angsana New" w:hAnsi="Angsana New" w:cs="Angsana New"/>
                <w:cs/>
              </w:rPr>
            </w:pPr>
            <w:r w:rsidRPr="006F7DE6">
              <w:rPr>
                <w:rFonts w:ascii="Angsana New" w:hAnsi="Angsana New" w:cs="Angsana New"/>
                <w:i/>
                <w:iCs/>
              </w:rPr>
              <w:t xml:space="preserve">   </w:t>
            </w:r>
            <w:r w:rsidRPr="006F7DE6">
              <w:rPr>
                <w:rFonts w:ascii="Angsana New" w:hAnsi="Angsana New" w:cs="Angsana New" w:hint="cs"/>
                <w:i/>
                <w:iCs/>
                <w:cs/>
              </w:rPr>
              <w:t xml:space="preserve">ณ วันที่ </w:t>
            </w:r>
            <w:r w:rsidRPr="006F7DE6">
              <w:rPr>
                <w:rFonts w:ascii="Angsana New" w:hAnsi="Angsana New" w:cs="Angsana New" w:hint="cs"/>
                <w:i/>
                <w:iCs/>
              </w:rPr>
              <w:t xml:space="preserve">31 </w:t>
            </w:r>
            <w:r w:rsidRPr="006F7DE6">
              <w:rPr>
                <w:rFonts w:ascii="Angsana New" w:hAnsi="Angsana New" w:cs="Angsana New" w:hint="cs"/>
                <w:i/>
                <w:iCs/>
                <w:cs/>
              </w:rPr>
              <w:t>ธันวาคม</w:t>
            </w:r>
          </w:p>
        </w:tc>
        <w:tc>
          <w:tcPr>
            <w:tcW w:w="780" w:type="dxa"/>
          </w:tcPr>
          <w:p w:rsidR="00772069" w:rsidRPr="00A27C2A" w:rsidRDefault="00772069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:rsidR="00772069" w:rsidRPr="00A27C2A" w:rsidRDefault="00772069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7C2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Pr="00A27C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772069" w:rsidRPr="00A27C2A" w:rsidRDefault="00772069" w:rsidP="00063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772069" w:rsidRPr="00A27C2A" w:rsidRDefault="00772069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7C2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Pr="00A27C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772069" w:rsidRPr="00A27C2A" w:rsidTr="006F7DE6">
        <w:trPr>
          <w:trHeight w:val="391"/>
        </w:trPr>
        <w:tc>
          <w:tcPr>
            <w:tcW w:w="4980" w:type="dxa"/>
          </w:tcPr>
          <w:p w:rsidR="00772069" w:rsidRPr="00A27C2A" w:rsidRDefault="00772069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dxa"/>
          </w:tcPr>
          <w:p w:rsidR="00772069" w:rsidRPr="00A27C2A" w:rsidRDefault="00772069" w:rsidP="00D00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:rsidR="00772069" w:rsidRPr="00A27C2A" w:rsidRDefault="00772069" w:rsidP="00D00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27C2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27C2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27C2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72069" w:rsidRPr="00A27C2A" w:rsidTr="006F7DE6">
        <w:trPr>
          <w:trHeight w:val="403"/>
        </w:trPr>
        <w:tc>
          <w:tcPr>
            <w:tcW w:w="4980" w:type="dxa"/>
          </w:tcPr>
          <w:p w:rsidR="00772069" w:rsidRPr="00A27C2A" w:rsidRDefault="00772069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27C2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80" w:type="dxa"/>
          </w:tcPr>
          <w:p w:rsidR="00772069" w:rsidRPr="00A27C2A" w:rsidRDefault="00772069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772069" w:rsidRPr="006F7DE6" w:rsidRDefault="00A83E0E" w:rsidP="00BB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7DE6">
              <w:rPr>
                <w:rFonts w:ascii="Angsana New" w:hAnsi="Angsana New"/>
                <w:sz w:val="30"/>
                <w:szCs w:val="30"/>
              </w:rPr>
              <w:t>2</w:t>
            </w:r>
            <w:r w:rsidR="009C6143">
              <w:rPr>
                <w:rFonts w:ascii="Angsana New" w:hAnsi="Angsana New"/>
                <w:sz w:val="30"/>
                <w:szCs w:val="30"/>
              </w:rPr>
              <w:t>09,872</w:t>
            </w:r>
          </w:p>
        </w:tc>
        <w:tc>
          <w:tcPr>
            <w:tcW w:w="270" w:type="dxa"/>
          </w:tcPr>
          <w:p w:rsidR="00772069" w:rsidRPr="00A27C2A" w:rsidRDefault="00772069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772069" w:rsidRPr="00A27C2A" w:rsidRDefault="00772069" w:rsidP="0077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27C2A">
              <w:rPr>
                <w:rFonts w:ascii="Angsana New" w:hAnsi="Angsana New"/>
                <w:sz w:val="30"/>
                <w:szCs w:val="30"/>
              </w:rPr>
              <w:t>191,186</w:t>
            </w:r>
          </w:p>
        </w:tc>
      </w:tr>
      <w:tr w:rsidR="00772069" w:rsidRPr="00A27C2A" w:rsidTr="006F7DE6">
        <w:trPr>
          <w:trHeight w:val="403"/>
        </w:trPr>
        <w:tc>
          <w:tcPr>
            <w:tcW w:w="4980" w:type="dxa"/>
          </w:tcPr>
          <w:p w:rsidR="00772069" w:rsidRPr="00A27C2A" w:rsidRDefault="00772069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C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0" w:type="dxa"/>
          </w:tcPr>
          <w:p w:rsidR="00772069" w:rsidRPr="00A27C2A" w:rsidRDefault="00772069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2069" w:rsidRPr="006F7DE6" w:rsidRDefault="00A83E0E" w:rsidP="00BB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DE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C6143">
              <w:rPr>
                <w:rFonts w:ascii="Angsana New" w:hAnsi="Angsana New"/>
                <w:b/>
                <w:bCs/>
                <w:sz w:val="30"/>
                <w:szCs w:val="30"/>
              </w:rPr>
              <w:t>09,872</w:t>
            </w:r>
          </w:p>
        </w:tc>
        <w:tc>
          <w:tcPr>
            <w:tcW w:w="270" w:type="dxa"/>
          </w:tcPr>
          <w:p w:rsidR="00772069" w:rsidRPr="00A27C2A" w:rsidRDefault="00772069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772069" w:rsidRPr="00A27C2A" w:rsidRDefault="00772069" w:rsidP="0077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C2A">
              <w:rPr>
                <w:rFonts w:ascii="Angsana New" w:hAnsi="Angsana New"/>
                <w:b/>
                <w:bCs/>
                <w:sz w:val="30"/>
                <w:szCs w:val="30"/>
              </w:rPr>
              <w:t>191,186</w:t>
            </w:r>
          </w:p>
        </w:tc>
      </w:tr>
    </w:tbl>
    <w:p w:rsidR="00A97A36" w:rsidRPr="00BD100C" w:rsidRDefault="00A97A36" w:rsidP="00A6413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14"/>
          <w:szCs w:val="14"/>
          <w:lang w:bidi="th-TH"/>
        </w:rPr>
      </w:pPr>
    </w:p>
    <w:p w:rsidR="00A64139" w:rsidRDefault="007B4393" w:rsidP="00BD100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27C2A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Pr="00A27C2A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A27C2A">
        <w:rPr>
          <w:rFonts w:ascii="Angsana New" w:hAnsi="Angsana New"/>
          <w:sz w:val="30"/>
          <w:szCs w:val="30"/>
          <w:cs/>
          <w:lang w:val="en-US" w:bidi="th-TH"/>
        </w:rPr>
        <w:t>ธันวาคม บริษัทมีวงเงินเบิกเกินบัญชีธนาค</w:t>
      </w:r>
      <w:r w:rsidR="002F04C4" w:rsidRPr="00A27C2A">
        <w:rPr>
          <w:rFonts w:ascii="Angsana New" w:hAnsi="Angsana New"/>
          <w:sz w:val="30"/>
          <w:szCs w:val="30"/>
          <w:cs/>
          <w:lang w:val="en-US" w:bidi="th-TH"/>
        </w:rPr>
        <w:t>ารและวงเงินสินเชื่ออื่นกับ</w:t>
      </w:r>
      <w:r w:rsidR="002F04C4" w:rsidRPr="00A27C2A">
        <w:rPr>
          <w:rFonts w:ascii="Angsana New" w:hAnsi="Angsana New" w:hint="cs"/>
          <w:sz w:val="30"/>
          <w:szCs w:val="30"/>
          <w:cs/>
          <w:lang w:val="en-US" w:bidi="th-TH"/>
        </w:rPr>
        <w:t>สถาบันการเงิน</w:t>
      </w:r>
      <w:r w:rsidR="00A70C60" w:rsidRPr="00A27C2A">
        <w:rPr>
          <w:rFonts w:ascii="Angsana New" w:hAnsi="Angsana New"/>
          <w:sz w:val="30"/>
          <w:szCs w:val="30"/>
          <w:cs/>
          <w:lang w:val="en-US" w:bidi="th-TH"/>
        </w:rPr>
        <w:t>แห่งหนึ่ง</w:t>
      </w:r>
      <w:r w:rsidRPr="00A27C2A">
        <w:rPr>
          <w:rFonts w:ascii="Angsana New" w:hAnsi="Angsana New"/>
          <w:sz w:val="30"/>
          <w:szCs w:val="30"/>
          <w:cs/>
          <w:lang w:val="en-US" w:bidi="th-TH"/>
        </w:rPr>
        <w:t xml:space="preserve"> ซึ่งมีภาระดอกเบี้ยดังนี้</w:t>
      </w:r>
    </w:p>
    <w:p w:rsidR="006F7DE6" w:rsidRPr="006F7DE6" w:rsidRDefault="006F7DE6" w:rsidP="00BD100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14"/>
          <w:szCs w:val="14"/>
          <w:lang w:val="en-US" w:bidi="th-TH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2070"/>
        <w:gridCol w:w="270"/>
        <w:gridCol w:w="2430"/>
      </w:tblGrid>
      <w:tr w:rsidR="00063BB5" w:rsidRPr="00A27C2A" w:rsidTr="00BD100C">
        <w:trPr>
          <w:cantSplit/>
          <w:trHeight w:val="326"/>
        </w:trPr>
        <w:tc>
          <w:tcPr>
            <w:tcW w:w="4230" w:type="dxa"/>
          </w:tcPr>
          <w:p w:rsidR="00063BB5" w:rsidRPr="00A27C2A" w:rsidRDefault="00063BB5" w:rsidP="00063BB5">
            <w:pPr>
              <w:pStyle w:val="EnvelopeReturn"/>
              <w:tabs>
                <w:tab w:val="clear" w:pos="1134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063BB5" w:rsidRPr="00A27C2A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7C2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Pr="00A27C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063BB5" w:rsidRPr="00A27C2A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:rsidR="00063BB5" w:rsidRPr="00A27C2A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7C2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Pr="00A27C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D00758" w:rsidRPr="00A27C2A" w:rsidTr="007B02D4">
        <w:trPr>
          <w:cantSplit/>
          <w:trHeight w:val="299"/>
        </w:trPr>
        <w:tc>
          <w:tcPr>
            <w:tcW w:w="4230" w:type="dxa"/>
          </w:tcPr>
          <w:p w:rsidR="00D00758" w:rsidRPr="00BD100C" w:rsidRDefault="00D00758" w:rsidP="00D0075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4770" w:type="dxa"/>
            <w:gridSpan w:val="3"/>
          </w:tcPr>
          <w:p w:rsidR="00D00758" w:rsidRPr="00BD100C" w:rsidRDefault="00D00758" w:rsidP="00D00758">
            <w:pPr>
              <w:pStyle w:val="a2"/>
              <w:tabs>
                <w:tab w:val="left" w:pos="1152"/>
              </w:tabs>
              <w:spacing w:line="240" w:lineRule="atLeast"/>
              <w:ind w:right="-108"/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BD100C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(พันบาท)</w:t>
            </w:r>
          </w:p>
        </w:tc>
      </w:tr>
      <w:tr w:rsidR="00E53F2A" w:rsidRPr="00A27C2A" w:rsidTr="00F07B56">
        <w:trPr>
          <w:cantSplit/>
        </w:trPr>
        <w:tc>
          <w:tcPr>
            <w:tcW w:w="4230" w:type="dxa"/>
          </w:tcPr>
          <w:p w:rsidR="00E53F2A" w:rsidRPr="00A27C2A" w:rsidRDefault="00E53F2A" w:rsidP="00E53F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A27C2A">
              <w:rPr>
                <w:rFonts w:ascii="Angsana New" w:hAnsi="Angsana New" w:cs="Angsana New"/>
                <w:cs/>
              </w:rPr>
              <w:t>วงเงินเบิกเกินบัญชีธนาคาร</w:t>
            </w:r>
          </w:p>
        </w:tc>
        <w:tc>
          <w:tcPr>
            <w:tcW w:w="2070" w:type="dxa"/>
          </w:tcPr>
          <w:p w:rsidR="00E53F2A" w:rsidRPr="00823DD0" w:rsidRDefault="00E53F2A" w:rsidP="00E53F2A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236"/>
              <w:jc w:val="both"/>
              <w:rPr>
                <w:rFonts w:ascii="Angsana New" w:hAnsi="Angsana New" w:cs="Angsana New"/>
                <w:lang w:val="en-US"/>
              </w:rPr>
            </w:pPr>
            <w:r w:rsidRPr="00823DD0">
              <w:rPr>
                <w:rFonts w:ascii="Angsana New" w:hAnsi="Angsana New" w:cs="Angsana New"/>
                <w:lang w:val="en-US"/>
              </w:rPr>
              <w:t>10,000</w:t>
            </w:r>
          </w:p>
        </w:tc>
        <w:tc>
          <w:tcPr>
            <w:tcW w:w="270" w:type="dxa"/>
          </w:tcPr>
          <w:p w:rsidR="00E53F2A" w:rsidRPr="00A27C2A" w:rsidRDefault="00E53F2A" w:rsidP="00E53F2A">
            <w:pPr>
              <w:pStyle w:val="a2"/>
              <w:tabs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53F2A" w:rsidRPr="00A27C2A" w:rsidRDefault="006F7DE6" w:rsidP="00E53F2A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</w:t>
            </w:r>
            <w:r w:rsidR="00E53F2A" w:rsidRPr="00A27C2A">
              <w:rPr>
                <w:rFonts w:ascii="Angsana New" w:hAnsi="Angsana New" w:cs="Angsana New"/>
                <w:lang w:val="en-US"/>
              </w:rPr>
              <w:t>,000</w:t>
            </w:r>
          </w:p>
        </w:tc>
      </w:tr>
      <w:tr w:rsidR="00E53F2A" w:rsidRPr="00A27C2A" w:rsidTr="00F07B56">
        <w:trPr>
          <w:cantSplit/>
        </w:trPr>
        <w:tc>
          <w:tcPr>
            <w:tcW w:w="4230" w:type="dxa"/>
          </w:tcPr>
          <w:p w:rsidR="00E53F2A" w:rsidRPr="00A27C2A" w:rsidRDefault="00E53F2A" w:rsidP="00E53F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A27C2A">
              <w:rPr>
                <w:rFonts w:ascii="Angsana New" w:hAnsi="Angsana New" w:cs="Angsana New"/>
                <w:cs/>
                <w:lang w:val="en-US"/>
              </w:rPr>
              <w:t>วงเงินกู้ยืมระยะยาว</w:t>
            </w:r>
          </w:p>
        </w:tc>
        <w:tc>
          <w:tcPr>
            <w:tcW w:w="2070" w:type="dxa"/>
          </w:tcPr>
          <w:p w:rsidR="00E53F2A" w:rsidRPr="00823DD0" w:rsidRDefault="00E53F2A" w:rsidP="00E53F2A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236"/>
              <w:jc w:val="both"/>
              <w:rPr>
                <w:rFonts w:ascii="Angsana New" w:hAnsi="Angsana New" w:cs="Angsana New"/>
                <w:lang w:val="en-US"/>
              </w:rPr>
            </w:pPr>
            <w:r w:rsidRPr="00823DD0">
              <w:rPr>
                <w:rFonts w:ascii="Angsana New" w:hAnsi="Angsana New" w:cs="Angsana New"/>
                <w:lang w:val="en-US"/>
              </w:rPr>
              <w:t>110,000</w:t>
            </w:r>
          </w:p>
        </w:tc>
        <w:tc>
          <w:tcPr>
            <w:tcW w:w="270" w:type="dxa"/>
          </w:tcPr>
          <w:p w:rsidR="00E53F2A" w:rsidRPr="00A27C2A" w:rsidRDefault="00E53F2A" w:rsidP="00E53F2A">
            <w:pPr>
              <w:pStyle w:val="a2"/>
              <w:tabs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53F2A" w:rsidRPr="00A27C2A" w:rsidRDefault="00E53F2A" w:rsidP="00E53F2A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A27C2A">
              <w:rPr>
                <w:rFonts w:ascii="Angsana New" w:hAnsi="Angsana New" w:cs="Angsana New"/>
                <w:lang w:val="en-US"/>
              </w:rPr>
              <w:t>110,000</w:t>
            </w:r>
          </w:p>
        </w:tc>
      </w:tr>
      <w:tr w:rsidR="00E53F2A" w:rsidRPr="00A27C2A" w:rsidTr="00F07B56">
        <w:trPr>
          <w:cantSplit/>
        </w:trPr>
        <w:tc>
          <w:tcPr>
            <w:tcW w:w="4230" w:type="dxa"/>
          </w:tcPr>
          <w:p w:rsidR="00E53F2A" w:rsidRPr="00A27C2A" w:rsidRDefault="00E53F2A" w:rsidP="00E53F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lang w:val="en-US"/>
              </w:rPr>
            </w:pPr>
            <w:r w:rsidRPr="00A27C2A">
              <w:rPr>
                <w:rFonts w:ascii="Angsana New" w:hAnsi="Angsana New" w:cs="Angsana New"/>
                <w:cs/>
              </w:rPr>
              <w:t>วงเงินทรัสต์รีซีทภายใต้สินเชื่อเพื่อการนำเข้า</w:t>
            </w:r>
            <w:r w:rsidRPr="00A27C2A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2070" w:type="dxa"/>
          </w:tcPr>
          <w:p w:rsidR="00E53F2A" w:rsidRPr="00823DD0" w:rsidRDefault="00E53F2A" w:rsidP="00E53F2A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236"/>
              <w:jc w:val="both"/>
              <w:rPr>
                <w:rFonts w:ascii="Angsana New" w:hAnsi="Angsana New" w:cs="Angsana New"/>
                <w:lang w:val="en-US"/>
              </w:rPr>
            </w:pPr>
            <w:r w:rsidRPr="00823DD0">
              <w:rPr>
                <w:rFonts w:ascii="Angsana New" w:hAnsi="Angsana New" w:cs="Angsana New"/>
                <w:lang w:val="en-US"/>
              </w:rPr>
              <w:t>45,000</w:t>
            </w:r>
          </w:p>
        </w:tc>
        <w:tc>
          <w:tcPr>
            <w:tcW w:w="270" w:type="dxa"/>
          </w:tcPr>
          <w:p w:rsidR="00E53F2A" w:rsidRPr="00A27C2A" w:rsidRDefault="00E53F2A" w:rsidP="00E53F2A">
            <w:pPr>
              <w:pStyle w:val="a2"/>
              <w:tabs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53F2A" w:rsidRPr="00A27C2A" w:rsidRDefault="00E53F2A" w:rsidP="00E53F2A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A27C2A">
              <w:rPr>
                <w:rFonts w:ascii="Angsana New" w:hAnsi="Angsana New" w:cs="Angsana New"/>
                <w:lang w:val="en-US"/>
              </w:rPr>
              <w:t>4</w:t>
            </w:r>
            <w:r w:rsidR="006F7DE6">
              <w:rPr>
                <w:rFonts w:ascii="Angsana New" w:hAnsi="Angsana New" w:cs="Angsana New"/>
                <w:lang w:val="en-US"/>
              </w:rPr>
              <w:t>5</w:t>
            </w:r>
            <w:r w:rsidRPr="00A27C2A">
              <w:rPr>
                <w:rFonts w:ascii="Angsana New" w:hAnsi="Angsana New" w:cs="Angsana New"/>
                <w:lang w:val="en-US"/>
              </w:rPr>
              <w:t>,000</w:t>
            </w:r>
          </w:p>
        </w:tc>
      </w:tr>
      <w:tr w:rsidR="00E53F2A" w:rsidRPr="00A27C2A" w:rsidTr="00F07B56">
        <w:trPr>
          <w:cantSplit/>
        </w:trPr>
        <w:tc>
          <w:tcPr>
            <w:tcW w:w="4230" w:type="dxa"/>
          </w:tcPr>
          <w:p w:rsidR="00E53F2A" w:rsidRPr="00A27C2A" w:rsidRDefault="00E53F2A" w:rsidP="00E53F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A27C2A">
              <w:rPr>
                <w:rFonts w:ascii="Angsana New" w:hAnsi="Angsana New" w:cs="Angsana New"/>
                <w:cs/>
              </w:rPr>
              <w:t>วงเงินสินเชื่ออื่น</w:t>
            </w:r>
          </w:p>
        </w:tc>
        <w:tc>
          <w:tcPr>
            <w:tcW w:w="2070" w:type="dxa"/>
          </w:tcPr>
          <w:p w:rsidR="00E53F2A" w:rsidRPr="00823DD0" w:rsidRDefault="00E53F2A" w:rsidP="00E53F2A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236"/>
              <w:jc w:val="both"/>
              <w:rPr>
                <w:rFonts w:ascii="Angsana New" w:hAnsi="Angsana New" w:cs="Angsana New"/>
                <w:lang w:val="en-US"/>
              </w:rPr>
            </w:pPr>
            <w:r w:rsidRPr="00823DD0">
              <w:rPr>
                <w:rFonts w:ascii="Angsana New" w:hAnsi="Angsana New" w:cs="Angsana New"/>
                <w:lang w:val="en-US"/>
              </w:rPr>
              <w:t>45,000</w:t>
            </w:r>
          </w:p>
        </w:tc>
        <w:tc>
          <w:tcPr>
            <w:tcW w:w="270" w:type="dxa"/>
          </w:tcPr>
          <w:p w:rsidR="00E53F2A" w:rsidRPr="00A27C2A" w:rsidRDefault="00E53F2A" w:rsidP="00E53F2A">
            <w:pPr>
              <w:pStyle w:val="a2"/>
              <w:tabs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53F2A" w:rsidRPr="00A27C2A" w:rsidRDefault="006F7DE6" w:rsidP="00E53F2A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</w:t>
            </w:r>
            <w:r w:rsidR="00E53F2A" w:rsidRPr="00A27C2A">
              <w:rPr>
                <w:rFonts w:ascii="Angsana New" w:hAnsi="Angsana New" w:cs="Angsana New"/>
                <w:lang w:val="en-US"/>
              </w:rPr>
              <w:t>,000</w:t>
            </w:r>
          </w:p>
        </w:tc>
      </w:tr>
      <w:tr w:rsidR="00E53F2A" w:rsidRPr="00A27C2A" w:rsidTr="00F07B56">
        <w:trPr>
          <w:cantSplit/>
        </w:trPr>
        <w:tc>
          <w:tcPr>
            <w:tcW w:w="4230" w:type="dxa"/>
          </w:tcPr>
          <w:p w:rsidR="00E53F2A" w:rsidRPr="00A27C2A" w:rsidRDefault="00E53F2A" w:rsidP="00E53F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A27C2A">
              <w:rPr>
                <w:rFonts w:ascii="Angsana New" w:hAnsi="Angsana New" w:cs="Angsana New"/>
                <w:cs/>
              </w:rPr>
              <w:t>อัตราดอกเบี้ยต่อปี (ร้อยละ)</w:t>
            </w:r>
          </w:p>
        </w:tc>
        <w:tc>
          <w:tcPr>
            <w:tcW w:w="2070" w:type="dxa"/>
          </w:tcPr>
          <w:p w:rsidR="00E53F2A" w:rsidRPr="00A27C2A" w:rsidRDefault="00E53F2A" w:rsidP="00E53F2A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:rsidR="00E53F2A" w:rsidRPr="00A27C2A" w:rsidRDefault="00E53F2A" w:rsidP="00E53F2A">
            <w:pPr>
              <w:pStyle w:val="a2"/>
              <w:tabs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53F2A" w:rsidRPr="00A27C2A" w:rsidRDefault="00E53F2A" w:rsidP="00E53F2A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002B26" w:rsidRPr="00A27C2A" w:rsidTr="00F07B56">
        <w:trPr>
          <w:cantSplit/>
        </w:trPr>
        <w:tc>
          <w:tcPr>
            <w:tcW w:w="4230" w:type="dxa"/>
          </w:tcPr>
          <w:p w:rsidR="00002B26" w:rsidRPr="00A27C2A" w:rsidRDefault="00002B26" w:rsidP="00002B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A27C2A">
              <w:rPr>
                <w:rFonts w:ascii="Angsana New" w:hAnsi="Angsana New" w:cs="Angsana New"/>
                <w:cs/>
                <w:lang w:val="en-US"/>
              </w:rPr>
              <w:t>-</w:t>
            </w:r>
            <w:r w:rsidRPr="00A27C2A">
              <w:rPr>
                <w:rFonts w:ascii="Angsana New" w:hAnsi="Angsana New" w:cs="Angsana New"/>
                <w:cs/>
                <w:lang w:val="en-US"/>
              </w:rPr>
              <w:tab/>
              <w:t>เงินเบิกเกินบัญชีธนาคาร</w:t>
            </w:r>
          </w:p>
        </w:tc>
        <w:tc>
          <w:tcPr>
            <w:tcW w:w="2070" w:type="dxa"/>
          </w:tcPr>
          <w:p w:rsidR="00002B26" w:rsidRPr="00A27C2A" w:rsidRDefault="00002B26" w:rsidP="00002B26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27C2A">
              <w:rPr>
                <w:rFonts w:ascii="Angsana New" w:hAnsi="Angsana New" w:cs="Angsana New"/>
                <w:lang w:val="en-US"/>
              </w:rPr>
              <w:t>MOR</w:t>
            </w:r>
          </w:p>
        </w:tc>
        <w:tc>
          <w:tcPr>
            <w:tcW w:w="270" w:type="dxa"/>
          </w:tcPr>
          <w:p w:rsidR="00002B26" w:rsidRPr="00A27C2A" w:rsidRDefault="00002B26" w:rsidP="00002B26">
            <w:pPr>
              <w:pStyle w:val="a2"/>
              <w:tabs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002B26" w:rsidRPr="00A27C2A" w:rsidRDefault="00002B26" w:rsidP="00002B26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27C2A">
              <w:rPr>
                <w:rFonts w:ascii="Angsana New" w:hAnsi="Angsana New" w:cs="Angsana New"/>
                <w:lang w:val="en-US"/>
              </w:rPr>
              <w:t>MOR</w:t>
            </w:r>
          </w:p>
        </w:tc>
      </w:tr>
      <w:tr w:rsidR="00002B26" w:rsidRPr="00A27C2A" w:rsidTr="0026413F">
        <w:trPr>
          <w:cantSplit/>
        </w:trPr>
        <w:tc>
          <w:tcPr>
            <w:tcW w:w="4230" w:type="dxa"/>
          </w:tcPr>
          <w:p w:rsidR="00002B26" w:rsidRPr="00A27C2A" w:rsidRDefault="00002B26" w:rsidP="00002B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62" w:hanging="162"/>
              <w:rPr>
                <w:rFonts w:ascii="Angsana New" w:hAnsi="Angsana New" w:cs="Angsana New"/>
                <w:cs/>
              </w:rPr>
            </w:pPr>
            <w:r w:rsidRPr="00A27C2A">
              <w:rPr>
                <w:rFonts w:ascii="Angsana New" w:hAnsi="Angsana New" w:cs="Angsana New"/>
                <w:cs/>
              </w:rPr>
              <w:t>-</w:t>
            </w:r>
            <w:r w:rsidRPr="00A27C2A">
              <w:rPr>
                <w:rFonts w:ascii="Angsana New" w:hAnsi="Angsana New" w:cs="Angsana New"/>
                <w:cs/>
              </w:rPr>
              <w:tab/>
              <w:t>เงินกู้ยืมระยะสั้น</w:t>
            </w:r>
          </w:p>
        </w:tc>
        <w:tc>
          <w:tcPr>
            <w:tcW w:w="2070" w:type="dxa"/>
          </w:tcPr>
          <w:p w:rsidR="00002B26" w:rsidRPr="00A27C2A" w:rsidRDefault="00002B26" w:rsidP="00002B26">
            <w:pPr>
              <w:pStyle w:val="a"/>
              <w:tabs>
                <w:tab w:val="clear" w:pos="1080"/>
                <w:tab w:val="decimal" w:pos="151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27C2A">
              <w:rPr>
                <w:rFonts w:ascii="Angsana New" w:hAnsi="Angsana New" w:cs="Angsana New"/>
                <w:cs/>
                <w:lang w:val="en-US"/>
              </w:rPr>
              <w:t xml:space="preserve">ร้อยละ </w:t>
            </w:r>
            <w:r w:rsidRPr="00A27C2A">
              <w:rPr>
                <w:rFonts w:ascii="Angsana New" w:hAnsi="Angsana New" w:cs="Angsana New"/>
                <w:lang w:val="en-US"/>
              </w:rPr>
              <w:t>2.15</w:t>
            </w:r>
          </w:p>
        </w:tc>
        <w:tc>
          <w:tcPr>
            <w:tcW w:w="270" w:type="dxa"/>
          </w:tcPr>
          <w:p w:rsidR="00002B26" w:rsidRPr="00A27C2A" w:rsidRDefault="00002B26" w:rsidP="00002B26">
            <w:pPr>
              <w:pStyle w:val="a2"/>
              <w:tabs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</w:tcPr>
          <w:p w:rsidR="00002B26" w:rsidRPr="00A27C2A" w:rsidRDefault="00002B26" w:rsidP="00002B26">
            <w:pPr>
              <w:pStyle w:val="a"/>
              <w:tabs>
                <w:tab w:val="clear" w:pos="1080"/>
                <w:tab w:val="decimal" w:pos="151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27C2A">
              <w:rPr>
                <w:rFonts w:ascii="Angsana New" w:hAnsi="Angsana New" w:cs="Angsana New"/>
                <w:cs/>
                <w:lang w:val="en-US"/>
              </w:rPr>
              <w:t xml:space="preserve">ร้อยละ </w:t>
            </w:r>
            <w:r w:rsidRPr="00A27C2A">
              <w:rPr>
                <w:rFonts w:ascii="Angsana New" w:hAnsi="Angsana New" w:cs="Angsana New"/>
                <w:lang w:val="en-US"/>
              </w:rPr>
              <w:t>2.15</w:t>
            </w:r>
          </w:p>
        </w:tc>
      </w:tr>
      <w:tr w:rsidR="00002B26" w:rsidRPr="002A7705" w:rsidTr="00715E85">
        <w:trPr>
          <w:cantSplit/>
        </w:trPr>
        <w:tc>
          <w:tcPr>
            <w:tcW w:w="4230" w:type="dxa"/>
          </w:tcPr>
          <w:p w:rsidR="00002B26" w:rsidRPr="00A27C2A" w:rsidRDefault="00002B26" w:rsidP="00002B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62" w:hanging="162"/>
              <w:rPr>
                <w:rFonts w:ascii="Angsana New" w:hAnsi="Angsana New" w:cs="Angsana New"/>
                <w:cs/>
              </w:rPr>
            </w:pPr>
            <w:r w:rsidRPr="00A27C2A">
              <w:rPr>
                <w:rFonts w:ascii="Angsana New" w:hAnsi="Angsana New" w:cs="Angsana New"/>
                <w:cs/>
              </w:rPr>
              <w:t>-</w:t>
            </w:r>
            <w:r w:rsidRPr="00A27C2A">
              <w:rPr>
                <w:rFonts w:ascii="Angsana New" w:hAnsi="Angsana New" w:cs="Angsana New"/>
                <w:cs/>
              </w:rPr>
              <w:tab/>
              <w:t>เงินกู้ยืมระยะยาว</w:t>
            </w:r>
          </w:p>
        </w:tc>
        <w:tc>
          <w:tcPr>
            <w:tcW w:w="2070" w:type="dxa"/>
          </w:tcPr>
          <w:p w:rsidR="00002B26" w:rsidRPr="005B7BFC" w:rsidRDefault="00002B26" w:rsidP="00002B26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A27C2A">
              <w:rPr>
                <w:rFonts w:ascii="Angsana New" w:hAnsi="Angsana New" w:cs="Angsana New"/>
                <w:lang w:val="en-US"/>
              </w:rPr>
              <w:t xml:space="preserve">MLR </w:t>
            </w:r>
            <w:r w:rsidRPr="00A27C2A">
              <w:rPr>
                <w:rFonts w:ascii="Angsana New" w:hAnsi="Angsana New" w:cs="Angsana New" w:hint="cs"/>
                <w:cs/>
                <w:lang w:val="en-US"/>
              </w:rPr>
              <w:t>หักร้อยละ 2</w:t>
            </w:r>
          </w:p>
        </w:tc>
        <w:tc>
          <w:tcPr>
            <w:tcW w:w="270" w:type="dxa"/>
          </w:tcPr>
          <w:p w:rsidR="00002B26" w:rsidRPr="00A27C2A" w:rsidRDefault="00002B26" w:rsidP="00002B26">
            <w:pPr>
              <w:pStyle w:val="a2"/>
              <w:tabs>
                <w:tab w:val="decimal" w:pos="97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</w:tcPr>
          <w:p w:rsidR="00002B26" w:rsidRPr="005B7BFC" w:rsidRDefault="00002B26" w:rsidP="00002B26">
            <w:pPr>
              <w:pStyle w:val="a"/>
              <w:tabs>
                <w:tab w:val="clear" w:pos="1080"/>
                <w:tab w:val="decimal" w:pos="1782"/>
              </w:tabs>
              <w:spacing w:line="240" w:lineRule="atLeast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A27C2A">
              <w:rPr>
                <w:rFonts w:ascii="Angsana New" w:hAnsi="Angsana New" w:cs="Angsana New"/>
                <w:lang w:val="en-US"/>
              </w:rPr>
              <w:t xml:space="preserve">MLR </w:t>
            </w:r>
            <w:r w:rsidRPr="00A27C2A">
              <w:rPr>
                <w:rFonts w:ascii="Angsana New" w:hAnsi="Angsana New" w:cs="Angsana New" w:hint="cs"/>
                <w:cs/>
                <w:lang w:val="en-US"/>
              </w:rPr>
              <w:t>หักร้อยละ 2</w:t>
            </w:r>
          </w:p>
        </w:tc>
      </w:tr>
    </w:tbl>
    <w:p w:rsidR="006F7DE6" w:rsidRPr="006F7DE6" w:rsidRDefault="006F7DE6" w:rsidP="007B02D4">
      <w:pPr>
        <w:pStyle w:val="Nomal"/>
        <w:spacing w:line="240" w:lineRule="atLeast"/>
        <w:ind w:left="540"/>
        <w:jc w:val="both"/>
        <w:rPr>
          <w:sz w:val="14"/>
          <w:szCs w:val="14"/>
        </w:rPr>
      </w:pPr>
    </w:p>
    <w:p w:rsidR="006F7DE6" w:rsidRDefault="00FB085B" w:rsidP="007B02D4">
      <w:pPr>
        <w:pStyle w:val="Nomal"/>
        <w:spacing w:line="240" w:lineRule="atLeast"/>
        <w:ind w:left="540"/>
        <w:jc w:val="both"/>
        <w:rPr>
          <w:sz w:val="30"/>
          <w:szCs w:val="30"/>
        </w:rPr>
      </w:pPr>
      <w:r w:rsidRPr="002A7705">
        <w:rPr>
          <w:sz w:val="30"/>
          <w:szCs w:val="30"/>
          <w:cs/>
        </w:rPr>
        <w:t>วงเงินสินเชื่อดังกล่าวจดจำนอง</w:t>
      </w:r>
      <w:r w:rsidR="005E438E" w:rsidRPr="002A7705">
        <w:rPr>
          <w:sz w:val="30"/>
          <w:szCs w:val="30"/>
          <w:cs/>
        </w:rPr>
        <w:t>ค้ำประกัน</w:t>
      </w:r>
      <w:r w:rsidRPr="002A7705">
        <w:rPr>
          <w:sz w:val="30"/>
          <w:szCs w:val="30"/>
          <w:cs/>
        </w:rPr>
        <w:t>โดยอาคารสิ่งปลูกสร้าง และที่ดินของบริษัท</w:t>
      </w:r>
      <w:r w:rsidR="007B02D4">
        <w:rPr>
          <w:sz w:val="30"/>
          <w:szCs w:val="30"/>
        </w:rPr>
        <w:t xml:space="preserve"> </w:t>
      </w:r>
    </w:p>
    <w:p w:rsidR="006F7DE6" w:rsidRPr="006F7DE6" w:rsidRDefault="006F7DE6" w:rsidP="007B02D4">
      <w:pPr>
        <w:pStyle w:val="Nomal"/>
        <w:spacing w:line="240" w:lineRule="atLeast"/>
        <w:ind w:left="540"/>
        <w:jc w:val="both"/>
        <w:rPr>
          <w:sz w:val="14"/>
          <w:szCs w:val="14"/>
        </w:rPr>
      </w:pPr>
    </w:p>
    <w:p w:rsidR="0045619F" w:rsidRDefault="00F95602" w:rsidP="007B02D4">
      <w:pPr>
        <w:pStyle w:val="Nomal"/>
        <w:spacing w:line="240" w:lineRule="atLeast"/>
        <w:ind w:left="540"/>
        <w:jc w:val="both"/>
        <w:rPr>
          <w:i/>
          <w:iCs/>
          <w:spacing w:val="-6"/>
          <w:sz w:val="30"/>
          <w:szCs w:val="30"/>
        </w:rPr>
      </w:pPr>
      <w:r w:rsidRPr="006F7DE6">
        <w:rPr>
          <w:sz w:val="30"/>
          <w:szCs w:val="30"/>
          <w:cs/>
        </w:rPr>
        <w:t xml:space="preserve">ณ วันที่ </w:t>
      </w:r>
      <w:r w:rsidRPr="006F7DE6">
        <w:rPr>
          <w:sz w:val="30"/>
          <w:szCs w:val="30"/>
        </w:rPr>
        <w:t xml:space="preserve"> 31 </w:t>
      </w:r>
      <w:r w:rsidR="00D00758" w:rsidRPr="006F7DE6">
        <w:rPr>
          <w:sz w:val="30"/>
          <w:szCs w:val="30"/>
          <w:cs/>
        </w:rPr>
        <w:t>ธันวาคม</w:t>
      </w:r>
      <w:r w:rsidR="00ED1B4E" w:rsidRPr="006F7DE6">
        <w:rPr>
          <w:sz w:val="30"/>
          <w:szCs w:val="30"/>
        </w:rPr>
        <w:t xml:space="preserve"> 256</w:t>
      </w:r>
      <w:r w:rsidR="00063BB5" w:rsidRPr="006F7DE6">
        <w:rPr>
          <w:rFonts w:hint="cs"/>
          <w:sz w:val="30"/>
          <w:szCs w:val="30"/>
          <w:cs/>
        </w:rPr>
        <w:t xml:space="preserve">2 </w:t>
      </w:r>
      <w:r w:rsidR="00D00758" w:rsidRPr="006F7DE6">
        <w:rPr>
          <w:sz w:val="30"/>
          <w:szCs w:val="30"/>
          <w:cs/>
        </w:rPr>
        <w:t>บ</w:t>
      </w:r>
      <w:r w:rsidRPr="006F7DE6">
        <w:rPr>
          <w:sz w:val="30"/>
          <w:szCs w:val="30"/>
          <w:cs/>
        </w:rPr>
        <w:t>ริษัทมีวงเงินสินเชื่อซึ่งยังมิได้เบิกใช้เป็นจำนวนเงินรวม</w:t>
      </w:r>
      <w:r w:rsidRPr="006F7DE6">
        <w:rPr>
          <w:sz w:val="30"/>
          <w:szCs w:val="30"/>
        </w:rPr>
        <w:t xml:space="preserve"> </w:t>
      </w:r>
      <w:r w:rsidR="007B02D4" w:rsidRPr="006F7DE6">
        <w:rPr>
          <w:sz w:val="30"/>
          <w:szCs w:val="30"/>
        </w:rPr>
        <w:t>157.5</w:t>
      </w:r>
      <w:r w:rsidRPr="006F7DE6">
        <w:rPr>
          <w:sz w:val="30"/>
          <w:szCs w:val="30"/>
        </w:rPr>
        <w:t xml:space="preserve"> </w:t>
      </w:r>
      <w:r w:rsidRPr="006F7DE6">
        <w:rPr>
          <w:sz w:val="30"/>
          <w:szCs w:val="30"/>
          <w:cs/>
        </w:rPr>
        <w:t>ล้านบาท</w:t>
      </w:r>
      <w:r w:rsidRPr="006F7DE6">
        <w:rPr>
          <w:sz w:val="30"/>
          <w:szCs w:val="30"/>
        </w:rPr>
        <w:t xml:space="preserve"> </w:t>
      </w:r>
      <w:r w:rsidRPr="006F7DE6">
        <w:rPr>
          <w:i/>
          <w:iCs/>
          <w:sz w:val="30"/>
          <w:szCs w:val="30"/>
        </w:rPr>
        <w:t>(</w:t>
      </w:r>
      <w:r w:rsidR="00ED1B4E" w:rsidRPr="006F7DE6">
        <w:rPr>
          <w:i/>
          <w:iCs/>
          <w:sz w:val="30"/>
          <w:szCs w:val="30"/>
          <w:cs/>
        </w:rPr>
        <w:t>25</w:t>
      </w:r>
      <w:r w:rsidR="00ED1B4E" w:rsidRPr="006F7DE6">
        <w:rPr>
          <w:i/>
          <w:iCs/>
          <w:sz w:val="30"/>
          <w:szCs w:val="30"/>
        </w:rPr>
        <w:t>6</w:t>
      </w:r>
      <w:r w:rsidR="00063BB5" w:rsidRPr="006F7DE6">
        <w:rPr>
          <w:rFonts w:hint="cs"/>
          <w:i/>
          <w:iCs/>
          <w:sz w:val="30"/>
          <w:szCs w:val="30"/>
          <w:cs/>
        </w:rPr>
        <w:t>1</w:t>
      </w:r>
      <w:r w:rsidRPr="006F7DE6">
        <w:rPr>
          <w:i/>
          <w:iCs/>
          <w:sz w:val="30"/>
          <w:szCs w:val="30"/>
        </w:rPr>
        <w:t xml:space="preserve">: </w:t>
      </w:r>
      <w:r w:rsidR="00ED1B4E" w:rsidRPr="006F7DE6">
        <w:rPr>
          <w:i/>
          <w:iCs/>
          <w:sz w:val="30"/>
          <w:szCs w:val="30"/>
        </w:rPr>
        <w:t>1</w:t>
      </w:r>
      <w:r w:rsidR="006F7DE6" w:rsidRPr="006F7DE6">
        <w:rPr>
          <w:i/>
          <w:iCs/>
          <w:sz w:val="30"/>
          <w:szCs w:val="30"/>
        </w:rPr>
        <w:t>5</w:t>
      </w:r>
      <w:r w:rsidR="00ED1B4E" w:rsidRPr="006F7DE6">
        <w:rPr>
          <w:i/>
          <w:iCs/>
          <w:sz w:val="30"/>
          <w:szCs w:val="30"/>
        </w:rPr>
        <w:t>7.5</w:t>
      </w:r>
      <w:r w:rsidR="00D00758" w:rsidRPr="006F7DE6">
        <w:rPr>
          <w:i/>
          <w:iCs/>
          <w:sz w:val="30"/>
          <w:szCs w:val="30"/>
        </w:rPr>
        <w:t xml:space="preserve"> </w:t>
      </w:r>
      <w:r w:rsidR="00967129" w:rsidRPr="006F7DE6">
        <w:rPr>
          <w:i/>
          <w:iCs/>
          <w:sz w:val="30"/>
          <w:szCs w:val="30"/>
        </w:rPr>
        <w:t xml:space="preserve"> </w:t>
      </w:r>
      <w:r w:rsidRPr="006F7DE6">
        <w:rPr>
          <w:i/>
          <w:iCs/>
          <w:sz w:val="30"/>
          <w:szCs w:val="30"/>
          <w:cs/>
        </w:rPr>
        <w:t>ล้านบาท</w:t>
      </w:r>
      <w:r w:rsidRPr="002A7705">
        <w:rPr>
          <w:i/>
          <w:iCs/>
          <w:spacing w:val="-6"/>
          <w:sz w:val="30"/>
          <w:szCs w:val="30"/>
        </w:rPr>
        <w:t>)</w:t>
      </w:r>
      <w:r w:rsidR="00BD100C">
        <w:rPr>
          <w:i/>
          <w:iCs/>
          <w:spacing w:val="-6"/>
          <w:sz w:val="30"/>
          <w:szCs w:val="30"/>
        </w:rPr>
        <w:t xml:space="preserve"> </w:t>
      </w:r>
    </w:p>
    <w:p w:rsidR="0045619F" w:rsidRPr="00823DD0" w:rsidRDefault="0045619F" w:rsidP="0045619F">
      <w:pPr>
        <w:tabs>
          <w:tab w:val="clear" w:pos="1644"/>
          <w:tab w:val="left" w:pos="162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:rsidR="0045619F" w:rsidRPr="00823DD0" w:rsidRDefault="0045619F" w:rsidP="0045619F">
      <w:pPr>
        <w:tabs>
          <w:tab w:val="clear" w:pos="1644"/>
          <w:tab w:val="left" w:pos="1620"/>
        </w:tabs>
        <w:spacing w:line="240" w:lineRule="auto"/>
        <w:ind w:left="540" w:right="65"/>
        <w:jc w:val="thaiDistribute"/>
        <w:rPr>
          <w:rFonts w:ascii="Angsana New" w:hAnsi="Angsana New"/>
          <w:spacing w:val="-6"/>
          <w:sz w:val="22"/>
          <w:szCs w:val="22"/>
        </w:rPr>
      </w:pPr>
    </w:p>
    <w:p w:rsidR="0045619F" w:rsidRDefault="0045619F" w:rsidP="0045619F">
      <w:pPr>
        <w:tabs>
          <w:tab w:val="clear" w:pos="1644"/>
          <w:tab w:val="left" w:pos="16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หนี้สินตามสัญญาเช่าการเงิน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F41D5">
        <w:rPr>
          <w:rFonts w:ascii="Angsana New" w:hAnsi="Angsana New"/>
          <w:sz w:val="30"/>
          <w:szCs w:val="30"/>
        </w:rPr>
        <w:t xml:space="preserve">31 </w:t>
      </w:r>
      <w:r w:rsidR="00BF41D5">
        <w:rPr>
          <w:rFonts w:ascii="Angsana New" w:hAnsi="Angsana New" w:hint="cs"/>
          <w:sz w:val="30"/>
          <w:szCs w:val="30"/>
          <w:cs/>
        </w:rPr>
        <w:t>ธันวาคม</w:t>
      </w:r>
      <w:r w:rsidRPr="00823DD0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:rsidR="00C53053" w:rsidRPr="00823DD0" w:rsidRDefault="00C53053" w:rsidP="0045619F">
      <w:pPr>
        <w:tabs>
          <w:tab w:val="clear" w:pos="1644"/>
          <w:tab w:val="left" w:pos="16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990"/>
        <w:gridCol w:w="180"/>
        <w:gridCol w:w="812"/>
        <w:gridCol w:w="180"/>
        <w:gridCol w:w="1078"/>
        <w:gridCol w:w="180"/>
        <w:gridCol w:w="990"/>
        <w:gridCol w:w="180"/>
        <w:gridCol w:w="814"/>
        <w:gridCol w:w="180"/>
        <w:gridCol w:w="1172"/>
      </w:tblGrid>
      <w:tr w:rsidR="0045619F" w:rsidRPr="00823DD0" w:rsidTr="00D34CEF">
        <w:trPr>
          <w:cantSplit/>
          <w:trHeight w:val="113"/>
          <w:tblHeader/>
        </w:trPr>
        <w:tc>
          <w:tcPr>
            <w:tcW w:w="2261" w:type="dxa"/>
            <w:vAlign w:val="bottom"/>
          </w:tcPr>
          <w:p w:rsidR="0045619F" w:rsidRPr="00823DD0" w:rsidRDefault="0045619F" w:rsidP="0029028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619F" w:rsidRPr="00823DD0" w:rsidRDefault="0045619F" w:rsidP="002902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45619F" w:rsidRPr="00823DD0" w:rsidRDefault="0045619F" w:rsidP="0029028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33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619F" w:rsidRPr="00823DD0" w:rsidRDefault="0045619F" w:rsidP="002902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lang w:val="en-US" w:bidi="th-TH"/>
              </w:rPr>
              <w:t>2561</w:t>
            </w:r>
          </w:p>
        </w:tc>
      </w:tr>
      <w:tr w:rsidR="0045619F" w:rsidRPr="00823DD0" w:rsidTr="00D34CEF">
        <w:trPr>
          <w:cantSplit/>
          <w:trHeight w:val="113"/>
          <w:tblHeader/>
        </w:trPr>
        <w:tc>
          <w:tcPr>
            <w:tcW w:w="2261" w:type="dxa"/>
            <w:vAlign w:val="bottom"/>
          </w:tcPr>
          <w:p w:rsidR="0045619F" w:rsidRPr="00823DD0" w:rsidRDefault="0045619F" w:rsidP="0029028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จำนวนเงินขั้นต่ำที่ต้องจ่าย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cs/>
                <w:lang w:bidi="th-TH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cs/>
                <w:lang w:bidi="th-TH"/>
              </w:rPr>
              <w:t>มูลค่า</w:t>
            </w:r>
          </w:p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cs/>
                <w:lang w:bidi="th-TH"/>
              </w:rPr>
              <w:t>ปัจจุบันของจำนวนเงินขั้นต่ำที่ต้องจ่าย</w:t>
            </w:r>
          </w:p>
        </w:tc>
        <w:tc>
          <w:tcPr>
            <w:tcW w:w="180" w:type="dxa"/>
            <w:vAlign w:val="bottom"/>
          </w:tcPr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จำนวนเงินขั้นต่ำที่ต้องจ่าย</w:t>
            </w:r>
          </w:p>
        </w:tc>
        <w:tc>
          <w:tcPr>
            <w:tcW w:w="180" w:type="dxa"/>
            <w:vAlign w:val="bottom"/>
          </w:tcPr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814" w:type="dxa"/>
            <w:vAlign w:val="bottom"/>
          </w:tcPr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cs/>
                <w:lang w:bidi="th-TH"/>
              </w:rPr>
              <w:t>ดอกเบี้ย</w:t>
            </w:r>
          </w:p>
        </w:tc>
        <w:tc>
          <w:tcPr>
            <w:tcW w:w="180" w:type="dxa"/>
            <w:vAlign w:val="bottom"/>
          </w:tcPr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171" w:type="dxa"/>
            <w:vAlign w:val="bottom"/>
          </w:tcPr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cs/>
                <w:lang w:bidi="th-TH"/>
              </w:rPr>
              <w:t>มูลค่า</w:t>
            </w:r>
          </w:p>
          <w:p w:rsidR="0045619F" w:rsidRPr="00823DD0" w:rsidRDefault="0045619F" w:rsidP="004561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cs/>
                <w:lang w:bidi="th-TH"/>
              </w:rPr>
              <w:t>ปัจจุบันของจำนวนเงินขั้นต่ำที่ต้องจ่าย</w:t>
            </w:r>
          </w:p>
        </w:tc>
      </w:tr>
      <w:tr w:rsidR="0045619F" w:rsidRPr="00823DD0" w:rsidTr="00D34CEF">
        <w:trPr>
          <w:cantSplit/>
        </w:trPr>
        <w:tc>
          <w:tcPr>
            <w:tcW w:w="2261" w:type="dxa"/>
          </w:tcPr>
          <w:p w:rsidR="0045619F" w:rsidRPr="00823DD0" w:rsidRDefault="0045619F" w:rsidP="0029028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56" w:type="dxa"/>
            <w:gridSpan w:val="11"/>
          </w:tcPr>
          <w:p w:rsidR="0045619F" w:rsidRPr="00823DD0" w:rsidRDefault="0045619F" w:rsidP="0029028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</w:pPr>
            <w:r w:rsidRPr="00823DD0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(</w:t>
            </w:r>
            <w:r w:rsidRPr="00823DD0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พันบาท</w:t>
            </w:r>
            <w:r w:rsidRPr="00823DD0"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  <w:t>)</w:t>
            </w:r>
          </w:p>
        </w:tc>
      </w:tr>
      <w:tr w:rsidR="0045619F" w:rsidRPr="00823DD0" w:rsidTr="00D34CEF">
        <w:trPr>
          <w:cantSplit/>
        </w:trPr>
        <w:tc>
          <w:tcPr>
            <w:tcW w:w="2261" w:type="dxa"/>
          </w:tcPr>
          <w:p w:rsidR="0045619F" w:rsidRPr="0045619F" w:rsidRDefault="0045619F" w:rsidP="00290289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619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6756" w:type="dxa"/>
            <w:gridSpan w:val="11"/>
          </w:tcPr>
          <w:p w:rsidR="0045619F" w:rsidRPr="00823DD0" w:rsidRDefault="0045619F" w:rsidP="0029028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</w:p>
        </w:tc>
      </w:tr>
      <w:tr w:rsidR="0034195A" w:rsidRPr="00823DD0" w:rsidTr="00D34CEF">
        <w:trPr>
          <w:cantSplit/>
        </w:trPr>
        <w:tc>
          <w:tcPr>
            <w:tcW w:w="2261" w:type="dxa"/>
          </w:tcPr>
          <w:p w:rsidR="0034195A" w:rsidRPr="00823DD0" w:rsidRDefault="0034195A" w:rsidP="0034195A">
            <w:pPr>
              <w:ind w:left="180" w:hanging="180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ภายใน </w:t>
            </w:r>
            <w:r>
              <w:rPr>
                <w:rFonts w:ascii="Angsana New" w:hAnsi="Angsana New"/>
                <w:sz w:val="29"/>
                <w:szCs w:val="29"/>
              </w:rPr>
              <w:t xml:space="preserve">1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34195A">
              <w:rPr>
                <w:rFonts w:ascii="Angsana New" w:hAnsi="Angsana New"/>
                <w:sz w:val="29"/>
                <w:szCs w:val="29"/>
                <w:lang w:val="en-US" w:bidi="th-TH"/>
              </w:rPr>
              <w:t>4,350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 xml:space="preserve">     (</w:t>
            </w:r>
            <w:r w:rsidRPr="0034195A">
              <w:rPr>
                <w:rFonts w:ascii="Angsana New" w:hAnsi="Angsana New"/>
                <w:sz w:val="29"/>
                <w:szCs w:val="29"/>
                <w:lang w:val="en-US" w:bidi="th-TH"/>
              </w:rPr>
              <w:t>45</w:t>
            </w:r>
            <w:r w:rsidR="00FF5881">
              <w:rPr>
                <w:rFonts w:ascii="Angsana New" w:hAnsi="Angsana New"/>
                <w:sz w:val="29"/>
                <w:szCs w:val="29"/>
                <w:lang w:val="en-US" w:bidi="th-TH"/>
              </w:rPr>
              <w:t>5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3D6380" w:rsidRPr="00823DD0" w:rsidRDefault="003D6380" w:rsidP="00B244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89" w:right="-79" w:hanging="89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3,895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lang w:val="en-US" w:bidi="th-TH"/>
              </w:rPr>
              <w:t>6,216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  <w:r w:rsidRPr="00823DD0">
              <w:rPr>
                <w:rFonts w:ascii="Angsana New" w:hAnsi="Angsana New"/>
                <w:sz w:val="29"/>
                <w:szCs w:val="29"/>
              </w:rPr>
              <w:t>(562)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823DD0">
              <w:rPr>
                <w:rFonts w:ascii="Angsana New" w:hAnsi="Angsana New"/>
                <w:sz w:val="29"/>
                <w:szCs w:val="29"/>
                <w:lang w:val="en-US" w:bidi="th-TH"/>
              </w:rPr>
              <w:t>5,654</w:t>
            </w:r>
          </w:p>
        </w:tc>
      </w:tr>
      <w:tr w:rsidR="0034195A" w:rsidRPr="00823DD0" w:rsidTr="00D34CEF">
        <w:trPr>
          <w:cantSplit/>
        </w:trPr>
        <w:tc>
          <w:tcPr>
            <w:tcW w:w="2261" w:type="dxa"/>
          </w:tcPr>
          <w:p w:rsidR="0034195A" w:rsidRPr="00823DD0" w:rsidRDefault="0034195A" w:rsidP="0034195A">
            <w:pPr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1 – 5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  <w:r w:rsidRPr="0034195A">
              <w:rPr>
                <w:rFonts w:ascii="Angsana New" w:hAnsi="Angsana New"/>
                <w:sz w:val="29"/>
                <w:szCs w:val="29"/>
              </w:rPr>
              <w:t>5,673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   (411)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34195A" w:rsidRPr="00823DD0" w:rsidRDefault="00B24429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5,262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  <w:r w:rsidRPr="00823DD0">
              <w:rPr>
                <w:rFonts w:ascii="Angsana New" w:hAnsi="Angsana New"/>
                <w:sz w:val="29"/>
                <w:szCs w:val="29"/>
              </w:rPr>
              <w:t>7,724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  <w:r w:rsidRPr="00823DD0">
              <w:rPr>
                <w:rFonts w:ascii="Angsana New" w:hAnsi="Angsana New"/>
                <w:sz w:val="29"/>
                <w:szCs w:val="29"/>
              </w:rPr>
              <w:t>(46</w:t>
            </w:r>
            <w:r w:rsidR="00C53053">
              <w:rPr>
                <w:rFonts w:ascii="Angsana New" w:hAnsi="Angsana New"/>
                <w:sz w:val="29"/>
                <w:szCs w:val="29"/>
              </w:rPr>
              <w:t>5</w:t>
            </w:r>
            <w:r w:rsidRPr="00823DD0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9"/>
                <w:szCs w:val="29"/>
              </w:rPr>
            </w:pPr>
            <w:r w:rsidRPr="00823DD0">
              <w:rPr>
                <w:rFonts w:ascii="Angsana New" w:hAnsi="Angsana New"/>
                <w:sz w:val="29"/>
                <w:szCs w:val="29"/>
              </w:rPr>
              <w:t>7,2</w:t>
            </w:r>
            <w:r w:rsidR="00C53053">
              <w:rPr>
                <w:rFonts w:ascii="Angsana New" w:hAnsi="Angsana New"/>
                <w:sz w:val="29"/>
                <w:szCs w:val="29"/>
              </w:rPr>
              <w:t>59</w:t>
            </w:r>
          </w:p>
        </w:tc>
      </w:tr>
      <w:tr w:rsidR="0034195A" w:rsidRPr="00823DD0" w:rsidTr="00D34CEF">
        <w:trPr>
          <w:cantSplit/>
        </w:trPr>
        <w:tc>
          <w:tcPr>
            <w:tcW w:w="2261" w:type="dxa"/>
          </w:tcPr>
          <w:p w:rsidR="0034195A" w:rsidRPr="00823DD0" w:rsidRDefault="0034195A" w:rsidP="0034195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34195A">
              <w:rPr>
                <w:rFonts w:ascii="Angsana New" w:hAnsi="Angsana New"/>
                <w:b/>
                <w:bCs/>
                <w:sz w:val="29"/>
                <w:szCs w:val="29"/>
              </w:rPr>
              <w:t>10,023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(86</w:t>
            </w:r>
            <w:r w:rsidR="003648DA"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195A" w:rsidRPr="00823DD0" w:rsidRDefault="00B24429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9,157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23DD0">
              <w:rPr>
                <w:rFonts w:ascii="Angsana New" w:hAnsi="Angsana New"/>
                <w:b/>
                <w:bCs/>
                <w:sz w:val="29"/>
                <w:szCs w:val="29"/>
              </w:rPr>
              <w:t>13,940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23DD0">
              <w:rPr>
                <w:rFonts w:ascii="Angsana New" w:hAnsi="Angsana New"/>
                <w:b/>
                <w:bCs/>
                <w:sz w:val="29"/>
                <w:szCs w:val="29"/>
              </w:rPr>
              <w:t>(1,02</w:t>
            </w:r>
            <w:r w:rsidR="00C53053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  <w:r w:rsidRPr="00823DD0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195A" w:rsidRPr="00823DD0" w:rsidRDefault="0034195A" w:rsidP="00341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23DD0">
              <w:rPr>
                <w:rFonts w:ascii="Angsana New" w:hAnsi="Angsana New"/>
                <w:b/>
                <w:bCs/>
                <w:sz w:val="29"/>
                <w:szCs w:val="29"/>
              </w:rPr>
              <w:t>12,91</w:t>
            </w:r>
            <w:r w:rsidR="00C53053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</w:p>
        </w:tc>
      </w:tr>
    </w:tbl>
    <w:p w:rsidR="0045619F" w:rsidRPr="0045619F" w:rsidRDefault="0045619F" w:rsidP="008657B2">
      <w:pPr>
        <w:tabs>
          <w:tab w:val="clear" w:pos="1644"/>
          <w:tab w:val="left" w:pos="1620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:rsidR="003C41AA" w:rsidRPr="00434F59" w:rsidRDefault="00FE6F13" w:rsidP="00FE6F13">
      <w:pPr>
        <w:tabs>
          <w:tab w:val="clear" w:pos="227"/>
          <w:tab w:val="clear" w:pos="454"/>
          <w:tab w:val="left" w:pos="450"/>
        </w:tabs>
        <w:ind w:left="540" w:hanging="540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Cs/>
          <w:i/>
          <w:iCs/>
          <w:sz w:val="30"/>
          <w:szCs w:val="30"/>
        </w:rPr>
        <w:tab/>
      </w:r>
      <w:r>
        <w:rPr>
          <w:rFonts w:ascii="Angsana New" w:hAnsi="Angsana New"/>
          <w:bCs/>
          <w:i/>
          <w:iCs/>
          <w:sz w:val="30"/>
          <w:szCs w:val="30"/>
        </w:rPr>
        <w:tab/>
      </w:r>
      <w:r w:rsidR="003C41AA" w:rsidRPr="00434F59">
        <w:rPr>
          <w:rFonts w:ascii="Angsana New" w:hAnsi="Angsana New" w:hint="cs"/>
          <w:b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3C41AA" w:rsidRPr="009F0D86" w:rsidRDefault="003C41AA" w:rsidP="003C4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9"/>
        <w:gridCol w:w="1170"/>
        <w:gridCol w:w="180"/>
        <w:gridCol w:w="180"/>
        <w:gridCol w:w="1440"/>
        <w:gridCol w:w="270"/>
        <w:gridCol w:w="1260"/>
        <w:gridCol w:w="270"/>
        <w:gridCol w:w="1260"/>
      </w:tblGrid>
      <w:tr w:rsidR="0069176A" w:rsidRPr="009F0D86" w:rsidTr="0069176A">
        <w:trPr>
          <w:cantSplit/>
          <w:tblHeader/>
        </w:trPr>
        <w:tc>
          <w:tcPr>
            <w:tcW w:w="3319" w:type="dxa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77B4F" w:rsidRPr="009F0D86" w:rsidRDefault="00677B4F" w:rsidP="00337FC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77B4F" w:rsidRPr="009F0D86" w:rsidRDefault="00677B4F" w:rsidP="00337FC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77B4F" w:rsidRPr="009F0D86" w:rsidRDefault="00677B4F" w:rsidP="00337FC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77B4F" w:rsidRPr="009F0D86" w:rsidRDefault="00677B4F" w:rsidP="009F0D8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9F0D86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:rsidR="00677B4F" w:rsidRPr="009F0D86" w:rsidRDefault="00677B4F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677B4F" w:rsidRPr="009F0D86" w:rsidRDefault="00677B4F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9F0D86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  <w:vAlign w:val="bottom"/>
          </w:tcPr>
          <w:p w:rsidR="00677B4F" w:rsidRPr="009F0D86" w:rsidRDefault="00677B4F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677B4F" w:rsidRPr="009F0D86" w:rsidRDefault="00677B4F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9F0D86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E6F13" w:rsidRPr="009F0D86" w:rsidTr="00B02CB2">
        <w:trPr>
          <w:cantSplit/>
        </w:trPr>
        <w:tc>
          <w:tcPr>
            <w:tcW w:w="3319" w:type="dxa"/>
          </w:tcPr>
          <w:p w:rsidR="00FE6F13" w:rsidRPr="009F0D86" w:rsidRDefault="00FE6F13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FE6F13" w:rsidRPr="009F0D86" w:rsidRDefault="00FE6F13" w:rsidP="00337FC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E6F13" w:rsidRPr="009F0D86" w:rsidRDefault="00FE6F13" w:rsidP="00337F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E6F13" w:rsidRPr="009F0D86" w:rsidRDefault="00FE6F13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5"/>
            <w:vAlign w:val="bottom"/>
          </w:tcPr>
          <w:p w:rsidR="00FE6F13" w:rsidRPr="009F0D86" w:rsidRDefault="00FE6F13" w:rsidP="00FE6F1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9176A" w:rsidRPr="009F0D86" w:rsidTr="0069176A">
        <w:trPr>
          <w:cantSplit/>
        </w:trPr>
        <w:tc>
          <w:tcPr>
            <w:tcW w:w="3319" w:type="dxa"/>
          </w:tcPr>
          <w:p w:rsidR="00677B4F" w:rsidRPr="006378A2" w:rsidRDefault="00677B4F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8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256</w:t>
            </w:r>
            <w:r w:rsidR="00063BB5" w:rsidRPr="006378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77B4F" w:rsidRPr="009F0D86" w:rsidRDefault="00677B4F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77B4F" w:rsidRPr="009F0D86" w:rsidRDefault="00677B4F" w:rsidP="00317D6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77B4F" w:rsidRPr="009F0D86" w:rsidRDefault="00677B4F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8A2" w:rsidRPr="009F0D86" w:rsidTr="0069176A">
        <w:trPr>
          <w:cantSplit/>
        </w:trPr>
        <w:tc>
          <w:tcPr>
            <w:tcW w:w="3319" w:type="dxa"/>
          </w:tcPr>
          <w:p w:rsidR="006378A2" w:rsidRPr="009F0D86" w:rsidRDefault="006378A2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F0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F0D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0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378A2" w:rsidRPr="009F0D86" w:rsidRDefault="006378A2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31,049</w:t>
            </w:r>
          </w:p>
        </w:tc>
        <w:tc>
          <w:tcPr>
            <w:tcW w:w="2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8A2" w:rsidRPr="009F0D86" w:rsidRDefault="006378A2" w:rsidP="00785E1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12,913</w:t>
            </w:r>
          </w:p>
        </w:tc>
        <w:tc>
          <w:tcPr>
            <w:tcW w:w="2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8A2" w:rsidRPr="009F0D86" w:rsidRDefault="006378A2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43,962</w:t>
            </w:r>
          </w:p>
        </w:tc>
      </w:tr>
      <w:tr w:rsidR="0069176A" w:rsidRPr="009F0D86" w:rsidTr="0069176A">
        <w:trPr>
          <w:cantSplit/>
        </w:trPr>
        <w:tc>
          <w:tcPr>
            <w:tcW w:w="3319" w:type="dxa"/>
          </w:tcPr>
          <w:p w:rsidR="00677B4F" w:rsidRPr="009F0D86" w:rsidRDefault="00677B4F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9F0D8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77B4F" w:rsidRPr="009F0D86" w:rsidRDefault="00785E19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85E19">
              <w:rPr>
                <w:rFonts w:ascii="Angsana New" w:hAnsi="Angsana New"/>
                <w:sz w:val="30"/>
                <w:szCs w:val="30"/>
              </w:rPr>
              <w:t>(15,732)</w:t>
            </w:r>
          </w:p>
        </w:tc>
        <w:tc>
          <w:tcPr>
            <w:tcW w:w="27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77B4F" w:rsidRPr="009F0D86" w:rsidRDefault="00785E19" w:rsidP="00785E1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85E19">
              <w:rPr>
                <w:rFonts w:ascii="Angsana New" w:hAnsi="Angsana New"/>
                <w:sz w:val="30"/>
                <w:szCs w:val="30"/>
              </w:rPr>
              <w:t>(</w:t>
            </w:r>
            <w:r w:rsidR="00F0182D">
              <w:rPr>
                <w:rFonts w:ascii="Angsana New" w:hAnsi="Angsana New"/>
                <w:sz w:val="30"/>
                <w:szCs w:val="30"/>
              </w:rPr>
              <w:t>6,036</w:t>
            </w:r>
            <w:r w:rsidRPr="00785E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77B4F" w:rsidRPr="009F0D86" w:rsidRDefault="00785E19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85E19">
              <w:rPr>
                <w:rFonts w:ascii="Angsana New" w:hAnsi="Angsana New"/>
                <w:sz w:val="30"/>
                <w:szCs w:val="30"/>
              </w:rPr>
              <w:t>(</w:t>
            </w:r>
            <w:r w:rsidR="00C13FC0">
              <w:rPr>
                <w:rFonts w:ascii="Angsana New" w:hAnsi="Angsana New"/>
                <w:sz w:val="30"/>
                <w:szCs w:val="30"/>
              </w:rPr>
              <w:t>21,768</w:t>
            </w:r>
            <w:r w:rsidRPr="00785E1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176A" w:rsidRPr="009F0D86" w:rsidTr="003C740A">
        <w:trPr>
          <w:cantSplit/>
        </w:trPr>
        <w:tc>
          <w:tcPr>
            <w:tcW w:w="3319" w:type="dxa"/>
          </w:tcPr>
          <w:p w:rsidR="00677B4F" w:rsidRPr="009F0D86" w:rsidRDefault="00677B4F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9F0D8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77B4F" w:rsidRPr="009F0D86" w:rsidRDefault="00677B4F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77B4F" w:rsidRPr="009F0D86" w:rsidRDefault="00677B4F" w:rsidP="00317D6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77B4F" w:rsidRPr="009F0D86" w:rsidRDefault="00677B4F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76A" w:rsidRPr="009F0D86" w:rsidTr="006378A2">
        <w:trPr>
          <w:cantSplit/>
        </w:trPr>
        <w:tc>
          <w:tcPr>
            <w:tcW w:w="3319" w:type="dxa"/>
          </w:tcPr>
          <w:p w:rsidR="00677B4F" w:rsidRPr="009F0D86" w:rsidRDefault="00677B4F" w:rsidP="00337FC5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9F0D86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17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77B4F" w:rsidRPr="009F0D86" w:rsidRDefault="00785E19" w:rsidP="00785E19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77B4F" w:rsidRPr="009F0D86" w:rsidRDefault="00785E19" w:rsidP="00785E1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85E19"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27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77B4F" w:rsidRPr="009F0D86" w:rsidRDefault="00785E19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785E19"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</w:tr>
      <w:tr w:rsidR="0069176A" w:rsidRPr="00E544D3" w:rsidTr="006378A2">
        <w:trPr>
          <w:cantSplit/>
        </w:trPr>
        <w:tc>
          <w:tcPr>
            <w:tcW w:w="3319" w:type="dxa"/>
          </w:tcPr>
          <w:p w:rsidR="00677B4F" w:rsidRPr="009F0D86" w:rsidRDefault="00677B4F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0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9F0D8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F0D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9F0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 w:rsidR="00063B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7B4F" w:rsidRPr="009F0D86" w:rsidRDefault="00785E19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E19">
              <w:rPr>
                <w:rFonts w:ascii="Angsana New" w:hAnsi="Angsana New"/>
                <w:b/>
                <w:bCs/>
                <w:sz w:val="30"/>
                <w:szCs w:val="30"/>
              </w:rPr>
              <w:t>15,317</w:t>
            </w:r>
          </w:p>
        </w:tc>
        <w:tc>
          <w:tcPr>
            <w:tcW w:w="27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7B4F" w:rsidRPr="009F0D86" w:rsidRDefault="00F0182D" w:rsidP="00785E1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9,157</w:t>
            </w:r>
          </w:p>
        </w:tc>
        <w:tc>
          <w:tcPr>
            <w:tcW w:w="270" w:type="dxa"/>
            <w:vAlign w:val="bottom"/>
          </w:tcPr>
          <w:p w:rsidR="00677B4F" w:rsidRPr="009F0D86" w:rsidRDefault="00677B4F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7B4F" w:rsidRPr="00E544D3" w:rsidRDefault="00C13FC0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24,474</w:t>
            </w:r>
          </w:p>
        </w:tc>
      </w:tr>
      <w:tr w:rsidR="006378A2" w:rsidRPr="00E544D3" w:rsidTr="006378A2">
        <w:trPr>
          <w:cantSplit/>
        </w:trPr>
        <w:tc>
          <w:tcPr>
            <w:tcW w:w="3319" w:type="dxa"/>
          </w:tcPr>
          <w:p w:rsidR="00D34CEF" w:rsidRDefault="00D34CEF" w:rsidP="00CF166F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E34E6" w:rsidRDefault="004E34E6" w:rsidP="00CF166F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34CEF" w:rsidRPr="009F0D86" w:rsidRDefault="00D34CEF" w:rsidP="00CF166F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6378A2" w:rsidRPr="009F0D86" w:rsidRDefault="006378A2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6378A2" w:rsidRPr="009F0D86" w:rsidRDefault="006378A2" w:rsidP="00E53DA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6378A2" w:rsidRPr="00E544D3" w:rsidRDefault="006378A2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4CEF" w:rsidRPr="00E544D3" w:rsidTr="000231AC">
        <w:trPr>
          <w:cantSplit/>
        </w:trPr>
        <w:tc>
          <w:tcPr>
            <w:tcW w:w="3319" w:type="dxa"/>
          </w:tcPr>
          <w:p w:rsidR="00D34CEF" w:rsidRDefault="00D34CEF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34CEF" w:rsidRPr="009F0D86" w:rsidRDefault="00D34CEF" w:rsidP="00337FC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34CEF" w:rsidRPr="009F0D86" w:rsidRDefault="00D34CEF" w:rsidP="00337F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34CEF" w:rsidRPr="009F0D86" w:rsidRDefault="00D34CEF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5"/>
            <w:vAlign w:val="bottom"/>
          </w:tcPr>
          <w:p w:rsidR="00D34CEF" w:rsidRPr="00E544D3" w:rsidRDefault="00D34CEF" w:rsidP="00D34CE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378A2" w:rsidRPr="00E544D3" w:rsidTr="006378A2">
        <w:trPr>
          <w:cantSplit/>
        </w:trPr>
        <w:tc>
          <w:tcPr>
            <w:tcW w:w="3319" w:type="dxa"/>
          </w:tcPr>
          <w:p w:rsidR="006378A2" w:rsidRPr="009F0D86" w:rsidRDefault="006378A2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378A2" w:rsidRPr="009F0D86" w:rsidRDefault="006378A2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8A2" w:rsidRPr="009F0D86" w:rsidRDefault="006378A2" w:rsidP="00E53DA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8A2" w:rsidRPr="00E544D3" w:rsidRDefault="006378A2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78A2" w:rsidRPr="00E544D3" w:rsidTr="006378A2">
        <w:trPr>
          <w:cantSplit/>
        </w:trPr>
        <w:tc>
          <w:tcPr>
            <w:tcW w:w="3319" w:type="dxa"/>
          </w:tcPr>
          <w:p w:rsidR="006378A2" w:rsidRPr="009F0D86" w:rsidRDefault="006378A2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0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F0D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0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378A2" w:rsidRPr="00AD1865" w:rsidRDefault="00CA061C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D1865">
              <w:rPr>
                <w:rFonts w:ascii="Angsana New" w:hAnsi="Angsana New"/>
                <w:sz w:val="30"/>
                <w:szCs w:val="30"/>
              </w:rPr>
              <w:t>44,636</w:t>
            </w:r>
          </w:p>
        </w:tc>
        <w:tc>
          <w:tcPr>
            <w:tcW w:w="270" w:type="dxa"/>
            <w:vAlign w:val="bottom"/>
          </w:tcPr>
          <w:p w:rsidR="006378A2" w:rsidRPr="00AD1865" w:rsidRDefault="006378A2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8A2" w:rsidRPr="00AD1865" w:rsidRDefault="00CA061C" w:rsidP="00E53DA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D1865">
              <w:rPr>
                <w:rFonts w:ascii="Angsana New" w:hAnsi="Angsana New"/>
                <w:sz w:val="30"/>
                <w:szCs w:val="30"/>
              </w:rPr>
              <w:t>9,693</w:t>
            </w:r>
          </w:p>
        </w:tc>
        <w:tc>
          <w:tcPr>
            <w:tcW w:w="270" w:type="dxa"/>
            <w:vAlign w:val="bottom"/>
          </w:tcPr>
          <w:p w:rsidR="006378A2" w:rsidRPr="00AD1865" w:rsidRDefault="006378A2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8A2" w:rsidRPr="00AD1865" w:rsidRDefault="00CA061C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D1865">
              <w:rPr>
                <w:rFonts w:ascii="Angsana New" w:hAnsi="Angsana New"/>
                <w:sz w:val="30"/>
                <w:szCs w:val="30"/>
              </w:rPr>
              <w:t>54,329</w:t>
            </w:r>
          </w:p>
        </w:tc>
      </w:tr>
      <w:tr w:rsidR="006378A2" w:rsidRPr="00E544D3" w:rsidTr="006378A2">
        <w:trPr>
          <w:cantSplit/>
        </w:trPr>
        <w:tc>
          <w:tcPr>
            <w:tcW w:w="3319" w:type="dxa"/>
          </w:tcPr>
          <w:p w:rsidR="006378A2" w:rsidRPr="009F0D86" w:rsidRDefault="006378A2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0D8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378A2" w:rsidRPr="00AD1865" w:rsidRDefault="00CA061C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D1865">
              <w:rPr>
                <w:rFonts w:ascii="Angsana New" w:hAnsi="Angsana New"/>
                <w:sz w:val="30"/>
                <w:szCs w:val="30"/>
              </w:rPr>
              <w:t>(13,587)</w:t>
            </w:r>
          </w:p>
        </w:tc>
        <w:tc>
          <w:tcPr>
            <w:tcW w:w="270" w:type="dxa"/>
            <w:vAlign w:val="bottom"/>
          </w:tcPr>
          <w:p w:rsidR="006378A2" w:rsidRPr="00AD1865" w:rsidRDefault="006378A2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8A2" w:rsidRPr="00AD1865" w:rsidRDefault="00CA061C" w:rsidP="00E53DA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D1865">
              <w:rPr>
                <w:rFonts w:ascii="Angsana New" w:hAnsi="Angsana New"/>
                <w:sz w:val="30"/>
                <w:szCs w:val="30"/>
              </w:rPr>
              <w:t>(6,458)</w:t>
            </w:r>
          </w:p>
        </w:tc>
        <w:tc>
          <w:tcPr>
            <w:tcW w:w="270" w:type="dxa"/>
            <w:vAlign w:val="bottom"/>
          </w:tcPr>
          <w:p w:rsidR="006378A2" w:rsidRPr="00AD1865" w:rsidRDefault="006378A2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8A2" w:rsidRPr="00AD1865" w:rsidRDefault="00CA061C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D1865">
              <w:rPr>
                <w:rFonts w:ascii="Angsana New" w:hAnsi="Angsana New"/>
                <w:sz w:val="30"/>
                <w:szCs w:val="30"/>
              </w:rPr>
              <w:t>(20,045)</w:t>
            </w:r>
          </w:p>
        </w:tc>
      </w:tr>
      <w:tr w:rsidR="006378A2" w:rsidRPr="00E544D3" w:rsidTr="006378A2">
        <w:trPr>
          <w:cantSplit/>
        </w:trPr>
        <w:tc>
          <w:tcPr>
            <w:tcW w:w="3319" w:type="dxa"/>
          </w:tcPr>
          <w:p w:rsidR="006378A2" w:rsidRPr="009F0D86" w:rsidRDefault="006378A2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0D8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378A2" w:rsidRPr="009F0D86" w:rsidRDefault="006378A2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8A2" w:rsidRPr="009F0D86" w:rsidRDefault="006378A2" w:rsidP="00E53DA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378A2" w:rsidRPr="00E544D3" w:rsidRDefault="006378A2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78A2" w:rsidRPr="00E544D3" w:rsidTr="006378A2">
        <w:trPr>
          <w:cantSplit/>
        </w:trPr>
        <w:tc>
          <w:tcPr>
            <w:tcW w:w="3319" w:type="dxa"/>
          </w:tcPr>
          <w:p w:rsidR="006378A2" w:rsidRPr="009F0D86" w:rsidRDefault="006378A2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F0D86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1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378A2" w:rsidRPr="001E032D" w:rsidRDefault="004D2169" w:rsidP="004D21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39" w:right="-79"/>
              <w:rPr>
                <w:rFonts w:ascii="Angsana New" w:hAnsi="Angsana New"/>
                <w:sz w:val="30"/>
                <w:szCs w:val="30"/>
              </w:rPr>
            </w:pPr>
            <w:r w:rsidRPr="001E032D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:rsidR="006378A2" w:rsidRPr="001E032D" w:rsidRDefault="006378A2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378A2" w:rsidRPr="001E032D" w:rsidRDefault="004D2169" w:rsidP="00E53DA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E032D">
              <w:rPr>
                <w:rFonts w:ascii="Angsana New" w:hAnsi="Angsana New"/>
                <w:sz w:val="30"/>
                <w:szCs w:val="30"/>
              </w:rPr>
              <w:t>9,678</w:t>
            </w:r>
          </w:p>
        </w:tc>
        <w:tc>
          <w:tcPr>
            <w:tcW w:w="270" w:type="dxa"/>
            <w:vAlign w:val="bottom"/>
          </w:tcPr>
          <w:p w:rsidR="006378A2" w:rsidRPr="001E032D" w:rsidRDefault="006378A2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378A2" w:rsidRPr="001E032D" w:rsidRDefault="004D2169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E032D">
              <w:rPr>
                <w:rFonts w:ascii="Angsana New" w:hAnsi="Angsana New"/>
                <w:sz w:val="30"/>
                <w:szCs w:val="30"/>
              </w:rPr>
              <w:t>9,678</w:t>
            </w:r>
          </w:p>
        </w:tc>
      </w:tr>
      <w:tr w:rsidR="006378A2" w:rsidRPr="00E544D3" w:rsidTr="006378A2">
        <w:trPr>
          <w:cantSplit/>
        </w:trPr>
        <w:tc>
          <w:tcPr>
            <w:tcW w:w="3319" w:type="dxa"/>
          </w:tcPr>
          <w:p w:rsidR="006378A2" w:rsidRPr="009F0D86" w:rsidRDefault="006378A2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0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9F0D8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F0D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9F0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78A2" w:rsidRPr="009F0D86" w:rsidRDefault="00C75A32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A32">
              <w:rPr>
                <w:rFonts w:ascii="Angsana New" w:hAnsi="Angsana New"/>
                <w:b/>
                <w:bCs/>
                <w:sz w:val="30"/>
                <w:szCs w:val="30"/>
              </w:rPr>
              <w:t>31,049</w:t>
            </w:r>
          </w:p>
        </w:tc>
        <w:tc>
          <w:tcPr>
            <w:tcW w:w="2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78A2" w:rsidRPr="009F0D86" w:rsidRDefault="00C75A32" w:rsidP="00E53DA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A32">
              <w:rPr>
                <w:rFonts w:ascii="Angsana New" w:hAnsi="Angsana New"/>
                <w:b/>
                <w:bCs/>
                <w:sz w:val="30"/>
                <w:szCs w:val="30"/>
              </w:rPr>
              <w:t>12,913</w:t>
            </w:r>
          </w:p>
        </w:tc>
        <w:tc>
          <w:tcPr>
            <w:tcW w:w="270" w:type="dxa"/>
            <w:vAlign w:val="bottom"/>
          </w:tcPr>
          <w:p w:rsidR="006378A2" w:rsidRPr="009F0D86" w:rsidRDefault="006378A2" w:rsidP="00337FC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78A2" w:rsidRPr="00E544D3" w:rsidRDefault="00C75A32" w:rsidP="00063BB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A32">
              <w:rPr>
                <w:rFonts w:ascii="Angsana New" w:hAnsi="Angsana New"/>
                <w:b/>
                <w:bCs/>
                <w:sz w:val="30"/>
                <w:szCs w:val="30"/>
              </w:rPr>
              <w:t>43,962</w:t>
            </w:r>
          </w:p>
        </w:tc>
      </w:tr>
    </w:tbl>
    <w:p w:rsidR="004E34E6" w:rsidRDefault="004E34E6" w:rsidP="004E34E6">
      <w:pPr>
        <w:pStyle w:val="Heading8"/>
        <w:tabs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A0360E" w:rsidRPr="007A2988" w:rsidRDefault="00A05887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7A2988">
        <w:rPr>
          <w:rFonts w:ascii="Angsana New" w:hAnsi="Angsana New" w:cs="Angsana New"/>
          <w:sz w:val="30"/>
          <w:szCs w:val="30"/>
          <w:cs/>
          <w:lang w:val="th-TH"/>
        </w:rPr>
        <w:t>เจ้าหนี้</w:t>
      </w:r>
      <w:r w:rsidR="00A0360E" w:rsidRPr="007A2988">
        <w:rPr>
          <w:rFonts w:ascii="Angsana New" w:hAnsi="Angsana New" w:cs="Angsana New"/>
          <w:sz w:val="30"/>
          <w:szCs w:val="30"/>
          <w:cs/>
          <w:lang w:val="th-TH"/>
        </w:rPr>
        <w:t>อื่น</w:t>
      </w:r>
    </w:p>
    <w:p w:rsidR="0012064B" w:rsidRPr="002A7705" w:rsidRDefault="0012064B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990"/>
        <w:gridCol w:w="270"/>
        <w:gridCol w:w="1152"/>
        <w:gridCol w:w="378"/>
        <w:gridCol w:w="1260"/>
      </w:tblGrid>
      <w:tr w:rsidR="00063BB5" w:rsidRPr="002A7705" w:rsidTr="00AB3EDB">
        <w:tc>
          <w:tcPr>
            <w:tcW w:w="5220" w:type="dxa"/>
          </w:tcPr>
          <w:p w:rsidR="00063BB5" w:rsidRPr="002A7705" w:rsidRDefault="00063BB5" w:rsidP="00063BB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63BB5" w:rsidRPr="006C77B8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63BB5" w:rsidRPr="002A7705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063BB5" w:rsidRPr="002A7705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78" w:type="dxa"/>
            <w:vAlign w:val="bottom"/>
          </w:tcPr>
          <w:p w:rsidR="00063BB5" w:rsidRPr="002A7705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63BB5" w:rsidRPr="002A7705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D00758" w:rsidRPr="002A7705" w:rsidTr="002A7760">
        <w:tc>
          <w:tcPr>
            <w:tcW w:w="5220" w:type="dxa"/>
          </w:tcPr>
          <w:p w:rsidR="00D00758" w:rsidRPr="002A7705" w:rsidRDefault="00D00758" w:rsidP="00D0075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00758" w:rsidRPr="002A7705" w:rsidRDefault="00D00758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00758" w:rsidRPr="002A7705" w:rsidRDefault="00D00758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D00758" w:rsidRPr="002A7705" w:rsidRDefault="00D00758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55857" w:rsidRPr="002A7705" w:rsidTr="00AB3EDB">
        <w:tc>
          <w:tcPr>
            <w:tcW w:w="5220" w:type="dxa"/>
          </w:tcPr>
          <w:p w:rsidR="00555857" w:rsidRPr="002A7705" w:rsidRDefault="00555857" w:rsidP="0055585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ค่าส่วนลดการขายค้างจ่าย</w:t>
            </w:r>
          </w:p>
        </w:tc>
        <w:tc>
          <w:tcPr>
            <w:tcW w:w="990" w:type="dxa"/>
          </w:tcPr>
          <w:p w:rsidR="00555857" w:rsidRPr="002A7705" w:rsidRDefault="00555857" w:rsidP="0055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55857" w:rsidRPr="002A7705" w:rsidRDefault="00555857" w:rsidP="0055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5857" w:rsidRPr="00AB3EDB" w:rsidRDefault="00AB3EDB" w:rsidP="00AB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B3EDB">
              <w:rPr>
                <w:rFonts w:ascii="Angsana New" w:hAnsi="Angsana New"/>
                <w:sz w:val="30"/>
                <w:szCs w:val="30"/>
              </w:rPr>
              <w:t>18,207</w:t>
            </w:r>
          </w:p>
        </w:tc>
        <w:tc>
          <w:tcPr>
            <w:tcW w:w="378" w:type="dxa"/>
            <w:vAlign w:val="bottom"/>
          </w:tcPr>
          <w:p w:rsidR="00555857" w:rsidRPr="002A7705" w:rsidRDefault="00555857" w:rsidP="00555857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55857" w:rsidRPr="002A7705" w:rsidRDefault="00555857" w:rsidP="0055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18,582</w:t>
            </w:r>
          </w:p>
        </w:tc>
      </w:tr>
      <w:tr w:rsidR="00555857" w:rsidRPr="002A7705" w:rsidTr="00AB3EDB">
        <w:tc>
          <w:tcPr>
            <w:tcW w:w="5220" w:type="dxa"/>
          </w:tcPr>
          <w:p w:rsidR="00555857" w:rsidRPr="002A7705" w:rsidRDefault="00555857" w:rsidP="0055585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โบนัส และ ค่าตอบแทนพนักงานอื่นค้างจ่าย</w:t>
            </w:r>
          </w:p>
        </w:tc>
        <w:tc>
          <w:tcPr>
            <w:tcW w:w="990" w:type="dxa"/>
          </w:tcPr>
          <w:p w:rsidR="00555857" w:rsidRPr="002A7705" w:rsidRDefault="00555857" w:rsidP="0055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55857" w:rsidRPr="002A7705" w:rsidRDefault="00555857" w:rsidP="0055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5857" w:rsidRPr="00AB3EDB" w:rsidRDefault="00AB3EDB" w:rsidP="00AB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B3EDB">
              <w:rPr>
                <w:rFonts w:ascii="Angsana New" w:hAnsi="Angsana New"/>
                <w:sz w:val="30"/>
                <w:szCs w:val="30"/>
              </w:rPr>
              <w:t>16,909</w:t>
            </w:r>
          </w:p>
        </w:tc>
        <w:tc>
          <w:tcPr>
            <w:tcW w:w="378" w:type="dxa"/>
            <w:vAlign w:val="bottom"/>
          </w:tcPr>
          <w:p w:rsidR="00555857" w:rsidRPr="002A7705" w:rsidRDefault="00555857" w:rsidP="00555857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55857" w:rsidRPr="002A7705" w:rsidRDefault="00555857" w:rsidP="0055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15,226</w:t>
            </w:r>
          </w:p>
        </w:tc>
      </w:tr>
      <w:tr w:rsidR="007B1124" w:rsidRPr="002A7705" w:rsidTr="00AB3EDB">
        <w:tc>
          <w:tcPr>
            <w:tcW w:w="5220" w:type="dxa"/>
          </w:tcPr>
          <w:p w:rsidR="007B1124" w:rsidRPr="002A7705" w:rsidRDefault="007B1124" w:rsidP="007B112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:rsidR="007B1124" w:rsidRPr="002A7705" w:rsidRDefault="007B1124" w:rsidP="007B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1124" w:rsidRPr="002A7705" w:rsidRDefault="007B1124" w:rsidP="007B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1124" w:rsidRPr="00AB3EDB" w:rsidRDefault="00C13FC0" w:rsidP="007B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15,832</w:t>
            </w:r>
          </w:p>
        </w:tc>
        <w:tc>
          <w:tcPr>
            <w:tcW w:w="378" w:type="dxa"/>
            <w:vAlign w:val="bottom"/>
          </w:tcPr>
          <w:p w:rsidR="007B1124" w:rsidRPr="002A7705" w:rsidRDefault="007B1124" w:rsidP="007B112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B1124" w:rsidRPr="002A7705" w:rsidRDefault="007B1124" w:rsidP="007B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5,042</w:t>
            </w:r>
          </w:p>
        </w:tc>
      </w:tr>
      <w:tr w:rsidR="007B1124" w:rsidRPr="002A7705" w:rsidTr="00AB3EDB">
        <w:tc>
          <w:tcPr>
            <w:tcW w:w="5220" w:type="dxa"/>
          </w:tcPr>
          <w:p w:rsidR="007B1124" w:rsidRPr="002A7705" w:rsidRDefault="007B1124" w:rsidP="007B112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990" w:type="dxa"/>
          </w:tcPr>
          <w:p w:rsidR="007B1124" w:rsidRPr="002A7705" w:rsidRDefault="007B1124" w:rsidP="007B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1124" w:rsidRPr="002A7705" w:rsidRDefault="007B1124" w:rsidP="007B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1124" w:rsidRPr="00AB3EDB" w:rsidRDefault="007B1124" w:rsidP="007B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B3EDB">
              <w:rPr>
                <w:rFonts w:ascii="Angsana New" w:hAnsi="Angsana New"/>
                <w:sz w:val="30"/>
                <w:szCs w:val="30"/>
              </w:rPr>
              <w:t>7,503</w:t>
            </w:r>
          </w:p>
        </w:tc>
        <w:tc>
          <w:tcPr>
            <w:tcW w:w="378" w:type="dxa"/>
            <w:vAlign w:val="bottom"/>
          </w:tcPr>
          <w:p w:rsidR="007B1124" w:rsidRPr="002A7705" w:rsidRDefault="007B1124" w:rsidP="007B112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B1124" w:rsidRPr="002A7705" w:rsidRDefault="007B1124" w:rsidP="007B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8,971</w:t>
            </w:r>
          </w:p>
        </w:tc>
      </w:tr>
      <w:tr w:rsidR="007B1124" w:rsidRPr="002A7705" w:rsidTr="00AB3EDB">
        <w:tc>
          <w:tcPr>
            <w:tcW w:w="5220" w:type="dxa"/>
          </w:tcPr>
          <w:p w:rsidR="007B1124" w:rsidRPr="002A7705" w:rsidRDefault="007B1124" w:rsidP="007B112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990" w:type="dxa"/>
          </w:tcPr>
          <w:p w:rsidR="007B1124" w:rsidRPr="002A7705" w:rsidRDefault="007B1124" w:rsidP="007B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1124" w:rsidRPr="002A7705" w:rsidRDefault="007B1124" w:rsidP="007B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1124" w:rsidRPr="00AB3EDB" w:rsidRDefault="007B1124" w:rsidP="007B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B3EDB">
              <w:rPr>
                <w:rFonts w:ascii="Angsana New" w:hAnsi="Angsana New"/>
                <w:sz w:val="30"/>
                <w:szCs w:val="30"/>
              </w:rPr>
              <w:t>2,17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78" w:type="dxa"/>
            <w:vAlign w:val="bottom"/>
          </w:tcPr>
          <w:p w:rsidR="007B1124" w:rsidRPr="002A7705" w:rsidRDefault="007B1124" w:rsidP="007B112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B1124" w:rsidRPr="002A7705" w:rsidRDefault="007B1124" w:rsidP="007B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3,683</w:t>
            </w:r>
          </w:p>
        </w:tc>
      </w:tr>
      <w:tr w:rsidR="007B1124" w:rsidRPr="002A7705" w:rsidTr="00930D86">
        <w:tc>
          <w:tcPr>
            <w:tcW w:w="5220" w:type="dxa"/>
          </w:tcPr>
          <w:p w:rsidR="007B1124" w:rsidRPr="002A7705" w:rsidRDefault="007B1124" w:rsidP="007B112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990" w:type="dxa"/>
          </w:tcPr>
          <w:p w:rsidR="007B1124" w:rsidRPr="002A7705" w:rsidRDefault="007B1124" w:rsidP="007B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1124" w:rsidRPr="002A7705" w:rsidRDefault="007B1124" w:rsidP="007B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B1124" w:rsidRPr="00AB3EDB" w:rsidRDefault="00C13FC0" w:rsidP="007B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1,313</w:t>
            </w:r>
          </w:p>
        </w:tc>
        <w:tc>
          <w:tcPr>
            <w:tcW w:w="378" w:type="dxa"/>
            <w:vAlign w:val="bottom"/>
          </w:tcPr>
          <w:p w:rsidR="007B1124" w:rsidRPr="002A7705" w:rsidRDefault="007B1124" w:rsidP="007B112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B1124" w:rsidRPr="002A7705" w:rsidRDefault="007B1124" w:rsidP="007B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7,807</w:t>
            </w:r>
          </w:p>
        </w:tc>
      </w:tr>
      <w:tr w:rsidR="00E727A0" w:rsidRPr="002A7705" w:rsidTr="00930D86">
        <w:tc>
          <w:tcPr>
            <w:tcW w:w="5220" w:type="dxa"/>
          </w:tcPr>
          <w:p w:rsidR="00E727A0" w:rsidRDefault="00E727A0" w:rsidP="00E727A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เงินรับล่วงหน้าค่าหุ้น</w:t>
            </w:r>
          </w:p>
        </w:tc>
        <w:tc>
          <w:tcPr>
            <w:tcW w:w="990" w:type="dxa"/>
          </w:tcPr>
          <w:p w:rsidR="00E727A0" w:rsidRPr="00914340" w:rsidRDefault="00E727A0" w:rsidP="00E7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8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727A0" w:rsidRPr="002A7705" w:rsidRDefault="00E727A0" w:rsidP="00E7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7A0" w:rsidRPr="00AB3EDB" w:rsidRDefault="00E727A0" w:rsidP="00E727A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B3E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78" w:type="dxa"/>
            <w:vAlign w:val="bottom"/>
          </w:tcPr>
          <w:p w:rsidR="00E727A0" w:rsidRPr="002A7705" w:rsidRDefault="00E727A0" w:rsidP="00E727A0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727A0" w:rsidRPr="007173B1" w:rsidRDefault="00E727A0" w:rsidP="00E7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84,595</w:t>
            </w:r>
          </w:p>
        </w:tc>
      </w:tr>
      <w:tr w:rsidR="00E727A0" w:rsidRPr="002A7705" w:rsidTr="00930D86">
        <w:tc>
          <w:tcPr>
            <w:tcW w:w="5220" w:type="dxa"/>
          </w:tcPr>
          <w:p w:rsidR="00E727A0" w:rsidRPr="002A7705" w:rsidRDefault="00E727A0" w:rsidP="00E727A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:rsidR="00E727A0" w:rsidRPr="002A7705" w:rsidRDefault="00E727A0" w:rsidP="00E7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727A0" w:rsidRPr="002A7705" w:rsidRDefault="00E727A0" w:rsidP="00E7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27A0" w:rsidRPr="00AB3EDB" w:rsidRDefault="00E727A0" w:rsidP="00E7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B3EDB">
              <w:rPr>
                <w:rFonts w:ascii="Angsana New" w:hAnsi="Angsana New"/>
                <w:sz w:val="30"/>
                <w:szCs w:val="30"/>
              </w:rPr>
              <w:t>4,030</w:t>
            </w:r>
          </w:p>
        </w:tc>
        <w:tc>
          <w:tcPr>
            <w:tcW w:w="378" w:type="dxa"/>
            <w:vAlign w:val="bottom"/>
          </w:tcPr>
          <w:p w:rsidR="00E727A0" w:rsidRPr="002A7705" w:rsidRDefault="00E727A0" w:rsidP="00E7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727A0" w:rsidRPr="002A7705" w:rsidRDefault="00E727A0" w:rsidP="00E7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10,560</w:t>
            </w:r>
          </w:p>
        </w:tc>
      </w:tr>
      <w:tr w:rsidR="00E727A0" w:rsidRPr="002A7705" w:rsidTr="00AB3EDB">
        <w:tc>
          <w:tcPr>
            <w:tcW w:w="5220" w:type="dxa"/>
          </w:tcPr>
          <w:p w:rsidR="00E727A0" w:rsidRPr="002A7705" w:rsidRDefault="00E727A0" w:rsidP="00E727A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E727A0" w:rsidRPr="002A7705" w:rsidRDefault="00E727A0" w:rsidP="00E7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727A0" w:rsidRPr="002A7705" w:rsidRDefault="00E727A0" w:rsidP="00E7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E727A0" w:rsidRPr="002A7705" w:rsidRDefault="00E727A0" w:rsidP="00E7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65,967</w:t>
            </w:r>
          </w:p>
        </w:tc>
        <w:tc>
          <w:tcPr>
            <w:tcW w:w="378" w:type="dxa"/>
            <w:vAlign w:val="bottom"/>
          </w:tcPr>
          <w:p w:rsidR="00E727A0" w:rsidRPr="002A7705" w:rsidRDefault="00E727A0" w:rsidP="00E727A0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727A0" w:rsidRPr="002A7705" w:rsidRDefault="00E727A0" w:rsidP="00E7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154,466</w:t>
            </w:r>
          </w:p>
        </w:tc>
      </w:tr>
    </w:tbl>
    <w:p w:rsidR="000857DA" w:rsidRPr="00F53C69" w:rsidRDefault="000857DA" w:rsidP="000857DA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0857DA" w:rsidRDefault="000857DA" w:rsidP="000857DA">
      <w:pPr>
        <w:rPr>
          <w:cs/>
          <w:lang w:val="th-TH"/>
        </w:rPr>
      </w:pPr>
      <w:r>
        <w:rPr>
          <w:cs/>
          <w:lang w:val="th-TH"/>
        </w:rPr>
        <w:br w:type="page"/>
      </w:r>
    </w:p>
    <w:p w:rsidR="005221C1" w:rsidRDefault="00FC756B" w:rsidP="00F53C69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FC756B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</w:t>
      </w:r>
      <w:r w:rsidR="005221C1" w:rsidRPr="002A7705">
        <w:rPr>
          <w:rFonts w:ascii="Angsana New" w:hAnsi="Angsana New" w:cs="Angsana New"/>
          <w:sz w:val="30"/>
          <w:szCs w:val="30"/>
          <w:cs/>
          <w:lang w:val="th-TH"/>
        </w:rPr>
        <w:t>ผลประโยชน์พนักงาน</w:t>
      </w:r>
    </w:p>
    <w:p w:rsidR="00E76D5B" w:rsidRPr="00E76D5B" w:rsidRDefault="00E76D5B" w:rsidP="00E76D5B">
      <w:pPr>
        <w:rPr>
          <w:sz w:val="12"/>
          <w:szCs w:val="12"/>
          <w:lang w:val="th-TH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063BB5" w:rsidRPr="002A7705" w:rsidTr="00D00758">
        <w:tc>
          <w:tcPr>
            <w:tcW w:w="6480" w:type="dxa"/>
          </w:tcPr>
          <w:p w:rsidR="00063BB5" w:rsidRPr="009F7594" w:rsidRDefault="009F7594" w:rsidP="009F7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A770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60" w:type="dxa"/>
            <w:vAlign w:val="bottom"/>
          </w:tcPr>
          <w:p w:rsidR="00063BB5" w:rsidRPr="002A7705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063BB5" w:rsidRPr="002A7705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63BB5" w:rsidRPr="002A7705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D00758" w:rsidRPr="002A7705" w:rsidTr="009C47C2">
        <w:trPr>
          <w:trHeight w:val="425"/>
        </w:trPr>
        <w:tc>
          <w:tcPr>
            <w:tcW w:w="6480" w:type="dxa"/>
          </w:tcPr>
          <w:p w:rsidR="00D00758" w:rsidRPr="002A7705" w:rsidRDefault="00D00758" w:rsidP="00D0075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D00758" w:rsidRPr="002A7705" w:rsidRDefault="00D00758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00758" w:rsidRPr="002A7705" w:rsidTr="009C47C2">
        <w:tc>
          <w:tcPr>
            <w:tcW w:w="6480" w:type="dxa"/>
          </w:tcPr>
          <w:p w:rsidR="00D00758" w:rsidRPr="002A7705" w:rsidRDefault="00FC756B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C75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</w:t>
            </w:r>
            <w:r w:rsidR="00D00758" w:rsidRPr="002A770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1260" w:type="dxa"/>
            <w:vAlign w:val="bottom"/>
          </w:tcPr>
          <w:p w:rsidR="00D00758" w:rsidRPr="002A7705" w:rsidRDefault="00D00758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758" w:rsidRPr="002A7705" w:rsidRDefault="00D00758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00758" w:rsidRPr="002A7705" w:rsidRDefault="00D00758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73B1" w:rsidRPr="002A7705" w:rsidTr="009C47C2">
        <w:tc>
          <w:tcPr>
            <w:tcW w:w="6480" w:type="dxa"/>
          </w:tcPr>
          <w:p w:rsidR="007173B1" w:rsidRPr="002A7705" w:rsidRDefault="007173B1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A770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7173B1" w:rsidRDefault="007173B1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3B1" w:rsidRPr="002A7705" w:rsidRDefault="007173B1" w:rsidP="00D0075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73B1" w:rsidRPr="002A7705" w:rsidRDefault="007173B1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3BB5" w:rsidRPr="002A7705" w:rsidTr="009C47C2">
        <w:tc>
          <w:tcPr>
            <w:tcW w:w="6480" w:type="dxa"/>
          </w:tcPr>
          <w:p w:rsidR="00063BB5" w:rsidRPr="002A7705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260" w:type="dxa"/>
          </w:tcPr>
          <w:p w:rsidR="00063BB5" w:rsidRPr="002A7705" w:rsidRDefault="00C01A8A" w:rsidP="001E0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01A8A">
              <w:rPr>
                <w:rFonts w:ascii="Angsana New" w:hAnsi="Angsana New"/>
                <w:sz w:val="30"/>
                <w:szCs w:val="30"/>
              </w:rPr>
              <w:t>2,395</w:t>
            </w:r>
          </w:p>
        </w:tc>
        <w:tc>
          <w:tcPr>
            <w:tcW w:w="270" w:type="dxa"/>
          </w:tcPr>
          <w:p w:rsidR="00063BB5" w:rsidRPr="002A7705" w:rsidRDefault="00063BB5" w:rsidP="00063B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63BB5" w:rsidRPr="002A7705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1,101</w:t>
            </w:r>
          </w:p>
        </w:tc>
      </w:tr>
      <w:tr w:rsidR="00063BB5" w:rsidRPr="002A7705" w:rsidTr="009C47C2">
        <w:tc>
          <w:tcPr>
            <w:tcW w:w="6480" w:type="dxa"/>
          </w:tcPr>
          <w:p w:rsidR="00063BB5" w:rsidRPr="002A7705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A770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63BB5" w:rsidRPr="002A7705" w:rsidRDefault="00C01A8A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A8A">
              <w:rPr>
                <w:rFonts w:ascii="Angsana New" w:hAnsi="Angsana New"/>
                <w:b/>
                <w:bCs/>
                <w:sz w:val="30"/>
                <w:szCs w:val="30"/>
              </w:rPr>
              <w:t>2,395</w:t>
            </w:r>
          </w:p>
        </w:tc>
        <w:tc>
          <w:tcPr>
            <w:tcW w:w="270" w:type="dxa"/>
          </w:tcPr>
          <w:p w:rsidR="00063BB5" w:rsidRPr="002A7705" w:rsidRDefault="00063BB5" w:rsidP="00063BB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63BB5" w:rsidRPr="002A7705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1,101</w:t>
            </w:r>
          </w:p>
        </w:tc>
      </w:tr>
    </w:tbl>
    <w:p w:rsidR="00FA13B9" w:rsidRPr="00E76D5B" w:rsidRDefault="00FA13B9">
      <w:pPr>
        <w:rPr>
          <w:sz w:val="12"/>
          <w:szCs w:val="12"/>
        </w:rPr>
      </w:pPr>
    </w:p>
    <w:p w:rsidR="007A2988" w:rsidRDefault="007A2988" w:rsidP="007A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  <w:r w:rsidRPr="00BF00D9">
        <w:rPr>
          <w:rFonts w:ascii="Angsana New" w:hAnsi="Angsana New"/>
          <w:b/>
          <w:bCs/>
          <w:color w:val="000000"/>
          <w:sz w:val="30"/>
          <w:szCs w:val="30"/>
          <w:cs/>
          <w:lang w:val="en-GB"/>
        </w:rPr>
        <w:t xml:space="preserve">โครงการผลประโยชน์ที่กำหนดไว้ </w:t>
      </w:r>
    </w:p>
    <w:p w:rsidR="00BF00D9" w:rsidRPr="00E76D5B" w:rsidRDefault="00BF00D9" w:rsidP="007A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color w:val="000000"/>
          <w:sz w:val="12"/>
          <w:szCs w:val="12"/>
        </w:rPr>
      </w:pPr>
    </w:p>
    <w:p w:rsidR="007A2988" w:rsidRDefault="007A2988" w:rsidP="007A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D64769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D64769">
        <w:rPr>
          <w:rFonts w:ascii="Angsana New" w:hAnsi="Angsana New"/>
          <w:color w:val="000000"/>
          <w:spacing w:val="4"/>
          <w:sz w:val="30"/>
          <w:szCs w:val="30"/>
          <w:lang w:val="en-GB"/>
        </w:rPr>
        <w:t>2541</w:t>
      </w:r>
      <w:r w:rsidRPr="00BF00D9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BF00D9">
        <w:rPr>
          <w:rFonts w:ascii="Angsana New" w:hAnsi="Angsana New"/>
          <w:color w:val="000000"/>
          <w:sz w:val="30"/>
          <w:szCs w:val="30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Pr="00BF00D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BF00D9">
        <w:rPr>
          <w:rFonts w:ascii="Angsana New" w:hAnsi="Angsana New"/>
          <w:color w:val="000000"/>
          <w:sz w:val="30"/>
          <w:szCs w:val="30"/>
          <w:cs/>
          <w:lang w:val="en-GB"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:rsidR="001F5F06" w:rsidRPr="00E76D5B" w:rsidRDefault="001F5F06" w:rsidP="007A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12"/>
          <w:szCs w:val="12"/>
          <w:lang w:val="en-GB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063BB5" w:rsidRPr="002A7705" w:rsidTr="00D00758">
        <w:tc>
          <w:tcPr>
            <w:tcW w:w="6480" w:type="dxa"/>
          </w:tcPr>
          <w:p w:rsidR="00063BB5" w:rsidRPr="00BF00D9" w:rsidRDefault="008628AB" w:rsidP="00BF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00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 โครงการผลประโยชน์</w:t>
            </w:r>
          </w:p>
        </w:tc>
        <w:tc>
          <w:tcPr>
            <w:tcW w:w="1260" w:type="dxa"/>
            <w:vAlign w:val="bottom"/>
          </w:tcPr>
          <w:p w:rsidR="00063BB5" w:rsidRPr="002A7705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063BB5" w:rsidRPr="002A7705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63BB5" w:rsidRPr="002A7705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D00758" w:rsidRPr="002A7705" w:rsidTr="00ED70D3">
        <w:tc>
          <w:tcPr>
            <w:tcW w:w="6480" w:type="dxa"/>
          </w:tcPr>
          <w:p w:rsidR="00D00758" w:rsidRPr="002A7705" w:rsidRDefault="00D00758" w:rsidP="00D0075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D00758" w:rsidRPr="002A7705" w:rsidRDefault="00D00758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63BB5" w:rsidRPr="002A7705" w:rsidTr="00ED70D3">
        <w:tc>
          <w:tcPr>
            <w:tcW w:w="6480" w:type="dxa"/>
          </w:tcPr>
          <w:p w:rsidR="00063BB5" w:rsidRPr="002A7705" w:rsidRDefault="00063BB5" w:rsidP="00063BB5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063BB5" w:rsidRPr="00063BB5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63BB5">
              <w:rPr>
                <w:rFonts w:ascii="Angsana New" w:hAnsi="Angsana New"/>
                <w:sz w:val="30"/>
                <w:szCs w:val="30"/>
              </w:rPr>
              <w:t>1,101</w:t>
            </w:r>
          </w:p>
        </w:tc>
        <w:tc>
          <w:tcPr>
            <w:tcW w:w="270" w:type="dxa"/>
          </w:tcPr>
          <w:p w:rsidR="00063BB5" w:rsidRPr="00063BB5" w:rsidRDefault="00063BB5" w:rsidP="00063B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63BB5" w:rsidRPr="002A7705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958</w:t>
            </w:r>
          </w:p>
        </w:tc>
      </w:tr>
      <w:tr w:rsidR="00063BB5" w:rsidRPr="001F5F06" w:rsidTr="001F5F06">
        <w:trPr>
          <w:trHeight w:val="173"/>
        </w:trPr>
        <w:tc>
          <w:tcPr>
            <w:tcW w:w="6480" w:type="dxa"/>
          </w:tcPr>
          <w:p w:rsidR="00063BB5" w:rsidRPr="001F5F06" w:rsidRDefault="00063BB5" w:rsidP="00063BB5">
            <w:pPr>
              <w:spacing w:line="240" w:lineRule="auto"/>
              <w:ind w:left="342" w:hanging="34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60" w:type="dxa"/>
          </w:tcPr>
          <w:p w:rsidR="00063BB5" w:rsidRPr="001F5F06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</w:tcPr>
          <w:p w:rsidR="00063BB5" w:rsidRPr="001F5F06" w:rsidRDefault="00063BB5" w:rsidP="00063BB5">
            <w:pPr>
              <w:pStyle w:val="acctfourfigures"/>
              <w:spacing w:line="240" w:lineRule="atLeas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</w:tcPr>
          <w:p w:rsidR="00063BB5" w:rsidRPr="001F5F06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063BB5" w:rsidRPr="002A7705" w:rsidTr="00ED70D3">
        <w:tc>
          <w:tcPr>
            <w:tcW w:w="6480" w:type="dxa"/>
          </w:tcPr>
          <w:p w:rsidR="00063BB5" w:rsidRPr="002A7705" w:rsidRDefault="00063BB5" w:rsidP="00063BB5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</w:tcPr>
          <w:p w:rsidR="00063BB5" w:rsidRPr="002A7705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63BB5" w:rsidRPr="002A7705" w:rsidRDefault="00063BB5" w:rsidP="00063B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63BB5" w:rsidRPr="002A7705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3BB5" w:rsidRPr="002A7705" w:rsidTr="002A3FE2">
        <w:tc>
          <w:tcPr>
            <w:tcW w:w="6480" w:type="dxa"/>
          </w:tcPr>
          <w:p w:rsidR="00063BB5" w:rsidRPr="002A7705" w:rsidRDefault="00063BB5" w:rsidP="00063BB5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60" w:type="dxa"/>
          </w:tcPr>
          <w:p w:rsidR="00063BB5" w:rsidRPr="002A7705" w:rsidRDefault="00A8538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5385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:rsidR="00063BB5" w:rsidRPr="002A7705" w:rsidRDefault="00063BB5" w:rsidP="00063B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63BB5" w:rsidRPr="002A7705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  <w:tr w:rsidR="0083695E" w:rsidRPr="002A7705" w:rsidTr="001976D1">
        <w:tc>
          <w:tcPr>
            <w:tcW w:w="6480" w:type="dxa"/>
          </w:tcPr>
          <w:p w:rsidR="0083695E" w:rsidRPr="002A7705" w:rsidRDefault="0083695E" w:rsidP="0083695E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60" w:type="dxa"/>
          </w:tcPr>
          <w:p w:rsidR="0083695E" w:rsidRPr="002A7705" w:rsidRDefault="0083695E" w:rsidP="0083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5385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:rsidR="0083695E" w:rsidRPr="002A7705" w:rsidRDefault="0083695E" w:rsidP="0083695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3695E" w:rsidRDefault="0083695E" w:rsidP="0083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3BB5" w:rsidRPr="002A7705" w:rsidTr="00B97E13">
        <w:trPr>
          <w:trHeight w:val="146"/>
        </w:trPr>
        <w:tc>
          <w:tcPr>
            <w:tcW w:w="6480" w:type="dxa"/>
          </w:tcPr>
          <w:p w:rsidR="00063BB5" w:rsidRPr="002A7705" w:rsidRDefault="00063BB5" w:rsidP="00063BB5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63BB5" w:rsidRPr="002A7705" w:rsidRDefault="00A8538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5385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:rsidR="00063BB5" w:rsidRPr="002A7705" w:rsidRDefault="00063BB5" w:rsidP="00063B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63BB5" w:rsidRPr="002A7705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063BB5" w:rsidRPr="002A7705" w:rsidTr="00212E2B">
        <w:tc>
          <w:tcPr>
            <w:tcW w:w="6480" w:type="dxa"/>
          </w:tcPr>
          <w:p w:rsidR="00063BB5" w:rsidRPr="00B97E13" w:rsidRDefault="00063BB5" w:rsidP="00063BB5">
            <w:pPr>
              <w:spacing w:line="240" w:lineRule="auto"/>
              <w:ind w:left="342" w:hanging="34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63BB5" w:rsidRPr="00B97E13" w:rsidRDefault="00A8538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E13">
              <w:rPr>
                <w:rFonts w:ascii="Angsana New" w:hAnsi="Angsana New"/>
                <w:b/>
                <w:bCs/>
                <w:sz w:val="32"/>
                <w:szCs w:val="32"/>
              </w:rPr>
              <w:t>309</w:t>
            </w:r>
          </w:p>
        </w:tc>
        <w:tc>
          <w:tcPr>
            <w:tcW w:w="270" w:type="dxa"/>
          </w:tcPr>
          <w:p w:rsidR="00063BB5" w:rsidRPr="00B97E13" w:rsidRDefault="00063BB5" w:rsidP="00063BB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63BB5" w:rsidRPr="00B97E13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E13">
              <w:rPr>
                <w:rFonts w:ascii="Angsana New" w:hAnsi="Angsana New"/>
                <w:b/>
                <w:bCs/>
                <w:sz w:val="32"/>
                <w:szCs w:val="32"/>
              </w:rPr>
              <w:t>143</w:t>
            </w:r>
          </w:p>
        </w:tc>
      </w:tr>
      <w:tr w:rsidR="00063BB5" w:rsidRPr="002A7705" w:rsidTr="001F5F06">
        <w:trPr>
          <w:trHeight w:val="82"/>
        </w:trPr>
        <w:tc>
          <w:tcPr>
            <w:tcW w:w="6480" w:type="dxa"/>
          </w:tcPr>
          <w:p w:rsidR="00063BB5" w:rsidRPr="00804839" w:rsidRDefault="00063BB5" w:rsidP="00063BB5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:rsidR="00063BB5" w:rsidRPr="00804839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063BB5" w:rsidRPr="00804839" w:rsidRDefault="00063BB5" w:rsidP="00063BB5">
            <w:pPr>
              <w:pStyle w:val="acctfourfigures"/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</w:tcPr>
          <w:p w:rsidR="00063BB5" w:rsidRPr="00804839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63BB5" w:rsidRPr="002A7705" w:rsidTr="002A3FE2">
        <w:trPr>
          <w:trHeight w:val="362"/>
        </w:trPr>
        <w:tc>
          <w:tcPr>
            <w:tcW w:w="6480" w:type="dxa"/>
          </w:tcPr>
          <w:p w:rsidR="00063BB5" w:rsidRPr="002A7705" w:rsidRDefault="00063BB5" w:rsidP="00063BB5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</w:tcPr>
          <w:p w:rsidR="00063BB5" w:rsidRPr="002A7705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63BB5" w:rsidRPr="002A7705" w:rsidRDefault="00063BB5" w:rsidP="00063B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63BB5" w:rsidRPr="002A7705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3BB5" w:rsidRPr="002A7705" w:rsidTr="002A3FE2">
        <w:tc>
          <w:tcPr>
            <w:tcW w:w="6480" w:type="dxa"/>
          </w:tcPr>
          <w:p w:rsidR="00063BB5" w:rsidRPr="002A7705" w:rsidRDefault="008628AB" w:rsidP="00C5509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8369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3695E">
              <w:rPr>
                <w:rFonts w:ascii="Angsana New" w:hAnsi="Angsana New" w:hint="cs"/>
                <w:sz w:val="30"/>
                <w:szCs w:val="30"/>
                <w:cs/>
              </w:rPr>
              <w:t xml:space="preserve">(กำไร) </w:t>
            </w:r>
            <w:r w:rsidR="00063BB5" w:rsidRPr="002A7705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:rsidR="00063BB5" w:rsidRPr="007173B1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63BB5" w:rsidRPr="002A7705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63BB5" w:rsidRPr="007173B1" w:rsidRDefault="00063BB5" w:rsidP="0006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3FE2" w:rsidRPr="002A7705" w:rsidTr="002A3FE2">
        <w:tc>
          <w:tcPr>
            <w:tcW w:w="6480" w:type="dxa"/>
          </w:tcPr>
          <w:p w:rsidR="002A3FE2" w:rsidRPr="002A3FE2" w:rsidRDefault="002A3FE2" w:rsidP="002A3FE2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3FE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260" w:type="dxa"/>
            <w:vAlign w:val="bottom"/>
          </w:tcPr>
          <w:p w:rsidR="002A3FE2" w:rsidRPr="001E032D" w:rsidRDefault="00F74D71" w:rsidP="00F7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1,242</w:t>
            </w:r>
          </w:p>
        </w:tc>
        <w:tc>
          <w:tcPr>
            <w:tcW w:w="270" w:type="dxa"/>
          </w:tcPr>
          <w:p w:rsidR="002A3FE2" w:rsidRPr="00F74D71" w:rsidRDefault="002A3FE2" w:rsidP="00F7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A3FE2" w:rsidRDefault="001E032D" w:rsidP="002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3FE2" w:rsidRPr="002A7705" w:rsidTr="002A3FE2">
        <w:tc>
          <w:tcPr>
            <w:tcW w:w="6480" w:type="dxa"/>
          </w:tcPr>
          <w:p w:rsidR="002A3FE2" w:rsidRPr="002A3FE2" w:rsidRDefault="002A3FE2" w:rsidP="002A3FE2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3FE2">
              <w:rPr>
                <w:rFonts w:ascii="Angsana New" w:hAnsi="Angsana New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260" w:type="dxa"/>
            <w:vAlign w:val="bottom"/>
          </w:tcPr>
          <w:p w:rsidR="002A3FE2" w:rsidRPr="001E032D" w:rsidRDefault="0083695E" w:rsidP="00F7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74D71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2A3FE2" w:rsidRPr="00F74D71" w:rsidRDefault="002A3FE2" w:rsidP="00F7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A3FE2" w:rsidRDefault="001E032D" w:rsidP="002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3FE2" w:rsidRPr="002A7705" w:rsidTr="00F53C69">
        <w:trPr>
          <w:trHeight w:val="254"/>
        </w:trPr>
        <w:tc>
          <w:tcPr>
            <w:tcW w:w="6480" w:type="dxa"/>
          </w:tcPr>
          <w:p w:rsidR="002A3FE2" w:rsidRPr="002A3FE2" w:rsidRDefault="002A3FE2" w:rsidP="002A3FE2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A3FE2" w:rsidRPr="00577BAE" w:rsidRDefault="0083695E" w:rsidP="001E0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74D71">
              <w:rPr>
                <w:rFonts w:ascii="Angsana New" w:hAnsi="Angsana New"/>
                <w:sz w:val="30"/>
                <w:szCs w:val="30"/>
              </w:rPr>
              <w:t>246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2A3FE2" w:rsidRPr="002A7705" w:rsidRDefault="002A3FE2" w:rsidP="002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A3FE2" w:rsidRPr="007173B1" w:rsidRDefault="002A3FE2" w:rsidP="002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3FE2" w:rsidRPr="002A7705" w:rsidTr="00F53C69">
        <w:trPr>
          <w:trHeight w:val="109"/>
        </w:trPr>
        <w:tc>
          <w:tcPr>
            <w:tcW w:w="6480" w:type="dxa"/>
          </w:tcPr>
          <w:p w:rsidR="002A3FE2" w:rsidRPr="002A7705" w:rsidRDefault="002A3FE2" w:rsidP="002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4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F5F06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3FE2" w:rsidRPr="002A7705" w:rsidRDefault="001E032D" w:rsidP="001E0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577BAE">
              <w:rPr>
                <w:rFonts w:ascii="Angsana New" w:hAnsi="Angsana New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270" w:type="dxa"/>
          </w:tcPr>
          <w:p w:rsidR="002A3FE2" w:rsidRPr="002A7705" w:rsidRDefault="002A3FE2" w:rsidP="002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3FE2" w:rsidRPr="002A7705" w:rsidRDefault="002A3FE2" w:rsidP="002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F5F06" w:rsidRPr="002A7705" w:rsidTr="0012434B">
        <w:tc>
          <w:tcPr>
            <w:tcW w:w="6480" w:type="dxa"/>
          </w:tcPr>
          <w:p w:rsidR="001F5F06" w:rsidRPr="008628AB" w:rsidRDefault="001F5F06" w:rsidP="001F5F06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8628A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F5F06" w:rsidRPr="007173B1" w:rsidRDefault="001F5F06" w:rsidP="001F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F5F06" w:rsidRPr="007173B1" w:rsidRDefault="001F5F06" w:rsidP="001F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F5F06" w:rsidRPr="007173B1" w:rsidRDefault="001F5F06" w:rsidP="001F5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3FE2" w:rsidRPr="002A7705" w:rsidTr="008628AB">
        <w:tc>
          <w:tcPr>
            <w:tcW w:w="6480" w:type="dxa"/>
          </w:tcPr>
          <w:p w:rsidR="002A3FE2" w:rsidRPr="002A7705" w:rsidRDefault="002A3FE2" w:rsidP="002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A3FE2" w:rsidRPr="002A7705" w:rsidRDefault="00577AA4" w:rsidP="002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2,395</w:t>
            </w:r>
          </w:p>
        </w:tc>
        <w:tc>
          <w:tcPr>
            <w:tcW w:w="270" w:type="dxa"/>
          </w:tcPr>
          <w:p w:rsidR="002A3FE2" w:rsidRPr="002A7705" w:rsidRDefault="002A3FE2" w:rsidP="002A3FE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A3FE2" w:rsidRPr="002A7705" w:rsidRDefault="002A3FE2" w:rsidP="002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1,101</w:t>
            </w:r>
          </w:p>
        </w:tc>
      </w:tr>
    </w:tbl>
    <w:p w:rsidR="00910DF3" w:rsidRPr="002A3FE2" w:rsidRDefault="00F22864" w:rsidP="00283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2A3FE2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2A3FE2">
        <w:rPr>
          <w:rFonts w:ascii="Angsana New" w:hAnsi="Angsana New" w:hint="cs"/>
          <w:sz w:val="30"/>
          <w:szCs w:val="30"/>
        </w:rPr>
        <w:t xml:space="preserve"> 5 </w:t>
      </w:r>
      <w:r w:rsidRPr="002A3FE2">
        <w:rPr>
          <w:rFonts w:ascii="Angsana New" w:hAnsi="Angsana New" w:hint="cs"/>
          <w:sz w:val="30"/>
          <w:szCs w:val="30"/>
          <w:cs/>
        </w:rPr>
        <w:t>เมษายน</w:t>
      </w:r>
      <w:r w:rsidRPr="002A3FE2">
        <w:rPr>
          <w:rFonts w:ascii="Angsana New" w:hAnsi="Angsana New" w:hint="cs"/>
          <w:sz w:val="30"/>
          <w:szCs w:val="30"/>
          <w:rtl/>
          <w:lang w:bidi="ar-SA"/>
        </w:rPr>
        <w:t xml:space="preserve"> </w:t>
      </w:r>
      <w:r w:rsidRPr="002A3FE2">
        <w:rPr>
          <w:rFonts w:ascii="Angsana New" w:hAnsi="Angsana New" w:hint="cs"/>
          <w:sz w:val="30"/>
          <w:szCs w:val="30"/>
        </w:rPr>
        <w:t xml:space="preserve">2562 </w:t>
      </w:r>
      <w:r w:rsidRPr="002A3FE2">
        <w:rPr>
          <w:rFonts w:ascii="Angsana New" w:hAnsi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2A3FE2">
        <w:rPr>
          <w:rFonts w:ascii="Angsana New" w:hAnsi="Angsana New" w:hint="cs"/>
          <w:sz w:val="30"/>
          <w:szCs w:val="30"/>
        </w:rPr>
        <w:t>20</w:t>
      </w:r>
      <w:r w:rsidRPr="002A3FE2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2A3FE2">
        <w:rPr>
          <w:rFonts w:ascii="Angsana New" w:hAnsi="Angsana New" w:hint="cs"/>
          <w:sz w:val="30"/>
          <w:szCs w:val="30"/>
        </w:rPr>
        <w:t>400</w:t>
      </w:r>
      <w:r w:rsidRPr="002A3FE2">
        <w:rPr>
          <w:rFonts w:ascii="Angsana New" w:hAnsi="Angsana New" w:hint="cs"/>
          <w:sz w:val="30"/>
          <w:szCs w:val="30"/>
          <w:cs/>
        </w:rPr>
        <w:t xml:space="preserve"> วันบริษัทจึงแก้ไขโครงการผลประโยชน์เมื่อเกษียณแก่พนักงานในปี</w:t>
      </w:r>
      <w:r w:rsidRPr="002A3FE2">
        <w:rPr>
          <w:rFonts w:ascii="Angsana New" w:hAnsi="Angsana New"/>
          <w:sz w:val="30"/>
          <w:szCs w:val="30"/>
        </w:rPr>
        <w:t xml:space="preserve"> </w:t>
      </w:r>
      <w:r w:rsidRPr="002A3FE2">
        <w:rPr>
          <w:rFonts w:ascii="Angsana New" w:hAnsi="Angsana New" w:hint="cs"/>
          <w:sz w:val="30"/>
          <w:szCs w:val="30"/>
        </w:rPr>
        <w:t>2562</w:t>
      </w:r>
      <w:r w:rsidRPr="002A3FE2">
        <w:rPr>
          <w:rFonts w:ascii="Angsana New" w:hAnsi="Angsana New" w:hint="cs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</w:t>
      </w:r>
      <w:r w:rsidRPr="002A3FE2">
        <w:rPr>
          <w:rFonts w:ascii="Angsana New" w:hAnsi="Angsana New"/>
          <w:sz w:val="30"/>
          <w:szCs w:val="30"/>
        </w:rPr>
        <w:t xml:space="preserve"> </w:t>
      </w:r>
      <w:r w:rsidRPr="002A3FE2">
        <w:rPr>
          <w:rFonts w:ascii="Angsana New" w:hAnsi="Angsana New" w:hint="cs"/>
          <w:sz w:val="30"/>
          <w:szCs w:val="30"/>
          <w:cs/>
        </w:rPr>
        <w:t>จากการแก้ไขโครงการดังกล่าวทำให้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:rsidR="00F22864" w:rsidRPr="006349CF" w:rsidRDefault="00F22864" w:rsidP="00BD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22"/>
          <w:szCs w:val="22"/>
          <w:cs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063BB5" w:rsidRPr="002A7705" w:rsidTr="00082681">
        <w:tc>
          <w:tcPr>
            <w:tcW w:w="6480" w:type="dxa"/>
          </w:tcPr>
          <w:p w:rsidR="00063BB5" w:rsidRPr="002A3FE2" w:rsidRDefault="00FE6F13" w:rsidP="002A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="002A3FE2" w:rsidRPr="002A3FE2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:rsidR="00063BB5" w:rsidRPr="002A7705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063BB5" w:rsidRPr="002A7705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63BB5" w:rsidRPr="002A7705" w:rsidRDefault="00063BB5" w:rsidP="00063B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D00758" w:rsidRPr="002A7705" w:rsidTr="00082681">
        <w:tc>
          <w:tcPr>
            <w:tcW w:w="6480" w:type="dxa"/>
          </w:tcPr>
          <w:p w:rsidR="00D00758" w:rsidRPr="002A7705" w:rsidRDefault="00D00758" w:rsidP="00D0075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D00758" w:rsidRPr="002A7705" w:rsidRDefault="00D00758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</w:tr>
      <w:tr w:rsidR="0058534A" w:rsidRPr="002A7705" w:rsidTr="00082681">
        <w:tc>
          <w:tcPr>
            <w:tcW w:w="6480" w:type="dxa"/>
          </w:tcPr>
          <w:p w:rsidR="0058534A" w:rsidRPr="002A7705" w:rsidRDefault="0058534A" w:rsidP="0058534A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A770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อัตราคิดลด </w:t>
            </w:r>
          </w:p>
        </w:tc>
        <w:tc>
          <w:tcPr>
            <w:tcW w:w="1260" w:type="dxa"/>
          </w:tcPr>
          <w:p w:rsidR="0058534A" w:rsidRPr="002A7705" w:rsidRDefault="00DC1421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DC1421">
              <w:rPr>
                <w:rFonts w:ascii="Angsana New" w:hAnsi="Angsana New"/>
                <w:sz w:val="30"/>
                <w:szCs w:val="30"/>
              </w:rPr>
              <w:t>2.23 - 2.37</w:t>
            </w:r>
          </w:p>
        </w:tc>
        <w:tc>
          <w:tcPr>
            <w:tcW w:w="27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2.62 – 3.51</w:t>
            </w:r>
          </w:p>
        </w:tc>
      </w:tr>
      <w:tr w:rsidR="0058534A" w:rsidRPr="002A7705" w:rsidTr="00082681">
        <w:tc>
          <w:tcPr>
            <w:tcW w:w="6480" w:type="dxa"/>
          </w:tcPr>
          <w:p w:rsidR="0058534A" w:rsidRPr="002A7705" w:rsidRDefault="0058534A" w:rsidP="0058534A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A770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:rsidR="0058534A" w:rsidRPr="002A7705" w:rsidRDefault="00DC1421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C1421">
              <w:rPr>
                <w:rFonts w:ascii="Angsana New" w:hAnsi="Angsana New"/>
                <w:sz w:val="30"/>
                <w:szCs w:val="30"/>
              </w:rPr>
              <w:t>2.50 - 5.25</w:t>
            </w:r>
          </w:p>
        </w:tc>
        <w:tc>
          <w:tcPr>
            <w:tcW w:w="270" w:type="dxa"/>
          </w:tcPr>
          <w:p w:rsidR="0058534A" w:rsidRPr="002A7705" w:rsidRDefault="0058534A" w:rsidP="0058534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3.05 – 6.95</w:t>
            </w:r>
          </w:p>
        </w:tc>
      </w:tr>
      <w:tr w:rsidR="0058534A" w:rsidRPr="002A7705" w:rsidTr="00082681">
        <w:tc>
          <w:tcPr>
            <w:tcW w:w="6480" w:type="dxa"/>
          </w:tcPr>
          <w:p w:rsidR="0058534A" w:rsidRPr="002A7705" w:rsidRDefault="0058534A" w:rsidP="0058534A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17A4D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:rsidR="0058534A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534A" w:rsidRPr="002A7705" w:rsidRDefault="0058534A" w:rsidP="0058534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8534A" w:rsidRDefault="0058534A" w:rsidP="00DF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C53" w:rsidRPr="002A7705" w:rsidTr="00082681">
        <w:tc>
          <w:tcPr>
            <w:tcW w:w="6480" w:type="dxa"/>
          </w:tcPr>
          <w:p w:rsidR="00DF2C53" w:rsidRDefault="00DF2C53" w:rsidP="0058534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2C53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DF2C5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สำหรับพนักงานอายุน้อยกว่า </w:t>
            </w:r>
            <w:r w:rsidRPr="00DF2C53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DF2C5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:rsidR="00DF2C53" w:rsidRDefault="00DF2C53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2C53">
              <w:rPr>
                <w:rFonts w:ascii="Angsana New" w:hAnsi="Angsana New"/>
                <w:sz w:val="30"/>
                <w:szCs w:val="30"/>
              </w:rPr>
              <w:t>15</w:t>
            </w:r>
            <w:r w:rsidR="009F75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2C53">
              <w:rPr>
                <w:rFonts w:ascii="Angsana New" w:hAnsi="Angsana New"/>
                <w:sz w:val="30"/>
                <w:szCs w:val="30"/>
              </w:rPr>
              <w:t>-</w:t>
            </w:r>
            <w:r w:rsidR="009F75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2C53">
              <w:rPr>
                <w:rFonts w:ascii="Angsana New" w:hAnsi="Angsana New"/>
                <w:sz w:val="30"/>
                <w:szCs w:val="30"/>
              </w:rPr>
              <w:t>3</w:t>
            </w:r>
            <w:r w:rsidR="009F759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F2C53" w:rsidRPr="00817792" w:rsidRDefault="00DF2C53" w:rsidP="0058534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F2C53" w:rsidRPr="00817792" w:rsidRDefault="0084444C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38 - 100</w:t>
            </w:r>
          </w:p>
        </w:tc>
      </w:tr>
      <w:tr w:rsidR="0058534A" w:rsidRPr="002A7705" w:rsidTr="00082681">
        <w:tc>
          <w:tcPr>
            <w:tcW w:w="6480" w:type="dxa"/>
          </w:tcPr>
          <w:p w:rsidR="0058534A" w:rsidRPr="002A7705" w:rsidRDefault="0058534A" w:rsidP="0058534A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สำ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หรับพนักงานอายุ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– 39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58534A" w:rsidRPr="00817792" w:rsidRDefault="0084444C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10 - 15</w:t>
            </w:r>
          </w:p>
        </w:tc>
        <w:tc>
          <w:tcPr>
            <w:tcW w:w="270" w:type="dxa"/>
          </w:tcPr>
          <w:p w:rsidR="0058534A" w:rsidRPr="00817792" w:rsidRDefault="0058534A" w:rsidP="0058534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8534A" w:rsidRPr="00817792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792">
              <w:rPr>
                <w:rFonts w:ascii="Angsana New" w:hAnsi="Angsana New"/>
                <w:sz w:val="30"/>
                <w:szCs w:val="30"/>
              </w:rPr>
              <w:t>19 – 26</w:t>
            </w:r>
          </w:p>
        </w:tc>
      </w:tr>
      <w:tr w:rsidR="0058534A" w:rsidRPr="002A7705" w:rsidTr="00082681">
        <w:tc>
          <w:tcPr>
            <w:tcW w:w="6480" w:type="dxa"/>
          </w:tcPr>
          <w:p w:rsidR="0058534A" w:rsidRPr="002A7705" w:rsidRDefault="0058534A" w:rsidP="0058534A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สำ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หรับพนักงานอายุ 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– 49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58534A" w:rsidRPr="00817792" w:rsidRDefault="0084444C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10 - 15</w:t>
            </w:r>
          </w:p>
        </w:tc>
        <w:tc>
          <w:tcPr>
            <w:tcW w:w="270" w:type="dxa"/>
          </w:tcPr>
          <w:p w:rsidR="0058534A" w:rsidRPr="00817792" w:rsidRDefault="0058534A" w:rsidP="0058534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8534A" w:rsidRPr="00817792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792">
              <w:rPr>
                <w:rFonts w:ascii="Angsana New" w:hAnsi="Angsana New"/>
                <w:sz w:val="30"/>
                <w:szCs w:val="30"/>
              </w:rPr>
              <w:t>14 – 19</w:t>
            </w:r>
          </w:p>
        </w:tc>
      </w:tr>
      <w:tr w:rsidR="00DF2C53" w:rsidRPr="002A7705" w:rsidTr="00082681">
        <w:tc>
          <w:tcPr>
            <w:tcW w:w="6480" w:type="dxa"/>
          </w:tcPr>
          <w:p w:rsidR="00DF2C53" w:rsidRDefault="00DF2C53" w:rsidP="0058534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2C53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DF2C5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สำหรับพนักงานอายุมากกว่า </w:t>
            </w:r>
            <w:r w:rsidRPr="00DF2C53">
              <w:rPr>
                <w:rFonts w:ascii="Angsana New" w:hAnsi="Angsana New"/>
                <w:color w:val="000000"/>
                <w:sz w:val="30"/>
                <w:szCs w:val="30"/>
              </w:rPr>
              <w:t xml:space="preserve">50 </w:t>
            </w:r>
            <w:r w:rsidRPr="00DF2C5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:rsidR="00DF2C53" w:rsidRPr="00DF2C53" w:rsidRDefault="0084444C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DF2C53" w:rsidRPr="00817792" w:rsidRDefault="00DF2C53" w:rsidP="0058534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F2C53" w:rsidRPr="00817792" w:rsidRDefault="0084444C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7D32DF">
              <w:rPr>
                <w:rFonts w:ascii="Angsana New" w:hAnsi="Angsana New"/>
                <w:sz w:val="30"/>
                <w:szCs w:val="30"/>
              </w:rPr>
              <w:t xml:space="preserve"> - 23</w:t>
            </w:r>
          </w:p>
        </w:tc>
      </w:tr>
    </w:tbl>
    <w:p w:rsidR="00082681" w:rsidRPr="0058534A" w:rsidRDefault="00082681" w:rsidP="0008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082681" w:rsidRDefault="00082681" w:rsidP="0008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ข้อสมมติเกี่ยวกับอัตรามรณะในอนาคตถือตามข้อมูลทางสถิติที่เผยแพร่ทั่วไปและตารางมรณะไทย</w:t>
      </w:r>
    </w:p>
    <w:p w:rsidR="00D25DC7" w:rsidRPr="0058534A" w:rsidRDefault="00D25DC7" w:rsidP="00840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A322A7" w:rsidRPr="00D160FE" w:rsidRDefault="00A322A7" w:rsidP="00EE5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A7705">
        <w:rPr>
          <w:rFonts w:ascii="Angsana New" w:hAnsi="Angsana New"/>
          <w:sz w:val="30"/>
          <w:szCs w:val="30"/>
        </w:rPr>
        <w:t xml:space="preserve">31 </w:t>
      </w:r>
      <w:r w:rsidRPr="002A7705">
        <w:rPr>
          <w:rFonts w:ascii="Angsana New" w:hAnsi="Angsana New"/>
          <w:sz w:val="30"/>
          <w:szCs w:val="30"/>
          <w:cs/>
        </w:rPr>
        <w:t xml:space="preserve">ธันวาคม </w:t>
      </w:r>
      <w:r w:rsidR="00D160FE">
        <w:rPr>
          <w:rFonts w:ascii="Angsana New" w:hAnsi="Angsana New"/>
          <w:sz w:val="30"/>
          <w:szCs w:val="30"/>
        </w:rPr>
        <w:t>256</w:t>
      </w:r>
      <w:r w:rsidR="0058534A">
        <w:rPr>
          <w:rFonts w:ascii="Angsana New" w:hAnsi="Angsana New" w:hint="cs"/>
          <w:sz w:val="30"/>
          <w:szCs w:val="30"/>
          <w:cs/>
        </w:rPr>
        <w:t>2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</w:t>
      </w:r>
      <w:r w:rsidR="00EE502B">
        <w:rPr>
          <w:rFonts w:ascii="Angsana New" w:hAnsi="Angsana New"/>
          <w:sz w:val="30"/>
          <w:szCs w:val="30"/>
          <w:cs/>
        </w:rPr>
        <w:t>งภาระผูกพันผลประโยชน์ที่กำหนดไ</w:t>
      </w:r>
      <w:r w:rsidR="00EE502B">
        <w:rPr>
          <w:rFonts w:ascii="Angsana New" w:hAnsi="Angsana New" w:hint="cs"/>
          <w:sz w:val="30"/>
          <w:szCs w:val="30"/>
          <w:cs/>
        </w:rPr>
        <w:t>ว้</w:t>
      </w:r>
      <w:r w:rsidRPr="002A7705">
        <w:rPr>
          <w:rFonts w:ascii="Angsana New" w:hAnsi="Angsana New"/>
          <w:sz w:val="30"/>
          <w:szCs w:val="30"/>
          <w:cs/>
        </w:rPr>
        <w:t xml:space="preserve">เป็น </w:t>
      </w:r>
      <w:r w:rsidR="00B97E13">
        <w:rPr>
          <w:rFonts w:ascii="Angsana New" w:hAnsi="Angsana New"/>
          <w:sz w:val="30"/>
          <w:szCs w:val="30"/>
        </w:rPr>
        <w:t>17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 xml:space="preserve">ปี สำหรับพนักงานรายเดือน และ </w:t>
      </w:r>
      <w:r w:rsidR="00B97E13">
        <w:rPr>
          <w:rFonts w:ascii="Angsana New" w:hAnsi="Angsana New"/>
          <w:sz w:val="30"/>
          <w:szCs w:val="30"/>
        </w:rPr>
        <w:t>12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ปี สำหรับพนักงานรายวัน</w:t>
      </w:r>
      <w:r w:rsidR="00D160FE">
        <w:rPr>
          <w:rFonts w:ascii="Angsana New" w:hAnsi="Angsana New"/>
          <w:sz w:val="30"/>
          <w:szCs w:val="30"/>
        </w:rPr>
        <w:t xml:space="preserve"> </w:t>
      </w:r>
      <w:r w:rsidR="00D160FE" w:rsidRPr="007D1FFC">
        <w:rPr>
          <w:rFonts w:ascii="Angsana New" w:hAnsi="Angsana New"/>
          <w:i/>
          <w:iCs/>
          <w:sz w:val="30"/>
          <w:szCs w:val="30"/>
        </w:rPr>
        <w:t>(256</w:t>
      </w:r>
      <w:r w:rsidR="0058534A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D160FE" w:rsidRPr="007D1FFC">
        <w:rPr>
          <w:rFonts w:ascii="Angsana New" w:hAnsi="Angsana New"/>
          <w:i/>
          <w:iCs/>
          <w:sz w:val="30"/>
          <w:szCs w:val="30"/>
        </w:rPr>
        <w:t xml:space="preserve">: 16 </w:t>
      </w:r>
      <w:r w:rsidR="00D160FE" w:rsidRPr="007D1FFC">
        <w:rPr>
          <w:rFonts w:ascii="Angsana New" w:hAnsi="Angsana New" w:hint="cs"/>
          <w:i/>
          <w:iCs/>
          <w:sz w:val="30"/>
          <w:szCs w:val="30"/>
          <w:cs/>
        </w:rPr>
        <w:t>ปีสำหรับพนักงานรายเดือน</w:t>
      </w:r>
      <w:r w:rsidR="00D961DF">
        <w:rPr>
          <w:rFonts w:ascii="Angsana New" w:hAnsi="Angsana New"/>
          <w:i/>
          <w:iCs/>
          <w:sz w:val="30"/>
          <w:szCs w:val="30"/>
        </w:rPr>
        <w:t xml:space="preserve"> </w:t>
      </w:r>
      <w:r w:rsidR="00D160FE" w:rsidRPr="007D1FFC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D160FE" w:rsidRPr="007D1FFC">
        <w:rPr>
          <w:rFonts w:ascii="Angsana New" w:hAnsi="Angsana New"/>
          <w:i/>
          <w:iCs/>
          <w:sz w:val="30"/>
          <w:szCs w:val="30"/>
        </w:rPr>
        <w:t>7</w:t>
      </w:r>
      <w:r w:rsidR="00D160FE" w:rsidRPr="007D1FFC">
        <w:rPr>
          <w:rFonts w:ascii="Angsana New" w:hAnsi="Angsana New" w:hint="cs"/>
          <w:i/>
          <w:iCs/>
          <w:sz w:val="30"/>
          <w:szCs w:val="30"/>
          <w:cs/>
        </w:rPr>
        <w:t xml:space="preserve"> ปีสำหรับพนักงานรายวัน</w:t>
      </w:r>
      <w:r w:rsidR="00D160FE" w:rsidRPr="007D1FFC">
        <w:rPr>
          <w:rFonts w:ascii="Angsana New" w:hAnsi="Angsana New"/>
          <w:i/>
          <w:iCs/>
          <w:sz w:val="30"/>
          <w:szCs w:val="30"/>
        </w:rPr>
        <w:t>)</w:t>
      </w:r>
    </w:p>
    <w:p w:rsidR="005F18A7" w:rsidRPr="0058534A" w:rsidRDefault="005F18A7" w:rsidP="005F18A7">
      <w:pPr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20"/>
          <w:szCs w:val="20"/>
        </w:rPr>
      </w:pPr>
    </w:p>
    <w:p w:rsidR="00CD5CE5" w:rsidRPr="00BB5FA4" w:rsidRDefault="00CD5CE5" w:rsidP="00BD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  <w:b/>
          <w:bCs/>
          <w:sz w:val="30"/>
          <w:szCs w:val="30"/>
        </w:rPr>
      </w:pPr>
      <w:r w:rsidRPr="00BB5FA4">
        <w:rPr>
          <w:rFonts w:eastAsia="Calibri"/>
          <w:b/>
          <w:bCs/>
          <w:sz w:val="30"/>
          <w:szCs w:val="30"/>
          <w:cs/>
        </w:rPr>
        <w:t xml:space="preserve">การวิเคราะห์ความอ่อนไหว </w:t>
      </w:r>
      <w:r w:rsidRPr="00BB5FA4">
        <w:rPr>
          <w:b/>
          <w:bCs/>
          <w:color w:val="0000FF"/>
          <w:sz w:val="30"/>
          <w:szCs w:val="30"/>
        </w:rPr>
        <w:t xml:space="preserve"> </w:t>
      </w:r>
    </w:p>
    <w:p w:rsidR="00D00758" w:rsidRPr="00BB5FA4" w:rsidRDefault="00D00758" w:rsidP="00D00758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20"/>
          <w:szCs w:val="20"/>
        </w:rPr>
      </w:pPr>
    </w:p>
    <w:p w:rsidR="005F18A7" w:rsidRPr="00BB5FA4" w:rsidRDefault="00A322A7" w:rsidP="00C36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B5FA4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CD5CE5" w:rsidRPr="00BB5FA4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BB5FA4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CD5CE5" w:rsidRPr="00BB5FA4">
        <w:rPr>
          <w:rFonts w:ascii="Angsana New" w:hAnsi="Angsana New"/>
          <w:sz w:val="30"/>
          <w:szCs w:val="30"/>
          <w:cs/>
        </w:rPr>
        <w:t>อื่น</w:t>
      </w:r>
      <w:r w:rsidR="000A4D57" w:rsidRPr="00BB5FA4">
        <w:rPr>
          <w:rFonts w:ascii="Angsana New" w:hAnsi="Angsana New"/>
          <w:sz w:val="30"/>
          <w:szCs w:val="30"/>
        </w:rPr>
        <w:t xml:space="preserve"> </w:t>
      </w:r>
      <w:r w:rsidR="00AE7BC9" w:rsidRPr="00BB5FA4">
        <w:rPr>
          <w:rFonts w:ascii="Angsana New" w:hAnsi="Angsana New"/>
          <w:sz w:val="30"/>
          <w:szCs w:val="30"/>
          <w:cs/>
        </w:rPr>
        <w:t xml:space="preserve">ๆ คงที่ </w:t>
      </w:r>
    </w:p>
    <w:p w:rsidR="0070220E" w:rsidRPr="006349CF" w:rsidRDefault="0070220E" w:rsidP="00FE6F13">
      <w:pPr>
        <w:ind w:firstLine="1152"/>
        <w:rPr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236"/>
        <w:gridCol w:w="1204"/>
        <w:gridCol w:w="270"/>
        <w:gridCol w:w="1188"/>
        <w:gridCol w:w="270"/>
        <w:gridCol w:w="1170"/>
      </w:tblGrid>
      <w:tr w:rsidR="005A1994" w:rsidRPr="00BB5FA4" w:rsidTr="00433BF0">
        <w:trPr>
          <w:trHeight w:val="425"/>
        </w:trPr>
        <w:tc>
          <w:tcPr>
            <w:tcW w:w="3690" w:type="dxa"/>
          </w:tcPr>
          <w:p w:rsidR="00433BF0" w:rsidRDefault="005A1994" w:rsidP="005A19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F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</w:p>
          <w:p w:rsidR="005A1994" w:rsidRPr="00BB5FA4" w:rsidRDefault="00433BF0" w:rsidP="005A19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5A1994" w:rsidRPr="00BB5F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790" w:type="dxa"/>
            <w:gridSpan w:val="3"/>
          </w:tcPr>
          <w:p w:rsidR="00433BF0" w:rsidRDefault="00433BF0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</w:p>
          <w:p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F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ข้อสมมติเพิ่มขึ้นร้อยละ </w:t>
            </w:r>
            <w:r w:rsidRPr="00BB5FA4">
              <w:rPr>
                <w:rFonts w:ascii="Angsana New" w:hAnsi="Angsana New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:rsidR="00433BF0" w:rsidRDefault="00433BF0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</w:p>
          <w:p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F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ข้อสมมติลดลงร้อยละ </w:t>
            </w:r>
            <w:r w:rsidRPr="00BB5FA4">
              <w:rPr>
                <w:rFonts w:ascii="Angsana New" w:hAnsi="Angsana New"/>
                <w:i/>
                <w:iCs/>
                <w:sz w:val="30"/>
                <w:szCs w:val="30"/>
              </w:rPr>
              <w:t>0.5</w:t>
            </w:r>
          </w:p>
        </w:tc>
      </w:tr>
      <w:tr w:rsidR="005A1994" w:rsidRPr="00BB5FA4" w:rsidTr="00433BF0">
        <w:tc>
          <w:tcPr>
            <w:tcW w:w="3690" w:type="dxa"/>
          </w:tcPr>
          <w:p w:rsidR="005A1994" w:rsidRPr="00BB5FA4" w:rsidRDefault="005A1994" w:rsidP="005A1994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5F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5F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B5F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:rsidR="005A1994" w:rsidRPr="00BB5FA4" w:rsidRDefault="005A1994" w:rsidP="005A19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FA4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:rsidR="005A1994" w:rsidRPr="00BB5FA4" w:rsidRDefault="005A1994" w:rsidP="005A19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4" w:type="dxa"/>
          </w:tcPr>
          <w:p w:rsidR="005A1994" w:rsidRPr="00BB5FA4" w:rsidRDefault="005A1994" w:rsidP="005A19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FA4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5A1994" w:rsidRPr="00BB5FA4" w:rsidRDefault="005A1994" w:rsidP="005A19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:rsidR="005A1994" w:rsidRPr="00BB5FA4" w:rsidRDefault="005A1994" w:rsidP="005A19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FA4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A1994" w:rsidRPr="00BB5FA4" w:rsidRDefault="005A1994" w:rsidP="005A1994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FA4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5A1994" w:rsidRPr="00BB5FA4" w:rsidTr="00433BF0">
        <w:tc>
          <w:tcPr>
            <w:tcW w:w="3690" w:type="dxa"/>
          </w:tcPr>
          <w:p w:rsidR="005A1994" w:rsidRPr="00BB5FA4" w:rsidRDefault="005A1994" w:rsidP="005A1994">
            <w:pPr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</w:tcPr>
          <w:p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8" w:type="dxa"/>
          </w:tcPr>
          <w:p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5A1994" w:rsidRPr="00BB5FA4" w:rsidRDefault="005A1994" w:rsidP="005A1994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</w:tcPr>
          <w:p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1994" w:rsidRPr="00BB5FA4" w:rsidTr="00433BF0">
        <w:tc>
          <w:tcPr>
            <w:tcW w:w="3690" w:type="dxa"/>
          </w:tcPr>
          <w:p w:rsidR="005A1994" w:rsidRPr="00BB5FA4" w:rsidRDefault="005A1994" w:rsidP="005A199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B5FA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50" w:type="dxa"/>
          </w:tcPr>
          <w:p w:rsidR="005A1994" w:rsidRPr="00BB5FA4" w:rsidRDefault="00BB5FA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(150)</w:t>
            </w:r>
          </w:p>
        </w:tc>
        <w:tc>
          <w:tcPr>
            <w:tcW w:w="236" w:type="dxa"/>
          </w:tcPr>
          <w:p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5A1994" w:rsidRPr="00BB5FA4" w:rsidRDefault="008D68C5" w:rsidP="000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B5FA4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270" w:type="dxa"/>
          </w:tcPr>
          <w:p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5A1994" w:rsidRPr="00BB5FA4" w:rsidRDefault="00BB5FA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:rsidR="005A1994" w:rsidRPr="00BB5FA4" w:rsidRDefault="005A1994" w:rsidP="005A199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1994" w:rsidRPr="00BB5FA4" w:rsidRDefault="008D68C5" w:rsidP="000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B5FA4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5A1994" w:rsidRPr="00BB5FA4" w:rsidTr="00433BF0">
        <w:tc>
          <w:tcPr>
            <w:tcW w:w="3690" w:type="dxa"/>
          </w:tcPr>
          <w:p w:rsidR="005A1994" w:rsidRPr="00BB5FA4" w:rsidRDefault="005A1994" w:rsidP="005A199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B5FA4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50" w:type="dxa"/>
          </w:tcPr>
          <w:p w:rsidR="005A1994" w:rsidRPr="00BB5FA4" w:rsidRDefault="00BB5FA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36" w:type="dxa"/>
          </w:tcPr>
          <w:p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5A1994" w:rsidRPr="00BB5FA4" w:rsidRDefault="008D68C5" w:rsidP="000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B5FA4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A1994" w:rsidRPr="00BB5FA4" w:rsidRDefault="00BB5FA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(130)</w:t>
            </w:r>
          </w:p>
        </w:tc>
        <w:tc>
          <w:tcPr>
            <w:tcW w:w="270" w:type="dxa"/>
          </w:tcPr>
          <w:p w:rsidR="005A1994" w:rsidRPr="00BB5FA4" w:rsidRDefault="005A1994" w:rsidP="005A199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1994" w:rsidRPr="00BB5FA4" w:rsidRDefault="008D68C5" w:rsidP="000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B5FA4">
              <w:rPr>
                <w:rFonts w:ascii="Angsana New" w:hAnsi="Angsana New"/>
                <w:sz w:val="30"/>
                <w:szCs w:val="30"/>
              </w:rPr>
              <w:t>(27)</w:t>
            </w:r>
          </w:p>
        </w:tc>
      </w:tr>
      <w:tr w:rsidR="005A1994" w:rsidRPr="002A7705" w:rsidTr="00433BF0">
        <w:tc>
          <w:tcPr>
            <w:tcW w:w="3690" w:type="dxa"/>
          </w:tcPr>
          <w:p w:rsidR="005A1994" w:rsidRPr="00BB5FA4" w:rsidRDefault="005A1994" w:rsidP="005A199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B5FA4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</w:t>
            </w:r>
            <w:r w:rsidRPr="00BB5FA4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  <w:r w:rsidRPr="00BB5F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:rsidR="005A1994" w:rsidRPr="00BB5FA4" w:rsidRDefault="00BB5FA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236" w:type="dxa"/>
          </w:tcPr>
          <w:p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5A1994" w:rsidRPr="00BB5FA4" w:rsidRDefault="008D68C5" w:rsidP="000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B5FA4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270" w:type="dxa"/>
          </w:tcPr>
          <w:p w:rsidR="005A1994" w:rsidRPr="00BB5FA4" w:rsidRDefault="005A199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5A1994" w:rsidRPr="00BB5FA4" w:rsidRDefault="00BB5FA4" w:rsidP="005A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5A1994" w:rsidRPr="00BB5FA4" w:rsidRDefault="005A1994" w:rsidP="005A199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1994" w:rsidRPr="002A7705" w:rsidRDefault="008D68C5" w:rsidP="000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B5FA4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</w:tbl>
    <w:p w:rsidR="004479E3" w:rsidRPr="00141330" w:rsidRDefault="004479E3" w:rsidP="00CD5C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D2812" w:rsidRPr="002A7705" w:rsidRDefault="000D2812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 xml:space="preserve">ทุนเรือนหุ้น </w:t>
      </w:r>
    </w:p>
    <w:p w:rsidR="00754300" w:rsidRPr="00141330" w:rsidRDefault="00754300" w:rsidP="007F55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1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195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D00758" w:rsidRPr="002A7705" w:rsidTr="00D00758">
        <w:trPr>
          <w:cantSplit/>
          <w:tblHeader/>
        </w:trPr>
        <w:tc>
          <w:tcPr>
            <w:tcW w:w="3195" w:type="dxa"/>
          </w:tcPr>
          <w:p w:rsidR="00D00758" w:rsidRPr="000F7C9D" w:rsidRDefault="00D00758" w:rsidP="00D00758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00758" w:rsidRPr="002A7705" w:rsidRDefault="00D00758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758" w:rsidRPr="002A7705" w:rsidRDefault="00C84F97" w:rsidP="00D00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58534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758" w:rsidRPr="002A7705" w:rsidRDefault="00D00758" w:rsidP="00D0075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:rsidR="00D00758" w:rsidRPr="002A7705" w:rsidRDefault="00C84F97" w:rsidP="00D00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58534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D00758" w:rsidRPr="002A7705" w:rsidTr="006F3334">
        <w:trPr>
          <w:cantSplit/>
          <w:tblHeader/>
        </w:trPr>
        <w:tc>
          <w:tcPr>
            <w:tcW w:w="3195" w:type="dxa"/>
          </w:tcPr>
          <w:p w:rsidR="00D00758" w:rsidRPr="002A7705" w:rsidRDefault="00D00758" w:rsidP="00D00758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00758" w:rsidRPr="002A7705" w:rsidRDefault="00D00758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00758" w:rsidRPr="002A7705" w:rsidRDefault="00D00758" w:rsidP="00D007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D00758" w:rsidRPr="002A7705" w:rsidRDefault="00D00758" w:rsidP="00D007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00758" w:rsidRPr="002A7705" w:rsidRDefault="00D00758" w:rsidP="00D007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</w:tcPr>
          <w:p w:rsidR="00D00758" w:rsidRPr="002A7705" w:rsidRDefault="00D00758" w:rsidP="00D007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758" w:rsidRPr="002A7705" w:rsidRDefault="00D00758" w:rsidP="00D007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758" w:rsidRPr="002A7705" w:rsidRDefault="00D00758" w:rsidP="00D007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758" w:rsidRPr="002A7705" w:rsidRDefault="00D00758" w:rsidP="00D007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D00758" w:rsidRPr="002A7705" w:rsidTr="00513FE6">
        <w:trPr>
          <w:cantSplit/>
          <w:tblHeader/>
        </w:trPr>
        <w:tc>
          <w:tcPr>
            <w:tcW w:w="3195" w:type="dxa"/>
          </w:tcPr>
          <w:p w:rsidR="00D00758" w:rsidRPr="00E945EB" w:rsidRDefault="00D00758" w:rsidP="00D00758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00758" w:rsidRPr="00E945EB" w:rsidRDefault="00D00758" w:rsidP="00D0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45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  <w:shd w:val="clear" w:color="auto" w:fill="auto"/>
          </w:tcPr>
          <w:p w:rsidR="00D00758" w:rsidRPr="00E945EB" w:rsidRDefault="00D00758" w:rsidP="00D007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945E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945E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E945E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E945E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E945E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13FE6" w:rsidRPr="002A7705" w:rsidTr="00513FE6">
        <w:trPr>
          <w:cantSplit/>
        </w:trPr>
        <w:tc>
          <w:tcPr>
            <w:tcW w:w="3195" w:type="dxa"/>
          </w:tcPr>
          <w:p w:rsidR="00513FE6" w:rsidRPr="006122DF" w:rsidRDefault="006122DF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22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0" w:type="dxa"/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13FE6" w:rsidRPr="00E945EB" w:rsidRDefault="00513FE6" w:rsidP="00513FE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13FE6" w:rsidRPr="00E945EB" w:rsidRDefault="00513FE6" w:rsidP="00513FE6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13FE6" w:rsidRPr="00E945EB" w:rsidRDefault="00513FE6" w:rsidP="00513FE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3FE6" w:rsidRPr="002A7705" w:rsidTr="00513FE6">
        <w:trPr>
          <w:cantSplit/>
        </w:trPr>
        <w:tc>
          <w:tcPr>
            <w:tcW w:w="3195" w:type="dxa"/>
          </w:tcPr>
          <w:p w:rsidR="00513FE6" w:rsidRPr="002A7705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13FE6" w:rsidRPr="00E945EB" w:rsidRDefault="00513FE6" w:rsidP="00513FE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13FE6" w:rsidRPr="00E945EB" w:rsidRDefault="00513FE6" w:rsidP="00513FE6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13FE6" w:rsidRPr="00E945EB" w:rsidRDefault="00513FE6" w:rsidP="00513FE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3FE6" w:rsidRPr="002A7705" w:rsidTr="00513FE6">
        <w:trPr>
          <w:cantSplit/>
        </w:trPr>
        <w:tc>
          <w:tcPr>
            <w:tcW w:w="3195" w:type="dxa"/>
          </w:tcPr>
          <w:p w:rsidR="00513FE6" w:rsidRPr="002A7705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:rsidR="00513FE6" w:rsidRPr="002A7705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:rsidR="00513FE6" w:rsidRPr="00513FE6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13FE6">
              <w:rPr>
                <w:rFonts w:ascii="Angsana New" w:hAnsi="Angsana New"/>
                <w:sz w:val="30"/>
                <w:szCs w:val="30"/>
              </w:rPr>
              <w:t>423,700</w:t>
            </w:r>
          </w:p>
        </w:tc>
        <w:tc>
          <w:tcPr>
            <w:tcW w:w="270" w:type="dxa"/>
            <w:shd w:val="clear" w:color="auto" w:fill="auto"/>
          </w:tcPr>
          <w:p w:rsidR="00513FE6" w:rsidRPr="00513FE6" w:rsidRDefault="00513FE6" w:rsidP="00513FE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13FE6" w:rsidRPr="00513FE6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13FE6">
              <w:rPr>
                <w:rFonts w:ascii="Angsana New" w:hAnsi="Angsana New"/>
                <w:sz w:val="30"/>
                <w:szCs w:val="30"/>
              </w:rPr>
              <w:t>211,850</w:t>
            </w:r>
          </w:p>
        </w:tc>
        <w:tc>
          <w:tcPr>
            <w:tcW w:w="270" w:type="dxa"/>
            <w:shd w:val="clear" w:color="auto" w:fill="auto"/>
          </w:tcPr>
          <w:p w:rsidR="00513FE6" w:rsidRPr="00513FE6" w:rsidRDefault="00513FE6" w:rsidP="00513FE6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3FE6" w:rsidRPr="00513FE6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13FE6">
              <w:rPr>
                <w:rFonts w:ascii="Angsana New" w:hAnsi="Angsana New"/>
                <w:sz w:val="30"/>
                <w:szCs w:val="30"/>
              </w:rPr>
              <w:t>423,700</w:t>
            </w:r>
          </w:p>
        </w:tc>
        <w:tc>
          <w:tcPr>
            <w:tcW w:w="270" w:type="dxa"/>
          </w:tcPr>
          <w:p w:rsidR="00513FE6" w:rsidRPr="00513FE6" w:rsidRDefault="00513FE6" w:rsidP="00513FE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13FE6" w:rsidRPr="00513FE6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13FE6">
              <w:rPr>
                <w:rFonts w:ascii="Angsana New" w:hAnsi="Angsana New"/>
                <w:sz w:val="30"/>
                <w:szCs w:val="30"/>
              </w:rPr>
              <w:t>211,850</w:t>
            </w:r>
          </w:p>
        </w:tc>
      </w:tr>
      <w:tr w:rsidR="00513FE6" w:rsidRPr="002A7705" w:rsidTr="00513FE6">
        <w:trPr>
          <w:cantSplit/>
        </w:trPr>
        <w:tc>
          <w:tcPr>
            <w:tcW w:w="3195" w:type="dxa"/>
          </w:tcPr>
          <w:p w:rsidR="00513FE6" w:rsidRPr="002A7705" w:rsidRDefault="006122DF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90" w:type="dxa"/>
          </w:tcPr>
          <w:p w:rsidR="00513FE6" w:rsidRPr="002A7705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13FE6" w:rsidRPr="00513FE6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13FE6"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  <w:tc>
          <w:tcPr>
            <w:tcW w:w="270" w:type="dxa"/>
            <w:shd w:val="clear" w:color="auto" w:fill="auto"/>
          </w:tcPr>
          <w:p w:rsidR="00513FE6" w:rsidRPr="00513FE6" w:rsidRDefault="00513FE6" w:rsidP="00513FE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13FE6" w:rsidRPr="00513FE6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13FE6"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:rsidR="00513FE6" w:rsidRPr="00513FE6" w:rsidRDefault="00513FE6" w:rsidP="00513FE6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13FE6" w:rsidRPr="00513FE6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13F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13FE6" w:rsidRPr="00513FE6" w:rsidRDefault="00513FE6" w:rsidP="00513FE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13FE6" w:rsidRPr="00513FE6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13FE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3FE6" w:rsidRPr="002A7705" w:rsidTr="00513FE6">
        <w:trPr>
          <w:cantSplit/>
        </w:trPr>
        <w:tc>
          <w:tcPr>
            <w:tcW w:w="3195" w:type="dxa"/>
          </w:tcPr>
          <w:p w:rsidR="00513FE6" w:rsidRPr="002A7705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513FE6" w:rsidRPr="002A7705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13FE6" w:rsidRPr="00E945EB" w:rsidRDefault="00513FE6" w:rsidP="00513FE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13FE6" w:rsidRPr="00E945EB" w:rsidRDefault="00513FE6" w:rsidP="00513FE6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13FE6" w:rsidRPr="00E945EB" w:rsidRDefault="00513FE6" w:rsidP="00513FE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3FE6" w:rsidRPr="002A7705" w:rsidTr="00513FE6">
        <w:trPr>
          <w:cantSplit/>
        </w:trPr>
        <w:tc>
          <w:tcPr>
            <w:tcW w:w="3195" w:type="dxa"/>
          </w:tcPr>
          <w:p w:rsidR="00513FE6" w:rsidRPr="002A7705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:rsidR="00513FE6" w:rsidRPr="002A7705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45EB">
              <w:rPr>
                <w:rFonts w:ascii="Angsana New" w:hAnsi="Angsana New"/>
                <w:b/>
                <w:bCs/>
                <w:sz w:val="30"/>
                <w:szCs w:val="30"/>
              </w:rPr>
              <w:t>425,080</w:t>
            </w:r>
          </w:p>
        </w:tc>
        <w:tc>
          <w:tcPr>
            <w:tcW w:w="270" w:type="dxa"/>
            <w:shd w:val="clear" w:color="auto" w:fill="auto"/>
          </w:tcPr>
          <w:p w:rsidR="00513FE6" w:rsidRPr="00E945EB" w:rsidRDefault="00513FE6" w:rsidP="00513FE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45EB">
              <w:rPr>
                <w:rFonts w:ascii="Angsana New" w:hAnsi="Angsana New"/>
                <w:b/>
                <w:bCs/>
                <w:sz w:val="30"/>
                <w:szCs w:val="30"/>
              </w:rPr>
              <w:t>212,540</w:t>
            </w:r>
          </w:p>
        </w:tc>
        <w:tc>
          <w:tcPr>
            <w:tcW w:w="270" w:type="dxa"/>
            <w:shd w:val="clear" w:color="auto" w:fill="auto"/>
          </w:tcPr>
          <w:p w:rsidR="00513FE6" w:rsidRPr="00E945EB" w:rsidRDefault="00513FE6" w:rsidP="00513FE6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45EB">
              <w:rPr>
                <w:rFonts w:ascii="Angsana New" w:hAnsi="Angsana New"/>
                <w:b/>
                <w:bCs/>
                <w:sz w:val="30"/>
                <w:szCs w:val="30"/>
              </w:rPr>
              <w:t>423,700</w:t>
            </w:r>
          </w:p>
        </w:tc>
        <w:tc>
          <w:tcPr>
            <w:tcW w:w="270" w:type="dxa"/>
          </w:tcPr>
          <w:p w:rsidR="00513FE6" w:rsidRPr="00E945EB" w:rsidRDefault="00513FE6" w:rsidP="00513FE6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13FE6" w:rsidRPr="00E945EB" w:rsidRDefault="00513FE6" w:rsidP="0051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45EB">
              <w:rPr>
                <w:rFonts w:ascii="Angsana New" w:hAnsi="Angsana New"/>
                <w:b/>
                <w:bCs/>
                <w:sz w:val="30"/>
                <w:szCs w:val="30"/>
              </w:rPr>
              <w:t>211,850</w:t>
            </w:r>
          </w:p>
        </w:tc>
      </w:tr>
      <w:tr w:rsidR="0058534A" w:rsidRPr="002A7705" w:rsidTr="006F3334">
        <w:trPr>
          <w:cantSplit/>
        </w:trPr>
        <w:tc>
          <w:tcPr>
            <w:tcW w:w="3195" w:type="dxa"/>
          </w:tcPr>
          <w:p w:rsidR="0058534A" w:rsidRPr="00AA460D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58534A" w:rsidRPr="00AA460D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58534A" w:rsidRPr="00AA460D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8534A" w:rsidRPr="00AA460D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58534A" w:rsidRPr="00AA460D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8534A" w:rsidRPr="00AA460D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8534A" w:rsidRPr="00AA460D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58534A" w:rsidRPr="00AA460D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8534A" w:rsidRPr="00AA460D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534A" w:rsidRPr="002A7705" w:rsidTr="007F5558">
        <w:trPr>
          <w:cantSplit/>
        </w:trPr>
        <w:tc>
          <w:tcPr>
            <w:tcW w:w="3195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</w:t>
            </w: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นที่ออกและชำระแล้ว</w:t>
            </w:r>
          </w:p>
        </w:tc>
        <w:tc>
          <w:tcPr>
            <w:tcW w:w="99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34A" w:rsidRPr="002A7705" w:rsidTr="00AF2E88">
        <w:trPr>
          <w:cantSplit/>
        </w:trPr>
        <w:tc>
          <w:tcPr>
            <w:tcW w:w="3195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34A" w:rsidRPr="002A7705" w:rsidTr="00AF2E88">
        <w:trPr>
          <w:cantSplit/>
        </w:trPr>
        <w:tc>
          <w:tcPr>
            <w:tcW w:w="3195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:rsidR="0058534A" w:rsidRPr="002A7705" w:rsidRDefault="002434AF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34AF">
              <w:rPr>
                <w:rFonts w:ascii="Angsana New" w:hAnsi="Angsana New"/>
                <w:sz w:val="30"/>
                <w:szCs w:val="30"/>
              </w:rPr>
              <w:t>353,69</w:t>
            </w:r>
            <w:r w:rsidR="005016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8534A" w:rsidRPr="002A7705" w:rsidRDefault="002434AF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434AF">
              <w:rPr>
                <w:rFonts w:ascii="Angsana New" w:hAnsi="Angsana New"/>
                <w:sz w:val="30"/>
                <w:szCs w:val="30"/>
              </w:rPr>
              <w:t>176,847</w:t>
            </w:r>
          </w:p>
        </w:tc>
        <w:tc>
          <w:tcPr>
            <w:tcW w:w="270" w:type="dxa"/>
            <w:shd w:val="clear" w:color="auto" w:fill="auto"/>
          </w:tcPr>
          <w:p w:rsidR="0058534A" w:rsidRPr="002A7705" w:rsidRDefault="0058534A" w:rsidP="0058534A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352,230</w:t>
            </w:r>
          </w:p>
        </w:tc>
        <w:tc>
          <w:tcPr>
            <w:tcW w:w="27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176,115</w:t>
            </w:r>
          </w:p>
        </w:tc>
      </w:tr>
      <w:tr w:rsidR="0058534A" w:rsidRPr="002A7705" w:rsidTr="00AF2E88">
        <w:trPr>
          <w:cantSplit/>
        </w:trPr>
        <w:tc>
          <w:tcPr>
            <w:tcW w:w="3195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หุ้นทุนออกให้ตามสิทธิ</w:t>
            </w:r>
          </w:p>
        </w:tc>
        <w:tc>
          <w:tcPr>
            <w:tcW w:w="99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8534A" w:rsidRPr="002A7705" w:rsidRDefault="00873A89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71,0</w:t>
            </w:r>
            <w:r w:rsidR="005016B9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8534A" w:rsidRPr="002A7705" w:rsidRDefault="00873A89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</w:t>
            </w:r>
            <w:r w:rsidR="005F7419">
              <w:rPr>
                <w:rFonts w:ascii="Angsana New" w:hAnsi="Angsana New"/>
                <w:sz w:val="30"/>
                <w:szCs w:val="30"/>
              </w:rPr>
              <w:t>53</w:t>
            </w:r>
            <w:r w:rsidR="005016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58534A" w:rsidRPr="002A7705" w:rsidRDefault="0058534A" w:rsidP="0058534A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1,465</w:t>
            </w:r>
          </w:p>
        </w:tc>
        <w:tc>
          <w:tcPr>
            <w:tcW w:w="27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732</w:t>
            </w:r>
          </w:p>
        </w:tc>
      </w:tr>
      <w:tr w:rsidR="0058534A" w:rsidRPr="002A7705" w:rsidTr="00AF2E88">
        <w:trPr>
          <w:cantSplit/>
        </w:trPr>
        <w:tc>
          <w:tcPr>
            <w:tcW w:w="3195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8534A" w:rsidRPr="002A7705" w:rsidRDefault="0058534A" w:rsidP="0058534A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34A" w:rsidRPr="002A7705" w:rsidTr="007F5558">
        <w:trPr>
          <w:cantSplit/>
        </w:trPr>
        <w:tc>
          <w:tcPr>
            <w:tcW w:w="3195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58534A" w:rsidRPr="002A7705" w:rsidRDefault="002434AF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4AF">
              <w:rPr>
                <w:rFonts w:ascii="Angsana New" w:hAnsi="Angsana New"/>
                <w:b/>
                <w:bCs/>
                <w:sz w:val="30"/>
                <w:szCs w:val="30"/>
              </w:rPr>
              <w:t>424,764</w:t>
            </w:r>
          </w:p>
        </w:tc>
        <w:tc>
          <w:tcPr>
            <w:tcW w:w="270" w:type="dxa"/>
            <w:shd w:val="clear" w:color="auto" w:fill="auto"/>
          </w:tcPr>
          <w:p w:rsidR="0058534A" w:rsidRPr="002A7705" w:rsidRDefault="0058534A" w:rsidP="0058534A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58534A" w:rsidRPr="002A7705" w:rsidRDefault="002434AF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212,382</w:t>
            </w:r>
          </w:p>
        </w:tc>
        <w:tc>
          <w:tcPr>
            <w:tcW w:w="270" w:type="dxa"/>
            <w:shd w:val="clear" w:color="auto" w:fill="auto"/>
          </w:tcPr>
          <w:p w:rsidR="0058534A" w:rsidRPr="002A7705" w:rsidRDefault="0058534A" w:rsidP="0058534A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353,695</w:t>
            </w:r>
          </w:p>
        </w:tc>
        <w:tc>
          <w:tcPr>
            <w:tcW w:w="270" w:type="dxa"/>
          </w:tcPr>
          <w:p w:rsidR="0058534A" w:rsidRPr="002A7705" w:rsidRDefault="0058534A" w:rsidP="0058534A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8534A" w:rsidRPr="002A7705" w:rsidRDefault="0058534A" w:rsidP="0058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176,847</w:t>
            </w:r>
          </w:p>
        </w:tc>
      </w:tr>
    </w:tbl>
    <w:p w:rsidR="002A7760" w:rsidRPr="00AA460D" w:rsidRDefault="002A7760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24"/>
          <w:szCs w:val="24"/>
        </w:rPr>
      </w:pPr>
    </w:p>
    <w:p w:rsidR="00A66C51" w:rsidRDefault="00A66C51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 xml:space="preserve"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</w:t>
      </w:r>
    </w:p>
    <w:p w:rsidR="00AA460D" w:rsidRPr="00AA460D" w:rsidRDefault="00AA460D" w:rsidP="007809DA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color w:val="000000"/>
          <w:sz w:val="24"/>
          <w:szCs w:val="24"/>
        </w:rPr>
      </w:pPr>
    </w:p>
    <w:p w:rsidR="001760F4" w:rsidRPr="005016B9" w:rsidRDefault="005016B9" w:rsidP="007809DA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color w:val="000000"/>
          <w:sz w:val="30"/>
          <w:szCs w:val="30"/>
        </w:rPr>
      </w:pPr>
      <w:r w:rsidRPr="005016B9">
        <w:rPr>
          <w:rFonts w:hint="cs"/>
          <w:b/>
          <w:bCs/>
          <w:i/>
          <w:iCs/>
          <w:color w:val="000000"/>
          <w:sz w:val="30"/>
          <w:szCs w:val="30"/>
          <w:cs/>
        </w:rPr>
        <w:t>การออกหุ้นสามัญ</w:t>
      </w:r>
    </w:p>
    <w:p w:rsidR="005016B9" w:rsidRPr="00AA460D" w:rsidRDefault="005016B9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24"/>
          <w:szCs w:val="24"/>
        </w:rPr>
      </w:pPr>
    </w:p>
    <w:p w:rsidR="00E51DA0" w:rsidRPr="00EE2B0B" w:rsidRDefault="005016B9" w:rsidP="00E5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sz w:val="30"/>
          <w:szCs w:val="30"/>
          <w:cs/>
        </w:rPr>
      </w:pPr>
      <w:r w:rsidRPr="005016B9">
        <w:rPr>
          <w:rFonts w:ascii="Angsana New" w:hAnsi="Angsana New" w:hint="cs"/>
          <w:spacing w:val="-2"/>
          <w:sz w:val="30"/>
          <w:szCs w:val="30"/>
          <w:cs/>
        </w:rPr>
        <w:t xml:space="preserve">ในระหว่างปี </w:t>
      </w:r>
      <w:r w:rsidRPr="005016B9">
        <w:rPr>
          <w:rFonts w:ascii="Angsana New" w:hAnsi="Angsana New"/>
          <w:spacing w:val="-2"/>
          <w:sz w:val="30"/>
          <w:szCs w:val="30"/>
        </w:rPr>
        <w:t xml:space="preserve">2562 </w:t>
      </w:r>
      <w:r w:rsidRPr="005016B9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="00EE2B0B" w:rsidRPr="005016B9">
        <w:rPr>
          <w:rFonts w:ascii="Angsana New" w:hAnsi="Angsana New" w:hint="cs"/>
          <w:spacing w:val="-2"/>
          <w:sz w:val="30"/>
          <w:szCs w:val="30"/>
          <w:cs/>
        </w:rPr>
        <w:t xml:space="preserve">การออกหุ้นสามัญจำนวน </w:t>
      </w:r>
      <w:r w:rsidR="00EE2B0B" w:rsidRPr="005016B9">
        <w:rPr>
          <w:rFonts w:ascii="Angsana New" w:hAnsi="Angsana New"/>
          <w:spacing w:val="-2"/>
          <w:sz w:val="30"/>
          <w:szCs w:val="30"/>
        </w:rPr>
        <w:t>71,069</w:t>
      </w:r>
      <w:r w:rsidR="00EE2B0B" w:rsidRPr="005016B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EE2B0B" w:rsidRPr="005016B9">
        <w:rPr>
          <w:rFonts w:ascii="Angsana New" w:hAnsi="Angsana New" w:hint="cs"/>
          <w:spacing w:val="-2"/>
          <w:sz w:val="30"/>
          <w:szCs w:val="30"/>
          <w:cs/>
        </w:rPr>
        <w:t>พันหุ้นเนื่องมาจากการใช้สิทธิซื้อหุ้นของใบสำคัญแสดงสิทธิ</w:t>
      </w:r>
      <w:r w:rsidR="00EE2B0B">
        <w:rPr>
          <w:rFonts w:ascii="Angsana New" w:hAnsi="Angsana New" w:hint="cs"/>
          <w:sz w:val="30"/>
          <w:szCs w:val="30"/>
          <w:cs/>
        </w:rPr>
        <w:t xml:space="preserve">ที่จะซื้อหุ้นสามัญของบริษัท ครั้งที่ </w:t>
      </w:r>
      <w:r w:rsidR="00EE2B0B">
        <w:rPr>
          <w:rFonts w:ascii="Angsana New" w:hAnsi="Angsana New"/>
          <w:sz w:val="30"/>
          <w:szCs w:val="30"/>
        </w:rPr>
        <w:t xml:space="preserve">1 (XO-W1) </w:t>
      </w:r>
      <w:r w:rsidR="00EE2B0B">
        <w:rPr>
          <w:rFonts w:ascii="Angsana New" w:hAnsi="Angsana New" w:hint="cs"/>
          <w:sz w:val="30"/>
          <w:szCs w:val="30"/>
          <w:cs/>
        </w:rPr>
        <w:t xml:space="preserve">จากปี </w:t>
      </w:r>
      <w:r w:rsidR="00EE2B0B">
        <w:rPr>
          <w:rFonts w:ascii="Angsana New" w:hAnsi="Angsana New"/>
          <w:sz w:val="30"/>
          <w:szCs w:val="30"/>
        </w:rPr>
        <w:t xml:space="preserve">2559 </w:t>
      </w:r>
      <w:r w:rsidR="00EE2B0B">
        <w:rPr>
          <w:rFonts w:ascii="Angsana New" w:hAnsi="Angsana New" w:hint="cs"/>
          <w:sz w:val="30"/>
          <w:szCs w:val="30"/>
          <w:cs/>
        </w:rPr>
        <w:t>ที่ให้แก่ผู้ถือหุ้นเดิมของบริษัท</w:t>
      </w:r>
    </w:p>
    <w:p w:rsidR="00FA345D" w:rsidRPr="00AA460D" w:rsidRDefault="00FA345D" w:rsidP="00FA345D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color w:val="000000"/>
          <w:sz w:val="24"/>
          <w:szCs w:val="24"/>
        </w:rPr>
      </w:pPr>
    </w:p>
    <w:p w:rsidR="00EE2B0B" w:rsidRDefault="00EE2B0B" w:rsidP="00FA345D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5016B9">
        <w:rPr>
          <w:rFonts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5016B9" w:rsidRPr="00AA460D" w:rsidRDefault="005016B9" w:rsidP="00FA345D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sz w:val="24"/>
          <w:szCs w:val="24"/>
        </w:rPr>
      </w:pPr>
    </w:p>
    <w:p w:rsidR="00EE2B0B" w:rsidRDefault="00EE2B0B" w:rsidP="00EE2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E2B0B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E2B0B">
        <w:rPr>
          <w:rFonts w:ascii="Angsana New" w:hAnsi="Angsana New" w:hint="cs"/>
          <w:sz w:val="30"/>
          <w:szCs w:val="30"/>
        </w:rPr>
        <w:t>2535</w:t>
      </w:r>
      <w:r w:rsidRPr="00EE2B0B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EE2B0B">
        <w:rPr>
          <w:rFonts w:ascii="Angsana New" w:hAnsi="Angsana New" w:hint="cs"/>
          <w:sz w:val="30"/>
          <w:szCs w:val="30"/>
        </w:rPr>
        <w:t>51</w:t>
      </w:r>
      <w:r w:rsidRPr="00EE2B0B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E2B0B">
        <w:rPr>
          <w:rFonts w:ascii="Angsana New" w:hAnsi="Angsana New" w:hint="cs"/>
          <w:sz w:val="30"/>
          <w:szCs w:val="30"/>
        </w:rPr>
        <w:t>“</w:t>
      </w:r>
      <w:r w:rsidRPr="00EE2B0B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EE2B0B">
        <w:rPr>
          <w:rFonts w:ascii="Angsana New" w:hAnsi="Angsana New" w:hint="cs"/>
          <w:sz w:val="30"/>
          <w:szCs w:val="30"/>
        </w:rPr>
        <w:t>”</w:t>
      </w:r>
      <w:r w:rsidRPr="00EE2B0B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E51DA0" w:rsidRPr="00AA460D" w:rsidRDefault="00E51DA0" w:rsidP="00EE2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E51DA0" w:rsidRPr="00AA460D" w:rsidRDefault="00AA460D" w:rsidP="00A32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E51DA0" w:rsidRPr="00AA460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ส่วนเกินทุนจากรายการจ่ายโดยใช้หุ้นเป็นเกณฑ์</w:t>
      </w:r>
    </w:p>
    <w:p w:rsidR="005016B9" w:rsidRPr="00AA460D" w:rsidRDefault="005016B9" w:rsidP="00513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E51DA0" w:rsidRPr="00AA460D" w:rsidRDefault="00E51DA0" w:rsidP="00EE2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AA460D">
        <w:rPr>
          <w:rFonts w:ascii="Angsana New" w:hAnsi="Angsana New" w:hint="cs"/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 คือ มูลค่ายุติธรรมของสิทธิในการซื้อหุ้นของพนักงานและคู่ค้า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</w:t>
      </w:r>
      <w:r w:rsidR="00131145" w:rsidRPr="00AA460D">
        <w:rPr>
          <w:rFonts w:ascii="Angsana New" w:hAnsi="Angsana New" w:hint="cs"/>
          <w:sz w:val="30"/>
          <w:szCs w:val="30"/>
          <w:cs/>
        </w:rPr>
        <w:t>เ</w:t>
      </w:r>
      <w:r w:rsidRPr="00AA460D">
        <w:rPr>
          <w:rFonts w:ascii="Angsana New" w:hAnsi="Angsana New" w:hint="cs"/>
          <w:sz w:val="30"/>
          <w:szCs w:val="30"/>
          <w:cs/>
        </w:rPr>
        <w:t>กี่ยวข้อง พร้อม</w:t>
      </w:r>
      <w:r w:rsidR="00131145" w:rsidRPr="00AA460D">
        <w:rPr>
          <w:rFonts w:ascii="Angsana New" w:hAnsi="Angsana New" w:hint="cs"/>
          <w:sz w:val="30"/>
          <w:szCs w:val="30"/>
          <w:cs/>
        </w:rPr>
        <w:t xml:space="preserve"> </w:t>
      </w:r>
      <w:r w:rsidRPr="00AA460D">
        <w:rPr>
          <w:rFonts w:ascii="Angsana New" w:hAnsi="Angsana New" w:hint="cs"/>
          <w:sz w:val="30"/>
          <w:szCs w:val="30"/>
          <w:cs/>
        </w:rPr>
        <w:t>ๆ</w:t>
      </w:r>
      <w:r w:rsidR="00131145" w:rsidRPr="00AA460D">
        <w:rPr>
          <w:rFonts w:ascii="Angsana New" w:hAnsi="Angsana New" w:hint="cs"/>
          <w:sz w:val="30"/>
          <w:szCs w:val="30"/>
          <w:cs/>
        </w:rPr>
        <w:t xml:space="preserve"> </w:t>
      </w:r>
      <w:r w:rsidRPr="00AA460D">
        <w:rPr>
          <w:rFonts w:ascii="Angsana New" w:hAnsi="Angsana New" w:hint="cs"/>
          <w:sz w:val="30"/>
          <w:szCs w:val="30"/>
          <w:cs/>
        </w:rPr>
        <w:t xml:space="preserve">ไปกับรับรู้การเพิ่มขึ้นของส่วนของผู้ถือหุ้นตามที่กำหนดไว้ในมาตรฐานการรายงานทางการเงินฉบับที่ </w:t>
      </w:r>
      <w:r w:rsidRPr="00AA460D">
        <w:rPr>
          <w:rFonts w:ascii="Angsana New" w:hAnsi="Angsana New" w:hint="cs"/>
          <w:sz w:val="30"/>
          <w:szCs w:val="30"/>
        </w:rPr>
        <w:t>2</w:t>
      </w:r>
    </w:p>
    <w:p w:rsidR="00BF1711" w:rsidRPr="00AA460D" w:rsidRDefault="00BF1711" w:rsidP="009D4F12">
      <w:pPr>
        <w:pStyle w:val="Nomal"/>
        <w:tabs>
          <w:tab w:val="left" w:pos="540"/>
        </w:tabs>
        <w:jc w:val="thaiDistribute"/>
        <w:rPr>
          <w:color w:val="000000"/>
          <w:sz w:val="30"/>
          <w:szCs w:val="30"/>
        </w:rPr>
      </w:pPr>
    </w:p>
    <w:p w:rsidR="004C1E39" w:rsidRPr="00AA460D" w:rsidRDefault="004C1E39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AA460D">
        <w:rPr>
          <w:rFonts w:ascii="Angsana New" w:hAnsi="Angsana New" w:cs="Angsana New" w:hint="cs"/>
          <w:sz w:val="30"/>
          <w:szCs w:val="30"/>
          <w:cs/>
        </w:rPr>
        <w:t>ใบสำคัญแสดงสิทธิที่จะซื้อหุ้น</w:t>
      </w:r>
    </w:p>
    <w:p w:rsidR="004C1E39" w:rsidRPr="00AA460D" w:rsidRDefault="004C1E39" w:rsidP="004C1E39">
      <w:pPr>
        <w:rPr>
          <w:rFonts w:ascii="Angsana New" w:hAnsi="Angsana New"/>
          <w:sz w:val="30"/>
          <w:szCs w:val="30"/>
        </w:rPr>
      </w:pPr>
    </w:p>
    <w:p w:rsidR="008634E0" w:rsidRPr="00AA460D" w:rsidRDefault="008634E0" w:rsidP="00131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AA460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ใบสำคัญแสดงสิทธิที่จะซื้อหุ้นสามัญของบริษัท</w:t>
      </w:r>
    </w:p>
    <w:p w:rsidR="008634E0" w:rsidRPr="00AA460D" w:rsidRDefault="008634E0" w:rsidP="008634E0">
      <w:pPr>
        <w:pStyle w:val="Nomal"/>
        <w:ind w:left="547"/>
        <w:jc w:val="thaiDistribute"/>
        <w:rPr>
          <w:sz w:val="30"/>
          <w:szCs w:val="30"/>
        </w:rPr>
      </w:pPr>
    </w:p>
    <w:p w:rsidR="00F60CB5" w:rsidRPr="00AA460D" w:rsidRDefault="008634E0" w:rsidP="008634E0">
      <w:pPr>
        <w:pStyle w:val="Nomal"/>
        <w:ind w:left="547"/>
        <w:jc w:val="thaiDistribute"/>
        <w:rPr>
          <w:spacing w:val="-4"/>
          <w:sz w:val="30"/>
          <w:szCs w:val="30"/>
        </w:rPr>
      </w:pPr>
      <w:r w:rsidRPr="00AA460D">
        <w:rPr>
          <w:rFonts w:hint="cs"/>
          <w:sz w:val="30"/>
          <w:szCs w:val="30"/>
          <w:cs/>
        </w:rPr>
        <w:t xml:space="preserve">ในการประชุมสามัญประจำปี </w:t>
      </w:r>
      <w:r w:rsidRPr="00AA460D">
        <w:rPr>
          <w:rFonts w:hint="cs"/>
          <w:sz w:val="30"/>
          <w:szCs w:val="30"/>
        </w:rPr>
        <w:t xml:space="preserve">2559 </w:t>
      </w:r>
      <w:r w:rsidRPr="00AA460D">
        <w:rPr>
          <w:rFonts w:hint="cs"/>
          <w:sz w:val="30"/>
          <w:szCs w:val="30"/>
          <w:cs/>
        </w:rPr>
        <w:t xml:space="preserve">ของผู้ถือหุ้นของบริษัท เมื่อวันที่ </w:t>
      </w:r>
      <w:r w:rsidRPr="00AA460D">
        <w:rPr>
          <w:rFonts w:hint="cs"/>
          <w:sz w:val="30"/>
          <w:szCs w:val="30"/>
        </w:rPr>
        <w:t xml:space="preserve">25 </w:t>
      </w:r>
      <w:r w:rsidRPr="00AA460D">
        <w:rPr>
          <w:rFonts w:hint="cs"/>
          <w:sz w:val="30"/>
          <w:szCs w:val="30"/>
          <w:cs/>
        </w:rPr>
        <w:t xml:space="preserve">เมษายน </w:t>
      </w:r>
      <w:r w:rsidRPr="00AA460D">
        <w:rPr>
          <w:rFonts w:hint="cs"/>
          <w:sz w:val="30"/>
          <w:szCs w:val="30"/>
        </w:rPr>
        <w:t xml:space="preserve">2559 </w:t>
      </w:r>
      <w:r w:rsidRPr="00AA460D">
        <w:rPr>
          <w:rFonts w:hint="cs"/>
          <w:sz w:val="30"/>
          <w:szCs w:val="30"/>
          <w:cs/>
        </w:rPr>
        <w:t xml:space="preserve">ผู้ถือหุ้นมีมติอนุมัติการออกและเสนอขายใบสำคัญแสดงสิทธิที่จะซื้อหุ้นสามัญของบริษัท ครั้งที่ </w:t>
      </w:r>
      <w:r w:rsidRPr="00AA460D">
        <w:rPr>
          <w:rFonts w:hint="cs"/>
          <w:sz w:val="30"/>
          <w:szCs w:val="30"/>
        </w:rPr>
        <w:t xml:space="preserve">1 (XO-W1) </w:t>
      </w:r>
      <w:r w:rsidRPr="00AA460D">
        <w:rPr>
          <w:rFonts w:hint="cs"/>
          <w:sz w:val="30"/>
          <w:szCs w:val="30"/>
          <w:cs/>
        </w:rPr>
        <w:t>(</w:t>
      </w:r>
      <w:r w:rsidRPr="00AA460D">
        <w:rPr>
          <w:rFonts w:hint="cs"/>
          <w:sz w:val="30"/>
          <w:szCs w:val="30"/>
        </w:rPr>
        <w:t>“</w:t>
      </w:r>
      <w:r w:rsidRPr="00AA460D">
        <w:rPr>
          <w:rFonts w:hint="cs"/>
          <w:sz w:val="30"/>
          <w:szCs w:val="30"/>
          <w:cs/>
        </w:rPr>
        <w:t>ใบสำคัญแสดงสิทธิฯ</w:t>
      </w:r>
      <w:r w:rsidRPr="00AA460D">
        <w:rPr>
          <w:rFonts w:hint="cs"/>
          <w:sz w:val="30"/>
          <w:szCs w:val="30"/>
        </w:rPr>
        <w:t>”</w:t>
      </w:r>
      <w:r w:rsidRPr="00AA460D">
        <w:rPr>
          <w:rFonts w:hint="cs"/>
          <w:sz w:val="30"/>
          <w:szCs w:val="30"/>
          <w:cs/>
        </w:rPr>
        <w:t>) ให้แก่</w:t>
      </w:r>
      <w:r w:rsidRPr="00AA460D">
        <w:rPr>
          <w:rFonts w:hint="cs"/>
          <w:sz w:val="30"/>
          <w:szCs w:val="30"/>
        </w:rPr>
        <w:t xml:space="preserve">  </w:t>
      </w:r>
      <w:r w:rsidRPr="00AA460D">
        <w:rPr>
          <w:rFonts w:hint="cs"/>
          <w:spacing w:val="-6"/>
          <w:sz w:val="30"/>
          <w:szCs w:val="30"/>
          <w:cs/>
        </w:rPr>
        <w:t xml:space="preserve">ผู้ถือหุ้นเดิมของบริษัท ในจำนวนไม่เกิน </w:t>
      </w:r>
      <w:r w:rsidRPr="00AA460D">
        <w:rPr>
          <w:rFonts w:hint="cs"/>
          <w:spacing w:val="-6"/>
          <w:sz w:val="30"/>
          <w:szCs w:val="30"/>
        </w:rPr>
        <w:t xml:space="preserve">70,000,000 </w:t>
      </w:r>
      <w:r w:rsidRPr="00AA460D">
        <w:rPr>
          <w:rFonts w:hint="cs"/>
          <w:spacing w:val="-6"/>
          <w:sz w:val="30"/>
          <w:szCs w:val="30"/>
          <w:cs/>
        </w:rPr>
        <w:t xml:space="preserve">หน่วย โดยไม่คิดมูลค่าในอัตรา </w:t>
      </w:r>
      <w:r w:rsidRPr="00AA460D">
        <w:rPr>
          <w:rFonts w:hint="cs"/>
          <w:spacing w:val="-6"/>
          <w:sz w:val="30"/>
          <w:szCs w:val="30"/>
        </w:rPr>
        <w:t xml:space="preserve">5 </w:t>
      </w:r>
      <w:r w:rsidRPr="00AA460D">
        <w:rPr>
          <w:rFonts w:hint="cs"/>
          <w:spacing w:val="-6"/>
          <w:sz w:val="30"/>
          <w:szCs w:val="30"/>
          <w:cs/>
        </w:rPr>
        <w:t>หุ้นสามัญเดิม ต่อ</w:t>
      </w:r>
      <w:r w:rsidRPr="00AA460D">
        <w:rPr>
          <w:rFonts w:hint="cs"/>
          <w:spacing w:val="-6"/>
          <w:sz w:val="30"/>
          <w:szCs w:val="30"/>
        </w:rPr>
        <w:t xml:space="preserve"> 1</w:t>
      </w:r>
      <w:r w:rsidRPr="00AA460D">
        <w:rPr>
          <w:rFonts w:hint="cs"/>
          <w:sz w:val="30"/>
          <w:szCs w:val="30"/>
        </w:rPr>
        <w:t xml:space="preserve"> </w:t>
      </w:r>
      <w:r w:rsidR="00F60CB5" w:rsidRPr="00AA460D">
        <w:rPr>
          <w:rFonts w:hint="cs"/>
          <w:sz w:val="30"/>
          <w:szCs w:val="30"/>
        </w:rPr>
        <w:br/>
      </w:r>
      <w:r w:rsidRPr="00AA460D">
        <w:rPr>
          <w:rFonts w:hint="cs"/>
          <w:spacing w:val="-4"/>
          <w:sz w:val="30"/>
          <w:szCs w:val="30"/>
          <w:cs/>
        </w:rPr>
        <w:t xml:space="preserve">ใบสำคัญแสดงสิทธิ อัตราการใช้สิทธิใบสำคัญแสดงสิทธิ </w:t>
      </w:r>
      <w:r w:rsidRPr="00AA460D">
        <w:rPr>
          <w:rFonts w:hint="cs"/>
          <w:spacing w:val="-4"/>
          <w:sz w:val="30"/>
          <w:szCs w:val="30"/>
        </w:rPr>
        <w:t xml:space="preserve">1 </w:t>
      </w:r>
      <w:r w:rsidRPr="00AA460D">
        <w:rPr>
          <w:rFonts w:hint="cs"/>
          <w:spacing w:val="-4"/>
          <w:sz w:val="30"/>
          <w:szCs w:val="30"/>
          <w:cs/>
        </w:rPr>
        <w:t xml:space="preserve">หน่วยต่อหุ้นสามัญ </w:t>
      </w:r>
      <w:r w:rsidRPr="00AA460D">
        <w:rPr>
          <w:rFonts w:hint="cs"/>
          <w:spacing w:val="-4"/>
          <w:sz w:val="30"/>
          <w:szCs w:val="30"/>
        </w:rPr>
        <w:t xml:space="preserve">1 </w:t>
      </w:r>
      <w:r w:rsidRPr="00AA460D">
        <w:rPr>
          <w:rFonts w:hint="cs"/>
          <w:spacing w:val="-4"/>
          <w:sz w:val="30"/>
          <w:szCs w:val="30"/>
          <w:cs/>
        </w:rPr>
        <w:t xml:space="preserve">หุ้น ในราคาใช้สิทธิ </w:t>
      </w:r>
      <w:r w:rsidRPr="00AA460D">
        <w:rPr>
          <w:rFonts w:hint="cs"/>
          <w:spacing w:val="-4"/>
          <w:sz w:val="30"/>
          <w:szCs w:val="30"/>
        </w:rPr>
        <w:t xml:space="preserve">4.00 </w:t>
      </w:r>
      <w:r w:rsidRPr="00AA460D">
        <w:rPr>
          <w:rFonts w:hint="cs"/>
          <w:spacing w:val="-4"/>
          <w:sz w:val="30"/>
          <w:szCs w:val="30"/>
          <w:cs/>
        </w:rPr>
        <w:t>บาท</w:t>
      </w:r>
      <w:r w:rsidRPr="00AA460D">
        <w:rPr>
          <w:rFonts w:hint="cs"/>
          <w:spacing w:val="-4"/>
          <w:sz w:val="30"/>
          <w:szCs w:val="30"/>
        </w:rPr>
        <w:br/>
      </w:r>
      <w:r w:rsidRPr="00AA460D">
        <w:rPr>
          <w:rFonts w:hint="cs"/>
          <w:spacing w:val="-4"/>
          <w:sz w:val="30"/>
          <w:szCs w:val="30"/>
          <w:cs/>
        </w:rPr>
        <w:t>ต่อหุ้น</w:t>
      </w:r>
      <w:r w:rsidRPr="00AA460D">
        <w:rPr>
          <w:rFonts w:hint="cs"/>
          <w:spacing w:val="-4"/>
          <w:sz w:val="30"/>
          <w:szCs w:val="30"/>
        </w:rPr>
        <w:t xml:space="preserve"> </w:t>
      </w:r>
    </w:p>
    <w:p w:rsidR="009D542C" w:rsidRPr="00AA460D" w:rsidRDefault="009D542C" w:rsidP="008634E0">
      <w:pPr>
        <w:pStyle w:val="Nomal"/>
        <w:ind w:left="547"/>
        <w:jc w:val="thaiDistribute"/>
        <w:rPr>
          <w:spacing w:val="-4"/>
          <w:sz w:val="30"/>
          <w:szCs w:val="30"/>
        </w:rPr>
      </w:pPr>
    </w:p>
    <w:p w:rsidR="009D542C" w:rsidRPr="00AA460D" w:rsidRDefault="009D542C" w:rsidP="009D542C">
      <w:pPr>
        <w:pStyle w:val="Nomal"/>
        <w:ind w:left="547"/>
        <w:jc w:val="thaiDistribute"/>
        <w:rPr>
          <w:spacing w:val="-4"/>
          <w:sz w:val="30"/>
          <w:szCs w:val="30"/>
        </w:rPr>
      </w:pPr>
      <w:r w:rsidRPr="00AA460D">
        <w:rPr>
          <w:rFonts w:hint="cs"/>
          <w:spacing w:val="-4"/>
          <w:sz w:val="30"/>
          <w:szCs w:val="30"/>
          <w:cs/>
        </w:rPr>
        <w:t>ตามที่ที่ประชุมคณะกรรมการบริษัท เอ็กโซติค ฟู้ด จำกัด</w:t>
      </w:r>
      <w:r w:rsidRPr="00AA460D">
        <w:rPr>
          <w:rFonts w:hint="cs"/>
          <w:spacing w:val="-4"/>
          <w:sz w:val="30"/>
          <w:szCs w:val="30"/>
        </w:rPr>
        <w:t xml:space="preserve"> (</w:t>
      </w:r>
      <w:r w:rsidRPr="00AA460D">
        <w:rPr>
          <w:rFonts w:hint="cs"/>
          <w:spacing w:val="-4"/>
          <w:sz w:val="30"/>
          <w:szCs w:val="30"/>
          <w:cs/>
        </w:rPr>
        <w:t>มหาชน</w:t>
      </w:r>
      <w:r w:rsidRPr="00AA460D">
        <w:rPr>
          <w:rFonts w:hint="cs"/>
          <w:spacing w:val="-4"/>
          <w:sz w:val="30"/>
          <w:szCs w:val="30"/>
        </w:rPr>
        <w:t xml:space="preserve">) </w:t>
      </w:r>
      <w:r w:rsidRPr="00AA460D">
        <w:rPr>
          <w:rFonts w:hint="cs"/>
          <w:spacing w:val="-4"/>
          <w:sz w:val="30"/>
          <w:szCs w:val="30"/>
          <w:cs/>
        </w:rPr>
        <w:t xml:space="preserve">ครั้งที่ </w:t>
      </w:r>
      <w:r w:rsidRPr="00AA460D">
        <w:rPr>
          <w:rFonts w:hint="cs"/>
          <w:spacing w:val="-4"/>
          <w:sz w:val="30"/>
          <w:szCs w:val="30"/>
        </w:rPr>
        <w:t xml:space="preserve">1/2562 </w:t>
      </w:r>
      <w:r w:rsidRPr="00AA460D">
        <w:rPr>
          <w:rFonts w:hint="cs"/>
          <w:spacing w:val="-4"/>
          <w:sz w:val="30"/>
          <w:szCs w:val="30"/>
          <w:cs/>
        </w:rPr>
        <w:t xml:space="preserve">เมื่อวันที่ </w:t>
      </w:r>
      <w:r w:rsidRPr="00AA460D">
        <w:rPr>
          <w:rFonts w:hint="cs"/>
          <w:spacing w:val="-4"/>
          <w:sz w:val="30"/>
          <w:szCs w:val="30"/>
        </w:rPr>
        <w:t xml:space="preserve">25 </w:t>
      </w:r>
      <w:r w:rsidRPr="00AA460D">
        <w:rPr>
          <w:rFonts w:hint="cs"/>
          <w:spacing w:val="-4"/>
          <w:sz w:val="30"/>
          <w:szCs w:val="30"/>
          <w:cs/>
        </w:rPr>
        <w:t xml:space="preserve">กุมภาพันธ์ </w:t>
      </w:r>
      <w:r w:rsidRPr="00AA460D">
        <w:rPr>
          <w:rFonts w:hint="cs"/>
          <w:spacing w:val="-4"/>
          <w:sz w:val="30"/>
          <w:szCs w:val="30"/>
        </w:rPr>
        <w:t xml:space="preserve">2562 </w:t>
      </w:r>
      <w:r w:rsidRPr="00AA460D">
        <w:rPr>
          <w:rFonts w:hint="cs"/>
          <w:spacing w:val="-4"/>
          <w:sz w:val="30"/>
          <w:szCs w:val="30"/>
          <w:cs/>
        </w:rPr>
        <w:t xml:space="preserve">มีมติเสนอให้ที่ประชุมผู้ถือหุ้นของบริษัท พิจารณาอนุมัติการจ่ายเงินปันผลในอัตราหุ้นละ </w:t>
      </w:r>
      <w:r w:rsidRPr="00AA460D">
        <w:rPr>
          <w:rFonts w:hint="cs"/>
          <w:spacing w:val="-4"/>
          <w:sz w:val="30"/>
          <w:szCs w:val="30"/>
        </w:rPr>
        <w:t xml:space="preserve">0.75 </w:t>
      </w:r>
      <w:r w:rsidRPr="00AA460D">
        <w:rPr>
          <w:rFonts w:hint="cs"/>
          <w:spacing w:val="-4"/>
          <w:sz w:val="30"/>
          <w:szCs w:val="30"/>
          <w:cs/>
        </w:rPr>
        <w:t>บาท โดยบริษัทได้มีการ</w:t>
      </w:r>
      <w:r w:rsidRPr="00AA460D">
        <w:rPr>
          <w:rFonts w:hint="cs"/>
          <w:spacing w:val="-4"/>
          <w:sz w:val="30"/>
          <w:szCs w:val="30"/>
          <w:cs/>
        </w:rPr>
        <w:br/>
        <w:t xml:space="preserve">จ่ายปันผลระหว่างกาลให้กับผู้ถือหุ้นแล้วในอัตราหุ้นละ </w:t>
      </w:r>
      <w:r w:rsidRPr="00AA460D">
        <w:rPr>
          <w:rFonts w:hint="cs"/>
          <w:spacing w:val="-4"/>
          <w:sz w:val="30"/>
          <w:szCs w:val="30"/>
        </w:rPr>
        <w:t xml:space="preserve">0.12 </w:t>
      </w:r>
      <w:r w:rsidRPr="00AA460D">
        <w:rPr>
          <w:rFonts w:hint="cs"/>
          <w:spacing w:val="-4"/>
          <w:sz w:val="30"/>
          <w:szCs w:val="30"/>
          <w:cs/>
        </w:rPr>
        <w:t>บาท สำหรับผลการดำเนินงานในงวดครึ่งปีแรกของ</w:t>
      </w:r>
      <w:r w:rsidRPr="00AA460D">
        <w:rPr>
          <w:rFonts w:hint="cs"/>
          <w:spacing w:val="-4"/>
          <w:sz w:val="30"/>
          <w:szCs w:val="30"/>
          <w:cs/>
        </w:rPr>
        <w:br/>
        <w:t xml:space="preserve">ปี </w:t>
      </w:r>
      <w:r w:rsidRPr="00AA460D">
        <w:rPr>
          <w:rFonts w:hint="cs"/>
          <w:spacing w:val="-4"/>
          <w:sz w:val="30"/>
          <w:szCs w:val="30"/>
        </w:rPr>
        <w:t xml:space="preserve">2561 </w:t>
      </w:r>
      <w:r w:rsidRPr="00AA460D">
        <w:rPr>
          <w:rFonts w:hint="cs"/>
          <w:spacing w:val="-4"/>
          <w:sz w:val="30"/>
          <w:szCs w:val="30"/>
          <w:cs/>
        </w:rPr>
        <w:t xml:space="preserve">เมื่อวันที่ </w:t>
      </w:r>
      <w:r w:rsidRPr="00AA460D">
        <w:rPr>
          <w:rFonts w:hint="cs"/>
          <w:spacing w:val="-4"/>
          <w:sz w:val="30"/>
          <w:szCs w:val="30"/>
        </w:rPr>
        <w:t xml:space="preserve">7 </w:t>
      </w:r>
      <w:r w:rsidRPr="00AA460D">
        <w:rPr>
          <w:rFonts w:hint="cs"/>
          <w:spacing w:val="-4"/>
          <w:sz w:val="30"/>
          <w:szCs w:val="30"/>
          <w:cs/>
        </w:rPr>
        <w:t xml:space="preserve">กันยายน </w:t>
      </w:r>
      <w:r w:rsidRPr="00AA460D">
        <w:rPr>
          <w:rFonts w:hint="cs"/>
          <w:spacing w:val="-4"/>
          <w:sz w:val="30"/>
          <w:szCs w:val="30"/>
        </w:rPr>
        <w:t xml:space="preserve">2561 </w:t>
      </w:r>
      <w:r w:rsidRPr="00AA460D">
        <w:rPr>
          <w:rFonts w:hint="cs"/>
          <w:spacing w:val="-4"/>
          <w:sz w:val="30"/>
          <w:szCs w:val="30"/>
          <w:cs/>
        </w:rPr>
        <w:t xml:space="preserve">รวมเป็นเงินปันผลประจำปี </w:t>
      </w:r>
      <w:r w:rsidRPr="00AA460D">
        <w:rPr>
          <w:rFonts w:hint="cs"/>
          <w:spacing w:val="-4"/>
          <w:sz w:val="30"/>
          <w:szCs w:val="30"/>
        </w:rPr>
        <w:t xml:space="preserve">2561 </w:t>
      </w:r>
      <w:r w:rsidRPr="00AA460D">
        <w:rPr>
          <w:rFonts w:hint="cs"/>
          <w:spacing w:val="-4"/>
          <w:sz w:val="30"/>
          <w:szCs w:val="30"/>
          <w:cs/>
        </w:rPr>
        <w:t xml:space="preserve">ทั้งสิ้น </w:t>
      </w:r>
      <w:r w:rsidRPr="00AA460D">
        <w:rPr>
          <w:rFonts w:hint="cs"/>
          <w:spacing w:val="-4"/>
          <w:sz w:val="30"/>
          <w:szCs w:val="30"/>
        </w:rPr>
        <w:t xml:space="preserve">0.87 </w:t>
      </w:r>
      <w:r w:rsidRPr="00AA460D">
        <w:rPr>
          <w:rFonts w:hint="cs"/>
          <w:spacing w:val="-4"/>
          <w:sz w:val="30"/>
          <w:szCs w:val="30"/>
          <w:cs/>
        </w:rPr>
        <w:t xml:space="preserve">บาทต่อหุ้น คิดเป็นเงินปันผลจ่ายทั้งหมด ประมาณ </w:t>
      </w:r>
      <w:r w:rsidRPr="00AA460D">
        <w:rPr>
          <w:rFonts w:hint="cs"/>
          <w:spacing w:val="-4"/>
          <w:sz w:val="30"/>
          <w:szCs w:val="30"/>
        </w:rPr>
        <w:t xml:space="preserve">323,575,959 </w:t>
      </w:r>
      <w:r w:rsidRPr="00AA460D">
        <w:rPr>
          <w:rFonts w:hint="cs"/>
          <w:spacing w:val="-4"/>
          <w:sz w:val="30"/>
          <w:szCs w:val="30"/>
          <w:cs/>
        </w:rPr>
        <w:t xml:space="preserve">บาท </w:t>
      </w:r>
    </w:p>
    <w:p w:rsidR="001A043B" w:rsidRPr="00AA460D" w:rsidRDefault="001A043B" w:rsidP="009D542C">
      <w:pPr>
        <w:pStyle w:val="Nomal"/>
        <w:ind w:left="547"/>
        <w:jc w:val="thaiDistribute"/>
        <w:rPr>
          <w:spacing w:val="-4"/>
          <w:sz w:val="24"/>
          <w:szCs w:val="24"/>
        </w:rPr>
      </w:pPr>
    </w:p>
    <w:p w:rsidR="00AA460D" w:rsidRDefault="00AA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:rsidR="009D542C" w:rsidRPr="00823DD0" w:rsidRDefault="009D542C" w:rsidP="009D542C">
      <w:pPr>
        <w:pStyle w:val="Nomal"/>
        <w:ind w:left="547"/>
        <w:jc w:val="thaiDistribute"/>
        <w:rPr>
          <w:spacing w:val="-4"/>
          <w:sz w:val="30"/>
          <w:szCs w:val="30"/>
        </w:rPr>
      </w:pPr>
      <w:r w:rsidRPr="00823DD0">
        <w:rPr>
          <w:spacing w:val="-4"/>
          <w:sz w:val="30"/>
          <w:szCs w:val="30"/>
          <w:cs/>
        </w:rPr>
        <w:lastRenderedPageBreak/>
        <w:t xml:space="preserve">เนื่องจากการจ่ายเงินปันผลดังกล่าว มีอัตราเกินกว่าร้อยละ </w:t>
      </w:r>
      <w:r w:rsidRPr="00823DD0">
        <w:rPr>
          <w:spacing w:val="-4"/>
          <w:sz w:val="30"/>
          <w:szCs w:val="30"/>
        </w:rPr>
        <w:t xml:space="preserve">100 </w:t>
      </w:r>
      <w:r w:rsidRPr="00823DD0">
        <w:rPr>
          <w:spacing w:val="-4"/>
          <w:sz w:val="30"/>
          <w:szCs w:val="30"/>
          <w:cs/>
        </w:rPr>
        <w:t xml:space="preserve">ของกำไรสุทธิของงบการเงินเฉพาะกิจการของบริษัทสำหรับการดำเนินงานในงวดปี </w:t>
      </w:r>
      <w:r w:rsidRPr="00823DD0">
        <w:rPr>
          <w:spacing w:val="-4"/>
          <w:sz w:val="30"/>
          <w:szCs w:val="30"/>
        </w:rPr>
        <w:t xml:space="preserve">2561 </w:t>
      </w:r>
      <w:r w:rsidRPr="00823DD0">
        <w:rPr>
          <w:spacing w:val="-4"/>
          <w:sz w:val="30"/>
          <w:szCs w:val="30"/>
          <w:cs/>
        </w:rPr>
        <w:t xml:space="preserve">สิ้นสุดวันที่ </w:t>
      </w:r>
      <w:r w:rsidRPr="00823DD0">
        <w:rPr>
          <w:spacing w:val="-4"/>
          <w:sz w:val="30"/>
          <w:szCs w:val="30"/>
        </w:rPr>
        <w:t xml:space="preserve">31 </w:t>
      </w:r>
      <w:r w:rsidRPr="00823DD0">
        <w:rPr>
          <w:spacing w:val="-4"/>
          <w:sz w:val="30"/>
          <w:szCs w:val="30"/>
          <w:cs/>
        </w:rPr>
        <w:t xml:space="preserve">ธันวาคม </w:t>
      </w:r>
      <w:r w:rsidRPr="00823DD0">
        <w:rPr>
          <w:spacing w:val="-4"/>
          <w:sz w:val="30"/>
          <w:szCs w:val="30"/>
        </w:rPr>
        <w:t xml:space="preserve">2561 </w:t>
      </w:r>
      <w:r w:rsidRPr="00823DD0">
        <w:rPr>
          <w:spacing w:val="-4"/>
          <w:sz w:val="30"/>
          <w:szCs w:val="30"/>
          <w:cs/>
        </w:rPr>
        <w:t xml:space="preserve">ตามที่ระบุไว้ในเงื่อนไขการปรับสิทธิข้อ </w:t>
      </w:r>
      <w:r w:rsidRPr="00823DD0">
        <w:rPr>
          <w:spacing w:val="-4"/>
          <w:sz w:val="30"/>
          <w:szCs w:val="30"/>
        </w:rPr>
        <w:t xml:space="preserve">1.5.5 </w:t>
      </w:r>
      <w:r w:rsidRPr="00823DD0">
        <w:rPr>
          <w:spacing w:val="-4"/>
          <w:sz w:val="30"/>
          <w:szCs w:val="30"/>
          <w:cs/>
        </w:rPr>
        <w:br/>
        <w:t>ของ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</w:t>
      </w:r>
      <w:r w:rsidRPr="00823DD0">
        <w:rPr>
          <w:spacing w:val="-4"/>
          <w:sz w:val="30"/>
          <w:szCs w:val="30"/>
          <w:cs/>
        </w:rPr>
        <w:br/>
        <w:t>ของบริษัท เอ็กโซติค ฟู้ด จำกัด</w:t>
      </w:r>
      <w:r w:rsidRPr="00823DD0">
        <w:rPr>
          <w:spacing w:val="-4"/>
          <w:sz w:val="30"/>
          <w:szCs w:val="30"/>
        </w:rPr>
        <w:t xml:space="preserve"> (</w:t>
      </w:r>
      <w:r w:rsidRPr="00823DD0">
        <w:rPr>
          <w:spacing w:val="-4"/>
          <w:sz w:val="30"/>
          <w:szCs w:val="30"/>
          <w:cs/>
        </w:rPr>
        <w:t>มหาชน</w:t>
      </w:r>
      <w:r w:rsidRPr="00823DD0">
        <w:rPr>
          <w:spacing w:val="-4"/>
          <w:sz w:val="30"/>
          <w:szCs w:val="30"/>
        </w:rPr>
        <w:t xml:space="preserve">) </w:t>
      </w:r>
      <w:r w:rsidRPr="00823DD0">
        <w:rPr>
          <w:spacing w:val="-4"/>
          <w:sz w:val="30"/>
          <w:szCs w:val="30"/>
          <w:cs/>
        </w:rPr>
        <w:t xml:space="preserve">ครั้งที่ </w:t>
      </w:r>
      <w:r w:rsidRPr="00823DD0">
        <w:rPr>
          <w:spacing w:val="-4"/>
          <w:sz w:val="30"/>
          <w:szCs w:val="30"/>
        </w:rPr>
        <w:t xml:space="preserve">1 (“XO-W1”) </w:t>
      </w:r>
      <w:r w:rsidRPr="00823DD0">
        <w:rPr>
          <w:spacing w:val="-4"/>
          <w:sz w:val="30"/>
          <w:szCs w:val="30"/>
          <w:cs/>
        </w:rPr>
        <w:t xml:space="preserve">ดังนั้น บริษัทจึงปรับราคาการใช้สิทธิและอัตราการใช้สิทธิใหม่สำหรับ </w:t>
      </w:r>
      <w:r w:rsidRPr="00823DD0">
        <w:rPr>
          <w:spacing w:val="-4"/>
          <w:sz w:val="30"/>
          <w:szCs w:val="30"/>
        </w:rPr>
        <w:t xml:space="preserve">XO-W1 </w:t>
      </w:r>
      <w:r w:rsidRPr="00823DD0">
        <w:rPr>
          <w:spacing w:val="-4"/>
          <w:sz w:val="30"/>
          <w:szCs w:val="30"/>
          <w:cs/>
        </w:rPr>
        <w:t xml:space="preserve">เพื่อรักษาผลตอบแทนของผู้ถือ </w:t>
      </w:r>
      <w:r w:rsidRPr="00823DD0">
        <w:rPr>
          <w:spacing w:val="-4"/>
          <w:sz w:val="30"/>
          <w:szCs w:val="30"/>
        </w:rPr>
        <w:t xml:space="preserve">XO-W1 </w:t>
      </w:r>
      <w:r w:rsidRPr="00823DD0">
        <w:rPr>
          <w:spacing w:val="-4"/>
          <w:sz w:val="30"/>
          <w:szCs w:val="30"/>
          <w:cs/>
        </w:rPr>
        <w:t>ไม่ให้ด้อยไปกว่าเดิม โดยมีรายละเอียดดังนี้</w:t>
      </w:r>
    </w:p>
    <w:p w:rsidR="009D542C" w:rsidRPr="00AA460D" w:rsidRDefault="009D542C" w:rsidP="009D542C">
      <w:pPr>
        <w:pStyle w:val="Nomal"/>
        <w:ind w:left="547"/>
        <w:jc w:val="thaiDistribute"/>
        <w:rPr>
          <w:spacing w:val="-4"/>
          <w:sz w:val="24"/>
          <w:szCs w:val="24"/>
        </w:rPr>
      </w:pPr>
    </w:p>
    <w:tbl>
      <w:tblPr>
        <w:tblW w:w="0" w:type="auto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6618"/>
      </w:tblGrid>
      <w:tr w:rsidR="009D542C" w:rsidRPr="00823DD0" w:rsidTr="0012434B">
        <w:tc>
          <w:tcPr>
            <w:tcW w:w="2211" w:type="dxa"/>
            <w:shd w:val="clear" w:color="auto" w:fill="auto"/>
          </w:tcPr>
          <w:p w:rsidR="009D542C" w:rsidRPr="00823DD0" w:rsidRDefault="009D542C" w:rsidP="0012434B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</w:rPr>
            </w:pPr>
            <w:r w:rsidRPr="00823DD0">
              <w:rPr>
                <w:sz w:val="30"/>
                <w:szCs w:val="30"/>
                <w:cs/>
              </w:rPr>
              <w:t>ชื่อใบสำคัญแสดงสิทธิ</w:t>
            </w:r>
          </w:p>
        </w:tc>
        <w:tc>
          <w:tcPr>
            <w:tcW w:w="6618" w:type="dxa"/>
            <w:shd w:val="clear" w:color="auto" w:fill="auto"/>
          </w:tcPr>
          <w:p w:rsidR="009D542C" w:rsidRPr="00823DD0" w:rsidRDefault="009D542C" w:rsidP="0012434B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</w:rPr>
            </w:pPr>
            <w:r w:rsidRPr="00823DD0">
              <w:rPr>
                <w:sz w:val="30"/>
                <w:szCs w:val="30"/>
                <w:cs/>
              </w:rPr>
              <w:t xml:space="preserve">ใบสำคัญแสดงสิทธิที่จะซื้อหุ้นสามัญของบริษัท เอ็กโซติค ฟู้ด จำกัด (มหาชน) </w:t>
            </w:r>
          </w:p>
          <w:p w:rsidR="009D542C" w:rsidRPr="00823DD0" w:rsidRDefault="009D542C" w:rsidP="0012434B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</w:rPr>
            </w:pPr>
            <w:r w:rsidRPr="00823DD0">
              <w:rPr>
                <w:sz w:val="30"/>
                <w:szCs w:val="30"/>
                <w:cs/>
              </w:rPr>
              <w:t xml:space="preserve">ครั้งที่ </w:t>
            </w:r>
            <w:r w:rsidRPr="00823DD0">
              <w:rPr>
                <w:sz w:val="30"/>
                <w:szCs w:val="30"/>
              </w:rPr>
              <w:t>1 (XO-W1)</w:t>
            </w:r>
          </w:p>
        </w:tc>
      </w:tr>
      <w:tr w:rsidR="009D542C" w:rsidRPr="00823DD0" w:rsidTr="0012434B">
        <w:tc>
          <w:tcPr>
            <w:tcW w:w="2211" w:type="dxa"/>
            <w:shd w:val="clear" w:color="auto" w:fill="auto"/>
          </w:tcPr>
          <w:p w:rsidR="009D542C" w:rsidRPr="00823DD0" w:rsidRDefault="009D542C" w:rsidP="0012434B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  <w:cs/>
              </w:rPr>
            </w:pPr>
            <w:r w:rsidRPr="00823DD0">
              <w:rPr>
                <w:sz w:val="30"/>
                <w:szCs w:val="30"/>
                <w:cs/>
              </w:rPr>
              <w:t>ราคาใช้สิทธิเดิม</w:t>
            </w:r>
          </w:p>
        </w:tc>
        <w:tc>
          <w:tcPr>
            <w:tcW w:w="6618" w:type="dxa"/>
            <w:shd w:val="clear" w:color="auto" w:fill="auto"/>
          </w:tcPr>
          <w:p w:rsidR="009D542C" w:rsidRPr="00823DD0" w:rsidRDefault="009D542C" w:rsidP="0012434B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  <w:cs/>
              </w:rPr>
            </w:pPr>
            <w:r w:rsidRPr="00823DD0">
              <w:rPr>
                <w:sz w:val="30"/>
                <w:szCs w:val="30"/>
              </w:rPr>
              <w:t xml:space="preserve">4.00 </w:t>
            </w:r>
            <w:r w:rsidRPr="00823DD0">
              <w:rPr>
                <w:sz w:val="30"/>
                <w:szCs w:val="30"/>
                <w:cs/>
              </w:rPr>
              <w:t>บาทต่อหุ้น</w:t>
            </w:r>
          </w:p>
        </w:tc>
      </w:tr>
      <w:tr w:rsidR="009D542C" w:rsidRPr="00823DD0" w:rsidTr="0012434B">
        <w:tc>
          <w:tcPr>
            <w:tcW w:w="2211" w:type="dxa"/>
            <w:shd w:val="clear" w:color="auto" w:fill="auto"/>
          </w:tcPr>
          <w:p w:rsidR="009D542C" w:rsidRPr="00823DD0" w:rsidRDefault="009D542C" w:rsidP="0012434B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</w:rPr>
            </w:pPr>
            <w:r w:rsidRPr="00823DD0">
              <w:rPr>
                <w:sz w:val="30"/>
                <w:szCs w:val="30"/>
                <w:cs/>
              </w:rPr>
              <w:t>ราคาการใช้สิทธิใหม่</w:t>
            </w:r>
          </w:p>
        </w:tc>
        <w:tc>
          <w:tcPr>
            <w:tcW w:w="6618" w:type="dxa"/>
            <w:shd w:val="clear" w:color="auto" w:fill="auto"/>
          </w:tcPr>
          <w:p w:rsidR="009D542C" w:rsidRPr="00823DD0" w:rsidRDefault="009D542C" w:rsidP="0012434B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  <w:cs/>
              </w:rPr>
            </w:pPr>
            <w:r w:rsidRPr="00823DD0">
              <w:rPr>
                <w:sz w:val="30"/>
                <w:szCs w:val="30"/>
              </w:rPr>
              <w:t xml:space="preserve">3.907 </w:t>
            </w:r>
            <w:r w:rsidRPr="00823DD0">
              <w:rPr>
                <w:sz w:val="30"/>
                <w:szCs w:val="30"/>
                <w:cs/>
              </w:rPr>
              <w:t>บาทต่อหุ้น</w:t>
            </w:r>
          </w:p>
        </w:tc>
      </w:tr>
      <w:tr w:rsidR="009D542C" w:rsidRPr="00823DD0" w:rsidTr="0012434B">
        <w:tc>
          <w:tcPr>
            <w:tcW w:w="2211" w:type="dxa"/>
            <w:shd w:val="clear" w:color="auto" w:fill="auto"/>
          </w:tcPr>
          <w:p w:rsidR="009D542C" w:rsidRPr="00823DD0" w:rsidRDefault="009D542C" w:rsidP="0012434B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</w:rPr>
            </w:pPr>
            <w:r w:rsidRPr="00823DD0">
              <w:rPr>
                <w:sz w:val="30"/>
                <w:szCs w:val="30"/>
                <w:cs/>
              </w:rPr>
              <w:t>อัตราการใช้สิทธิเดิม</w:t>
            </w:r>
          </w:p>
        </w:tc>
        <w:tc>
          <w:tcPr>
            <w:tcW w:w="6618" w:type="dxa"/>
            <w:shd w:val="clear" w:color="auto" w:fill="auto"/>
          </w:tcPr>
          <w:p w:rsidR="009D542C" w:rsidRPr="00823DD0" w:rsidRDefault="009D542C" w:rsidP="0012434B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  <w:cs/>
              </w:rPr>
            </w:pPr>
            <w:r w:rsidRPr="00823DD0">
              <w:rPr>
                <w:sz w:val="30"/>
                <w:szCs w:val="30"/>
                <w:cs/>
              </w:rPr>
              <w:t xml:space="preserve">ใบสำคัญแสดงสิทธิ </w:t>
            </w:r>
            <w:r w:rsidRPr="00823DD0">
              <w:rPr>
                <w:sz w:val="30"/>
                <w:szCs w:val="30"/>
              </w:rPr>
              <w:t xml:space="preserve">1 </w:t>
            </w:r>
            <w:r w:rsidRPr="00823DD0">
              <w:rPr>
                <w:sz w:val="30"/>
                <w:szCs w:val="30"/>
                <w:cs/>
              </w:rPr>
              <w:t xml:space="preserve">หน่วย ใช้สิทธิซื้อหุ้นสามัญได้ </w:t>
            </w:r>
            <w:r w:rsidRPr="00823DD0">
              <w:rPr>
                <w:sz w:val="30"/>
                <w:szCs w:val="30"/>
              </w:rPr>
              <w:t xml:space="preserve">1 </w:t>
            </w:r>
            <w:r w:rsidRPr="00823DD0">
              <w:rPr>
                <w:sz w:val="30"/>
                <w:szCs w:val="30"/>
                <w:cs/>
              </w:rPr>
              <w:t>หุ้น</w:t>
            </w:r>
          </w:p>
        </w:tc>
      </w:tr>
      <w:tr w:rsidR="009D542C" w:rsidRPr="00823DD0" w:rsidTr="0012434B">
        <w:tc>
          <w:tcPr>
            <w:tcW w:w="2211" w:type="dxa"/>
            <w:shd w:val="clear" w:color="auto" w:fill="auto"/>
          </w:tcPr>
          <w:p w:rsidR="009D542C" w:rsidRPr="00823DD0" w:rsidRDefault="009D542C" w:rsidP="0012434B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</w:rPr>
            </w:pPr>
            <w:r w:rsidRPr="00823DD0">
              <w:rPr>
                <w:sz w:val="30"/>
                <w:szCs w:val="30"/>
                <w:cs/>
              </w:rPr>
              <w:t>อัตราการใช้สิทธิใหม่</w:t>
            </w:r>
          </w:p>
        </w:tc>
        <w:tc>
          <w:tcPr>
            <w:tcW w:w="6618" w:type="dxa"/>
            <w:shd w:val="clear" w:color="auto" w:fill="auto"/>
          </w:tcPr>
          <w:p w:rsidR="009D542C" w:rsidRPr="00823DD0" w:rsidRDefault="009D542C" w:rsidP="0012434B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</w:rPr>
            </w:pPr>
            <w:r w:rsidRPr="00823DD0">
              <w:rPr>
                <w:sz w:val="30"/>
                <w:szCs w:val="30"/>
                <w:cs/>
              </w:rPr>
              <w:t xml:space="preserve">ใบสำคัญแสดงสิทธิ </w:t>
            </w:r>
            <w:r w:rsidRPr="00823DD0">
              <w:rPr>
                <w:sz w:val="30"/>
                <w:szCs w:val="30"/>
              </w:rPr>
              <w:t xml:space="preserve">1 </w:t>
            </w:r>
            <w:r w:rsidRPr="00823DD0">
              <w:rPr>
                <w:sz w:val="30"/>
                <w:szCs w:val="30"/>
                <w:cs/>
              </w:rPr>
              <w:t xml:space="preserve">หน่วย ใช้สิทธิซื้อหุ้นสามัญได้ </w:t>
            </w:r>
            <w:r w:rsidRPr="00823DD0">
              <w:rPr>
                <w:sz w:val="30"/>
                <w:szCs w:val="30"/>
              </w:rPr>
              <w:t xml:space="preserve">1.024 </w:t>
            </w:r>
            <w:r w:rsidRPr="00823DD0">
              <w:rPr>
                <w:sz w:val="30"/>
                <w:szCs w:val="30"/>
                <w:cs/>
              </w:rPr>
              <w:t>หุ้น</w:t>
            </w:r>
          </w:p>
        </w:tc>
      </w:tr>
      <w:tr w:rsidR="009D542C" w:rsidRPr="00823DD0" w:rsidTr="0012434B">
        <w:tc>
          <w:tcPr>
            <w:tcW w:w="2211" w:type="dxa"/>
            <w:shd w:val="clear" w:color="auto" w:fill="auto"/>
          </w:tcPr>
          <w:p w:rsidR="009D542C" w:rsidRPr="00823DD0" w:rsidRDefault="009D542C" w:rsidP="0012434B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  <w:cs/>
              </w:rPr>
            </w:pPr>
            <w:r w:rsidRPr="00823DD0">
              <w:rPr>
                <w:sz w:val="30"/>
                <w:szCs w:val="30"/>
                <w:cs/>
              </w:rPr>
              <w:t>วันที่มีผลบังคับใช้</w:t>
            </w:r>
          </w:p>
        </w:tc>
        <w:tc>
          <w:tcPr>
            <w:tcW w:w="6618" w:type="dxa"/>
            <w:shd w:val="clear" w:color="auto" w:fill="auto"/>
          </w:tcPr>
          <w:p w:rsidR="009D542C" w:rsidRPr="00823DD0" w:rsidRDefault="009D542C" w:rsidP="0012434B">
            <w:pPr>
              <w:pStyle w:val="Nomal"/>
              <w:tabs>
                <w:tab w:val="left" w:pos="540"/>
              </w:tabs>
              <w:spacing w:line="240" w:lineRule="atLeast"/>
              <w:ind w:left="95"/>
              <w:jc w:val="thaiDistribute"/>
              <w:rPr>
                <w:sz w:val="30"/>
                <w:szCs w:val="30"/>
              </w:rPr>
            </w:pPr>
            <w:r w:rsidRPr="00823DD0">
              <w:rPr>
                <w:sz w:val="30"/>
                <w:szCs w:val="30"/>
              </w:rPr>
              <w:t xml:space="preserve">12 </w:t>
            </w:r>
            <w:r w:rsidRPr="00823DD0">
              <w:rPr>
                <w:sz w:val="30"/>
                <w:szCs w:val="30"/>
                <w:cs/>
              </w:rPr>
              <w:t xml:space="preserve">มีนาคม </w:t>
            </w:r>
            <w:r w:rsidRPr="00823DD0">
              <w:rPr>
                <w:sz w:val="30"/>
                <w:szCs w:val="30"/>
              </w:rPr>
              <w:t>2562</w:t>
            </w:r>
          </w:p>
        </w:tc>
      </w:tr>
    </w:tbl>
    <w:p w:rsidR="009D542C" w:rsidRPr="00774AC8" w:rsidRDefault="009D542C" w:rsidP="009D542C">
      <w:pPr>
        <w:pStyle w:val="Nomal"/>
        <w:ind w:left="547"/>
        <w:jc w:val="thaiDistribute"/>
        <w:rPr>
          <w:spacing w:val="-4"/>
          <w:sz w:val="24"/>
          <w:szCs w:val="24"/>
        </w:rPr>
      </w:pPr>
    </w:p>
    <w:p w:rsidR="00580B40" w:rsidRPr="00823DD0" w:rsidRDefault="00580B40" w:rsidP="00580B40">
      <w:pPr>
        <w:pStyle w:val="Nomal"/>
        <w:ind w:left="540"/>
        <w:jc w:val="thaiDistribute"/>
        <w:rPr>
          <w:color w:val="000000"/>
          <w:spacing w:val="-6"/>
          <w:sz w:val="30"/>
          <w:szCs w:val="30"/>
          <w:cs/>
        </w:rPr>
      </w:pPr>
      <w:r w:rsidRPr="00823DD0">
        <w:rPr>
          <w:color w:val="000000"/>
          <w:spacing w:val="-10"/>
          <w:sz w:val="30"/>
          <w:szCs w:val="30"/>
          <w:cs/>
        </w:rPr>
        <w:t>ในปี</w:t>
      </w:r>
      <w:r w:rsidRPr="00823DD0">
        <w:rPr>
          <w:color w:val="000000"/>
          <w:spacing w:val="-10"/>
          <w:sz w:val="30"/>
          <w:szCs w:val="30"/>
        </w:rPr>
        <w:t xml:space="preserve"> 2562</w:t>
      </w:r>
      <w:r w:rsidRPr="00823DD0">
        <w:rPr>
          <w:color w:val="000000"/>
          <w:spacing w:val="-10"/>
          <w:sz w:val="30"/>
          <w:szCs w:val="30"/>
          <w:cs/>
        </w:rPr>
        <w:t xml:space="preserve"> ใบสำคัญแสดงสิทธิจำนวน </w:t>
      </w:r>
      <w:r w:rsidRPr="00823DD0">
        <w:rPr>
          <w:color w:val="000000"/>
          <w:spacing w:val="-10"/>
          <w:sz w:val="30"/>
          <w:szCs w:val="30"/>
        </w:rPr>
        <w:t xml:space="preserve">70 </w:t>
      </w:r>
      <w:r w:rsidRPr="00823DD0">
        <w:rPr>
          <w:color w:val="000000"/>
          <w:spacing w:val="-10"/>
          <w:sz w:val="30"/>
          <w:szCs w:val="30"/>
          <w:cs/>
        </w:rPr>
        <w:t xml:space="preserve">ล้านหน่วยได้ถูกแปลงเป็นหุ้นสามัญจำนวน </w:t>
      </w:r>
      <w:r w:rsidRPr="00823DD0">
        <w:rPr>
          <w:color w:val="000000"/>
          <w:spacing w:val="-10"/>
          <w:sz w:val="30"/>
          <w:szCs w:val="30"/>
        </w:rPr>
        <w:t>71</w:t>
      </w:r>
      <w:r w:rsidRPr="00823DD0">
        <w:rPr>
          <w:color w:val="000000"/>
          <w:spacing w:val="-10"/>
          <w:sz w:val="30"/>
          <w:szCs w:val="30"/>
          <w:cs/>
        </w:rPr>
        <w:t xml:space="preserve"> ล้านหุ้น ณ วันที่ </w:t>
      </w:r>
      <w:r w:rsidRPr="00823DD0">
        <w:rPr>
          <w:color w:val="000000"/>
          <w:spacing w:val="-10"/>
          <w:sz w:val="30"/>
          <w:szCs w:val="30"/>
        </w:rPr>
        <w:t>3</w:t>
      </w:r>
      <w:r>
        <w:rPr>
          <w:color w:val="000000"/>
          <w:spacing w:val="-10"/>
          <w:sz w:val="30"/>
          <w:szCs w:val="30"/>
        </w:rPr>
        <w:t>1</w:t>
      </w:r>
      <w:r w:rsidRPr="00823DD0">
        <w:rPr>
          <w:color w:val="000000"/>
          <w:spacing w:val="-10"/>
          <w:sz w:val="30"/>
          <w:szCs w:val="30"/>
        </w:rPr>
        <w:t xml:space="preserve"> </w:t>
      </w:r>
      <w:r>
        <w:rPr>
          <w:rFonts w:hint="cs"/>
          <w:color w:val="000000"/>
          <w:spacing w:val="-10"/>
          <w:sz w:val="30"/>
          <w:szCs w:val="30"/>
          <w:cs/>
        </w:rPr>
        <w:t>ธันวาคม</w:t>
      </w:r>
      <w:r w:rsidRPr="00823DD0">
        <w:rPr>
          <w:color w:val="000000"/>
          <w:spacing w:val="-10"/>
          <w:sz w:val="30"/>
          <w:szCs w:val="30"/>
          <w:cs/>
        </w:rPr>
        <w:t xml:space="preserve"> </w:t>
      </w:r>
      <w:r w:rsidRPr="00823DD0">
        <w:rPr>
          <w:color w:val="000000"/>
          <w:spacing w:val="-10"/>
          <w:sz w:val="30"/>
          <w:szCs w:val="30"/>
        </w:rPr>
        <w:t>2562</w:t>
      </w:r>
      <w:r w:rsidRPr="00823DD0">
        <w:rPr>
          <w:color w:val="000000"/>
          <w:spacing w:val="-6"/>
          <w:sz w:val="30"/>
          <w:szCs w:val="30"/>
          <w:cs/>
        </w:rPr>
        <w:br/>
        <w:t xml:space="preserve">บริษัทไม่มีใบสำคัญแสดงสิทธิที่จะซื้อหุ้นที่ยังมิได้มีการใช้สิทธิ  </w:t>
      </w:r>
      <w:r w:rsidRPr="00131145">
        <w:rPr>
          <w:i/>
          <w:iCs/>
          <w:color w:val="000000"/>
          <w:spacing w:val="-6"/>
          <w:sz w:val="30"/>
          <w:szCs w:val="30"/>
        </w:rPr>
        <w:t xml:space="preserve">(31 </w:t>
      </w:r>
      <w:r w:rsidRPr="00131145">
        <w:rPr>
          <w:i/>
          <w:iCs/>
          <w:color w:val="000000"/>
          <w:spacing w:val="-6"/>
          <w:sz w:val="30"/>
          <w:szCs w:val="30"/>
          <w:cs/>
        </w:rPr>
        <w:t xml:space="preserve">ธันวาคม </w:t>
      </w:r>
      <w:r w:rsidRPr="00131145">
        <w:rPr>
          <w:i/>
          <w:iCs/>
          <w:color w:val="000000"/>
          <w:spacing w:val="-6"/>
          <w:sz w:val="30"/>
          <w:szCs w:val="30"/>
        </w:rPr>
        <w:t>2561: 70</w:t>
      </w:r>
      <w:r w:rsidRPr="00131145">
        <w:rPr>
          <w:i/>
          <w:iCs/>
          <w:color w:val="000000"/>
          <w:spacing w:val="-6"/>
          <w:sz w:val="30"/>
          <w:szCs w:val="30"/>
          <w:cs/>
        </w:rPr>
        <w:t xml:space="preserve"> ล้านหน่วย</w:t>
      </w:r>
      <w:r w:rsidRPr="00131145">
        <w:rPr>
          <w:i/>
          <w:iCs/>
          <w:color w:val="000000"/>
          <w:spacing w:val="-6"/>
          <w:sz w:val="30"/>
          <w:szCs w:val="30"/>
        </w:rPr>
        <w:t>)</w:t>
      </w:r>
    </w:p>
    <w:p w:rsidR="001A043B" w:rsidRPr="00774AC8" w:rsidRDefault="001A0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:rsidR="001904B2" w:rsidRPr="002A7705" w:rsidRDefault="001904B2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สำรอง</w:t>
      </w:r>
    </w:p>
    <w:p w:rsidR="001904B2" w:rsidRPr="00774AC8" w:rsidRDefault="001904B2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24"/>
          <w:szCs w:val="24"/>
        </w:rPr>
      </w:pPr>
    </w:p>
    <w:p w:rsidR="009155AC" w:rsidRPr="002A7705" w:rsidRDefault="009155AC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>สำรองประกอบด้วย</w:t>
      </w:r>
    </w:p>
    <w:p w:rsidR="009155AC" w:rsidRPr="00774AC8" w:rsidRDefault="009155AC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24"/>
          <w:szCs w:val="24"/>
        </w:rPr>
      </w:pPr>
    </w:p>
    <w:p w:rsidR="009155AC" w:rsidRPr="002A7705" w:rsidRDefault="009155AC" w:rsidP="007809DA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A7705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 กำไรสะสม</w:t>
      </w:r>
    </w:p>
    <w:p w:rsidR="009155AC" w:rsidRPr="00774AC8" w:rsidRDefault="009155AC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24"/>
          <w:szCs w:val="24"/>
        </w:rPr>
      </w:pPr>
    </w:p>
    <w:p w:rsidR="009155AC" w:rsidRPr="002A7705" w:rsidRDefault="009155AC" w:rsidP="00780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2A7705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9155AC" w:rsidRPr="00774AC8" w:rsidRDefault="009155AC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24"/>
          <w:szCs w:val="24"/>
        </w:rPr>
      </w:pPr>
    </w:p>
    <w:p w:rsidR="009155AC" w:rsidRPr="002A7705" w:rsidRDefault="009155AC" w:rsidP="006B6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A7705">
        <w:rPr>
          <w:rFonts w:ascii="Angsana New" w:hAnsi="Angsana New"/>
          <w:sz w:val="30"/>
          <w:szCs w:val="30"/>
        </w:rPr>
        <w:t>2535</w:t>
      </w:r>
      <w:r w:rsidRPr="002A7705">
        <w:rPr>
          <w:rFonts w:ascii="Angsana New" w:hAnsi="Angsana New"/>
          <w:sz w:val="30"/>
          <w:szCs w:val="30"/>
          <w:cs/>
        </w:rPr>
        <w:t xml:space="preserve"> มาตรา </w:t>
      </w:r>
      <w:r w:rsidRPr="002A7705">
        <w:rPr>
          <w:rFonts w:ascii="Angsana New" w:hAnsi="Angsana New"/>
          <w:sz w:val="30"/>
          <w:szCs w:val="30"/>
        </w:rPr>
        <w:t>116</w:t>
      </w:r>
      <w:r w:rsidRPr="002A7705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A7705">
        <w:rPr>
          <w:rFonts w:ascii="Angsana New" w:hAnsi="Angsana New"/>
          <w:sz w:val="30"/>
          <w:szCs w:val="30"/>
        </w:rPr>
        <w:t>“</w:t>
      </w:r>
      <w:r w:rsidRPr="002A7705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A7705">
        <w:rPr>
          <w:rFonts w:ascii="Angsana New" w:hAnsi="Angsana New"/>
          <w:sz w:val="30"/>
          <w:szCs w:val="30"/>
        </w:rPr>
        <w:t>”</w:t>
      </w:r>
      <w:r w:rsidRPr="002A7705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2A7705">
        <w:rPr>
          <w:rFonts w:ascii="Angsana New" w:hAnsi="Angsana New"/>
          <w:sz w:val="30"/>
          <w:szCs w:val="30"/>
        </w:rPr>
        <w:t xml:space="preserve">5 </w:t>
      </w:r>
      <w:r w:rsidRPr="002A7705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A7705">
        <w:rPr>
          <w:rFonts w:ascii="Angsana New" w:hAnsi="Angsana New"/>
          <w:sz w:val="30"/>
          <w:szCs w:val="30"/>
        </w:rPr>
        <w:t xml:space="preserve">10 </w:t>
      </w:r>
      <w:r w:rsidRPr="002A7705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D803B3" w:rsidRPr="00774AC8" w:rsidRDefault="00D803B3" w:rsidP="00780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9118D7" w:rsidRPr="002A7705" w:rsidRDefault="009118D7" w:rsidP="00780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2A7705">
        <w:rPr>
          <w:rFonts w:ascii="Angsana New" w:hAnsi="Angsana New"/>
          <w:b/>
          <w:bCs/>
          <w:sz w:val="30"/>
          <w:szCs w:val="30"/>
          <w:cs/>
        </w:rPr>
        <w:t>การเคลื่อนไหวในทุนสำรอง</w:t>
      </w:r>
    </w:p>
    <w:p w:rsidR="00DE6C8A" w:rsidRPr="00774AC8" w:rsidRDefault="00DE6C8A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24"/>
          <w:szCs w:val="24"/>
        </w:rPr>
      </w:pPr>
    </w:p>
    <w:p w:rsidR="009118D7" w:rsidRPr="002A7705" w:rsidRDefault="009118D7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A36B79" w:rsidRPr="00774AC8" w:rsidRDefault="00A3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:rsidR="00A45978" w:rsidRPr="002A7705" w:rsidRDefault="00A45978" w:rsidP="0096289D">
      <w:pPr>
        <w:tabs>
          <w:tab w:val="clear" w:pos="1644"/>
          <w:tab w:val="left" w:pos="16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  <w:sectPr w:rsidR="00A45978" w:rsidRPr="002A7705" w:rsidSect="0065079B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:rsidR="00A45978" w:rsidRPr="002A7705" w:rsidRDefault="00A45978" w:rsidP="00FA15AD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ส่วนงานดำเนินงาน</w:t>
      </w:r>
      <w:r w:rsidR="003D46F6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และการจำแนกรายได้</w:t>
      </w:r>
    </w:p>
    <w:p w:rsidR="00A45978" w:rsidRPr="005752B3" w:rsidRDefault="00A45978" w:rsidP="00A45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A45978" w:rsidRPr="002A7705" w:rsidRDefault="00A45978" w:rsidP="00FA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7705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:rsidR="00A45978" w:rsidRPr="005752B3" w:rsidRDefault="00A45978" w:rsidP="00AA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170" w:right="-45"/>
        <w:jc w:val="thaiDistribute"/>
        <w:rPr>
          <w:rFonts w:ascii="Angsana New" w:hAnsi="Angsana New"/>
          <w:sz w:val="16"/>
          <w:szCs w:val="16"/>
        </w:rPr>
      </w:pPr>
    </w:p>
    <w:p w:rsidR="00A45978" w:rsidRPr="009D62A4" w:rsidRDefault="006855EA" w:rsidP="00FA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540" w:right="-45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>ผู้บริหารพิจารณาว่าบริษัทดำเนินกิจการในส่วนงานธุรกิจเดียว คือ ธุรกิจ</w:t>
      </w:r>
      <w:r w:rsidR="00A45978" w:rsidRPr="009D62A4">
        <w:rPr>
          <w:rFonts w:ascii="Angsana New" w:hAnsi="Angsana New"/>
          <w:spacing w:val="4"/>
          <w:sz w:val="30"/>
          <w:szCs w:val="30"/>
          <w:cs/>
        </w:rPr>
        <w:t xml:space="preserve">การผลิตและจำหน่ายซอสปรุงรส น้ำจิ้มปรุงรส น้ำผลไม้ เครื่องกระป๋อง รวมถึงผลิตภัณฑ์จากพืชผักผลไม้ </w:t>
      </w:r>
      <w:r>
        <w:rPr>
          <w:rFonts w:ascii="Angsana New" w:hAnsi="Angsana New" w:hint="cs"/>
          <w:spacing w:val="4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:rsidR="00A45978" w:rsidRPr="005752B3" w:rsidRDefault="00A45978" w:rsidP="00FA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A45978" w:rsidRPr="002A7705" w:rsidRDefault="00A45978" w:rsidP="00FA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7705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A45978" w:rsidRPr="005752B3" w:rsidRDefault="00A45978" w:rsidP="00FA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A45978" w:rsidRPr="002A7705" w:rsidRDefault="00A45978" w:rsidP="00FA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</w:t>
      </w:r>
      <w:r w:rsidR="00943A2C" w:rsidRPr="002A7705">
        <w:rPr>
          <w:rFonts w:ascii="Angsana New" w:hAnsi="Angsana New"/>
          <w:sz w:val="30"/>
          <w:szCs w:val="30"/>
          <w:cs/>
        </w:rPr>
        <w:t xml:space="preserve">สำหรับปีสิ้นสุดวันที่ 31 ธันวาคม </w:t>
      </w:r>
      <w:r w:rsidR="00E56AB8" w:rsidRPr="002A7705">
        <w:rPr>
          <w:rFonts w:ascii="Angsana New" w:hAnsi="Angsana New"/>
          <w:sz w:val="30"/>
          <w:szCs w:val="30"/>
          <w:cs/>
        </w:rPr>
        <w:t>25</w:t>
      </w:r>
      <w:r w:rsidR="00F72376">
        <w:rPr>
          <w:rFonts w:ascii="Angsana New" w:hAnsi="Angsana New"/>
          <w:sz w:val="30"/>
          <w:szCs w:val="30"/>
        </w:rPr>
        <w:t>6</w:t>
      </w:r>
      <w:r w:rsidR="006B60DF">
        <w:rPr>
          <w:rFonts w:ascii="Angsana New" w:hAnsi="Angsana New"/>
          <w:sz w:val="30"/>
          <w:szCs w:val="30"/>
        </w:rPr>
        <w:t>2</w:t>
      </w:r>
      <w:r w:rsidR="00F72376">
        <w:rPr>
          <w:rFonts w:ascii="Angsana New" w:hAnsi="Angsana New"/>
          <w:sz w:val="30"/>
          <w:szCs w:val="30"/>
          <w:cs/>
        </w:rPr>
        <w:t xml:space="preserve"> และ 25</w:t>
      </w:r>
      <w:r w:rsidR="00F72376">
        <w:rPr>
          <w:rFonts w:ascii="Angsana New" w:hAnsi="Angsana New"/>
          <w:sz w:val="30"/>
          <w:szCs w:val="30"/>
        </w:rPr>
        <w:t>6</w:t>
      </w:r>
      <w:r w:rsidR="006B60DF">
        <w:rPr>
          <w:rFonts w:ascii="Angsana New" w:hAnsi="Angsana New"/>
          <w:sz w:val="30"/>
          <w:szCs w:val="30"/>
        </w:rPr>
        <w:t>1</w:t>
      </w:r>
      <w:r w:rsidR="00943A2C" w:rsidRPr="002A7705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943A2C" w:rsidRPr="005752B3" w:rsidRDefault="00943A2C" w:rsidP="00FA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150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10"/>
        <w:gridCol w:w="270"/>
        <w:gridCol w:w="72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900"/>
        <w:gridCol w:w="270"/>
        <w:gridCol w:w="720"/>
        <w:gridCol w:w="270"/>
        <w:gridCol w:w="720"/>
        <w:gridCol w:w="270"/>
        <w:gridCol w:w="900"/>
        <w:gridCol w:w="270"/>
        <w:gridCol w:w="990"/>
      </w:tblGrid>
      <w:tr w:rsidR="001B13D8" w:rsidRPr="009B483C" w:rsidTr="001B13D8">
        <w:trPr>
          <w:tblHeader/>
        </w:trPr>
        <w:tc>
          <w:tcPr>
            <w:tcW w:w="2970" w:type="dxa"/>
          </w:tcPr>
          <w:p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0" w:type="dxa"/>
            <w:gridSpan w:val="23"/>
          </w:tcPr>
          <w:p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ธุรกิจซอสปรุงรส น้ำจิ้มปรุงรส น้ำผลไม้ เครื่องกระป๋อง รวมถึงผลิตภัณฑ์จากพืชผักผลไม้</w:t>
            </w:r>
          </w:p>
        </w:tc>
      </w:tr>
      <w:tr w:rsidR="001B13D8" w:rsidRPr="009B483C" w:rsidTr="001B13D8">
        <w:trPr>
          <w:tblHeader/>
        </w:trPr>
        <w:tc>
          <w:tcPr>
            <w:tcW w:w="2970" w:type="dxa"/>
          </w:tcPr>
          <w:p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ยุโรป</w:t>
            </w:r>
          </w:p>
        </w:tc>
        <w:tc>
          <w:tcPr>
            <w:tcW w:w="270" w:type="dxa"/>
          </w:tcPr>
          <w:p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:rsidR="00A45978" w:rsidRPr="00FA15AD" w:rsidRDefault="006D4836" w:rsidP="006D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อเมริกา</w:t>
            </w:r>
            <w:r w:rsidR="005360F6"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เหนือ</w:t>
            </w:r>
          </w:p>
        </w:tc>
        <w:tc>
          <w:tcPr>
            <w:tcW w:w="270" w:type="dxa"/>
          </w:tcPr>
          <w:p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A45978" w:rsidRPr="00FA15AD" w:rsidRDefault="006D4836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เอเชีย</w:t>
            </w:r>
          </w:p>
        </w:tc>
        <w:tc>
          <w:tcPr>
            <w:tcW w:w="270" w:type="dxa"/>
          </w:tcPr>
          <w:p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รวมส่วนงานที่รายงาน</w:t>
            </w:r>
          </w:p>
        </w:tc>
        <w:tc>
          <w:tcPr>
            <w:tcW w:w="270" w:type="dxa"/>
          </w:tcPr>
          <w:p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="00C24503" w:rsidRPr="00FA15A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</w:tcPr>
          <w:p w:rsidR="00A45978" w:rsidRPr="00FA15AD" w:rsidRDefault="00A45978" w:rsidP="00A4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:rsidR="00A45978" w:rsidRPr="00FA15AD" w:rsidRDefault="00A45978" w:rsidP="00CD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B13D8" w:rsidRPr="009B483C" w:rsidTr="001B13D8">
        <w:trPr>
          <w:tblHeader/>
        </w:trPr>
        <w:tc>
          <w:tcPr>
            <w:tcW w:w="2970" w:type="dxa"/>
            <w:shd w:val="clear" w:color="auto" w:fill="auto"/>
          </w:tcPr>
          <w:p w:rsidR="006B60DF" w:rsidRPr="00FA15AD" w:rsidRDefault="006B60DF" w:rsidP="006B60D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A15AD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  <w:r w:rsidRPr="00FA15AD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FA15AD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1B13D8" w:rsidRPr="009B483C" w:rsidTr="001B13D8">
        <w:trPr>
          <w:tblHeader/>
        </w:trPr>
        <w:tc>
          <w:tcPr>
            <w:tcW w:w="2970" w:type="dxa"/>
          </w:tcPr>
          <w:p w:rsidR="00E56AB8" w:rsidRPr="00FA15AD" w:rsidRDefault="00E56AB8" w:rsidP="00E56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0" w:type="dxa"/>
            <w:gridSpan w:val="23"/>
          </w:tcPr>
          <w:p w:rsidR="00E56AB8" w:rsidRPr="00FA15AD" w:rsidRDefault="00E56AB8" w:rsidP="00E56A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FA15A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3D8" w:rsidRPr="009B483C" w:rsidTr="001B13D8">
        <w:tc>
          <w:tcPr>
            <w:tcW w:w="297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6B60DF" w:rsidRPr="00FA15AD" w:rsidRDefault="00D2137A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800,94</w:t>
            </w:r>
            <w:r w:rsidR="0044492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965,754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6B60DF" w:rsidRPr="00FA15AD" w:rsidRDefault="005209E6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8,017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13,086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6B60DF" w:rsidRPr="00FA15AD" w:rsidRDefault="00D2137A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69,568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64,387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6B60DF" w:rsidRPr="00FA15AD" w:rsidRDefault="00D2137A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878,532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6B60DF" w:rsidRPr="00FA15AD" w:rsidRDefault="00022622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="006B60DF" w:rsidRPr="00FA15AD">
              <w:rPr>
                <w:rFonts w:ascii="Angsana New" w:hAnsi="Angsana New" w:hint="cs"/>
                <w:sz w:val="28"/>
                <w:szCs w:val="28"/>
              </w:rPr>
              <w:t>1,043,227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6B60DF" w:rsidRPr="00FA15AD" w:rsidRDefault="00D2137A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112,186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6B60DF" w:rsidRPr="00FA15AD" w:rsidRDefault="001E032D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="006B60DF" w:rsidRPr="00FA15AD">
              <w:rPr>
                <w:rFonts w:ascii="Angsana New" w:hAnsi="Angsana New" w:hint="cs"/>
                <w:sz w:val="28"/>
                <w:szCs w:val="28"/>
              </w:rPr>
              <w:t>101,763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6B60DF" w:rsidRPr="00FA15AD" w:rsidRDefault="001E032D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2137A">
              <w:rPr>
                <w:rFonts w:ascii="Angsana New" w:hAnsi="Angsana New"/>
                <w:sz w:val="28"/>
                <w:szCs w:val="28"/>
              </w:rPr>
              <w:t>990,718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54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1,144,990</w:t>
            </w:r>
          </w:p>
        </w:tc>
      </w:tr>
      <w:tr w:rsidR="001B13D8" w:rsidRPr="009B483C" w:rsidTr="001B13D8">
        <w:tc>
          <w:tcPr>
            <w:tcW w:w="2970" w:type="dxa"/>
            <w:shd w:val="clear" w:color="auto" w:fill="auto"/>
          </w:tcPr>
          <w:p w:rsidR="006B60DF" w:rsidRPr="00FA15AD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60DF" w:rsidRPr="00FA15AD" w:rsidRDefault="00D2137A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800,94</w:t>
            </w:r>
            <w:r w:rsidR="0044492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</w:rPr>
              <w:t>965,754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60DF" w:rsidRPr="00FA15AD" w:rsidRDefault="005209E6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</w:rPr>
              <w:t>8,017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</w:rPr>
              <w:t>13,086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60DF" w:rsidRPr="00FA15AD" w:rsidRDefault="00D2137A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69,568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</w:rPr>
              <w:t>64,387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60DF" w:rsidRPr="00FA15AD" w:rsidRDefault="00D2137A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878,532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60DF" w:rsidRPr="00FA15AD" w:rsidRDefault="00022622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="006B60DF" w:rsidRPr="00FA15AD">
              <w:rPr>
                <w:rFonts w:ascii="Angsana New" w:hAnsi="Angsana New" w:hint="cs"/>
                <w:b/>
                <w:bCs/>
                <w:sz w:val="28"/>
                <w:szCs w:val="28"/>
              </w:rPr>
              <w:t>1,043,227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60DF" w:rsidRPr="00FA15AD" w:rsidRDefault="00D2137A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112,186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60DF" w:rsidRPr="00FA15AD" w:rsidRDefault="001E032D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="006B60DF" w:rsidRPr="00FA15AD">
              <w:rPr>
                <w:rFonts w:ascii="Angsana New" w:hAnsi="Angsana New" w:hint="cs"/>
                <w:b/>
                <w:bCs/>
                <w:sz w:val="28"/>
                <w:szCs w:val="28"/>
              </w:rPr>
              <w:t>101,763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60DF" w:rsidRPr="00FA15AD" w:rsidRDefault="001E032D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9A3DA7" w:rsidRPr="00FA15AD">
              <w:rPr>
                <w:rFonts w:ascii="Angsana New" w:hAnsi="Angsana New" w:hint="cs"/>
                <w:b/>
                <w:bCs/>
                <w:sz w:val="28"/>
                <w:szCs w:val="28"/>
              </w:rPr>
              <w:t>9</w:t>
            </w:r>
            <w:r w:rsidR="00D2137A">
              <w:rPr>
                <w:rFonts w:ascii="Angsana New" w:hAnsi="Angsana New"/>
                <w:b/>
                <w:bCs/>
                <w:sz w:val="28"/>
                <w:szCs w:val="28"/>
              </w:rPr>
              <w:t>90,718</w:t>
            </w: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54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</w:rPr>
              <w:t>1,144,990</w:t>
            </w:r>
          </w:p>
        </w:tc>
      </w:tr>
      <w:tr w:rsidR="001B13D8" w:rsidRPr="009B483C" w:rsidTr="001B13D8">
        <w:trPr>
          <w:trHeight w:val="182"/>
        </w:trPr>
        <w:tc>
          <w:tcPr>
            <w:tcW w:w="2970" w:type="dxa"/>
            <w:shd w:val="clear" w:color="auto" w:fill="auto"/>
            <w:vAlign w:val="bottom"/>
          </w:tcPr>
          <w:p w:rsidR="006B60DF" w:rsidRPr="005752B3" w:rsidRDefault="006B60DF" w:rsidP="006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6B60DF" w:rsidRPr="005752B3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13D8" w:rsidRPr="009B483C" w:rsidTr="001B13D8">
        <w:tc>
          <w:tcPr>
            <w:tcW w:w="2970" w:type="dxa"/>
            <w:shd w:val="clear" w:color="auto" w:fill="auto"/>
          </w:tcPr>
          <w:p w:rsidR="006B60DF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81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6B60DF" w:rsidRPr="00FA15AD" w:rsidRDefault="006B60D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5A6" w:rsidRPr="000835A6" w:rsidTr="001B13D8">
        <w:tc>
          <w:tcPr>
            <w:tcW w:w="2970" w:type="dxa"/>
            <w:shd w:val="clear" w:color="auto" w:fill="auto"/>
          </w:tcPr>
          <w:p w:rsidR="002E6F2F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5AD">
              <w:rPr>
                <w:rFonts w:ascii="Angsana New"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810" w:type="dxa"/>
            <w:shd w:val="clear" w:color="auto" w:fill="auto"/>
          </w:tcPr>
          <w:p w:rsidR="002E6F2F" w:rsidRPr="00FA15AD" w:rsidRDefault="00D2137A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800,94</w:t>
            </w:r>
            <w:r w:rsidR="0044492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2E6F2F" w:rsidRPr="00FA15AD" w:rsidRDefault="002E6F2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2E6F2F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965,754</w:t>
            </w:r>
          </w:p>
        </w:tc>
        <w:tc>
          <w:tcPr>
            <w:tcW w:w="270" w:type="dxa"/>
            <w:shd w:val="clear" w:color="auto" w:fill="auto"/>
          </w:tcPr>
          <w:p w:rsidR="002E6F2F" w:rsidRPr="00FA15AD" w:rsidRDefault="002E6F2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2E6F2F" w:rsidRPr="00FA15AD" w:rsidRDefault="001F07DB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8,017</w:t>
            </w:r>
          </w:p>
        </w:tc>
        <w:tc>
          <w:tcPr>
            <w:tcW w:w="270" w:type="dxa"/>
            <w:shd w:val="clear" w:color="auto" w:fill="auto"/>
          </w:tcPr>
          <w:p w:rsidR="002E6F2F" w:rsidRPr="00FA15AD" w:rsidRDefault="002E6F2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2E6F2F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13,086</w:t>
            </w:r>
          </w:p>
        </w:tc>
        <w:tc>
          <w:tcPr>
            <w:tcW w:w="270" w:type="dxa"/>
            <w:shd w:val="clear" w:color="auto" w:fill="auto"/>
          </w:tcPr>
          <w:p w:rsidR="002E6F2F" w:rsidRPr="00FA15AD" w:rsidRDefault="002E6F2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2E6F2F" w:rsidRPr="00FA15AD" w:rsidRDefault="00D2137A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69,568</w:t>
            </w:r>
          </w:p>
        </w:tc>
        <w:tc>
          <w:tcPr>
            <w:tcW w:w="270" w:type="dxa"/>
            <w:shd w:val="clear" w:color="auto" w:fill="auto"/>
          </w:tcPr>
          <w:p w:rsidR="002E6F2F" w:rsidRPr="00FA15AD" w:rsidRDefault="002E6F2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2E6F2F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64,387</w:t>
            </w:r>
          </w:p>
        </w:tc>
        <w:tc>
          <w:tcPr>
            <w:tcW w:w="270" w:type="dxa"/>
            <w:shd w:val="clear" w:color="auto" w:fill="auto"/>
          </w:tcPr>
          <w:p w:rsidR="002E6F2F" w:rsidRPr="00FA15AD" w:rsidRDefault="002E6F2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2E6F2F" w:rsidRPr="00FA15AD" w:rsidRDefault="00D2137A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878,532</w:t>
            </w:r>
          </w:p>
        </w:tc>
        <w:tc>
          <w:tcPr>
            <w:tcW w:w="270" w:type="dxa"/>
            <w:shd w:val="clear" w:color="auto" w:fill="auto"/>
          </w:tcPr>
          <w:p w:rsidR="002E6F2F" w:rsidRPr="00FA15AD" w:rsidRDefault="002E6F2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2E6F2F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1,043,</w:t>
            </w:r>
            <w:r w:rsidR="00022622" w:rsidRPr="00FA15AD">
              <w:rPr>
                <w:rFonts w:ascii="Angsana New" w:hAnsi="Angsana New" w:hint="cs"/>
                <w:sz w:val="28"/>
                <w:szCs w:val="28"/>
              </w:rPr>
              <w:t>227</w:t>
            </w:r>
          </w:p>
        </w:tc>
        <w:tc>
          <w:tcPr>
            <w:tcW w:w="270" w:type="dxa"/>
            <w:shd w:val="clear" w:color="auto" w:fill="auto"/>
          </w:tcPr>
          <w:p w:rsidR="002E6F2F" w:rsidRPr="00FA15AD" w:rsidRDefault="002E6F2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2E6F2F" w:rsidRPr="00FA15AD" w:rsidRDefault="00D2137A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112,186</w:t>
            </w:r>
          </w:p>
        </w:tc>
        <w:tc>
          <w:tcPr>
            <w:tcW w:w="270" w:type="dxa"/>
            <w:shd w:val="clear" w:color="auto" w:fill="auto"/>
          </w:tcPr>
          <w:p w:rsidR="002E6F2F" w:rsidRPr="00FA15AD" w:rsidRDefault="002E6F2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2E6F2F" w:rsidRPr="00FA15AD" w:rsidRDefault="00022622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101,763</w:t>
            </w:r>
          </w:p>
        </w:tc>
        <w:tc>
          <w:tcPr>
            <w:tcW w:w="270" w:type="dxa"/>
            <w:shd w:val="clear" w:color="auto" w:fill="auto"/>
          </w:tcPr>
          <w:p w:rsidR="002E6F2F" w:rsidRPr="00FA15AD" w:rsidRDefault="002E6F2F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2E6F2F" w:rsidRPr="00E04A48" w:rsidRDefault="00D2137A" w:rsidP="00FA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990,718</w:t>
            </w:r>
          </w:p>
        </w:tc>
        <w:tc>
          <w:tcPr>
            <w:tcW w:w="270" w:type="dxa"/>
            <w:shd w:val="clear" w:color="auto" w:fill="auto"/>
          </w:tcPr>
          <w:p w:rsidR="002E6F2F" w:rsidRPr="00E04A48" w:rsidRDefault="002E6F2F" w:rsidP="00FA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E6F2F" w:rsidRPr="00FA15AD" w:rsidRDefault="00022622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1,144,990</w:t>
            </w:r>
          </w:p>
        </w:tc>
      </w:tr>
      <w:tr w:rsidR="000835A6" w:rsidRPr="000835A6" w:rsidTr="001B13D8">
        <w:tc>
          <w:tcPr>
            <w:tcW w:w="2970" w:type="dxa"/>
            <w:shd w:val="clear" w:color="auto" w:fill="auto"/>
          </w:tcPr>
          <w:p w:rsidR="00EE5FEC" w:rsidRPr="005752B3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5752B3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EE5FEC" w:rsidRPr="005752B3" w:rsidRDefault="00EE5FEC" w:rsidP="0008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13D8" w:rsidRPr="000835A6" w:rsidTr="001B13D8">
        <w:tc>
          <w:tcPr>
            <w:tcW w:w="2970" w:type="dxa"/>
            <w:shd w:val="clear" w:color="auto" w:fill="auto"/>
            <w:vAlign w:val="bottom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ขั้นต้น</w:t>
            </w:r>
            <w:r w:rsidR="00022622"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810" w:type="dxa"/>
            <w:shd w:val="clear" w:color="auto" w:fill="auto"/>
          </w:tcPr>
          <w:p w:rsidR="00EE5FEC" w:rsidRPr="00FA15AD" w:rsidRDefault="00BD06C8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298,882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383,574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BD06C8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2,004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1,079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BD06C8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19,250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20,910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BD06C8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320,136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1E032D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  <w:r w:rsidR="00EE5FEC" w:rsidRPr="00FA15AD">
              <w:rPr>
                <w:rFonts w:ascii="Angsana New" w:hAnsi="Angsana New" w:hint="cs"/>
                <w:sz w:val="28"/>
                <w:szCs w:val="28"/>
              </w:rPr>
              <w:t>405,563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1E032D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D06C8">
              <w:rPr>
                <w:rFonts w:ascii="Angsana New" w:hAnsi="Angsana New"/>
                <w:sz w:val="28"/>
                <w:szCs w:val="28"/>
              </w:rPr>
              <w:t>31,315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1E032D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  <w:r w:rsidR="00EE5FEC" w:rsidRPr="00FA15AD">
              <w:rPr>
                <w:rFonts w:ascii="Angsana New" w:hAnsi="Angsana New" w:hint="cs"/>
                <w:sz w:val="28"/>
                <w:szCs w:val="28"/>
              </w:rPr>
              <w:t>28,500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1E032D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D06C8">
              <w:rPr>
                <w:rFonts w:ascii="Angsana New" w:hAnsi="Angsana New"/>
                <w:sz w:val="28"/>
                <w:szCs w:val="28"/>
              </w:rPr>
              <w:t>351,451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E5FEC" w:rsidRPr="00FA15AD" w:rsidRDefault="00EE5FEC" w:rsidP="009B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434,063</w:t>
            </w:r>
          </w:p>
        </w:tc>
      </w:tr>
      <w:tr w:rsidR="001B13D8" w:rsidRPr="009B483C" w:rsidTr="001B13D8">
        <w:tc>
          <w:tcPr>
            <w:tcW w:w="29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lastRenderedPageBreak/>
              <w:t>รายได้และค่าใช้จ่ายที่ไม่ได้ปันส่วน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13D8" w:rsidRPr="001B13D8" w:rsidTr="001B13D8">
        <w:tc>
          <w:tcPr>
            <w:tcW w:w="29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รายได้จากการลงทุน</w:t>
            </w:r>
          </w:p>
        </w:tc>
        <w:tc>
          <w:tcPr>
            <w:tcW w:w="81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E04A48" w:rsidRDefault="00F81C5D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A48">
              <w:rPr>
                <w:rFonts w:ascii="Angsana New" w:hAnsi="Angsana New" w:hint="cs"/>
                <w:sz w:val="28"/>
                <w:szCs w:val="28"/>
              </w:rPr>
              <w:t>1,755</w:t>
            </w:r>
          </w:p>
        </w:tc>
        <w:tc>
          <w:tcPr>
            <w:tcW w:w="270" w:type="dxa"/>
            <w:shd w:val="clear" w:color="auto" w:fill="auto"/>
          </w:tcPr>
          <w:p w:rsidR="00EE5FEC" w:rsidRPr="00E04A48" w:rsidRDefault="00EE5FEC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54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:rsidR="00EE5FEC" w:rsidRPr="00FA15AD" w:rsidRDefault="00EE5FEC" w:rsidP="001B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          497</w:t>
            </w:r>
          </w:p>
        </w:tc>
      </w:tr>
      <w:tr w:rsidR="001B13D8" w:rsidRPr="001B13D8" w:rsidTr="001B13D8">
        <w:tc>
          <w:tcPr>
            <w:tcW w:w="29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E04A48" w:rsidRDefault="00196B53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A48">
              <w:rPr>
                <w:rFonts w:ascii="Angsana New" w:hAnsi="Angsana New" w:hint="cs"/>
                <w:sz w:val="28"/>
                <w:szCs w:val="28"/>
              </w:rPr>
              <w:t>5,</w:t>
            </w:r>
            <w:r w:rsidR="00D36FB8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70" w:type="dxa"/>
            <w:shd w:val="clear" w:color="auto" w:fill="auto"/>
          </w:tcPr>
          <w:p w:rsidR="00EE5FEC" w:rsidRPr="00E04A48" w:rsidRDefault="00EE5FEC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:rsidR="00EE5FEC" w:rsidRPr="00FA15AD" w:rsidRDefault="00EE5FEC" w:rsidP="001B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       3,111</w:t>
            </w:r>
          </w:p>
        </w:tc>
      </w:tr>
      <w:tr w:rsidR="001B13D8" w:rsidRPr="009B483C" w:rsidTr="001B13D8">
        <w:tc>
          <w:tcPr>
            <w:tcW w:w="29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81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196B53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26" w:righ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 (78,</w:t>
            </w:r>
            <w:r w:rsidR="00D36FB8">
              <w:rPr>
                <w:rFonts w:ascii="Angsana New" w:hAnsi="Angsana New"/>
                <w:sz w:val="28"/>
                <w:szCs w:val="28"/>
              </w:rPr>
              <w:t>141</w:t>
            </w:r>
            <w:r w:rsidRPr="00FA15A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E5FEC" w:rsidRPr="00FA15AD" w:rsidRDefault="00EE5FEC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    (75,199)</w:t>
            </w:r>
          </w:p>
        </w:tc>
      </w:tr>
      <w:tr w:rsidR="001B13D8" w:rsidRPr="009B483C" w:rsidTr="001B13D8">
        <w:tc>
          <w:tcPr>
            <w:tcW w:w="29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81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196B53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(</w:t>
            </w:r>
            <w:r w:rsidR="00A15985">
              <w:rPr>
                <w:rFonts w:ascii="Angsana New" w:hAnsi="Angsana New"/>
                <w:sz w:val="28"/>
                <w:szCs w:val="28"/>
              </w:rPr>
              <w:t>15</w:t>
            </w:r>
            <w:r w:rsidR="00BD06C8">
              <w:rPr>
                <w:rFonts w:ascii="Angsana New" w:hAnsi="Angsana New"/>
                <w:sz w:val="28"/>
                <w:szCs w:val="28"/>
              </w:rPr>
              <w:t>7,562</w:t>
            </w:r>
            <w:r w:rsidRPr="00FA15A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E5FEC" w:rsidRPr="00FA15AD" w:rsidRDefault="00EE5FEC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(125,351)</w:t>
            </w:r>
          </w:p>
        </w:tc>
      </w:tr>
      <w:tr w:rsidR="001B13D8" w:rsidRPr="001B13D8" w:rsidTr="001B13D8">
        <w:tc>
          <w:tcPr>
            <w:tcW w:w="29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กำไร 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) 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81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196B53" w:rsidP="0008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925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08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E5FEC" w:rsidRPr="00FA15AD" w:rsidRDefault="00EE5FEC" w:rsidP="001B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       320</w:t>
            </w:r>
          </w:p>
        </w:tc>
      </w:tr>
      <w:tr w:rsidR="001B13D8" w:rsidRPr="009B483C" w:rsidTr="001B13D8">
        <w:tc>
          <w:tcPr>
            <w:tcW w:w="29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196B53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(1,865)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E5FEC" w:rsidRPr="00FA15AD" w:rsidRDefault="00EE5FEC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    (2,311)</w:t>
            </w:r>
          </w:p>
        </w:tc>
      </w:tr>
      <w:tr w:rsidR="001B13D8" w:rsidRPr="009B483C" w:rsidTr="001B13D8">
        <w:tc>
          <w:tcPr>
            <w:tcW w:w="2970" w:type="dxa"/>
            <w:shd w:val="clear" w:color="auto" w:fill="auto"/>
          </w:tcPr>
          <w:p w:rsidR="00EE5FEC" w:rsidRPr="00FA15AD" w:rsidRDefault="00022622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</w:t>
            </w:r>
            <w:r w:rsidR="00EE5FEC"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E5FEC" w:rsidRPr="00FA15AD" w:rsidRDefault="00196B53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(</w:t>
            </w:r>
            <w:r w:rsidR="00D36FB8">
              <w:rPr>
                <w:rFonts w:ascii="Angsana New" w:hAnsi="Angsana New"/>
                <w:sz w:val="28"/>
                <w:szCs w:val="28"/>
              </w:rPr>
              <w:t>448</w:t>
            </w:r>
            <w:r w:rsidRPr="00FA15A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EE5FEC" w:rsidRPr="00FA15AD" w:rsidRDefault="00EE5FEC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  (13,230)</w:t>
            </w:r>
          </w:p>
        </w:tc>
      </w:tr>
      <w:tr w:rsidR="001B13D8" w:rsidRPr="001B13D8" w:rsidTr="001B13D8">
        <w:tc>
          <w:tcPr>
            <w:tcW w:w="29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กำไรสำหรับปี</w:t>
            </w:r>
          </w:p>
        </w:tc>
        <w:tc>
          <w:tcPr>
            <w:tcW w:w="81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5FEC" w:rsidRPr="00FA15AD" w:rsidRDefault="00F81C5D" w:rsidP="0008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12</w:t>
            </w:r>
            <w:r w:rsidR="00A15985">
              <w:rPr>
                <w:rFonts w:ascii="Angsana New" w:hAnsi="Angsana New"/>
                <w:sz w:val="28"/>
                <w:szCs w:val="28"/>
              </w:rPr>
              <w:t>1,989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08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5FEC" w:rsidRPr="00FA15AD" w:rsidRDefault="00EE5FEC" w:rsidP="001B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  221,900</w:t>
            </w:r>
          </w:p>
        </w:tc>
      </w:tr>
      <w:tr w:rsidR="001B13D8" w:rsidRPr="009B483C" w:rsidTr="001B13D8">
        <w:trPr>
          <w:trHeight w:val="141"/>
        </w:trPr>
        <w:tc>
          <w:tcPr>
            <w:tcW w:w="2970" w:type="dxa"/>
            <w:shd w:val="clear" w:color="auto" w:fill="auto"/>
            <w:vAlign w:val="bottom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EE5FEC" w:rsidRPr="00FA15AD" w:rsidRDefault="00EE5FEC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EE5FEC" w:rsidRPr="00FA15AD" w:rsidRDefault="00EE5FEC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13D8" w:rsidRPr="009B483C" w:rsidTr="001B13D8">
        <w:tc>
          <w:tcPr>
            <w:tcW w:w="2970" w:type="dxa"/>
            <w:shd w:val="clear" w:color="auto" w:fill="auto"/>
            <w:vAlign w:val="bottom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EE5FEC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E5FEC" w:rsidRPr="00FA15AD" w:rsidRDefault="00EE5FEC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13D8" w:rsidRPr="001B13D8" w:rsidTr="001B13D8">
        <w:tc>
          <w:tcPr>
            <w:tcW w:w="29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:rsidR="00EE5FEC" w:rsidRPr="00FA15AD" w:rsidRDefault="000307F6" w:rsidP="0008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93</w:t>
            </w:r>
            <w:r w:rsidR="00A15985">
              <w:rPr>
                <w:rFonts w:ascii="Angsana New" w:hAnsi="Angsana New"/>
                <w:sz w:val="28"/>
                <w:szCs w:val="28"/>
              </w:rPr>
              <w:t>3,730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08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54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EE5FEC" w:rsidRPr="00FA15AD" w:rsidRDefault="00EE5FEC" w:rsidP="001B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991,577</w:t>
            </w:r>
          </w:p>
        </w:tc>
      </w:tr>
      <w:tr w:rsidR="001B13D8" w:rsidRPr="009B483C" w:rsidTr="001B13D8">
        <w:trPr>
          <w:trHeight w:val="240"/>
        </w:trPr>
        <w:tc>
          <w:tcPr>
            <w:tcW w:w="2970" w:type="dxa"/>
            <w:shd w:val="clear" w:color="auto" w:fill="auto"/>
            <w:vAlign w:val="bottom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81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EE5FEC" w:rsidRPr="00FA15AD" w:rsidRDefault="00EE5FEC" w:rsidP="0008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08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EE5FEC" w:rsidRPr="00FA15AD" w:rsidRDefault="00EE5FEC" w:rsidP="00E0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13D8" w:rsidRPr="001B13D8" w:rsidTr="001B13D8">
        <w:tc>
          <w:tcPr>
            <w:tcW w:w="29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FA1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E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:rsidR="00EE5FEC" w:rsidRPr="00FA15AD" w:rsidRDefault="000307F6" w:rsidP="0008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>132,</w:t>
            </w:r>
            <w:r w:rsidR="00D36FB8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270" w:type="dxa"/>
            <w:shd w:val="clear" w:color="auto" w:fill="auto"/>
          </w:tcPr>
          <w:p w:rsidR="00EE5FEC" w:rsidRPr="00FA15AD" w:rsidRDefault="00EE5FEC" w:rsidP="0008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54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EE5FEC" w:rsidRPr="00FA15AD" w:rsidRDefault="00EE5FEC" w:rsidP="001B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5AD">
              <w:rPr>
                <w:rFonts w:ascii="Angsana New" w:hAnsi="Angsana New" w:hint="cs"/>
                <w:sz w:val="28"/>
                <w:szCs w:val="28"/>
              </w:rPr>
              <w:t xml:space="preserve">  266,276</w:t>
            </w:r>
          </w:p>
        </w:tc>
      </w:tr>
    </w:tbl>
    <w:p w:rsidR="00367CEE" w:rsidRPr="00367CEE" w:rsidRDefault="00367CEE" w:rsidP="00963CB0">
      <w:pPr>
        <w:spacing w:line="240" w:lineRule="auto"/>
        <w:ind w:right="65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A73945" w:rsidRPr="00367CEE" w:rsidRDefault="00A73945" w:rsidP="00367CEE">
      <w:pPr>
        <w:spacing w:line="240" w:lineRule="auto"/>
        <w:ind w:left="540" w:right="65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367CEE">
        <w:rPr>
          <w:rFonts w:ascii="Angsana New" w:hAnsi="Angsana New"/>
          <w:b/>
          <w:bCs/>
          <w:i/>
          <w:iCs/>
          <w:sz w:val="28"/>
          <w:szCs w:val="28"/>
          <w:cs/>
        </w:rPr>
        <w:t>ลูกค้ารายใหญ่</w:t>
      </w:r>
    </w:p>
    <w:p w:rsidR="00A45978" w:rsidRPr="00C70FDB" w:rsidRDefault="00B65C3A" w:rsidP="00C70FDB">
      <w:pPr>
        <w:spacing w:line="240" w:lineRule="auto"/>
        <w:ind w:left="540" w:right="65"/>
        <w:jc w:val="thaiDistribute"/>
        <w:rPr>
          <w:rFonts w:ascii="Angsana New" w:hAnsi="Angsana New"/>
          <w:sz w:val="28"/>
          <w:szCs w:val="28"/>
        </w:rPr>
        <w:sectPr w:rsidR="00A45978" w:rsidRPr="00C70FDB" w:rsidSect="000835A6">
          <w:pgSz w:w="16834" w:h="11909" w:orient="landscape" w:code="9"/>
          <w:pgMar w:top="691" w:right="814" w:bottom="576" w:left="576" w:header="720" w:footer="720" w:gutter="0"/>
          <w:cols w:space="720"/>
          <w:docGrid w:linePitch="245"/>
        </w:sectPr>
      </w:pPr>
      <w:r w:rsidRPr="00367CEE">
        <w:rPr>
          <w:rFonts w:ascii="Angsana New" w:hAnsi="Angsana New"/>
          <w:sz w:val="28"/>
          <w:szCs w:val="28"/>
          <w:cs/>
        </w:rPr>
        <w:t xml:space="preserve">รายได้จากลูกค้ารายใหญ่ </w:t>
      </w:r>
      <w:r w:rsidRPr="00367CEE">
        <w:rPr>
          <w:rFonts w:ascii="Angsana New" w:hAnsi="Angsana New"/>
          <w:sz w:val="28"/>
          <w:szCs w:val="28"/>
        </w:rPr>
        <w:t>3</w:t>
      </w:r>
      <w:r w:rsidR="009511C4" w:rsidRPr="00367CEE">
        <w:rPr>
          <w:rFonts w:ascii="Angsana New" w:hAnsi="Angsana New"/>
          <w:sz w:val="28"/>
          <w:szCs w:val="28"/>
          <w:cs/>
        </w:rPr>
        <w:t xml:space="preserve"> รายตามส่วนงานภูมิศาสตร์จากประเทศ</w:t>
      </w:r>
      <w:r w:rsidR="00AE7BC9" w:rsidRPr="00367CEE">
        <w:rPr>
          <w:rFonts w:ascii="Angsana New" w:hAnsi="Angsana New"/>
          <w:sz w:val="28"/>
          <w:szCs w:val="28"/>
          <w:cs/>
        </w:rPr>
        <w:t>ใน</w:t>
      </w:r>
      <w:r w:rsidR="00DF7494" w:rsidRPr="00367CEE">
        <w:rPr>
          <w:rFonts w:ascii="Angsana New" w:hAnsi="Angsana New"/>
          <w:sz w:val="28"/>
          <w:szCs w:val="28"/>
          <w:cs/>
        </w:rPr>
        <w:t>แถบยุโรป</w:t>
      </w:r>
      <w:r w:rsidR="009511C4" w:rsidRPr="00367CEE">
        <w:rPr>
          <w:rFonts w:ascii="Angsana New" w:hAnsi="Angsana New"/>
          <w:sz w:val="28"/>
          <w:szCs w:val="28"/>
          <w:cs/>
        </w:rPr>
        <w:t>ของบริษัทสำหรับปีสิ้นสุดวันที่ 31</w:t>
      </w:r>
      <w:r w:rsidR="00E56AB8" w:rsidRPr="00367CEE">
        <w:rPr>
          <w:rFonts w:ascii="Angsana New" w:hAnsi="Angsana New"/>
          <w:sz w:val="28"/>
          <w:szCs w:val="28"/>
          <w:cs/>
        </w:rPr>
        <w:t xml:space="preserve"> ธันวาคม 25</w:t>
      </w:r>
      <w:r w:rsidR="00E56AB8" w:rsidRPr="00367CEE">
        <w:rPr>
          <w:rFonts w:ascii="Angsana New" w:hAnsi="Angsana New"/>
          <w:sz w:val="28"/>
          <w:szCs w:val="28"/>
        </w:rPr>
        <w:t>6</w:t>
      </w:r>
      <w:r w:rsidR="006B60DF">
        <w:rPr>
          <w:rFonts w:ascii="Angsana New" w:hAnsi="Angsana New"/>
          <w:sz w:val="28"/>
          <w:szCs w:val="28"/>
        </w:rPr>
        <w:t>2</w:t>
      </w:r>
      <w:r w:rsidR="0028287F" w:rsidRPr="00367CEE">
        <w:rPr>
          <w:rFonts w:ascii="Angsana New" w:hAnsi="Angsana New"/>
          <w:sz w:val="28"/>
          <w:szCs w:val="28"/>
          <w:cs/>
        </w:rPr>
        <w:t xml:space="preserve"> มีจำนวนเงินประมาณ</w:t>
      </w:r>
      <w:r w:rsidR="00B50CF2">
        <w:rPr>
          <w:rFonts w:ascii="Angsana New" w:hAnsi="Angsana New"/>
          <w:sz w:val="28"/>
          <w:szCs w:val="28"/>
        </w:rPr>
        <w:t xml:space="preserve"> 51</w:t>
      </w:r>
      <w:r w:rsidR="00201E56">
        <w:rPr>
          <w:rFonts w:ascii="Angsana New" w:hAnsi="Angsana New"/>
          <w:sz w:val="28"/>
          <w:szCs w:val="28"/>
        </w:rPr>
        <w:t>0.84</w:t>
      </w:r>
      <w:r w:rsidR="00B50CF2">
        <w:rPr>
          <w:rFonts w:ascii="Angsana New" w:hAnsi="Angsana New"/>
          <w:sz w:val="28"/>
          <w:szCs w:val="28"/>
        </w:rPr>
        <w:t xml:space="preserve"> </w:t>
      </w:r>
      <w:r w:rsidR="009511C4" w:rsidRPr="00367CEE">
        <w:rPr>
          <w:rFonts w:ascii="Angsana New" w:hAnsi="Angsana New"/>
          <w:sz w:val="28"/>
          <w:szCs w:val="28"/>
          <w:cs/>
        </w:rPr>
        <w:t xml:space="preserve">ล้านบาท </w:t>
      </w:r>
      <w:r w:rsidR="009511C4" w:rsidRPr="00367CEE">
        <w:rPr>
          <w:rFonts w:ascii="Angsana New" w:hAnsi="Angsana New"/>
          <w:sz w:val="28"/>
          <w:szCs w:val="28"/>
        </w:rPr>
        <w:t>(</w:t>
      </w:r>
      <w:r w:rsidR="00DF7494" w:rsidRPr="00367CEE">
        <w:rPr>
          <w:rFonts w:ascii="Angsana New" w:hAnsi="Angsana New"/>
          <w:i/>
          <w:iCs/>
          <w:sz w:val="28"/>
          <w:szCs w:val="28"/>
        </w:rPr>
        <w:t>25</w:t>
      </w:r>
      <w:r w:rsidR="00DA2B72" w:rsidRPr="00367CEE">
        <w:rPr>
          <w:rFonts w:ascii="Angsana New" w:hAnsi="Angsana New"/>
          <w:i/>
          <w:iCs/>
          <w:sz w:val="28"/>
          <w:szCs w:val="28"/>
        </w:rPr>
        <w:t>6</w:t>
      </w:r>
      <w:r w:rsidR="006B60DF">
        <w:rPr>
          <w:rFonts w:ascii="Angsana New" w:hAnsi="Angsana New"/>
          <w:i/>
          <w:iCs/>
          <w:sz w:val="28"/>
          <w:szCs w:val="28"/>
        </w:rPr>
        <w:t>1</w:t>
      </w:r>
      <w:r w:rsidR="00EA3979" w:rsidRPr="00367CEE">
        <w:rPr>
          <w:rFonts w:ascii="Angsana New" w:hAnsi="Angsana New"/>
          <w:i/>
          <w:iCs/>
          <w:sz w:val="28"/>
          <w:szCs w:val="28"/>
        </w:rPr>
        <w:t xml:space="preserve">: </w:t>
      </w:r>
      <w:r w:rsidR="006B60DF" w:rsidRPr="00367CEE">
        <w:rPr>
          <w:rFonts w:ascii="Angsana New" w:hAnsi="Angsana New"/>
          <w:sz w:val="28"/>
          <w:szCs w:val="28"/>
          <w:cs/>
        </w:rPr>
        <w:t>มี</w:t>
      </w:r>
      <w:r w:rsidR="006B60DF" w:rsidRPr="006B60DF">
        <w:rPr>
          <w:rFonts w:ascii="Angsana New" w:hAnsi="Angsana New"/>
          <w:i/>
          <w:iCs/>
          <w:sz w:val="28"/>
          <w:szCs w:val="28"/>
          <w:cs/>
        </w:rPr>
        <w:t>จำนวนเงินประมาณ</w:t>
      </w:r>
      <w:r w:rsidR="006B60DF" w:rsidRPr="006B60DF">
        <w:rPr>
          <w:rFonts w:ascii="Angsana New" w:hAnsi="Angsana New"/>
          <w:i/>
          <w:iCs/>
          <w:sz w:val="28"/>
          <w:szCs w:val="28"/>
        </w:rPr>
        <w:t xml:space="preserve"> 663.0</w:t>
      </w:r>
      <w:r w:rsidR="006B60DF" w:rsidRPr="006B60DF">
        <w:rPr>
          <w:rFonts w:ascii="Angsana New" w:hAnsi="Angsana New"/>
          <w:i/>
          <w:iCs/>
          <w:sz w:val="28"/>
          <w:szCs w:val="28"/>
          <w:cs/>
        </w:rPr>
        <w:t xml:space="preserve"> ล้านบาท</w:t>
      </w:r>
      <w:r w:rsidR="009511C4" w:rsidRPr="00367CEE">
        <w:rPr>
          <w:rFonts w:ascii="Angsana New" w:hAnsi="Angsana New"/>
          <w:sz w:val="28"/>
          <w:szCs w:val="28"/>
        </w:rPr>
        <w:t xml:space="preserve">) </w:t>
      </w:r>
      <w:r w:rsidR="009511C4" w:rsidRPr="00367CEE">
        <w:rPr>
          <w:rFonts w:ascii="Angsana New" w:hAnsi="Angsana New"/>
          <w:sz w:val="28"/>
          <w:szCs w:val="28"/>
          <w:cs/>
        </w:rPr>
        <w:t>จากรายได้รวมของบริษัท</w:t>
      </w:r>
    </w:p>
    <w:p w:rsidR="00C70FDB" w:rsidRPr="00F033A4" w:rsidRDefault="00C70FDB" w:rsidP="00C7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13114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  <w:r w:rsidRPr="00F033A4">
        <w:rPr>
          <w:rFonts w:ascii="Angsana New" w:hAnsi="Angsana New" w:hint="cs"/>
          <w:i/>
          <w:iCs/>
          <w:color w:val="0000FF"/>
          <w:sz w:val="30"/>
          <w:szCs w:val="30"/>
        </w:rPr>
        <w:t xml:space="preserve"> </w:t>
      </w:r>
    </w:p>
    <w:p w:rsidR="00C70FDB" w:rsidRPr="00F033A4" w:rsidRDefault="00C70FDB" w:rsidP="00C7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</w:pPr>
    </w:p>
    <w:p w:rsidR="00C70FDB" w:rsidRPr="00F033A4" w:rsidRDefault="00C70FDB" w:rsidP="00C70FD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A043B">
        <w:rPr>
          <w:rFonts w:ascii="Angsana New" w:hAnsi="Angsana New" w:hint="cs"/>
          <w:sz w:val="30"/>
          <w:szCs w:val="30"/>
          <w:cs/>
        </w:rPr>
        <w:t>บริษัท</w:t>
      </w:r>
      <w:r w:rsidRPr="00F033A4">
        <w:rPr>
          <w:rFonts w:ascii="Angsana New" w:hAnsi="Angsana New" w:hint="cs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ได้รับบัตรส่งเสริมการลงทุนจากสำนักงานคณะกรรมการส่งเสริมการลงทุนสำหรับธุรกิจ ซอสปรุงรสประเภทซอสพริกศรีราชา ศรีราชามาโย และเครื่องแกง</w:t>
      </w:r>
      <w:r w:rsidRPr="00F033A4">
        <w:rPr>
          <w:rFonts w:ascii="Angsana New" w:hAnsi="Angsana New" w:hint="cs"/>
          <w:sz w:val="30"/>
          <w:szCs w:val="30"/>
        </w:rPr>
        <w:t xml:space="preserve"> </w:t>
      </w:r>
      <w:r w:rsidRPr="00F033A4">
        <w:rPr>
          <w:rFonts w:ascii="Angsana New" w:hAnsi="Angsana New" w:hint="cs"/>
          <w:sz w:val="30"/>
          <w:szCs w:val="30"/>
          <w:cs/>
        </w:rPr>
        <w:t>จึงได้รับสิทธิประโยชน์หลายประการรวมถึงการยกเว้น</w:t>
      </w:r>
      <w:r w:rsidR="00131145">
        <w:rPr>
          <w:rFonts w:ascii="Angsana New" w:hAnsi="Angsana New" w:hint="cs"/>
          <w:sz w:val="30"/>
          <w:szCs w:val="30"/>
          <w:cs/>
        </w:rPr>
        <w:t>และ</w:t>
      </w:r>
      <w:r w:rsidRPr="00F033A4">
        <w:rPr>
          <w:rFonts w:ascii="Angsana New" w:hAnsi="Angsana New" w:hint="cs"/>
          <w:sz w:val="30"/>
          <w:szCs w:val="30"/>
          <w:cs/>
        </w:rPr>
        <w:t>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:rsidR="00F033A4" w:rsidRPr="00654F00" w:rsidRDefault="00F033A4" w:rsidP="00C70FDB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2188"/>
        <w:gridCol w:w="884"/>
        <w:gridCol w:w="261"/>
        <w:gridCol w:w="960"/>
        <w:gridCol w:w="262"/>
        <w:gridCol w:w="885"/>
        <w:gridCol w:w="262"/>
        <w:gridCol w:w="960"/>
        <w:gridCol w:w="262"/>
        <w:gridCol w:w="960"/>
        <w:gridCol w:w="262"/>
        <w:gridCol w:w="1009"/>
      </w:tblGrid>
      <w:tr w:rsidR="00C70FDB" w:rsidRPr="00C70FDB" w:rsidTr="000304F5">
        <w:trPr>
          <w:trHeight w:val="20"/>
          <w:tblHeader/>
        </w:trPr>
        <w:tc>
          <w:tcPr>
            <w:tcW w:w="2250" w:type="dxa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6" w:type="dxa"/>
            <w:gridSpan w:val="5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64" w:type="dxa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6" w:type="dxa"/>
            <w:gridSpan w:val="5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C70FDB" w:rsidRPr="00C70FDB" w:rsidTr="000304F5">
        <w:trPr>
          <w:trHeight w:val="694"/>
          <w:tblHeader/>
        </w:trPr>
        <w:tc>
          <w:tcPr>
            <w:tcW w:w="2250" w:type="dxa"/>
          </w:tcPr>
          <w:p w:rsidR="00F033A4" w:rsidRDefault="00F033A4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F033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033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033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  <w:t xml:space="preserve">31 </w:t>
            </w:r>
            <w:r w:rsidRPr="00F033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6" w:type="dxa"/>
            <w:vAlign w:val="bottom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vAlign w:val="bottom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FD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C70FD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ไม่ได้รับการ</w:t>
            </w:r>
            <w:r w:rsidRPr="00C70FDB">
              <w:rPr>
                <w:rFonts w:ascii="Angsana New" w:hAnsi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70FDB" w:rsidRPr="00C70FDB" w:rsidTr="000304F5">
        <w:trPr>
          <w:trHeight w:val="20"/>
          <w:tblHeader/>
        </w:trPr>
        <w:tc>
          <w:tcPr>
            <w:tcW w:w="2250" w:type="dxa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6" w:type="dxa"/>
            <w:gridSpan w:val="11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70FDB" w:rsidRPr="00C70FDB" w:rsidTr="000304F5">
        <w:trPr>
          <w:trHeight w:val="20"/>
        </w:trPr>
        <w:tc>
          <w:tcPr>
            <w:tcW w:w="2250" w:type="dxa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886" w:type="dxa"/>
          </w:tcPr>
          <w:p w:rsidR="00C70FDB" w:rsidRPr="006855EA" w:rsidRDefault="00772B51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577,429</w:t>
            </w:r>
          </w:p>
        </w:tc>
        <w:tc>
          <w:tcPr>
            <w:tcW w:w="264" w:type="dxa"/>
          </w:tcPr>
          <w:p w:rsidR="00C70FDB" w:rsidRPr="006855EA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:rsidR="00C70FDB" w:rsidRPr="006855EA" w:rsidRDefault="00772B51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409,554</w:t>
            </w:r>
          </w:p>
        </w:tc>
        <w:tc>
          <w:tcPr>
            <w:tcW w:w="264" w:type="dxa"/>
          </w:tcPr>
          <w:p w:rsidR="00C70FDB" w:rsidRPr="006855EA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:rsidR="00C70FDB" w:rsidRPr="00C70FDB" w:rsidRDefault="00AC327F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986,983</w:t>
            </w:r>
          </w:p>
        </w:tc>
        <w:tc>
          <w:tcPr>
            <w:tcW w:w="264" w:type="dxa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:rsidR="00C70FDB" w:rsidRPr="00C70FDB" w:rsidRDefault="00654F00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549,936</w:t>
            </w:r>
          </w:p>
        </w:tc>
        <w:tc>
          <w:tcPr>
            <w:tcW w:w="264" w:type="dxa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:rsidR="00C70FDB" w:rsidRPr="00C70FDB" w:rsidRDefault="00654F00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592,462</w:t>
            </w:r>
          </w:p>
        </w:tc>
        <w:tc>
          <w:tcPr>
            <w:tcW w:w="264" w:type="dxa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:rsidR="00C70FDB" w:rsidRPr="00C70FDB" w:rsidRDefault="00654F00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1,142,398</w:t>
            </w:r>
          </w:p>
        </w:tc>
      </w:tr>
      <w:tr w:rsidR="00C70FDB" w:rsidRPr="00C70FDB" w:rsidTr="000304F5">
        <w:trPr>
          <w:trHeight w:val="20"/>
        </w:trPr>
        <w:tc>
          <w:tcPr>
            <w:tcW w:w="2250" w:type="dxa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886" w:type="dxa"/>
          </w:tcPr>
          <w:p w:rsidR="00C70FDB" w:rsidRPr="006855EA" w:rsidRDefault="00AC327F" w:rsidP="00AC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5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5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C70FDB" w:rsidRPr="006855EA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:rsidR="00C70FDB" w:rsidRPr="006855EA" w:rsidRDefault="00AC327F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55EA">
              <w:rPr>
                <w:rFonts w:ascii="Angsana New" w:hAnsi="Angsana New"/>
                <w:sz w:val="30"/>
                <w:szCs w:val="30"/>
              </w:rPr>
              <w:t>3,735</w:t>
            </w:r>
          </w:p>
        </w:tc>
        <w:tc>
          <w:tcPr>
            <w:tcW w:w="264" w:type="dxa"/>
          </w:tcPr>
          <w:p w:rsidR="00C70FDB" w:rsidRPr="006855EA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:rsidR="00C70FDB" w:rsidRPr="00C70FDB" w:rsidRDefault="00AC327F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3,735</w:t>
            </w:r>
          </w:p>
        </w:tc>
        <w:tc>
          <w:tcPr>
            <w:tcW w:w="264" w:type="dxa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:rsidR="00C70FDB" w:rsidRPr="00C70FDB" w:rsidRDefault="0040191E" w:rsidP="0040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2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654F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:rsidR="00C70FDB" w:rsidRPr="00C70FDB" w:rsidRDefault="00654F00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2,592</w:t>
            </w:r>
          </w:p>
        </w:tc>
        <w:tc>
          <w:tcPr>
            <w:tcW w:w="264" w:type="dxa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:rsidR="00C70FDB" w:rsidRPr="00C70FDB" w:rsidRDefault="00654F00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2,592</w:t>
            </w:r>
          </w:p>
        </w:tc>
      </w:tr>
      <w:tr w:rsidR="00C70FDB" w:rsidRPr="00C70FDB" w:rsidTr="000304F5">
        <w:trPr>
          <w:trHeight w:val="20"/>
        </w:trPr>
        <w:tc>
          <w:tcPr>
            <w:tcW w:w="2250" w:type="dxa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70F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:rsidR="00C70FDB" w:rsidRPr="006855EA" w:rsidRDefault="00772B51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577,429</w:t>
            </w:r>
          </w:p>
        </w:tc>
        <w:tc>
          <w:tcPr>
            <w:tcW w:w="264" w:type="dxa"/>
          </w:tcPr>
          <w:p w:rsidR="00C70FDB" w:rsidRPr="006855EA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:rsidR="00C70FDB" w:rsidRPr="006855EA" w:rsidRDefault="00772B51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413,289</w:t>
            </w:r>
          </w:p>
        </w:tc>
        <w:tc>
          <w:tcPr>
            <w:tcW w:w="264" w:type="dxa"/>
          </w:tcPr>
          <w:p w:rsidR="00C70FDB" w:rsidRPr="006855EA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:rsidR="00C70FDB" w:rsidRPr="00C70FDB" w:rsidRDefault="00AC327F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990,718</w:t>
            </w:r>
          </w:p>
        </w:tc>
        <w:tc>
          <w:tcPr>
            <w:tcW w:w="264" w:type="dxa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:rsidR="00C70FDB" w:rsidRPr="00C70FDB" w:rsidRDefault="00654F00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549,936</w:t>
            </w:r>
          </w:p>
        </w:tc>
        <w:tc>
          <w:tcPr>
            <w:tcW w:w="264" w:type="dxa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:rsidR="00C70FDB" w:rsidRPr="00C70FDB" w:rsidRDefault="00654F00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595,054</w:t>
            </w:r>
          </w:p>
        </w:tc>
        <w:tc>
          <w:tcPr>
            <w:tcW w:w="264" w:type="dxa"/>
          </w:tcPr>
          <w:p w:rsidR="00C70FDB" w:rsidRPr="00C70FDB" w:rsidRDefault="00C70FDB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:rsidR="00C70FDB" w:rsidRPr="00C70FDB" w:rsidRDefault="00654F00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1,144,990</w:t>
            </w:r>
          </w:p>
        </w:tc>
      </w:tr>
    </w:tbl>
    <w:p w:rsidR="00C70FDB" w:rsidRDefault="00C70FDB" w:rsidP="00C70FDB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 w:cs="Angsana New"/>
          <w:sz w:val="30"/>
          <w:szCs w:val="30"/>
          <w:lang w:val="th-TH"/>
        </w:rPr>
      </w:pPr>
    </w:p>
    <w:p w:rsidR="0046038B" w:rsidRPr="00E319F3" w:rsidRDefault="00887818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E319F3">
        <w:rPr>
          <w:rFonts w:ascii="Angsana New" w:hAnsi="Angsana New" w:cs="Angsana New" w:hint="cs"/>
          <w:sz w:val="30"/>
          <w:szCs w:val="30"/>
          <w:cs/>
          <w:lang w:val="th-TH"/>
        </w:rPr>
        <w:t>ต้นทุนในการจัดจำหน่าย</w:t>
      </w:r>
    </w:p>
    <w:p w:rsidR="0046038B" w:rsidRPr="002A7705" w:rsidRDefault="0046038B" w:rsidP="00495707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DD3146" w:rsidRPr="002A7705" w:rsidTr="00DD3146">
        <w:tc>
          <w:tcPr>
            <w:tcW w:w="6480" w:type="dxa"/>
          </w:tcPr>
          <w:p w:rsidR="00DD3146" w:rsidRPr="002A7705" w:rsidRDefault="00DD3146" w:rsidP="0096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3146" w:rsidRPr="002A7705" w:rsidRDefault="00941E0D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256</w:t>
            </w:r>
            <w:r w:rsidR="008C5ED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D3146" w:rsidRPr="002A7705" w:rsidRDefault="00DD3146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3146" w:rsidRPr="002A7705" w:rsidRDefault="00BC7BC6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C5ED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D3146" w:rsidRPr="002A7705" w:rsidTr="00DD3146">
        <w:tc>
          <w:tcPr>
            <w:tcW w:w="6480" w:type="dxa"/>
          </w:tcPr>
          <w:p w:rsidR="00DD3146" w:rsidRPr="002A7705" w:rsidRDefault="00DD3146" w:rsidP="009628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DD3146" w:rsidRPr="002A7705" w:rsidRDefault="00DD3146" w:rsidP="0096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A1304" w:rsidRPr="002A7705" w:rsidTr="00DD3146">
        <w:tc>
          <w:tcPr>
            <w:tcW w:w="6480" w:type="dxa"/>
          </w:tcPr>
          <w:p w:rsidR="000A1304" w:rsidRPr="002A7705" w:rsidRDefault="000A1304" w:rsidP="000A130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260" w:type="dxa"/>
          </w:tcPr>
          <w:p w:rsidR="000A1304" w:rsidRPr="002A7705" w:rsidRDefault="000A1304" w:rsidP="000A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996">
              <w:rPr>
                <w:rFonts w:ascii="Angsana New" w:hAnsi="Angsana New"/>
                <w:sz w:val="30"/>
                <w:szCs w:val="30"/>
              </w:rPr>
              <w:t>32,</w:t>
            </w:r>
            <w:r w:rsidR="00E6197C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:rsidR="000A1304" w:rsidRPr="002A7705" w:rsidRDefault="000A1304" w:rsidP="000A130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304" w:rsidRPr="002A7705" w:rsidRDefault="000A1304" w:rsidP="000A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19,717</w:t>
            </w:r>
          </w:p>
        </w:tc>
      </w:tr>
      <w:tr w:rsidR="000A1304" w:rsidRPr="002A7705" w:rsidTr="00DD3146">
        <w:tc>
          <w:tcPr>
            <w:tcW w:w="6480" w:type="dxa"/>
          </w:tcPr>
          <w:p w:rsidR="000A1304" w:rsidRPr="002A7705" w:rsidRDefault="000A1304" w:rsidP="000A1304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0" w:type="dxa"/>
          </w:tcPr>
          <w:p w:rsidR="000A1304" w:rsidRPr="002A7705" w:rsidRDefault="000A1304" w:rsidP="000A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996">
              <w:rPr>
                <w:rFonts w:ascii="Angsana New" w:hAnsi="Angsana New"/>
                <w:sz w:val="30"/>
                <w:szCs w:val="30"/>
              </w:rPr>
              <w:t>19,189</w:t>
            </w:r>
          </w:p>
        </w:tc>
        <w:tc>
          <w:tcPr>
            <w:tcW w:w="270" w:type="dxa"/>
          </w:tcPr>
          <w:p w:rsidR="000A1304" w:rsidRPr="002A7705" w:rsidRDefault="000A1304" w:rsidP="000A130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304" w:rsidRPr="002A7705" w:rsidRDefault="000A1304" w:rsidP="000A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27,832</w:t>
            </w:r>
          </w:p>
        </w:tc>
      </w:tr>
      <w:tr w:rsidR="000A1304" w:rsidRPr="002A7705" w:rsidTr="00DD3146">
        <w:tc>
          <w:tcPr>
            <w:tcW w:w="6480" w:type="dxa"/>
          </w:tcPr>
          <w:p w:rsidR="000A1304" w:rsidRPr="002A7705" w:rsidRDefault="000A1304" w:rsidP="000A130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ค่าขนส่งออก</w:t>
            </w:r>
          </w:p>
        </w:tc>
        <w:tc>
          <w:tcPr>
            <w:tcW w:w="1260" w:type="dxa"/>
          </w:tcPr>
          <w:p w:rsidR="000A1304" w:rsidRPr="002A7705" w:rsidRDefault="000A1304" w:rsidP="000A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996">
              <w:rPr>
                <w:rFonts w:ascii="Angsana New" w:hAnsi="Angsana New"/>
                <w:sz w:val="30"/>
                <w:szCs w:val="30"/>
              </w:rPr>
              <w:t>12,</w:t>
            </w:r>
            <w:r w:rsidR="00554DEE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:rsidR="000A1304" w:rsidRPr="002A7705" w:rsidRDefault="000A1304" w:rsidP="000A130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304" w:rsidRPr="002A7705" w:rsidRDefault="000A1304" w:rsidP="000A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13,118</w:t>
            </w:r>
          </w:p>
        </w:tc>
      </w:tr>
      <w:tr w:rsidR="000A1304" w:rsidRPr="002A7705" w:rsidTr="00DD3146">
        <w:tc>
          <w:tcPr>
            <w:tcW w:w="6480" w:type="dxa"/>
          </w:tcPr>
          <w:p w:rsidR="000A1304" w:rsidRPr="002A7705" w:rsidRDefault="000A1304" w:rsidP="000A130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260" w:type="dxa"/>
          </w:tcPr>
          <w:p w:rsidR="000A1304" w:rsidRPr="002A7705" w:rsidRDefault="000A1304" w:rsidP="000A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996">
              <w:rPr>
                <w:rFonts w:ascii="Angsana New" w:hAnsi="Angsana New"/>
                <w:sz w:val="30"/>
                <w:szCs w:val="30"/>
              </w:rPr>
              <w:t>7,</w:t>
            </w:r>
            <w:r w:rsidR="00554DEE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70" w:type="dxa"/>
          </w:tcPr>
          <w:p w:rsidR="000A1304" w:rsidRPr="002A7705" w:rsidRDefault="000A1304" w:rsidP="000A130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304" w:rsidRPr="002A7705" w:rsidRDefault="000A1304" w:rsidP="000A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5,567</w:t>
            </w:r>
          </w:p>
        </w:tc>
      </w:tr>
      <w:tr w:rsidR="000A1304" w:rsidRPr="002A7705" w:rsidTr="00DD3146">
        <w:tc>
          <w:tcPr>
            <w:tcW w:w="6480" w:type="dxa"/>
          </w:tcPr>
          <w:p w:rsidR="000A1304" w:rsidRPr="002A7705" w:rsidRDefault="000A1304" w:rsidP="000A130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260" w:type="dxa"/>
          </w:tcPr>
          <w:p w:rsidR="000A1304" w:rsidRDefault="000A1304" w:rsidP="000A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53CD9">
              <w:rPr>
                <w:rFonts w:ascii="Angsana New" w:hAnsi="Angsana New"/>
                <w:sz w:val="30"/>
                <w:szCs w:val="30"/>
              </w:rPr>
              <w:t>2,</w:t>
            </w:r>
            <w:r w:rsidR="00554DEE"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70" w:type="dxa"/>
          </w:tcPr>
          <w:p w:rsidR="000A1304" w:rsidRPr="002A7705" w:rsidRDefault="000A1304" w:rsidP="000A130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304" w:rsidRDefault="000A1304" w:rsidP="000A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4,803</w:t>
            </w:r>
          </w:p>
        </w:tc>
      </w:tr>
      <w:tr w:rsidR="00694A9C" w:rsidRPr="002A7705" w:rsidTr="00DD3146">
        <w:tc>
          <w:tcPr>
            <w:tcW w:w="6480" w:type="dxa"/>
          </w:tcPr>
          <w:p w:rsidR="00694A9C" w:rsidRPr="002A7705" w:rsidRDefault="00694A9C" w:rsidP="00694A9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</w:tcPr>
          <w:p w:rsidR="00694A9C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554DEE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:rsidR="00694A9C" w:rsidRPr="002A7705" w:rsidRDefault="00694A9C" w:rsidP="00694A9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4,162</w:t>
            </w:r>
          </w:p>
        </w:tc>
      </w:tr>
      <w:tr w:rsidR="00694A9C" w:rsidRPr="002A7705" w:rsidTr="00DD3146">
        <w:tc>
          <w:tcPr>
            <w:tcW w:w="6480" w:type="dxa"/>
          </w:tcPr>
          <w:p w:rsidR="00694A9C" w:rsidRPr="002A7705" w:rsidRDefault="00694A9C" w:rsidP="00694A9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</w:t>
            </w:r>
            <w:r w:rsidR="00554DEE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:rsidR="00694A9C" w:rsidRPr="002A7705" w:rsidRDefault="00694A9C" w:rsidP="00694A9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75,199</w:t>
            </w:r>
          </w:p>
        </w:tc>
      </w:tr>
    </w:tbl>
    <w:p w:rsidR="00A66C51" w:rsidRPr="00C6530C" w:rsidRDefault="00A66C51" w:rsidP="00C6530C"/>
    <w:p w:rsidR="00131145" w:rsidRDefault="00131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E165C1" w:rsidRPr="00E319F3" w:rsidRDefault="00E165C1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E319F3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ค่าใช้จ่ายในการบริหาร</w:t>
      </w:r>
    </w:p>
    <w:p w:rsidR="0054405D" w:rsidRPr="002A7705" w:rsidRDefault="0054405D" w:rsidP="00495707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990"/>
        <w:gridCol w:w="270"/>
        <w:gridCol w:w="1260"/>
        <w:gridCol w:w="270"/>
        <w:gridCol w:w="1260"/>
      </w:tblGrid>
      <w:tr w:rsidR="008C5EDB" w:rsidRPr="002A7705">
        <w:tc>
          <w:tcPr>
            <w:tcW w:w="522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41E0D" w:rsidRPr="002A7705">
        <w:tc>
          <w:tcPr>
            <w:tcW w:w="5220" w:type="dxa"/>
          </w:tcPr>
          <w:p w:rsidR="00941E0D" w:rsidRPr="002A7705" w:rsidRDefault="00941E0D" w:rsidP="00941E0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41E0D" w:rsidRPr="002A7705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1E0D" w:rsidRPr="002A7705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941E0D" w:rsidRPr="002A7705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C5EDB" w:rsidRPr="002A7705" w:rsidTr="00C848E7">
        <w:tc>
          <w:tcPr>
            <w:tcW w:w="5220" w:type="dxa"/>
          </w:tcPr>
          <w:p w:rsidR="008C5EDB" w:rsidRPr="002A7705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99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5EDB" w:rsidRPr="002A7705" w:rsidRDefault="00554DEE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60,808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55,067</w:t>
            </w:r>
          </w:p>
        </w:tc>
      </w:tr>
      <w:tr w:rsidR="008C5EDB" w:rsidRPr="002A7705" w:rsidTr="00427350">
        <w:tc>
          <w:tcPr>
            <w:tcW w:w="522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F4C1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ค่าใช้จ่ายการผลิตที่ต่ำกว่ากำลังการผลิตปกติ</w:t>
            </w:r>
          </w:p>
        </w:tc>
        <w:tc>
          <w:tcPr>
            <w:tcW w:w="99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5EDB" w:rsidRPr="002A7705" w:rsidRDefault="00EB6D5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6D5B">
              <w:rPr>
                <w:rFonts w:ascii="Angsana New" w:hAnsi="Angsana New"/>
                <w:sz w:val="30"/>
                <w:szCs w:val="30"/>
              </w:rPr>
              <w:t>24,302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16,258</w:t>
            </w:r>
          </w:p>
        </w:tc>
      </w:tr>
      <w:tr w:rsidR="008C5EDB" w:rsidRPr="002A7705" w:rsidTr="00427350">
        <w:tc>
          <w:tcPr>
            <w:tcW w:w="5220" w:type="dxa"/>
          </w:tcPr>
          <w:p w:rsidR="008C5EDB" w:rsidRPr="002A7705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99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5EDB" w:rsidRPr="002A7705" w:rsidRDefault="00EB6D5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6D5B">
              <w:rPr>
                <w:rFonts w:ascii="Angsana New" w:hAnsi="Angsana New"/>
                <w:sz w:val="30"/>
                <w:szCs w:val="30"/>
              </w:rPr>
              <w:t>16,</w:t>
            </w:r>
            <w:r w:rsidR="00554DEE"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16,161</w:t>
            </w:r>
          </w:p>
        </w:tc>
      </w:tr>
      <w:tr w:rsidR="008C5EDB" w:rsidRPr="002A7705" w:rsidTr="0026413F">
        <w:tc>
          <w:tcPr>
            <w:tcW w:w="5220" w:type="dxa"/>
          </w:tcPr>
          <w:p w:rsidR="008C5EDB" w:rsidRPr="002A7705" w:rsidRDefault="008C5EDB" w:rsidP="008C5EDB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5EDB" w:rsidRPr="002A7705" w:rsidRDefault="00EB6D5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6D5B">
              <w:rPr>
                <w:rFonts w:ascii="Angsana New" w:hAnsi="Angsana New"/>
                <w:sz w:val="30"/>
                <w:szCs w:val="30"/>
              </w:rPr>
              <w:t>14,666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12,062</w:t>
            </w:r>
          </w:p>
        </w:tc>
      </w:tr>
      <w:tr w:rsidR="000A1304" w:rsidRPr="002A7705" w:rsidTr="0026413F">
        <w:tc>
          <w:tcPr>
            <w:tcW w:w="5220" w:type="dxa"/>
          </w:tcPr>
          <w:p w:rsidR="000A1304" w:rsidRPr="002A7705" w:rsidRDefault="000A1304" w:rsidP="000A1304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990" w:type="dxa"/>
          </w:tcPr>
          <w:p w:rsidR="000A1304" w:rsidRPr="002A7705" w:rsidRDefault="000A1304" w:rsidP="000A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1304" w:rsidRPr="002A7705" w:rsidRDefault="000A1304" w:rsidP="000A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A1304" w:rsidRPr="002A7705" w:rsidRDefault="000A1304" w:rsidP="000A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6D5B">
              <w:rPr>
                <w:rFonts w:ascii="Angsana New" w:hAnsi="Angsana New"/>
                <w:sz w:val="30"/>
                <w:szCs w:val="30"/>
              </w:rPr>
              <w:t>7,</w:t>
            </w:r>
            <w:r w:rsidR="00554DEE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270" w:type="dxa"/>
          </w:tcPr>
          <w:p w:rsidR="000A1304" w:rsidRPr="002A7705" w:rsidRDefault="000A1304" w:rsidP="000A130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1304" w:rsidRPr="002A7705" w:rsidRDefault="000A1304" w:rsidP="000A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4,293</w:t>
            </w:r>
          </w:p>
        </w:tc>
      </w:tr>
      <w:tr w:rsidR="00BD06C8" w:rsidRPr="002A7705" w:rsidTr="0026413F">
        <w:tc>
          <w:tcPr>
            <w:tcW w:w="5220" w:type="dxa"/>
          </w:tcPr>
          <w:p w:rsidR="00BD06C8" w:rsidRPr="002A7705" w:rsidRDefault="00BD06C8" w:rsidP="00BD06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ผลขาดทุนจากการทำลายสินค้า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แผนกที่ยกเลิก</w:t>
            </w:r>
          </w:p>
        </w:tc>
        <w:tc>
          <w:tcPr>
            <w:tcW w:w="99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D06C8" w:rsidRPr="00EB6D5B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6,922</w:t>
            </w:r>
          </w:p>
        </w:tc>
        <w:tc>
          <w:tcPr>
            <w:tcW w:w="270" w:type="dxa"/>
          </w:tcPr>
          <w:p w:rsidR="00BD06C8" w:rsidRPr="002A7705" w:rsidRDefault="00BD06C8" w:rsidP="00BD06C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D06C8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06C8" w:rsidRPr="002A7705" w:rsidTr="0026413F">
        <w:tc>
          <w:tcPr>
            <w:tcW w:w="5220" w:type="dxa"/>
          </w:tcPr>
          <w:p w:rsidR="00BD06C8" w:rsidRPr="002A7705" w:rsidRDefault="00BD06C8" w:rsidP="00BD06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6D5B">
              <w:rPr>
                <w:rFonts w:ascii="Angsana New" w:hAnsi="Angsana New"/>
                <w:sz w:val="30"/>
                <w:szCs w:val="30"/>
              </w:rPr>
              <w:t>5,620</w:t>
            </w:r>
          </w:p>
        </w:tc>
        <w:tc>
          <w:tcPr>
            <w:tcW w:w="270" w:type="dxa"/>
          </w:tcPr>
          <w:p w:rsidR="00BD06C8" w:rsidRPr="002A7705" w:rsidRDefault="00BD06C8" w:rsidP="00BD06C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6,706</w:t>
            </w:r>
          </w:p>
        </w:tc>
      </w:tr>
      <w:tr w:rsidR="00BD06C8" w:rsidRPr="002A7705" w:rsidTr="00857017">
        <w:tc>
          <w:tcPr>
            <w:tcW w:w="5220" w:type="dxa"/>
          </w:tcPr>
          <w:p w:rsidR="00BD06C8" w:rsidRPr="002A7705" w:rsidRDefault="00BD06C8" w:rsidP="00BD06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ค่าธรรมเนียมอื่น </w:t>
            </w:r>
          </w:p>
        </w:tc>
        <w:tc>
          <w:tcPr>
            <w:tcW w:w="99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26282">
              <w:rPr>
                <w:rFonts w:ascii="Angsana New" w:hAnsi="Angsana New"/>
                <w:sz w:val="30"/>
                <w:szCs w:val="30"/>
              </w:rPr>
              <w:t>4,33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BD06C8" w:rsidRPr="002A7705" w:rsidRDefault="00BD06C8" w:rsidP="00BD06C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3,143</w:t>
            </w:r>
          </w:p>
        </w:tc>
      </w:tr>
      <w:tr w:rsidR="00BD06C8" w:rsidRPr="002A7705" w:rsidTr="00857017">
        <w:tc>
          <w:tcPr>
            <w:tcW w:w="5220" w:type="dxa"/>
          </w:tcPr>
          <w:p w:rsidR="00BD06C8" w:rsidRPr="002A7705" w:rsidRDefault="00BD06C8" w:rsidP="00BD06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ขาดทุนจากการตัดจำหน่ายภาษีหัก ณ ที่จ่าย</w:t>
            </w:r>
          </w:p>
        </w:tc>
        <w:tc>
          <w:tcPr>
            <w:tcW w:w="99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D06C8" w:rsidRPr="00F26282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  <w:tc>
          <w:tcPr>
            <w:tcW w:w="270" w:type="dxa"/>
          </w:tcPr>
          <w:p w:rsidR="00BD06C8" w:rsidRPr="002A7705" w:rsidRDefault="00BD06C8" w:rsidP="00BD06C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D06C8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06C8" w:rsidRPr="002A7705" w:rsidTr="00857017">
        <w:tc>
          <w:tcPr>
            <w:tcW w:w="5220" w:type="dxa"/>
          </w:tcPr>
          <w:p w:rsidR="00BD06C8" w:rsidRPr="002A7705" w:rsidRDefault="00BD06C8" w:rsidP="00BD06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26282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70" w:type="dxa"/>
          </w:tcPr>
          <w:p w:rsidR="00BD06C8" w:rsidRPr="002A7705" w:rsidRDefault="00BD06C8" w:rsidP="00BD06C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3,156</w:t>
            </w:r>
          </w:p>
        </w:tc>
      </w:tr>
      <w:tr w:rsidR="00BD06C8" w:rsidRPr="002A7705" w:rsidTr="00857017">
        <w:tc>
          <w:tcPr>
            <w:tcW w:w="5220" w:type="dxa"/>
          </w:tcPr>
          <w:p w:rsidR="00BD06C8" w:rsidRPr="002A7705" w:rsidRDefault="00BD06C8" w:rsidP="00BD06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รับรอง</w:t>
            </w:r>
          </w:p>
        </w:tc>
        <w:tc>
          <w:tcPr>
            <w:tcW w:w="99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26282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:rsidR="00BD06C8" w:rsidRPr="002A7705" w:rsidRDefault="00BD06C8" w:rsidP="00BD06C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1,356</w:t>
            </w:r>
          </w:p>
        </w:tc>
      </w:tr>
      <w:tr w:rsidR="00BD06C8" w:rsidRPr="002A7705" w:rsidTr="00857017">
        <w:tc>
          <w:tcPr>
            <w:tcW w:w="5220" w:type="dxa"/>
          </w:tcPr>
          <w:p w:rsidR="00BD06C8" w:rsidRPr="002A7705" w:rsidRDefault="00BD06C8" w:rsidP="00BD06C8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าเช่า</w:t>
            </w:r>
          </w:p>
        </w:tc>
        <w:tc>
          <w:tcPr>
            <w:tcW w:w="99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26282">
              <w:rPr>
                <w:rFonts w:ascii="Angsana New" w:hAnsi="Angsana New"/>
                <w:sz w:val="30"/>
                <w:szCs w:val="30"/>
              </w:rPr>
              <w:t>2,677</w:t>
            </w:r>
          </w:p>
        </w:tc>
        <w:tc>
          <w:tcPr>
            <w:tcW w:w="270" w:type="dxa"/>
          </w:tcPr>
          <w:p w:rsidR="00BD06C8" w:rsidRPr="002A7705" w:rsidRDefault="00BD06C8" w:rsidP="00BD06C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2,541</w:t>
            </w:r>
          </w:p>
        </w:tc>
      </w:tr>
      <w:tr w:rsidR="00BD06C8" w:rsidRPr="002A7705" w:rsidTr="00857017">
        <w:tc>
          <w:tcPr>
            <w:tcW w:w="5220" w:type="dxa"/>
          </w:tcPr>
          <w:p w:rsidR="00BD06C8" w:rsidRPr="002A7705" w:rsidRDefault="00BD06C8" w:rsidP="00BD06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5,483</w:t>
            </w:r>
          </w:p>
        </w:tc>
        <w:tc>
          <w:tcPr>
            <w:tcW w:w="270" w:type="dxa"/>
          </w:tcPr>
          <w:p w:rsidR="00BD06C8" w:rsidRPr="002A7705" w:rsidRDefault="00BD06C8" w:rsidP="00BD06C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4,608</w:t>
            </w:r>
          </w:p>
        </w:tc>
      </w:tr>
      <w:tr w:rsidR="00BD06C8" w:rsidRPr="002A7705" w:rsidTr="00C848E7">
        <w:tc>
          <w:tcPr>
            <w:tcW w:w="5220" w:type="dxa"/>
          </w:tcPr>
          <w:p w:rsidR="00BD06C8" w:rsidRPr="002A7705" w:rsidRDefault="00BD06C8" w:rsidP="00BD06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157,562</w:t>
            </w:r>
          </w:p>
        </w:tc>
        <w:tc>
          <w:tcPr>
            <w:tcW w:w="270" w:type="dxa"/>
          </w:tcPr>
          <w:p w:rsidR="00BD06C8" w:rsidRPr="002A7705" w:rsidRDefault="00BD06C8" w:rsidP="00BD06C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D06C8" w:rsidRPr="002A7705" w:rsidRDefault="00BD06C8" w:rsidP="00BD0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125,351</w:t>
            </w:r>
          </w:p>
        </w:tc>
      </w:tr>
    </w:tbl>
    <w:p w:rsidR="00096BED" w:rsidRPr="002A7705" w:rsidRDefault="00096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645538" w:rsidRPr="002A7705" w:rsidRDefault="004C28CE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ค่าใช้จ่าย</w:t>
      </w:r>
      <w:r w:rsidR="00E165C1" w:rsidRPr="002A7705">
        <w:rPr>
          <w:rFonts w:ascii="Angsana New" w:hAnsi="Angsana New" w:cs="Angsana New"/>
          <w:sz w:val="30"/>
          <w:szCs w:val="30"/>
          <w:cs/>
          <w:lang w:val="th-TH"/>
        </w:rPr>
        <w:t>ผลประโยชน์</w:t>
      </w:r>
      <w:r w:rsidR="001A5BA0" w:rsidRPr="002A7705">
        <w:rPr>
          <w:rFonts w:ascii="Angsana New" w:hAnsi="Angsana New" w:cs="Angsana New"/>
          <w:sz w:val="30"/>
          <w:szCs w:val="30"/>
          <w:cs/>
          <w:lang w:val="th-TH"/>
        </w:rPr>
        <w:t>ของ</w:t>
      </w: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พนักงาน</w:t>
      </w:r>
    </w:p>
    <w:p w:rsidR="000C7A0E" w:rsidRPr="002A7705" w:rsidRDefault="000C7A0E" w:rsidP="00495707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990"/>
        <w:gridCol w:w="270"/>
        <w:gridCol w:w="1260"/>
        <w:gridCol w:w="270"/>
        <w:gridCol w:w="1260"/>
      </w:tblGrid>
      <w:tr w:rsidR="008C5EDB" w:rsidRPr="002A7705" w:rsidTr="00433EED">
        <w:tc>
          <w:tcPr>
            <w:tcW w:w="522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41E0D" w:rsidRPr="002A7705" w:rsidTr="00433EED">
        <w:tc>
          <w:tcPr>
            <w:tcW w:w="5220" w:type="dxa"/>
          </w:tcPr>
          <w:p w:rsidR="00941E0D" w:rsidRPr="002A7705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41E0D" w:rsidRPr="002A7705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941E0D" w:rsidRPr="002A7705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:rsidR="00941E0D" w:rsidRPr="002A7705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C5EDB" w:rsidRPr="002A7705" w:rsidTr="00433EED">
        <w:tc>
          <w:tcPr>
            <w:tcW w:w="5220" w:type="dxa"/>
          </w:tcPr>
          <w:p w:rsidR="008C5EDB" w:rsidRPr="002A7705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ค่าแรงและเงินเดือน </w:t>
            </w:r>
          </w:p>
        </w:tc>
        <w:tc>
          <w:tcPr>
            <w:tcW w:w="99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C5EDB" w:rsidRPr="002A7705" w:rsidRDefault="00BA3485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A3485">
              <w:rPr>
                <w:rFonts w:ascii="Angsana New" w:hAnsi="Angsana New"/>
                <w:sz w:val="30"/>
                <w:szCs w:val="30"/>
              </w:rPr>
              <w:t>1</w:t>
            </w:r>
            <w:r w:rsidR="00554DEE">
              <w:rPr>
                <w:rFonts w:ascii="Angsana New" w:hAnsi="Angsana New"/>
                <w:sz w:val="30"/>
                <w:szCs w:val="30"/>
              </w:rPr>
              <w:t>36,374</w:t>
            </w:r>
          </w:p>
        </w:tc>
        <w:tc>
          <w:tcPr>
            <w:tcW w:w="270" w:type="dxa"/>
            <w:vAlign w:val="center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131,862</w:t>
            </w:r>
          </w:p>
        </w:tc>
      </w:tr>
      <w:tr w:rsidR="00694A9C" w:rsidRPr="002A7705" w:rsidTr="00433EED">
        <w:tc>
          <w:tcPr>
            <w:tcW w:w="5220" w:type="dxa"/>
          </w:tcPr>
          <w:p w:rsidR="00694A9C" w:rsidRPr="002A7705" w:rsidRDefault="00694A9C" w:rsidP="00694A9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โบนัส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A3485">
              <w:rPr>
                <w:rFonts w:ascii="Angsana New" w:hAnsi="Angsana New"/>
                <w:sz w:val="30"/>
                <w:szCs w:val="30"/>
              </w:rPr>
              <w:t>12,</w:t>
            </w:r>
            <w:r w:rsidR="00E5046D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70" w:type="dxa"/>
            <w:vAlign w:val="center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9,561</w:t>
            </w:r>
          </w:p>
        </w:tc>
      </w:tr>
      <w:tr w:rsidR="00694A9C" w:rsidRPr="002A7705" w:rsidTr="00433EED">
        <w:tc>
          <w:tcPr>
            <w:tcW w:w="5220" w:type="dxa"/>
          </w:tcPr>
          <w:p w:rsidR="00694A9C" w:rsidRPr="002A7705" w:rsidRDefault="00694A9C" w:rsidP="00694A9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กองทุนประกันสังคม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A3485">
              <w:rPr>
                <w:rFonts w:ascii="Angsana New" w:hAnsi="Angsana New"/>
                <w:sz w:val="30"/>
                <w:szCs w:val="30"/>
              </w:rPr>
              <w:t>2,</w:t>
            </w:r>
            <w:r w:rsidR="00E5046D"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270" w:type="dxa"/>
            <w:vAlign w:val="center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2,436</w:t>
            </w:r>
          </w:p>
        </w:tc>
      </w:tr>
      <w:tr w:rsidR="00694A9C" w:rsidRPr="002A7705" w:rsidTr="00A45978">
        <w:tc>
          <w:tcPr>
            <w:tcW w:w="5220" w:type="dxa"/>
          </w:tcPr>
          <w:p w:rsidR="00694A9C" w:rsidRPr="002A7705" w:rsidRDefault="00694A9C" w:rsidP="00694A9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4A9C" w:rsidRPr="002A7705" w:rsidRDefault="00E5046D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3,823</w:t>
            </w:r>
          </w:p>
        </w:tc>
        <w:tc>
          <w:tcPr>
            <w:tcW w:w="270" w:type="dxa"/>
            <w:vAlign w:val="center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3,270</w:t>
            </w:r>
          </w:p>
        </w:tc>
      </w:tr>
      <w:tr w:rsidR="00694A9C" w:rsidRPr="002A7705" w:rsidTr="0026413F">
        <w:tc>
          <w:tcPr>
            <w:tcW w:w="5220" w:type="dxa"/>
          </w:tcPr>
          <w:p w:rsidR="00694A9C" w:rsidRPr="002A7705" w:rsidRDefault="00694A9C" w:rsidP="00694A9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E5046D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94A9C" w:rsidRPr="002A7705" w:rsidRDefault="00E5046D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70" w:type="dxa"/>
            <w:vAlign w:val="center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694A9C" w:rsidRPr="002A7705" w:rsidTr="0026413F">
        <w:tc>
          <w:tcPr>
            <w:tcW w:w="5220" w:type="dxa"/>
          </w:tcPr>
          <w:p w:rsidR="00694A9C" w:rsidRPr="002A7705" w:rsidRDefault="00694A9C" w:rsidP="00694A9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เบี้ยประกันชีวิต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94A9C" w:rsidRPr="002A7705" w:rsidRDefault="00554DEE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70" w:type="dxa"/>
            <w:vAlign w:val="center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</w:t>
            </w:r>
          </w:p>
        </w:tc>
      </w:tr>
      <w:tr w:rsidR="00694A9C" w:rsidRPr="002A7705" w:rsidTr="00FB5FA6">
        <w:tc>
          <w:tcPr>
            <w:tcW w:w="5220" w:type="dxa"/>
          </w:tcPr>
          <w:p w:rsidR="00694A9C" w:rsidRPr="002A7705" w:rsidRDefault="00694A9C" w:rsidP="00694A9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4A9C" w:rsidRPr="002A7705" w:rsidRDefault="00554DEE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7,413</w:t>
            </w:r>
          </w:p>
        </w:tc>
        <w:tc>
          <w:tcPr>
            <w:tcW w:w="270" w:type="dxa"/>
            <w:vAlign w:val="center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94A9C" w:rsidRPr="002A7705" w:rsidRDefault="00E5046D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8,295</w:t>
            </w:r>
          </w:p>
        </w:tc>
      </w:tr>
      <w:tr w:rsidR="00694A9C" w:rsidRPr="002A7705" w:rsidTr="001F119A">
        <w:tc>
          <w:tcPr>
            <w:tcW w:w="5220" w:type="dxa"/>
          </w:tcPr>
          <w:p w:rsidR="00694A9C" w:rsidRPr="002A7705" w:rsidRDefault="00694A9C" w:rsidP="00694A9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4A9C" w:rsidRPr="002A7705" w:rsidRDefault="00E5046D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164,2</w:t>
            </w:r>
            <w:r w:rsidR="00554DEE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  <w:vAlign w:val="center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156,350</w:t>
            </w:r>
          </w:p>
        </w:tc>
      </w:tr>
    </w:tbl>
    <w:p w:rsidR="00127B20" w:rsidRPr="002A7705" w:rsidRDefault="00127B20" w:rsidP="00495707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:rsidR="00A44CCE" w:rsidRPr="002A7705" w:rsidRDefault="009B7AF7" w:rsidP="00A73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A44CCE" w:rsidRPr="002A7705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:rsidR="00A44CCE" w:rsidRPr="009F560B" w:rsidRDefault="00A44CCE" w:rsidP="009C362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14"/>
          <w:szCs w:val="14"/>
        </w:rPr>
      </w:pPr>
    </w:p>
    <w:p w:rsidR="00A44CCE" w:rsidRPr="002A7705" w:rsidRDefault="00A44CCE" w:rsidP="009C362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>รายละเอียดของโครงการผลประโยชน์ที่กำหนด</w:t>
      </w:r>
      <w:r w:rsidR="00F10A0F">
        <w:rPr>
          <w:rFonts w:hint="cs"/>
          <w:color w:val="000000"/>
          <w:sz w:val="30"/>
          <w:szCs w:val="30"/>
          <w:cs/>
        </w:rPr>
        <w:t>ไว้</w:t>
      </w:r>
      <w:r w:rsidRPr="002A7705">
        <w:rPr>
          <w:color w:val="000000"/>
          <w:sz w:val="30"/>
          <w:szCs w:val="30"/>
          <w:cs/>
        </w:rPr>
        <w:t xml:space="preserve">เปิดเผยในหมายเหตุประกอบงบการเงิน </w:t>
      </w:r>
      <w:r w:rsidR="00255D63" w:rsidRPr="002A7705">
        <w:rPr>
          <w:color w:val="000000"/>
          <w:sz w:val="30"/>
          <w:szCs w:val="30"/>
        </w:rPr>
        <w:t>1</w:t>
      </w:r>
      <w:r w:rsidR="003355AE">
        <w:rPr>
          <w:color w:val="000000"/>
          <w:sz w:val="30"/>
          <w:szCs w:val="30"/>
        </w:rPr>
        <w:t>4</w:t>
      </w:r>
    </w:p>
    <w:p w:rsidR="009C3621" w:rsidRPr="005D5C84" w:rsidRDefault="009C3621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4"/>
          <w:szCs w:val="14"/>
        </w:rPr>
      </w:pPr>
    </w:p>
    <w:p w:rsidR="00A44CCE" w:rsidRPr="002A7705" w:rsidRDefault="00A44CCE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A44CCE" w:rsidRPr="009F560B" w:rsidRDefault="00A44CCE" w:rsidP="009C362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16"/>
          <w:szCs w:val="16"/>
        </w:rPr>
      </w:pPr>
    </w:p>
    <w:p w:rsidR="00A44CCE" w:rsidRPr="009F560B" w:rsidRDefault="00A44CCE" w:rsidP="009C362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pacing w:val="-4"/>
          <w:sz w:val="30"/>
          <w:szCs w:val="30"/>
        </w:rPr>
      </w:pPr>
      <w:r w:rsidRPr="009F560B">
        <w:rPr>
          <w:color w:val="000000"/>
          <w:spacing w:val="-4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A80FFA" w:rsidRPr="009F560B">
        <w:rPr>
          <w:color w:val="000000"/>
          <w:spacing w:val="-4"/>
          <w:sz w:val="30"/>
          <w:szCs w:val="30"/>
        </w:rPr>
        <w:t>3</w:t>
      </w:r>
      <w:r w:rsidR="00BF682E" w:rsidRPr="009F560B">
        <w:rPr>
          <w:color w:val="000000"/>
          <w:spacing w:val="-4"/>
          <w:sz w:val="30"/>
          <w:szCs w:val="30"/>
          <w:cs/>
        </w:rPr>
        <w:t xml:space="preserve"> ถึง</w:t>
      </w:r>
      <w:r w:rsidRPr="009F560B">
        <w:rPr>
          <w:color w:val="000000"/>
          <w:spacing w:val="-4"/>
          <w:sz w:val="30"/>
          <w:szCs w:val="30"/>
          <w:cs/>
        </w:rPr>
        <w:t xml:space="preserve">อัตราร้อยละ </w:t>
      </w:r>
      <w:r w:rsidR="00A80FFA" w:rsidRPr="009F560B">
        <w:rPr>
          <w:color w:val="000000"/>
          <w:spacing w:val="-4"/>
          <w:sz w:val="30"/>
          <w:szCs w:val="30"/>
        </w:rPr>
        <w:t>8</w:t>
      </w:r>
      <w:r w:rsidRPr="009F560B">
        <w:rPr>
          <w:color w:val="000000"/>
          <w:spacing w:val="-4"/>
          <w:sz w:val="30"/>
          <w:szCs w:val="30"/>
          <w:cs/>
        </w:rPr>
        <w:t xml:space="preserve"> ของเงินเดือนทุกเดือน และบริษัท</w:t>
      </w:r>
      <w:r w:rsidRPr="009F560B">
        <w:rPr>
          <w:color w:val="000000"/>
          <w:spacing w:val="-6"/>
          <w:sz w:val="30"/>
          <w:szCs w:val="30"/>
          <w:cs/>
        </w:rPr>
        <w:t xml:space="preserve">จ่ายสมทบในอัตราร้อยละ </w:t>
      </w:r>
      <w:r w:rsidR="00A80FFA" w:rsidRPr="009F560B">
        <w:rPr>
          <w:color w:val="000000"/>
          <w:spacing w:val="-6"/>
          <w:sz w:val="30"/>
          <w:szCs w:val="30"/>
        </w:rPr>
        <w:t>3</w:t>
      </w:r>
      <w:r w:rsidR="00BF682E" w:rsidRPr="009F560B">
        <w:rPr>
          <w:color w:val="000000"/>
          <w:spacing w:val="-6"/>
          <w:sz w:val="30"/>
          <w:szCs w:val="30"/>
          <w:cs/>
        </w:rPr>
        <w:t xml:space="preserve"> ถึง</w:t>
      </w:r>
      <w:r w:rsidRPr="009F560B">
        <w:rPr>
          <w:color w:val="000000"/>
          <w:spacing w:val="-6"/>
          <w:sz w:val="30"/>
          <w:szCs w:val="30"/>
          <w:cs/>
        </w:rPr>
        <w:t xml:space="preserve">อัตราร้อยละ </w:t>
      </w:r>
      <w:r w:rsidR="00A80FFA" w:rsidRPr="009F560B">
        <w:rPr>
          <w:color w:val="000000"/>
          <w:spacing w:val="-6"/>
          <w:sz w:val="30"/>
          <w:szCs w:val="30"/>
        </w:rPr>
        <w:t>8</w:t>
      </w:r>
      <w:r w:rsidRPr="009F560B">
        <w:rPr>
          <w:color w:val="000000"/>
          <w:spacing w:val="-6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</w:t>
      </w:r>
      <w:r w:rsidRPr="009F560B">
        <w:rPr>
          <w:color w:val="000000"/>
          <w:spacing w:val="-4"/>
          <w:sz w:val="30"/>
          <w:szCs w:val="30"/>
          <w:cs/>
        </w:rPr>
        <w:t>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A44CCE" w:rsidRPr="009F560B" w:rsidRDefault="00A44CCE" w:rsidP="009C362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14"/>
          <w:szCs w:val="14"/>
        </w:rPr>
      </w:pPr>
    </w:p>
    <w:p w:rsidR="003510A5" w:rsidRDefault="00154AF0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ค่าใช้จ่ายตามลักษณะ</w:t>
      </w:r>
    </w:p>
    <w:p w:rsidR="00F033A4" w:rsidRPr="00BD100C" w:rsidRDefault="00F033A4" w:rsidP="00F033A4">
      <w:pPr>
        <w:rPr>
          <w:sz w:val="4"/>
          <w:szCs w:val="4"/>
          <w:lang w:val="th-TH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990"/>
        <w:gridCol w:w="270"/>
        <w:gridCol w:w="1260"/>
        <w:gridCol w:w="270"/>
        <w:gridCol w:w="1260"/>
      </w:tblGrid>
      <w:tr w:rsidR="008C5EDB" w:rsidRPr="002A7705" w:rsidTr="00C37299">
        <w:tc>
          <w:tcPr>
            <w:tcW w:w="5220" w:type="dxa"/>
          </w:tcPr>
          <w:p w:rsidR="008C5EDB" w:rsidRPr="005D5C84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8C5EDB" w:rsidRPr="005D5C84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5D5C84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270" w:type="dxa"/>
          </w:tcPr>
          <w:p w:rsidR="008C5EDB" w:rsidRPr="005D5C84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:rsidR="008C5EDB" w:rsidRPr="005D5C84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5C84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70" w:type="dxa"/>
          </w:tcPr>
          <w:p w:rsidR="008C5EDB" w:rsidRPr="005D5C84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8C5EDB" w:rsidRPr="005D5C84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D5C84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941E0D" w:rsidRPr="002A7705" w:rsidTr="00C37299">
        <w:tc>
          <w:tcPr>
            <w:tcW w:w="5220" w:type="dxa"/>
          </w:tcPr>
          <w:p w:rsidR="00941E0D" w:rsidRPr="005D5C84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941E0D" w:rsidRPr="005D5C84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:rsidR="00941E0D" w:rsidRPr="005D5C84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:rsidR="00941E0D" w:rsidRPr="005D5C84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5D5C84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025DFE" w:rsidRPr="002A7705" w:rsidTr="00C37299">
        <w:tc>
          <w:tcPr>
            <w:tcW w:w="5220" w:type="dxa"/>
          </w:tcPr>
          <w:p w:rsidR="00025DFE" w:rsidRPr="002A7705" w:rsidRDefault="00025DFE" w:rsidP="00025DF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90" w:type="dxa"/>
          </w:tcPr>
          <w:p w:rsidR="00025DFE" w:rsidRPr="002A7705" w:rsidRDefault="00025DFE" w:rsidP="0002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5DFE" w:rsidRPr="002A7705" w:rsidRDefault="00025DFE" w:rsidP="0002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B646E" w:rsidRPr="004B513D" w:rsidRDefault="006B646E" w:rsidP="00025D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456,992</w:t>
            </w:r>
          </w:p>
        </w:tc>
        <w:tc>
          <w:tcPr>
            <w:tcW w:w="270" w:type="dxa"/>
          </w:tcPr>
          <w:p w:rsidR="00025DFE" w:rsidRPr="002A7705" w:rsidRDefault="00025DFE" w:rsidP="00025DF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5DFE" w:rsidRPr="00C6530C" w:rsidRDefault="00C6530C" w:rsidP="00025D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547,905</w:t>
            </w:r>
          </w:p>
        </w:tc>
      </w:tr>
      <w:tr w:rsidR="008C5EDB" w:rsidRPr="002A7705" w:rsidTr="00C37299">
        <w:tc>
          <w:tcPr>
            <w:tcW w:w="5220" w:type="dxa"/>
          </w:tcPr>
          <w:p w:rsidR="008C5EDB" w:rsidRPr="002A7705" w:rsidRDefault="008C5EDB" w:rsidP="008C5ED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="00C6530C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9B7AF7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CE76B4" w:rsidP="008C5E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164,25</w:t>
            </w:r>
            <w:r w:rsidR="003355AE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4B513D" w:rsidRDefault="002F6E3E" w:rsidP="008C5E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156,350</w:t>
            </w:r>
          </w:p>
        </w:tc>
      </w:tr>
      <w:tr w:rsidR="008C5EDB" w:rsidRPr="002A7705" w:rsidTr="00C37299">
        <w:tc>
          <w:tcPr>
            <w:tcW w:w="5220" w:type="dxa"/>
          </w:tcPr>
          <w:p w:rsidR="008C5EDB" w:rsidRPr="002A7705" w:rsidRDefault="008C5EDB" w:rsidP="008C5ED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CE76B4" w:rsidP="008C5E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46,918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2F6E3E" w:rsidP="008C5E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38,587</w:t>
            </w:r>
          </w:p>
        </w:tc>
      </w:tr>
      <w:tr w:rsidR="00694A9C" w:rsidRPr="002A7705" w:rsidTr="00C37299">
        <w:tc>
          <w:tcPr>
            <w:tcW w:w="5220" w:type="dxa"/>
          </w:tcPr>
          <w:p w:rsidR="00694A9C" w:rsidRPr="002A7705" w:rsidRDefault="00694A9C" w:rsidP="00694A9C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32,</w:t>
            </w:r>
            <w:r w:rsidR="003355AE">
              <w:rPr>
                <w:rFonts w:ascii="Angsana New" w:hAnsi="Angsana New"/>
                <w:sz w:val="30"/>
                <w:szCs w:val="30"/>
                <w:lang w:bidi="th-TH"/>
              </w:rPr>
              <w:t>624</w:t>
            </w:r>
          </w:p>
        </w:tc>
        <w:tc>
          <w:tcPr>
            <w:tcW w:w="270" w:type="dxa"/>
          </w:tcPr>
          <w:p w:rsidR="00694A9C" w:rsidRPr="002A7705" w:rsidRDefault="00694A9C" w:rsidP="00694A9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19,717</w:t>
            </w:r>
          </w:p>
        </w:tc>
      </w:tr>
      <w:tr w:rsidR="00694A9C" w:rsidRPr="002A7705" w:rsidTr="00C37299">
        <w:tc>
          <w:tcPr>
            <w:tcW w:w="5220" w:type="dxa"/>
          </w:tcPr>
          <w:p w:rsidR="00694A9C" w:rsidRPr="002A7705" w:rsidRDefault="00694A9C" w:rsidP="00694A9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30,881</w:t>
            </w:r>
          </w:p>
        </w:tc>
        <w:tc>
          <w:tcPr>
            <w:tcW w:w="270" w:type="dxa"/>
          </w:tcPr>
          <w:p w:rsidR="00694A9C" w:rsidRPr="002A7705" w:rsidRDefault="00694A9C" w:rsidP="00694A9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25,851</w:t>
            </w:r>
          </w:p>
        </w:tc>
      </w:tr>
      <w:tr w:rsidR="00694A9C" w:rsidRPr="002A7705" w:rsidTr="00C37299">
        <w:tc>
          <w:tcPr>
            <w:tcW w:w="5220" w:type="dxa"/>
          </w:tcPr>
          <w:p w:rsidR="00694A9C" w:rsidRPr="002A7705" w:rsidRDefault="00694A9C" w:rsidP="00694A9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3355AE">
              <w:rPr>
                <w:rFonts w:ascii="Angsana New" w:hAnsi="Angsana New"/>
                <w:sz w:val="30"/>
                <w:szCs w:val="30"/>
                <w:lang w:bidi="th-TH"/>
              </w:rPr>
              <w:t>4,990</w:t>
            </w:r>
          </w:p>
        </w:tc>
        <w:tc>
          <w:tcPr>
            <w:tcW w:w="270" w:type="dxa"/>
          </w:tcPr>
          <w:p w:rsidR="00694A9C" w:rsidRPr="002A7705" w:rsidRDefault="00694A9C" w:rsidP="00694A9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22,412</w:t>
            </w:r>
          </w:p>
        </w:tc>
      </w:tr>
      <w:tr w:rsidR="00694A9C" w:rsidRPr="002A7705" w:rsidTr="00C37299">
        <w:tc>
          <w:tcPr>
            <w:tcW w:w="5220" w:type="dxa"/>
          </w:tcPr>
          <w:p w:rsidR="00694A9C" w:rsidRPr="002A7705" w:rsidRDefault="00694A9C" w:rsidP="00694A9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22,</w:t>
            </w:r>
            <w:r w:rsidR="003355AE">
              <w:rPr>
                <w:rFonts w:ascii="Angsana New" w:hAnsi="Angsana New"/>
                <w:sz w:val="30"/>
                <w:szCs w:val="30"/>
                <w:lang w:bidi="th-TH"/>
              </w:rPr>
              <w:t>455</w:t>
            </w:r>
          </w:p>
        </w:tc>
        <w:tc>
          <w:tcPr>
            <w:tcW w:w="270" w:type="dxa"/>
          </w:tcPr>
          <w:p w:rsidR="00694A9C" w:rsidRPr="002A7705" w:rsidRDefault="00694A9C" w:rsidP="00694A9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20,214</w:t>
            </w:r>
          </w:p>
        </w:tc>
      </w:tr>
      <w:tr w:rsidR="00694A9C" w:rsidRPr="002A7705" w:rsidTr="00C37299">
        <w:tc>
          <w:tcPr>
            <w:tcW w:w="5220" w:type="dxa"/>
          </w:tcPr>
          <w:p w:rsidR="00694A9C" w:rsidRPr="002A7705" w:rsidRDefault="00694A9C" w:rsidP="00694A9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19,189</w:t>
            </w:r>
          </w:p>
        </w:tc>
        <w:tc>
          <w:tcPr>
            <w:tcW w:w="270" w:type="dxa"/>
          </w:tcPr>
          <w:p w:rsidR="00694A9C" w:rsidRPr="002A7705" w:rsidRDefault="00694A9C" w:rsidP="00694A9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27,832</w:t>
            </w:r>
          </w:p>
        </w:tc>
      </w:tr>
      <w:tr w:rsidR="00694A9C" w:rsidRPr="002A7705" w:rsidTr="00C37299">
        <w:tc>
          <w:tcPr>
            <w:tcW w:w="5220" w:type="dxa"/>
          </w:tcPr>
          <w:p w:rsidR="00694A9C" w:rsidRPr="002A7705" w:rsidRDefault="00694A9C" w:rsidP="00694A9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ผลขาดทุนจากการทำลายสินค้า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17,</w:t>
            </w:r>
            <w:r w:rsidR="003355AE">
              <w:rPr>
                <w:rFonts w:ascii="Angsana New" w:hAnsi="Angsana New"/>
                <w:sz w:val="30"/>
                <w:szCs w:val="30"/>
                <w:lang w:bidi="th-TH"/>
              </w:rPr>
              <w:t>084</w:t>
            </w:r>
          </w:p>
        </w:tc>
        <w:tc>
          <w:tcPr>
            <w:tcW w:w="270" w:type="dxa"/>
          </w:tcPr>
          <w:p w:rsidR="00694A9C" w:rsidRPr="002A7705" w:rsidRDefault="00694A9C" w:rsidP="00694A9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6,903</w:t>
            </w:r>
          </w:p>
        </w:tc>
      </w:tr>
      <w:tr w:rsidR="00694A9C" w:rsidRPr="002A7705" w:rsidTr="00C37299">
        <w:tc>
          <w:tcPr>
            <w:tcW w:w="5220" w:type="dxa"/>
          </w:tcPr>
          <w:p w:rsidR="00694A9C" w:rsidRPr="002A7705" w:rsidRDefault="00694A9C" w:rsidP="00694A9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val="en-US" w:bidi="th-TH"/>
              </w:rPr>
              <w:t>12,363</w:t>
            </w:r>
          </w:p>
        </w:tc>
        <w:tc>
          <w:tcPr>
            <w:tcW w:w="270" w:type="dxa"/>
          </w:tcPr>
          <w:p w:rsidR="00694A9C" w:rsidRPr="002A7705" w:rsidRDefault="00694A9C" w:rsidP="00694A9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11,348</w:t>
            </w:r>
          </w:p>
        </w:tc>
      </w:tr>
      <w:tr w:rsidR="00694A9C" w:rsidRPr="002A7705" w:rsidTr="00C37299">
        <w:tc>
          <w:tcPr>
            <w:tcW w:w="5220" w:type="dxa"/>
          </w:tcPr>
          <w:p w:rsidR="00694A9C" w:rsidRPr="002A7705" w:rsidRDefault="00694A9C" w:rsidP="00694A9C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ค่าขนส่งออก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12,</w:t>
            </w:r>
            <w:r w:rsidR="003355AE">
              <w:rPr>
                <w:rFonts w:ascii="Angsana New" w:hAnsi="Angsana New"/>
                <w:sz w:val="30"/>
                <w:szCs w:val="30"/>
                <w:lang w:bidi="th-TH"/>
              </w:rPr>
              <w:t>347</w:t>
            </w:r>
          </w:p>
        </w:tc>
        <w:tc>
          <w:tcPr>
            <w:tcW w:w="270" w:type="dxa"/>
          </w:tcPr>
          <w:p w:rsidR="00694A9C" w:rsidRPr="002A7705" w:rsidRDefault="00694A9C" w:rsidP="00694A9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13,118</w:t>
            </w:r>
          </w:p>
        </w:tc>
      </w:tr>
      <w:tr w:rsidR="00694A9C" w:rsidRPr="002A7705" w:rsidTr="00C37299">
        <w:tc>
          <w:tcPr>
            <w:tcW w:w="5220" w:type="dxa"/>
          </w:tcPr>
          <w:p w:rsidR="00694A9C" w:rsidRPr="002A7705" w:rsidRDefault="00694A9C" w:rsidP="00694A9C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8,361</w:t>
            </w:r>
          </w:p>
        </w:tc>
        <w:tc>
          <w:tcPr>
            <w:tcW w:w="270" w:type="dxa"/>
          </w:tcPr>
          <w:p w:rsidR="00694A9C" w:rsidRPr="002A7705" w:rsidRDefault="00694A9C" w:rsidP="00694A9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7,194</w:t>
            </w:r>
          </w:p>
        </w:tc>
      </w:tr>
      <w:tr w:rsidR="00694A9C" w:rsidRPr="002A7705" w:rsidTr="0012434B">
        <w:tc>
          <w:tcPr>
            <w:tcW w:w="5220" w:type="dxa"/>
          </w:tcPr>
          <w:p w:rsidR="00694A9C" w:rsidRPr="002A7705" w:rsidRDefault="00694A9C" w:rsidP="0012434B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990" w:type="dxa"/>
          </w:tcPr>
          <w:p w:rsidR="00694A9C" w:rsidRPr="002A7705" w:rsidRDefault="00694A9C" w:rsidP="00124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4A9C" w:rsidRPr="002A7705" w:rsidRDefault="00694A9C" w:rsidP="00124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1243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6,634</w:t>
            </w:r>
          </w:p>
        </w:tc>
        <w:tc>
          <w:tcPr>
            <w:tcW w:w="270" w:type="dxa"/>
          </w:tcPr>
          <w:p w:rsidR="00694A9C" w:rsidRPr="002A7705" w:rsidRDefault="00694A9C" w:rsidP="0012434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1243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5,270</w:t>
            </w:r>
          </w:p>
        </w:tc>
      </w:tr>
      <w:tr w:rsidR="00694A9C" w:rsidRPr="002A7705" w:rsidTr="00C37299">
        <w:tc>
          <w:tcPr>
            <w:tcW w:w="5220" w:type="dxa"/>
          </w:tcPr>
          <w:p w:rsidR="00694A9C" w:rsidRPr="002A7705" w:rsidRDefault="00694A9C" w:rsidP="00694A9C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5,620</w:t>
            </w:r>
          </w:p>
        </w:tc>
        <w:tc>
          <w:tcPr>
            <w:tcW w:w="270" w:type="dxa"/>
          </w:tcPr>
          <w:p w:rsidR="00694A9C" w:rsidRPr="002A7705" w:rsidRDefault="00694A9C" w:rsidP="00694A9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6,706</w:t>
            </w:r>
          </w:p>
        </w:tc>
      </w:tr>
      <w:tr w:rsidR="00694A9C" w:rsidRPr="002A7705" w:rsidTr="00AF27BF">
        <w:tc>
          <w:tcPr>
            <w:tcW w:w="5220" w:type="dxa"/>
          </w:tcPr>
          <w:p w:rsidR="00694A9C" w:rsidRPr="002A7705" w:rsidRDefault="00694A9C" w:rsidP="00694A9C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99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bidi="th-TH"/>
              </w:rPr>
              <w:t>4,537</w:t>
            </w:r>
          </w:p>
        </w:tc>
        <w:tc>
          <w:tcPr>
            <w:tcW w:w="270" w:type="dxa"/>
          </w:tcPr>
          <w:p w:rsidR="00694A9C" w:rsidRPr="002A7705" w:rsidRDefault="00694A9C" w:rsidP="00694A9C">
            <w:pPr>
              <w:pStyle w:val="BodyText"/>
              <w:tabs>
                <w:tab w:val="clear" w:pos="680"/>
                <w:tab w:val="decimal" w:pos="1001"/>
              </w:tabs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3,667</w:t>
            </w:r>
          </w:p>
        </w:tc>
      </w:tr>
      <w:tr w:rsidR="00694A9C" w:rsidRPr="002A7705" w:rsidTr="00AF27BF">
        <w:tc>
          <w:tcPr>
            <w:tcW w:w="5220" w:type="dxa"/>
            <w:shd w:val="clear" w:color="auto" w:fill="auto"/>
          </w:tcPr>
          <w:p w:rsidR="00694A9C" w:rsidRPr="002A7705" w:rsidRDefault="00694A9C" w:rsidP="00694A9C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กลับรายการปรับลดมูลค่าสินค้าคงเหลือ</w:t>
            </w:r>
          </w:p>
        </w:tc>
        <w:tc>
          <w:tcPr>
            <w:tcW w:w="990" w:type="dxa"/>
            <w:shd w:val="clear" w:color="auto" w:fill="auto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94A9C" w:rsidRPr="00963CB0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E76B4">
              <w:rPr>
                <w:rFonts w:ascii="Angsana New" w:hAnsi="Angsana New"/>
                <w:sz w:val="30"/>
                <w:szCs w:val="30"/>
                <w:lang w:val="en-US" w:bidi="th-TH"/>
              </w:rPr>
              <w:t>(2,</w:t>
            </w:r>
            <w:r w:rsidR="009B7AF7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  <w:r w:rsidRPr="00CE76B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694A9C" w:rsidRPr="002A7705" w:rsidRDefault="00694A9C" w:rsidP="00694A9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F4F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5F4F2D">
              <w:rPr>
                <w:rFonts w:ascii="Angsana New" w:hAnsi="Angsana New"/>
                <w:sz w:val="30"/>
                <w:szCs w:val="30"/>
                <w:lang w:val="en-US" w:bidi="th-TH"/>
              </w:rPr>
              <w:t>8,809</w:t>
            </w:r>
            <w:r w:rsidRPr="005F4F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94A9C" w:rsidRPr="002A7705" w:rsidTr="00AF27BF">
        <w:tc>
          <w:tcPr>
            <w:tcW w:w="5220" w:type="dxa"/>
            <w:shd w:val="clear" w:color="auto" w:fill="auto"/>
          </w:tcPr>
          <w:p w:rsidR="00694A9C" w:rsidRPr="002A7705" w:rsidRDefault="00694A9C" w:rsidP="00694A9C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94A9C" w:rsidRPr="002A7705" w:rsidRDefault="007E6DFE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12,487</w:t>
            </w:r>
          </w:p>
        </w:tc>
        <w:tc>
          <w:tcPr>
            <w:tcW w:w="270" w:type="dxa"/>
          </w:tcPr>
          <w:p w:rsidR="00694A9C" w:rsidRPr="002A7705" w:rsidRDefault="00694A9C" w:rsidP="00694A9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94A9C" w:rsidRPr="00963CB0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7,212</w:t>
            </w:r>
          </w:p>
        </w:tc>
      </w:tr>
      <w:tr w:rsidR="00694A9C" w:rsidRPr="002A7705" w:rsidTr="00C37299">
        <w:tc>
          <w:tcPr>
            <w:tcW w:w="5220" w:type="dxa"/>
            <w:shd w:val="clear" w:color="auto" w:fill="auto"/>
          </w:tcPr>
          <w:p w:rsidR="00694A9C" w:rsidRDefault="00694A9C" w:rsidP="00694A9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  <w:p w:rsidR="00694A9C" w:rsidRPr="002A7705" w:rsidRDefault="00694A9C" w:rsidP="00694A9C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94A9C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94A9C" w:rsidRPr="002A7705" w:rsidRDefault="00694A9C" w:rsidP="0069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4A9C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:rsidR="00694A9C" w:rsidRPr="00C37299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E76B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87</w:t>
            </w:r>
            <w:r w:rsidR="007E6DF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4,970</w:t>
            </w:r>
          </w:p>
        </w:tc>
        <w:tc>
          <w:tcPr>
            <w:tcW w:w="270" w:type="dxa"/>
          </w:tcPr>
          <w:p w:rsidR="00694A9C" w:rsidRPr="002A7705" w:rsidRDefault="00694A9C" w:rsidP="00694A9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94A9C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:rsidR="00694A9C" w:rsidRPr="002A7705" w:rsidRDefault="00694A9C" w:rsidP="00694A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372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911,477</w:t>
            </w:r>
          </w:p>
        </w:tc>
      </w:tr>
    </w:tbl>
    <w:p w:rsidR="00742685" w:rsidRPr="007401B5" w:rsidRDefault="00742685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7401B5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 xml:space="preserve">ภาษีเงินได้ </w:t>
      </w:r>
    </w:p>
    <w:p w:rsidR="00250F03" w:rsidRPr="00B8226C" w:rsidRDefault="00250F03" w:rsidP="00250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250F03" w:rsidRDefault="00250F03" w:rsidP="00FB3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770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F033A4" w:rsidRPr="00B8226C" w:rsidRDefault="00F033A4" w:rsidP="00FB3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W w:w="927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26"/>
        <w:gridCol w:w="954"/>
        <w:gridCol w:w="1260"/>
        <w:gridCol w:w="270"/>
        <w:gridCol w:w="1260"/>
      </w:tblGrid>
      <w:tr w:rsidR="008C5EDB" w:rsidRPr="002A7705" w:rsidTr="00DB599F">
        <w:trPr>
          <w:cantSplit/>
          <w:tblHeader/>
          <w:jc w:val="right"/>
        </w:trPr>
        <w:tc>
          <w:tcPr>
            <w:tcW w:w="5526" w:type="dxa"/>
          </w:tcPr>
          <w:p w:rsidR="008C5EDB" w:rsidRPr="002A7705" w:rsidRDefault="008C5EDB" w:rsidP="008C5EDB">
            <w:pPr>
              <w:pStyle w:val="acctfourfigures"/>
              <w:spacing w:line="240" w:lineRule="auto"/>
              <w:ind w:lef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41E0D" w:rsidRPr="002A7705" w:rsidTr="008136A9">
        <w:trPr>
          <w:cantSplit/>
          <w:jc w:val="right"/>
        </w:trPr>
        <w:tc>
          <w:tcPr>
            <w:tcW w:w="5526" w:type="dxa"/>
          </w:tcPr>
          <w:p w:rsidR="00941E0D" w:rsidRPr="002A7705" w:rsidRDefault="00941E0D" w:rsidP="00941E0D">
            <w:pPr>
              <w:spacing w:line="240" w:lineRule="auto"/>
              <w:ind w:lef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:rsidR="00941E0D" w:rsidRPr="002A7705" w:rsidRDefault="00941E0D" w:rsidP="00941E0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941E0D" w:rsidRPr="002A7705" w:rsidRDefault="00941E0D" w:rsidP="00941E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41E0D" w:rsidRPr="002A7705" w:rsidTr="008136A9">
        <w:trPr>
          <w:cantSplit/>
          <w:jc w:val="right"/>
        </w:trPr>
        <w:tc>
          <w:tcPr>
            <w:tcW w:w="5526" w:type="dxa"/>
          </w:tcPr>
          <w:p w:rsidR="00941E0D" w:rsidRPr="002A7705" w:rsidRDefault="00941E0D" w:rsidP="00941E0D">
            <w:pPr>
              <w:spacing w:line="240" w:lineRule="auto"/>
              <w:ind w:lef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54" w:type="dxa"/>
          </w:tcPr>
          <w:p w:rsidR="00941E0D" w:rsidRPr="002A7705" w:rsidRDefault="00941E0D" w:rsidP="00941E0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41E0D" w:rsidRPr="002A7705" w:rsidRDefault="00941E0D" w:rsidP="00941E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41E0D" w:rsidRPr="002A7705" w:rsidRDefault="00941E0D" w:rsidP="00941E0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1E0D" w:rsidRPr="002A7705" w:rsidRDefault="00941E0D" w:rsidP="00941E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EDB" w:rsidRPr="002A7705" w:rsidTr="0097686A">
        <w:trPr>
          <w:cantSplit/>
          <w:jc w:val="right"/>
        </w:trPr>
        <w:tc>
          <w:tcPr>
            <w:tcW w:w="5526" w:type="dxa"/>
          </w:tcPr>
          <w:p w:rsidR="008C5EDB" w:rsidRPr="002A7705" w:rsidRDefault="008C5EDB" w:rsidP="008C5EDB">
            <w:pPr>
              <w:spacing w:line="240" w:lineRule="auto"/>
              <w:ind w:left="47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54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8268DB" w:rsidRDefault="00C2352B" w:rsidP="008268D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8D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11,342</w:t>
            </w:r>
          </w:p>
        </w:tc>
      </w:tr>
      <w:tr w:rsidR="008C5EDB" w:rsidRPr="002A7705" w:rsidTr="0097686A">
        <w:trPr>
          <w:cantSplit/>
          <w:jc w:val="right"/>
        </w:trPr>
        <w:tc>
          <w:tcPr>
            <w:tcW w:w="5526" w:type="dxa"/>
          </w:tcPr>
          <w:p w:rsidR="008C5EDB" w:rsidRPr="002A7705" w:rsidRDefault="008C5EDB" w:rsidP="008C5EDB">
            <w:pPr>
              <w:spacing w:line="240" w:lineRule="auto"/>
              <w:ind w:left="47"/>
              <w:rPr>
                <w:rFonts w:ascii="Angsana New" w:hAnsi="Angsana New"/>
                <w:sz w:val="30"/>
                <w:szCs w:val="30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="000201D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67E3E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="008268DB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67E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54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C5EDB" w:rsidRPr="008268DB" w:rsidRDefault="002E10C6" w:rsidP="008268DB">
            <w:pPr>
              <w:pStyle w:val="acctfourfigures"/>
              <w:tabs>
                <w:tab w:val="clear" w:pos="765"/>
                <w:tab w:val="left" w:pos="71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8D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</w:t>
            </w:r>
            <w:r w:rsidR="008268DB" w:rsidRPr="008268DB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9B580F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  <w:r w:rsidR="008268DB" w:rsidRPr="008268DB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C5EDB" w:rsidRPr="0097686A" w:rsidRDefault="008C5EDB" w:rsidP="008C5EDB">
            <w:pPr>
              <w:pStyle w:val="acctfourfigures"/>
              <w:tabs>
                <w:tab w:val="clear" w:pos="765"/>
                <w:tab w:val="left" w:pos="7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           -</w:t>
            </w:r>
          </w:p>
        </w:tc>
      </w:tr>
      <w:tr w:rsidR="008268DB" w:rsidRPr="002A7705" w:rsidTr="0097686A">
        <w:trPr>
          <w:cantSplit/>
          <w:jc w:val="right"/>
        </w:trPr>
        <w:tc>
          <w:tcPr>
            <w:tcW w:w="5526" w:type="dxa"/>
          </w:tcPr>
          <w:p w:rsidR="008268DB" w:rsidRPr="002A7705" w:rsidRDefault="008268DB" w:rsidP="008268DB">
            <w:pPr>
              <w:spacing w:line="240" w:lineRule="auto"/>
              <w:ind w:lef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:rsidR="008268DB" w:rsidRPr="002A7705" w:rsidRDefault="008268DB" w:rsidP="008268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68DB" w:rsidRPr="008268DB" w:rsidRDefault="008268DB" w:rsidP="008268DB">
            <w:pPr>
              <w:pStyle w:val="acctfourfigures"/>
              <w:tabs>
                <w:tab w:val="clear" w:pos="765"/>
                <w:tab w:val="left" w:pos="71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8D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</w:t>
            </w:r>
            <w:r w:rsidRPr="008268DB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9B580F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  <w:r w:rsidRPr="008268DB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8268DB" w:rsidRPr="002A7705" w:rsidRDefault="008268DB" w:rsidP="008268D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268DB" w:rsidRPr="002A7705" w:rsidRDefault="008268DB" w:rsidP="008268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11,342</w:t>
            </w:r>
          </w:p>
        </w:tc>
      </w:tr>
      <w:tr w:rsidR="008C5EDB" w:rsidRPr="002A7705" w:rsidTr="0097686A">
        <w:trPr>
          <w:cantSplit/>
          <w:jc w:val="right"/>
        </w:trPr>
        <w:tc>
          <w:tcPr>
            <w:tcW w:w="5526" w:type="dxa"/>
            <w:shd w:val="clear" w:color="auto" w:fill="auto"/>
          </w:tcPr>
          <w:p w:rsidR="008C5EDB" w:rsidRPr="002A7705" w:rsidRDefault="008C5EDB" w:rsidP="008C5EDB">
            <w:pPr>
              <w:spacing w:line="240" w:lineRule="auto"/>
              <w:ind w:left="47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54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8C5EDB" w:rsidRPr="008268DB" w:rsidRDefault="008C5EDB" w:rsidP="008C5E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C5EDB" w:rsidRPr="002A7705" w:rsidTr="00D755A0">
        <w:trPr>
          <w:cantSplit/>
          <w:jc w:val="right"/>
        </w:trPr>
        <w:tc>
          <w:tcPr>
            <w:tcW w:w="5526" w:type="dxa"/>
            <w:shd w:val="clear" w:color="auto" w:fill="auto"/>
          </w:tcPr>
          <w:p w:rsidR="008C5EDB" w:rsidRPr="002A7705" w:rsidRDefault="008C5EDB" w:rsidP="008C5EDB">
            <w:pPr>
              <w:spacing w:line="240" w:lineRule="auto"/>
              <w:ind w:left="47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54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C5EDB" w:rsidRPr="008268DB" w:rsidRDefault="00C2352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68DB"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  <w:r w:rsidR="009B580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1,888</w:t>
            </w:r>
          </w:p>
        </w:tc>
      </w:tr>
      <w:tr w:rsidR="008C5EDB" w:rsidRPr="002A7705" w:rsidTr="00D755A0">
        <w:trPr>
          <w:cantSplit/>
          <w:jc w:val="right"/>
        </w:trPr>
        <w:tc>
          <w:tcPr>
            <w:tcW w:w="5526" w:type="dxa"/>
            <w:shd w:val="clear" w:color="auto" w:fill="auto"/>
          </w:tcPr>
          <w:p w:rsidR="008C5EDB" w:rsidRPr="002A7705" w:rsidRDefault="008C5EDB" w:rsidP="008C5EDB">
            <w:pPr>
              <w:spacing w:line="240" w:lineRule="auto"/>
              <w:ind w:lef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54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8C5EDB" w:rsidRPr="008268DB" w:rsidRDefault="00C2352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268D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="008268DB" w:rsidRPr="008268D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13,230</w:t>
            </w:r>
          </w:p>
        </w:tc>
      </w:tr>
    </w:tbl>
    <w:p w:rsidR="00634F16" w:rsidRPr="00B8226C" w:rsidRDefault="00634F16" w:rsidP="00126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484FE2" w:rsidRPr="00891863" w:rsidTr="00484FE2">
        <w:trPr>
          <w:trHeight w:val="20"/>
          <w:tblHeader/>
        </w:trPr>
        <w:tc>
          <w:tcPr>
            <w:tcW w:w="3058" w:type="dxa"/>
            <w:vMerge w:val="restart"/>
            <w:vAlign w:val="bottom"/>
          </w:tcPr>
          <w:p w:rsidR="00484FE2" w:rsidRPr="00542D05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542D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:rsidR="00484FE2" w:rsidRPr="00542D05" w:rsidRDefault="00484FE2" w:rsidP="000304F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D05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484FE2" w:rsidRPr="00891863" w:rsidTr="00484FE2">
        <w:trPr>
          <w:trHeight w:val="20"/>
          <w:tblHeader/>
        </w:trPr>
        <w:tc>
          <w:tcPr>
            <w:tcW w:w="3058" w:type="dxa"/>
            <w:vMerge/>
          </w:tcPr>
          <w:p w:rsidR="00484FE2" w:rsidRPr="00542D05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484FE2" w:rsidRPr="00542D05" w:rsidRDefault="00484FE2" w:rsidP="000304F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484FE2" w:rsidRPr="00542D05" w:rsidRDefault="00484FE2" w:rsidP="000304F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484FE2" w:rsidRPr="00542D05" w:rsidRDefault="00484FE2" w:rsidP="000304F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484FE2" w:rsidRPr="00542D05" w:rsidRDefault="00484FE2" w:rsidP="000304F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484FE2" w:rsidRPr="00542D05" w:rsidRDefault="00484FE2" w:rsidP="000304F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84FE2" w:rsidRPr="00891863" w:rsidTr="00484FE2">
        <w:trPr>
          <w:trHeight w:val="20"/>
          <w:tblHeader/>
        </w:trPr>
        <w:tc>
          <w:tcPr>
            <w:tcW w:w="3058" w:type="dxa"/>
          </w:tcPr>
          <w:p w:rsidR="00484FE2" w:rsidRPr="00542D05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:rsidR="00484FE2" w:rsidRPr="00542D05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D0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542D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42D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42D0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42D05" w:rsidRPr="00891863" w:rsidTr="00484FE2">
        <w:trPr>
          <w:cantSplit/>
          <w:trHeight w:val="20"/>
        </w:trPr>
        <w:tc>
          <w:tcPr>
            <w:tcW w:w="3058" w:type="dxa"/>
          </w:tcPr>
          <w:p w:rsidR="00542D05" w:rsidRPr="00542D05" w:rsidRDefault="00542D05" w:rsidP="00542D05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542D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542D05" w:rsidRPr="00542D05" w:rsidRDefault="00542D05" w:rsidP="00542D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542D05" w:rsidRPr="00542D05" w:rsidRDefault="00542D05" w:rsidP="00542D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542D05" w:rsidRPr="00542D05" w:rsidRDefault="00542D05" w:rsidP="00542D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430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542D05" w:rsidRPr="00542D05" w:rsidRDefault="00542D05" w:rsidP="00542D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42D05" w:rsidRPr="00891863" w:rsidTr="00484FE2">
        <w:trPr>
          <w:cantSplit/>
          <w:trHeight w:val="20"/>
        </w:trPr>
        <w:tc>
          <w:tcPr>
            <w:tcW w:w="3058" w:type="dxa"/>
          </w:tcPr>
          <w:p w:rsidR="00542D05" w:rsidRPr="00542D05" w:rsidRDefault="00542D05" w:rsidP="0054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สินทรัพย์ทางการเงินเผื่อขาย</w:t>
            </w:r>
          </w:p>
        </w:tc>
        <w:tc>
          <w:tcPr>
            <w:tcW w:w="871" w:type="dxa"/>
            <w:vAlign w:val="bottom"/>
          </w:tcPr>
          <w:p w:rsidR="00542D05" w:rsidRPr="000201DB" w:rsidRDefault="00542D05" w:rsidP="00542D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01D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180" w:type="dxa"/>
            <w:vAlign w:val="bottom"/>
          </w:tcPr>
          <w:p w:rsidR="00542D05" w:rsidRPr="000201DB" w:rsidRDefault="00542D05" w:rsidP="00542D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:rsidR="00542D05" w:rsidRPr="000201DB" w:rsidRDefault="00542D05" w:rsidP="0054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01D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(125)</w:t>
            </w:r>
          </w:p>
        </w:tc>
        <w:tc>
          <w:tcPr>
            <w:tcW w:w="180" w:type="dxa"/>
            <w:vAlign w:val="bottom"/>
          </w:tcPr>
          <w:p w:rsidR="00542D05" w:rsidRPr="000201DB" w:rsidRDefault="00542D05" w:rsidP="00542D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:rsidR="00542D05" w:rsidRPr="000201DB" w:rsidRDefault="00542D05" w:rsidP="00542D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01DB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180" w:type="dxa"/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430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430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42D05" w:rsidRPr="00542D05" w:rsidRDefault="00542D05" w:rsidP="00542D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430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542D05" w:rsidRPr="00891863" w:rsidTr="00484FE2">
        <w:trPr>
          <w:cantSplit/>
          <w:trHeight w:val="20"/>
        </w:trPr>
        <w:tc>
          <w:tcPr>
            <w:tcW w:w="3058" w:type="dxa"/>
          </w:tcPr>
          <w:p w:rsidR="00542D05" w:rsidRPr="00542D05" w:rsidRDefault="00542D05" w:rsidP="0054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:rsidR="00542D05" w:rsidRPr="000201DB" w:rsidRDefault="00542D05" w:rsidP="00542D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01DB">
              <w:rPr>
                <w:rFonts w:ascii="Angsana New" w:hAnsi="Angsana New" w:hint="cs"/>
                <w:sz w:val="30"/>
                <w:szCs w:val="30"/>
                <w:lang w:val="en-US" w:bidi="th-TH"/>
              </w:rPr>
              <w:br/>
              <w:t>(</w:t>
            </w:r>
            <w:r w:rsidR="009B580F">
              <w:rPr>
                <w:rFonts w:ascii="Angsana New" w:hAnsi="Angsana New"/>
                <w:sz w:val="30"/>
                <w:szCs w:val="30"/>
                <w:lang w:val="en-US" w:bidi="th-TH"/>
              </w:rPr>
              <w:t>985</w:t>
            </w:r>
            <w:r w:rsidRPr="000201D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542D05" w:rsidRPr="000201DB" w:rsidRDefault="00542D05" w:rsidP="0054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542D05" w:rsidRPr="000201DB" w:rsidRDefault="009B580F" w:rsidP="009B580F">
            <w:pPr>
              <w:pStyle w:val="acctfourfigures"/>
              <w:tabs>
                <w:tab w:val="clear" w:pos="765"/>
                <w:tab w:val="decimal" w:pos="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90</w:t>
            </w:r>
          </w:p>
        </w:tc>
        <w:tc>
          <w:tcPr>
            <w:tcW w:w="180" w:type="dxa"/>
          </w:tcPr>
          <w:p w:rsidR="00542D05" w:rsidRPr="000201DB" w:rsidRDefault="00542D05" w:rsidP="0054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542D05" w:rsidRPr="000201DB" w:rsidRDefault="00542D05" w:rsidP="00542D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01D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9B580F">
              <w:rPr>
                <w:rFonts w:ascii="Angsana New" w:hAnsi="Angsana New"/>
                <w:sz w:val="30"/>
                <w:szCs w:val="30"/>
                <w:lang w:val="en-US" w:bidi="th-TH"/>
              </w:rPr>
              <w:t>895</w:t>
            </w:r>
            <w:r w:rsidRPr="000201D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542D05" w:rsidRPr="00542D05" w:rsidRDefault="00542D05" w:rsidP="0054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430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430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542D05" w:rsidRPr="00542D05" w:rsidRDefault="00542D05" w:rsidP="0054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430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542D05" w:rsidRPr="00891863" w:rsidTr="00484FE2">
        <w:trPr>
          <w:cantSplit/>
          <w:trHeight w:val="20"/>
        </w:trPr>
        <w:tc>
          <w:tcPr>
            <w:tcW w:w="3058" w:type="dxa"/>
          </w:tcPr>
          <w:p w:rsidR="00542D05" w:rsidRPr="00542D05" w:rsidRDefault="00542D05" w:rsidP="0054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2D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2D05" w:rsidRPr="000201DB" w:rsidRDefault="00201E56" w:rsidP="00F771D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(359)</w:t>
            </w:r>
          </w:p>
        </w:tc>
        <w:tc>
          <w:tcPr>
            <w:tcW w:w="180" w:type="dxa"/>
          </w:tcPr>
          <w:p w:rsidR="00542D05" w:rsidRPr="000201DB" w:rsidRDefault="00542D05" w:rsidP="0054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2D05" w:rsidRPr="000201DB" w:rsidRDefault="00542D05" w:rsidP="00542D05">
            <w:pPr>
              <w:pStyle w:val="acctfourfigures"/>
              <w:tabs>
                <w:tab w:val="clear" w:pos="765"/>
                <w:tab w:val="decimal" w:pos="760"/>
                <w:tab w:val="decimal" w:pos="82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201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9B58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</w:t>
            </w:r>
            <w:r w:rsidRPr="000201D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542D05" w:rsidRPr="000201DB" w:rsidRDefault="00542D05" w:rsidP="0054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2D05" w:rsidRPr="000201DB" w:rsidRDefault="00201E56" w:rsidP="00201E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(394)</w:t>
            </w:r>
          </w:p>
        </w:tc>
        <w:tc>
          <w:tcPr>
            <w:tcW w:w="180" w:type="dxa"/>
          </w:tcPr>
          <w:p w:rsidR="00542D05" w:rsidRPr="00542D05" w:rsidRDefault="00542D05" w:rsidP="0054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430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430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542D05" w:rsidRPr="00542D05" w:rsidRDefault="00542D05" w:rsidP="0054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2D05" w:rsidRPr="00542D05" w:rsidRDefault="00542D05" w:rsidP="00542D05">
            <w:pPr>
              <w:pStyle w:val="acctfourfigures"/>
              <w:tabs>
                <w:tab w:val="clear" w:pos="765"/>
                <w:tab w:val="decimal" w:pos="430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D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484FE2" w:rsidRPr="00891863" w:rsidTr="00484FE2">
        <w:trPr>
          <w:cantSplit/>
          <w:trHeight w:val="20"/>
        </w:trPr>
        <w:tc>
          <w:tcPr>
            <w:tcW w:w="3058" w:type="dxa"/>
          </w:tcPr>
          <w:p w:rsidR="00484FE2" w:rsidRPr="00891863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bottom"/>
          </w:tcPr>
          <w:p w:rsidR="00484FE2" w:rsidRPr="00891863" w:rsidRDefault="00484FE2" w:rsidP="000304F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484FE2" w:rsidRPr="00891863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:rsidR="00484FE2" w:rsidRPr="00891863" w:rsidRDefault="00484FE2" w:rsidP="000304F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484FE2" w:rsidRPr="00891863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vAlign w:val="bottom"/>
          </w:tcPr>
          <w:p w:rsidR="00484FE2" w:rsidRPr="00891863" w:rsidRDefault="00484FE2" w:rsidP="000304F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484FE2" w:rsidRPr="00891863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:rsidR="00484FE2" w:rsidRPr="00891863" w:rsidRDefault="00484FE2" w:rsidP="000304F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84FE2" w:rsidRPr="00891863" w:rsidRDefault="00484FE2" w:rsidP="000304F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:rsidR="00484FE2" w:rsidRPr="00891863" w:rsidRDefault="00484FE2" w:rsidP="000304F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484FE2" w:rsidRPr="00891863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vAlign w:val="bottom"/>
          </w:tcPr>
          <w:p w:rsidR="00484FE2" w:rsidRPr="00891863" w:rsidRDefault="00484FE2" w:rsidP="000304F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84FE2" w:rsidRPr="00891863" w:rsidTr="00484FE2">
        <w:trPr>
          <w:cantSplit/>
          <w:trHeight w:val="20"/>
        </w:trPr>
        <w:tc>
          <w:tcPr>
            <w:tcW w:w="3058" w:type="dxa"/>
          </w:tcPr>
          <w:p w:rsidR="00484FE2" w:rsidRPr="00891863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1" w:type="dxa"/>
            <w:vAlign w:val="bottom"/>
          </w:tcPr>
          <w:p w:rsidR="00484FE2" w:rsidRPr="00891863" w:rsidRDefault="00484FE2" w:rsidP="000304F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484FE2" w:rsidRPr="00891863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:rsidR="00484FE2" w:rsidRPr="00891863" w:rsidRDefault="00484FE2" w:rsidP="000304F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484FE2" w:rsidRPr="00891863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484FE2" w:rsidRPr="00891863" w:rsidRDefault="00484FE2" w:rsidP="000304F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484FE2" w:rsidRPr="00891863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:rsidR="00484FE2" w:rsidRPr="00891863" w:rsidRDefault="00484FE2" w:rsidP="000304F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84FE2" w:rsidRPr="00891863" w:rsidRDefault="00484FE2" w:rsidP="000304F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:rsidR="00484FE2" w:rsidRPr="00891863" w:rsidRDefault="00484FE2" w:rsidP="000304F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484FE2" w:rsidRPr="00891863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484FE2" w:rsidRPr="00891863" w:rsidRDefault="00484FE2" w:rsidP="000304F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</w:tbl>
    <w:p w:rsidR="00484FE2" w:rsidRPr="002A7705" w:rsidRDefault="00484FE2" w:rsidP="00126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84FE2" w:rsidRDefault="00563EA6" w:rsidP="00563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     </w:t>
      </w:r>
    </w:p>
    <w:p w:rsidR="00484FE2" w:rsidRDefault="00484FE2" w:rsidP="00563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84FE2" w:rsidRDefault="00484FE2" w:rsidP="00563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990"/>
        <w:gridCol w:w="265"/>
        <w:gridCol w:w="1206"/>
        <w:gridCol w:w="265"/>
        <w:gridCol w:w="947"/>
        <w:gridCol w:w="183"/>
        <w:gridCol w:w="1274"/>
      </w:tblGrid>
      <w:tr w:rsidR="008C5EDB" w:rsidRPr="002A7705" w:rsidTr="00E82BE0">
        <w:trPr>
          <w:cantSplit/>
          <w:tblHeader/>
          <w:jc w:val="right"/>
        </w:trPr>
        <w:tc>
          <w:tcPr>
            <w:tcW w:w="4140" w:type="dxa"/>
            <w:shd w:val="clear" w:color="auto" w:fill="auto"/>
          </w:tcPr>
          <w:p w:rsidR="008C5EDB" w:rsidRPr="002A7705" w:rsidRDefault="00484FE2" w:rsidP="008C5EDB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461" w:type="dxa"/>
            <w:gridSpan w:val="3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01B41" w:rsidRPr="002A7705" w:rsidTr="00E82BE0">
        <w:trPr>
          <w:cantSplit/>
          <w:tblHeader/>
          <w:jc w:val="right"/>
        </w:trPr>
        <w:tc>
          <w:tcPr>
            <w:tcW w:w="4140" w:type="dxa"/>
            <w:shd w:val="clear" w:color="auto" w:fill="auto"/>
          </w:tcPr>
          <w:p w:rsidR="00D01B41" w:rsidRPr="002A7705" w:rsidRDefault="00D01B41" w:rsidP="00D01B41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5" w:type="dxa"/>
            <w:shd w:val="clear" w:color="auto" w:fill="auto"/>
          </w:tcPr>
          <w:p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83" w:type="dxa"/>
            <w:shd w:val="clear" w:color="auto" w:fill="auto"/>
          </w:tcPr>
          <w:p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01B41" w:rsidRPr="002A7705" w:rsidTr="00E82BE0">
        <w:trPr>
          <w:cantSplit/>
          <w:tblHeader/>
          <w:jc w:val="right"/>
        </w:trPr>
        <w:tc>
          <w:tcPr>
            <w:tcW w:w="4140" w:type="dxa"/>
            <w:shd w:val="clear" w:color="auto" w:fill="auto"/>
          </w:tcPr>
          <w:p w:rsidR="00D01B41" w:rsidRPr="002A7705" w:rsidRDefault="00D01B41" w:rsidP="00D01B41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5" w:type="dxa"/>
            <w:shd w:val="clear" w:color="auto" w:fill="auto"/>
          </w:tcPr>
          <w:p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83" w:type="dxa"/>
            <w:shd w:val="clear" w:color="auto" w:fill="auto"/>
          </w:tcPr>
          <w:p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:rsidR="00D01B41" w:rsidRPr="002A7705" w:rsidRDefault="00D01B41" w:rsidP="008136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C5EDB" w:rsidRPr="002A7705" w:rsidTr="00E82BE0">
        <w:trPr>
          <w:cantSplit/>
          <w:jc w:val="right"/>
        </w:trPr>
        <w:tc>
          <w:tcPr>
            <w:tcW w:w="4140" w:type="dxa"/>
            <w:shd w:val="clear" w:color="auto" w:fill="auto"/>
          </w:tcPr>
          <w:p w:rsidR="008C5EDB" w:rsidRPr="002A7705" w:rsidRDefault="008C5EDB" w:rsidP="008C5EDB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8C5EDB" w:rsidRPr="00871C27" w:rsidRDefault="008C5EDB" w:rsidP="008C5E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shd w:val="clear" w:color="auto" w:fill="auto"/>
          </w:tcPr>
          <w:p w:rsidR="008C5EDB" w:rsidRPr="00871C27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8C5EDB" w:rsidRPr="00871C27" w:rsidRDefault="003436E6" w:rsidP="000201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1C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E6DFE">
              <w:rPr>
                <w:rFonts w:ascii="Angsana New" w:hAnsi="Angsana New"/>
                <w:sz w:val="30"/>
                <w:szCs w:val="30"/>
                <w:lang w:val="en-US" w:bidi="th-TH"/>
              </w:rPr>
              <w:t>22,437</w:t>
            </w:r>
          </w:p>
        </w:tc>
        <w:tc>
          <w:tcPr>
            <w:tcW w:w="265" w:type="dxa"/>
            <w:shd w:val="clear" w:color="auto" w:fill="auto"/>
          </w:tcPr>
          <w:p w:rsidR="008C5EDB" w:rsidRPr="00785E3A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auto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235,130</w:t>
            </w:r>
          </w:p>
        </w:tc>
      </w:tr>
      <w:tr w:rsidR="008C5EDB" w:rsidRPr="002A7705" w:rsidTr="00E82BE0">
        <w:trPr>
          <w:cantSplit/>
          <w:jc w:val="right"/>
        </w:trPr>
        <w:tc>
          <w:tcPr>
            <w:tcW w:w="4140" w:type="dxa"/>
            <w:shd w:val="clear" w:color="auto" w:fill="auto"/>
          </w:tcPr>
          <w:p w:rsidR="008C5EDB" w:rsidRPr="002A7705" w:rsidRDefault="008C5EDB" w:rsidP="008C5EDB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8C5EDB" w:rsidRPr="00871C27" w:rsidRDefault="003436E6" w:rsidP="008C5E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71C2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65" w:type="dxa"/>
            <w:shd w:val="clear" w:color="auto" w:fill="auto"/>
          </w:tcPr>
          <w:p w:rsidR="008C5EDB" w:rsidRPr="00871C27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:rsidR="008C5EDB" w:rsidRPr="00871C27" w:rsidRDefault="000201DB" w:rsidP="000201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1C2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E6DFE">
              <w:rPr>
                <w:rFonts w:ascii="Angsana New" w:hAnsi="Angsana New"/>
                <w:sz w:val="30"/>
                <w:szCs w:val="30"/>
                <w:lang w:val="en-US" w:bidi="th-TH"/>
              </w:rPr>
              <w:t>4,487</w:t>
            </w:r>
          </w:p>
        </w:tc>
        <w:tc>
          <w:tcPr>
            <w:tcW w:w="265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3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47,026</w:t>
            </w:r>
          </w:p>
        </w:tc>
      </w:tr>
      <w:tr w:rsidR="008C5EDB" w:rsidRPr="002A7705" w:rsidTr="00E82BE0">
        <w:trPr>
          <w:cantSplit/>
          <w:jc w:val="right"/>
        </w:trPr>
        <w:tc>
          <w:tcPr>
            <w:tcW w:w="4140" w:type="dxa"/>
            <w:shd w:val="clear" w:color="auto" w:fill="auto"/>
          </w:tcPr>
          <w:p w:rsidR="008C5EDB" w:rsidRPr="002A7705" w:rsidRDefault="008C5EDB" w:rsidP="008C5EDB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:rsidR="008C5EDB" w:rsidRPr="00871C27" w:rsidRDefault="008C5EDB" w:rsidP="008C5E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:rsidR="008C5EDB" w:rsidRPr="00871C27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8C5EDB" w:rsidRPr="00871C27" w:rsidRDefault="003436E6" w:rsidP="000201DB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1C27">
              <w:rPr>
                <w:rFonts w:ascii="Angsana New" w:hAnsi="Angsana New"/>
                <w:sz w:val="30"/>
                <w:szCs w:val="30"/>
                <w:lang w:val="en-US" w:bidi="th-TH"/>
              </w:rPr>
              <w:t>(26,</w:t>
            </w:r>
            <w:r w:rsidR="00C01F23">
              <w:rPr>
                <w:rFonts w:ascii="Angsana New" w:hAnsi="Angsana New"/>
                <w:sz w:val="30"/>
                <w:szCs w:val="30"/>
                <w:lang w:val="en-US" w:bidi="th-TH"/>
              </w:rPr>
              <w:t>306</w:t>
            </w:r>
            <w:r w:rsidRPr="00871C2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(35,096)</w:t>
            </w:r>
          </w:p>
        </w:tc>
      </w:tr>
      <w:tr w:rsidR="008C5EDB" w:rsidRPr="002A7705" w:rsidTr="00E82BE0">
        <w:trPr>
          <w:cantSplit/>
          <w:jc w:val="right"/>
        </w:trPr>
        <w:tc>
          <w:tcPr>
            <w:tcW w:w="4140" w:type="dxa"/>
            <w:shd w:val="clear" w:color="auto" w:fill="auto"/>
          </w:tcPr>
          <w:p w:rsidR="008C5EDB" w:rsidRPr="002A7705" w:rsidRDefault="008C5EDB" w:rsidP="008C5EDB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ค่าใช้จ่ายต้องห้ามทางภาษีและรายการที่หักเพิ่มได้</w:t>
            </w:r>
          </w:p>
        </w:tc>
        <w:tc>
          <w:tcPr>
            <w:tcW w:w="990" w:type="dxa"/>
            <w:shd w:val="clear" w:color="auto" w:fill="auto"/>
          </w:tcPr>
          <w:p w:rsidR="008C5EDB" w:rsidRPr="00871C27" w:rsidRDefault="008C5EDB" w:rsidP="008C5E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:rsidR="008C5EDB" w:rsidRPr="00871C27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8C5EDB" w:rsidRPr="00871C27" w:rsidRDefault="007E6DFE" w:rsidP="000201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2,297</w:t>
            </w:r>
          </w:p>
        </w:tc>
        <w:tc>
          <w:tcPr>
            <w:tcW w:w="265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1,300</w:t>
            </w:r>
          </w:p>
        </w:tc>
      </w:tr>
      <w:tr w:rsidR="008C5EDB" w:rsidRPr="002A7705" w:rsidTr="00E82BE0">
        <w:trPr>
          <w:cantSplit/>
          <w:jc w:val="right"/>
        </w:trPr>
        <w:tc>
          <w:tcPr>
            <w:tcW w:w="4140" w:type="dxa"/>
            <w:shd w:val="clear" w:color="auto" w:fill="auto"/>
          </w:tcPr>
          <w:p w:rsidR="008C5EDB" w:rsidRPr="002A7705" w:rsidRDefault="008C5EDB" w:rsidP="008C5EDB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90" w:type="dxa"/>
            <w:shd w:val="clear" w:color="auto" w:fill="auto"/>
          </w:tcPr>
          <w:p w:rsidR="008C5EDB" w:rsidRPr="00871C27" w:rsidRDefault="008C5EDB" w:rsidP="008C5E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:rsidR="008C5EDB" w:rsidRPr="00871C27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8C5EDB" w:rsidRPr="00871C27" w:rsidRDefault="000201DB" w:rsidP="000201DB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1C2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B580F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871C2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C5EDB" w:rsidRPr="002A7705" w:rsidTr="00E82BE0">
        <w:trPr>
          <w:cantSplit/>
          <w:jc w:val="right"/>
        </w:trPr>
        <w:tc>
          <w:tcPr>
            <w:tcW w:w="4140" w:type="dxa"/>
            <w:shd w:val="clear" w:color="auto" w:fill="auto"/>
          </w:tcPr>
          <w:p w:rsidR="008C5EDB" w:rsidRPr="002A7705" w:rsidRDefault="008C5EDB" w:rsidP="008C5EDB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8C5EDB" w:rsidRPr="00871C27" w:rsidRDefault="003436E6" w:rsidP="008C5EDB">
            <w:pPr>
              <w:pStyle w:val="acctfourfigures"/>
              <w:tabs>
                <w:tab w:val="clear" w:pos="765"/>
                <w:tab w:val="left" w:pos="353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C27">
              <w:rPr>
                <w:rFonts w:ascii="Angsana New" w:hAnsi="Angsana New"/>
                <w:b/>
                <w:bCs/>
                <w:sz w:val="30"/>
                <w:szCs w:val="30"/>
              </w:rPr>
              <w:t>0.3</w:t>
            </w:r>
            <w:r w:rsidR="007E6DF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5" w:type="dxa"/>
            <w:shd w:val="clear" w:color="auto" w:fill="auto"/>
          </w:tcPr>
          <w:p w:rsidR="008C5EDB" w:rsidRPr="00871C27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5EDB" w:rsidRPr="00871C27" w:rsidRDefault="003436E6" w:rsidP="008C5EDB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71C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0201DB" w:rsidRPr="00871C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65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8C5EDB" w:rsidRPr="00B275C2" w:rsidRDefault="008C5EDB" w:rsidP="008C5EDB">
            <w:pPr>
              <w:pStyle w:val="acctfourfigures"/>
              <w:tabs>
                <w:tab w:val="clear" w:pos="765"/>
                <w:tab w:val="left" w:pos="353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5C2">
              <w:rPr>
                <w:rFonts w:ascii="Angsana New" w:hAnsi="Angsana New"/>
                <w:b/>
                <w:bCs/>
                <w:sz w:val="30"/>
                <w:szCs w:val="30"/>
              </w:rPr>
              <w:t>5.63</w:t>
            </w:r>
          </w:p>
        </w:tc>
        <w:tc>
          <w:tcPr>
            <w:tcW w:w="183" w:type="dxa"/>
            <w:shd w:val="clear" w:color="auto" w:fill="auto"/>
          </w:tcPr>
          <w:p w:rsidR="008C5EDB" w:rsidRPr="002A7705" w:rsidRDefault="008C5EDB" w:rsidP="008C5ED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5EDB" w:rsidRPr="00563EA6" w:rsidRDefault="008C5EDB" w:rsidP="008C5EDB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3E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13,230</w:t>
            </w:r>
          </w:p>
        </w:tc>
      </w:tr>
    </w:tbl>
    <w:p w:rsidR="00655206" w:rsidRDefault="00655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260"/>
        <w:gridCol w:w="270"/>
        <w:gridCol w:w="1080"/>
        <w:gridCol w:w="270"/>
        <w:gridCol w:w="1170"/>
        <w:gridCol w:w="270"/>
        <w:gridCol w:w="1080"/>
      </w:tblGrid>
      <w:tr w:rsidR="00484FE2" w:rsidRPr="00484FE2" w:rsidTr="00E82BE0">
        <w:trPr>
          <w:tblHeader/>
        </w:trPr>
        <w:tc>
          <w:tcPr>
            <w:tcW w:w="3600" w:type="dxa"/>
            <w:shd w:val="clear" w:color="auto" w:fill="auto"/>
          </w:tcPr>
          <w:p w:rsidR="00484FE2" w:rsidRPr="00F033A4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F033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:rsidR="00484FE2" w:rsidRPr="00F033A4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4FE2" w:rsidRPr="00F033A4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033A4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484FE2" w:rsidRPr="00F033A4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484FE2" w:rsidRPr="00F033A4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033A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84FE2" w:rsidRPr="00484FE2" w:rsidTr="00E82BE0">
        <w:trPr>
          <w:tblHeader/>
        </w:trPr>
        <w:tc>
          <w:tcPr>
            <w:tcW w:w="3600" w:type="dxa"/>
            <w:shd w:val="clear" w:color="auto" w:fill="auto"/>
          </w:tcPr>
          <w:p w:rsidR="00484FE2" w:rsidRPr="00484FE2" w:rsidRDefault="00484FE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4F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4F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4F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bottom w:val="nil"/>
            </w:tcBorders>
          </w:tcPr>
          <w:p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4FE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</w:tcPr>
          <w:p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4FE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70" w:type="dxa"/>
            <w:tcBorders>
              <w:bottom w:val="nil"/>
            </w:tcBorders>
          </w:tcPr>
          <w:p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4FE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</w:tcPr>
          <w:p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4FE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7630FD" w:rsidRPr="00484FE2" w:rsidTr="00320C1F">
        <w:tc>
          <w:tcPr>
            <w:tcW w:w="3600" w:type="dxa"/>
            <w:tcBorders>
              <w:bottom w:val="nil"/>
            </w:tcBorders>
            <w:shd w:val="clear" w:color="auto" w:fill="auto"/>
          </w:tcPr>
          <w:p w:rsidR="007630FD" w:rsidRPr="00484FE2" w:rsidRDefault="007630FD" w:rsidP="000304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630FD" w:rsidRPr="00484FE2" w:rsidRDefault="007630FD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</w:tcPr>
          <w:p w:rsidR="007630FD" w:rsidRPr="007F214C" w:rsidRDefault="007630FD" w:rsidP="007630F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DDE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2A7DDE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484FE2" w:rsidRPr="00484FE2" w:rsidTr="00E82BE0">
        <w:tc>
          <w:tcPr>
            <w:tcW w:w="3600" w:type="dxa"/>
            <w:tcBorders>
              <w:bottom w:val="nil"/>
            </w:tcBorders>
            <w:shd w:val="clear" w:color="auto" w:fill="auto"/>
          </w:tcPr>
          <w:p w:rsidR="00484FE2" w:rsidRPr="00484FE2" w:rsidRDefault="00484FE2" w:rsidP="000304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4FE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484FE2" w:rsidRPr="00333860" w:rsidRDefault="003436E6" w:rsidP="008D3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3860">
              <w:rPr>
                <w:rFonts w:ascii="Angsana New" w:hAnsi="Angsana New"/>
                <w:sz w:val="30"/>
                <w:szCs w:val="30"/>
              </w:rPr>
              <w:t>1,</w:t>
            </w:r>
            <w:r w:rsidR="00E61D5B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70" w:type="dxa"/>
            <w:tcBorders>
              <w:bottom w:val="nil"/>
            </w:tcBorders>
          </w:tcPr>
          <w:p w:rsidR="00484FE2" w:rsidRPr="00333860" w:rsidRDefault="00484FE2" w:rsidP="008D3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484FE2" w:rsidRPr="007F214C" w:rsidRDefault="003436E6" w:rsidP="008D3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214C"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  <w:tc>
          <w:tcPr>
            <w:tcW w:w="270" w:type="dxa"/>
            <w:tcBorders>
              <w:bottom w:val="nil"/>
            </w:tcBorders>
          </w:tcPr>
          <w:p w:rsidR="00484FE2" w:rsidRPr="007F214C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484FE2" w:rsidRPr="007F214C" w:rsidRDefault="003436E6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214C">
              <w:rPr>
                <w:rFonts w:ascii="Angsana New" w:hAnsi="Angsana New"/>
                <w:sz w:val="30"/>
                <w:szCs w:val="30"/>
              </w:rPr>
              <w:t>(</w:t>
            </w:r>
            <w:r w:rsidR="00E61D5B">
              <w:rPr>
                <w:rFonts w:ascii="Angsana New" w:hAnsi="Angsana New"/>
                <w:sz w:val="30"/>
                <w:szCs w:val="30"/>
              </w:rPr>
              <w:t>180</w:t>
            </w:r>
            <w:r w:rsidRPr="007F214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484FE2" w:rsidRPr="007F214C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484FE2" w:rsidRPr="007F214C" w:rsidRDefault="003436E6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214C">
              <w:rPr>
                <w:rFonts w:ascii="Angsana New" w:hAnsi="Angsana New"/>
                <w:sz w:val="30"/>
                <w:szCs w:val="30"/>
              </w:rPr>
              <w:t>(343)</w:t>
            </w:r>
          </w:p>
        </w:tc>
      </w:tr>
      <w:tr w:rsidR="00484FE2" w:rsidRPr="00484FE2" w:rsidTr="00E82BE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:rsidR="00484FE2" w:rsidRPr="00484FE2" w:rsidRDefault="00484FE2" w:rsidP="000304F5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484FE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484FE2" w:rsidRPr="007F214C" w:rsidRDefault="003436E6" w:rsidP="008D34A3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214C">
              <w:rPr>
                <w:rFonts w:ascii="Angsana New" w:hAnsi="Angsana New"/>
                <w:sz w:val="30"/>
                <w:szCs w:val="30"/>
              </w:rPr>
              <w:t>(</w:t>
            </w:r>
            <w:r w:rsidR="00E61D5B">
              <w:rPr>
                <w:rFonts w:ascii="Angsana New" w:hAnsi="Angsana New"/>
                <w:sz w:val="30"/>
                <w:szCs w:val="30"/>
              </w:rPr>
              <w:t>180</w:t>
            </w:r>
            <w:r w:rsidRPr="007F214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84FE2" w:rsidRPr="007F214C" w:rsidRDefault="00484FE2" w:rsidP="008D3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484FE2" w:rsidRPr="007F214C" w:rsidRDefault="003436E6" w:rsidP="008D34A3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214C">
              <w:rPr>
                <w:rFonts w:ascii="Angsana New" w:hAnsi="Angsana New"/>
                <w:sz w:val="30"/>
                <w:szCs w:val="30"/>
              </w:rPr>
              <w:t>(343)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84FE2" w:rsidRPr="007F214C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484FE2" w:rsidRPr="007F214C" w:rsidRDefault="00E61D5B" w:rsidP="008C77F4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84FE2" w:rsidRPr="007F214C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484FE2" w:rsidRPr="007F214C" w:rsidRDefault="003436E6" w:rsidP="008C77F4">
            <w:pPr>
              <w:pStyle w:val="acctfourfigures"/>
              <w:tabs>
                <w:tab w:val="clear" w:pos="765"/>
              </w:tabs>
              <w:spacing w:line="240" w:lineRule="auto"/>
              <w:ind w:left="-79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214C">
              <w:rPr>
                <w:rFonts w:ascii="Angsana New" w:hAnsi="Angsana New"/>
                <w:sz w:val="30"/>
                <w:szCs w:val="30"/>
              </w:rPr>
              <w:t>343</w:t>
            </w:r>
          </w:p>
        </w:tc>
      </w:tr>
      <w:tr w:rsidR="00484FE2" w:rsidRPr="00484FE2" w:rsidTr="00E82BE0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:rsidR="00484FE2" w:rsidRPr="00484FE2" w:rsidRDefault="00484FE2" w:rsidP="000304F5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484F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84FE2" w:rsidRPr="00484FE2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84FE2" w:rsidRPr="00333860" w:rsidRDefault="003436E6" w:rsidP="008D3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860">
              <w:rPr>
                <w:rFonts w:ascii="Angsana New" w:hAnsi="Angsana New"/>
                <w:b/>
                <w:bCs/>
                <w:sz w:val="30"/>
                <w:szCs w:val="30"/>
              </w:rPr>
              <w:t>1,494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84FE2" w:rsidRPr="00333860" w:rsidRDefault="00484FE2" w:rsidP="008D3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84FE2" w:rsidRPr="007F214C" w:rsidRDefault="00484FE2" w:rsidP="008D3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214C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3436E6" w:rsidRPr="007F214C">
              <w:rPr>
                <w:rFonts w:ascii="Angsana New" w:hAnsi="Angsana New"/>
                <w:b/>
                <w:bCs/>
                <w:sz w:val="30"/>
                <w:szCs w:val="30"/>
              </w:rPr>
              <w:t>,007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84FE2" w:rsidRPr="007F214C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84FE2" w:rsidRPr="007F214C" w:rsidRDefault="003436E6" w:rsidP="003436E6">
            <w:pPr>
              <w:pStyle w:val="acctfourfigures"/>
              <w:tabs>
                <w:tab w:val="clear" w:pos="765"/>
              </w:tabs>
              <w:spacing w:line="240" w:lineRule="auto"/>
              <w:ind w:left="-79" w:right="3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214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84FE2" w:rsidRPr="007F214C" w:rsidRDefault="00484FE2" w:rsidP="000304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84FE2" w:rsidRPr="007F214C" w:rsidRDefault="003436E6" w:rsidP="00C37656">
            <w:pPr>
              <w:pStyle w:val="acctfourfigures"/>
              <w:tabs>
                <w:tab w:val="clear" w:pos="765"/>
              </w:tabs>
              <w:spacing w:line="240" w:lineRule="auto"/>
              <w:ind w:left="-79"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214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EE62CE" w:rsidRDefault="00EE62CE" w:rsidP="00484FE2">
      <w:pPr>
        <w:pStyle w:val="Nomal"/>
        <w:tabs>
          <w:tab w:val="left" w:pos="540"/>
        </w:tabs>
        <w:spacing w:line="240" w:lineRule="atLeast"/>
        <w:jc w:val="thaiDistribute"/>
        <w:rPr>
          <w:color w:val="000000"/>
          <w:sz w:val="24"/>
          <w:szCs w:val="24"/>
          <w:cs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990"/>
        <w:gridCol w:w="270"/>
        <w:gridCol w:w="1170"/>
        <w:gridCol w:w="270"/>
        <w:gridCol w:w="1080"/>
        <w:gridCol w:w="273"/>
        <w:gridCol w:w="1077"/>
      </w:tblGrid>
      <w:tr w:rsidR="00280D29" w:rsidRPr="00D775C0" w:rsidTr="003946FE">
        <w:trPr>
          <w:tblHeader/>
        </w:trPr>
        <w:tc>
          <w:tcPr>
            <w:tcW w:w="3870" w:type="dxa"/>
            <w:shd w:val="clear" w:color="auto" w:fill="auto"/>
          </w:tcPr>
          <w:p w:rsidR="00280D29" w:rsidRPr="00785E3A" w:rsidRDefault="00EE62CE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270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990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270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27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บันทึกเป็น</w:t>
            </w:r>
            <w:r w:rsidR="00AA7F92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(รายจ่าย) 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/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7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80D29" w:rsidRPr="00D775C0" w:rsidTr="003946FE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:rsidR="00280D29" w:rsidRPr="00785E3A" w:rsidRDefault="00280D29" w:rsidP="000304F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033A4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85E3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280D29" w:rsidRPr="00D775C0" w:rsidTr="003946FE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:rsidR="00280D29" w:rsidRPr="00785E3A" w:rsidRDefault="00280D29" w:rsidP="000304F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280D29" w:rsidRPr="002A7DDE" w:rsidRDefault="00280D29" w:rsidP="00F4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61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2A7DDE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2A7DDE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280D29" w:rsidRPr="00D775C0" w:rsidTr="003946FE">
        <w:tc>
          <w:tcPr>
            <w:tcW w:w="3870" w:type="dxa"/>
            <w:shd w:val="clear" w:color="auto" w:fill="auto"/>
            <w:vAlign w:val="bottom"/>
          </w:tcPr>
          <w:p w:rsidR="00280D29" w:rsidRPr="002A7DDE" w:rsidRDefault="00280D29" w:rsidP="000304F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2A7DDE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280D29" w:rsidRPr="00D775C0" w:rsidTr="003946FE">
        <w:tc>
          <w:tcPr>
            <w:tcW w:w="3870" w:type="dxa"/>
            <w:shd w:val="clear" w:color="auto" w:fill="auto"/>
            <w:vAlign w:val="bottom"/>
          </w:tcPr>
          <w:p w:rsidR="00280D29" w:rsidRPr="002A7DDE" w:rsidRDefault="00280D29" w:rsidP="000304F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2A7D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280D29" w:rsidRPr="00D775C0" w:rsidTr="003946FE">
        <w:tc>
          <w:tcPr>
            <w:tcW w:w="3870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ลูกหนี้การค้า (หนี้สงสัยจะสูญ)</w:t>
            </w:r>
          </w:p>
        </w:tc>
        <w:tc>
          <w:tcPr>
            <w:tcW w:w="270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80D29" w:rsidRPr="00690384" w:rsidRDefault="00634F42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      </w:t>
            </w:r>
            <w:r w:rsidR="001C357D"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577</w:t>
            </w:r>
          </w:p>
        </w:tc>
        <w:tc>
          <w:tcPr>
            <w:tcW w:w="270" w:type="dxa"/>
            <w:shd w:val="clear" w:color="auto" w:fill="auto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80D29" w:rsidRPr="00690384" w:rsidRDefault="00634F42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80D29" w:rsidRPr="00690384" w:rsidRDefault="00634F42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280D29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>577</w:t>
            </w:r>
          </w:p>
        </w:tc>
      </w:tr>
      <w:tr w:rsidR="00280D29" w:rsidRPr="00D775C0" w:rsidTr="003946FE">
        <w:tc>
          <w:tcPr>
            <w:tcW w:w="3870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shd w:val="clear" w:color="auto" w:fill="E6E6E6"/>
                <w:cs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สินค้าคงเหลือ  (ค่าเผื่อการลดมูลค่าของสินค้า)</w:t>
            </w:r>
          </w:p>
        </w:tc>
        <w:tc>
          <w:tcPr>
            <w:tcW w:w="270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80D29" w:rsidRPr="00690384" w:rsidRDefault="00634F42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  1,127</w:t>
            </w:r>
          </w:p>
        </w:tc>
        <w:tc>
          <w:tcPr>
            <w:tcW w:w="270" w:type="dxa"/>
            <w:shd w:val="clear" w:color="auto" w:fill="auto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80D29" w:rsidRPr="00690384" w:rsidRDefault="00A95E36" w:rsidP="009C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line="340" w:lineRule="exact"/>
              <w:ind w:left="-108"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(81</w:t>
            </w:r>
            <w:r w:rsidR="00271D60"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</w:t>
            </w: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80D29" w:rsidRPr="00690384" w:rsidRDefault="00634F42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280D29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311</w:t>
            </w:r>
          </w:p>
        </w:tc>
      </w:tr>
      <w:tr w:rsidR="00280D29" w:rsidRPr="00D775C0" w:rsidTr="003946FE">
        <w:tc>
          <w:tcPr>
            <w:tcW w:w="3870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หนี้สงสัยจะสูญ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80D29" w:rsidRPr="00690384" w:rsidRDefault="00634F42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     285</w:t>
            </w:r>
          </w:p>
        </w:tc>
        <w:tc>
          <w:tcPr>
            <w:tcW w:w="270" w:type="dxa"/>
            <w:shd w:val="clear" w:color="auto" w:fill="auto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80D29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80D29" w:rsidRPr="00690384" w:rsidRDefault="00634F42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280D29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285</w:t>
            </w:r>
          </w:p>
        </w:tc>
      </w:tr>
      <w:tr w:rsidR="00280D29" w:rsidRPr="00D775C0" w:rsidTr="003946FE">
        <w:tc>
          <w:tcPr>
            <w:tcW w:w="3870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  <w:shd w:val="clear" w:color="auto" w:fill="auto"/>
          </w:tcPr>
          <w:p w:rsidR="00280D29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80D29" w:rsidRPr="00690384" w:rsidRDefault="00634F42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    114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80D29" w:rsidRPr="00690384" w:rsidRDefault="00A4032A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0D29" w:rsidRPr="00690384" w:rsidRDefault="009B580F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90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280D29" w:rsidRPr="00690384" w:rsidRDefault="00A4032A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20</w:t>
            </w:r>
            <w:r w:rsidR="009B580F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</w:tr>
      <w:tr w:rsidR="009B580F" w:rsidRPr="00D775C0" w:rsidTr="003946FE">
        <w:tc>
          <w:tcPr>
            <w:tcW w:w="3870" w:type="dxa"/>
            <w:shd w:val="clear" w:color="auto" w:fill="auto"/>
          </w:tcPr>
          <w:p w:rsidR="009B580F" w:rsidRPr="00785E3A" w:rsidRDefault="009B580F" w:rsidP="009B5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ค่าเช่าค้างจ่าย</w:t>
            </w:r>
          </w:p>
        </w:tc>
        <w:tc>
          <w:tcPr>
            <w:tcW w:w="270" w:type="dxa"/>
            <w:shd w:val="clear" w:color="auto" w:fill="auto"/>
          </w:tcPr>
          <w:p w:rsidR="009B580F" w:rsidRPr="00785E3A" w:rsidRDefault="009B580F" w:rsidP="009B5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B580F" w:rsidRPr="00690384" w:rsidRDefault="009B580F" w:rsidP="009B5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    243</w:t>
            </w:r>
          </w:p>
        </w:tc>
        <w:tc>
          <w:tcPr>
            <w:tcW w:w="270" w:type="dxa"/>
            <w:shd w:val="clear" w:color="auto" w:fill="auto"/>
          </w:tcPr>
          <w:p w:rsidR="009B580F" w:rsidRPr="00690384" w:rsidRDefault="009B580F" w:rsidP="009B5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B580F" w:rsidRPr="00690384" w:rsidRDefault="009B580F" w:rsidP="009B5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B580F" w:rsidRPr="00690384" w:rsidRDefault="009B580F" w:rsidP="009B5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580F" w:rsidRPr="00690384" w:rsidRDefault="009B580F" w:rsidP="009B5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9B580F" w:rsidRPr="00690384" w:rsidRDefault="009B580F" w:rsidP="009B5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9B580F" w:rsidRPr="00690384" w:rsidRDefault="009B580F" w:rsidP="009B5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43</w:t>
            </w:r>
          </w:p>
        </w:tc>
      </w:tr>
      <w:tr w:rsidR="00A95E36" w:rsidRPr="00D775C0" w:rsidTr="003946FE">
        <w:tc>
          <w:tcPr>
            <w:tcW w:w="3870" w:type="dxa"/>
            <w:shd w:val="clear" w:color="auto" w:fill="auto"/>
          </w:tcPr>
          <w:p w:rsidR="00A95E36" w:rsidRPr="00785E3A" w:rsidRDefault="00A95E36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สินค้าฝากขาย</w:t>
            </w:r>
          </w:p>
        </w:tc>
        <w:tc>
          <w:tcPr>
            <w:tcW w:w="270" w:type="dxa"/>
            <w:shd w:val="clear" w:color="auto" w:fill="auto"/>
          </w:tcPr>
          <w:p w:rsidR="00A95E36" w:rsidRDefault="00A95E36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        4</w:t>
            </w:r>
          </w:p>
        </w:tc>
        <w:tc>
          <w:tcPr>
            <w:tcW w:w="270" w:type="dxa"/>
            <w:shd w:val="clear" w:color="auto" w:fill="auto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95E36" w:rsidRPr="00690384" w:rsidRDefault="003436E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95E36" w:rsidRPr="00690384" w:rsidRDefault="0086191B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:rsidR="00A95E36" w:rsidRPr="00690384" w:rsidRDefault="003436E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50</w:t>
            </w:r>
          </w:p>
        </w:tc>
      </w:tr>
      <w:tr w:rsidR="00280D29" w:rsidRPr="00D775C0" w:rsidTr="003946FE">
        <w:tc>
          <w:tcPr>
            <w:tcW w:w="3870" w:type="dxa"/>
            <w:shd w:val="clear" w:color="auto" w:fill="auto"/>
          </w:tcPr>
          <w:p w:rsidR="00280D29" w:rsidRPr="00EE62CE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EE62C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280D29" w:rsidRPr="00D775C0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80D29" w:rsidRPr="00690384" w:rsidRDefault="00634F42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2,</w:t>
            </w:r>
            <w:r w:rsidR="0086191B"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3436E6"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80D29" w:rsidRPr="00690384" w:rsidRDefault="003436E6" w:rsidP="009C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095AAF">
              <w:rPr>
                <w:rFonts w:ascii="Angsana New" w:hAnsi="Angsana New"/>
                <w:b/>
                <w:bCs/>
                <w:sz w:val="30"/>
                <w:szCs w:val="30"/>
              </w:rPr>
              <w:t>766</w:t>
            </w: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80D29" w:rsidRPr="00690384" w:rsidRDefault="009B580F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3" w:type="dxa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:rsidR="00280D29" w:rsidRPr="00690384" w:rsidRDefault="0086191B" w:rsidP="0081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1,</w:t>
            </w:r>
            <w:r w:rsidR="00095AAF">
              <w:rPr>
                <w:rFonts w:ascii="Angsana New" w:hAnsi="Angsana New"/>
                <w:b/>
                <w:bCs/>
                <w:sz w:val="30"/>
                <w:szCs w:val="30"/>
              </w:rPr>
              <w:t>674</w:t>
            </w:r>
          </w:p>
        </w:tc>
      </w:tr>
      <w:tr w:rsidR="00280D29" w:rsidRPr="00D775C0" w:rsidTr="003946FE">
        <w:tc>
          <w:tcPr>
            <w:tcW w:w="3870" w:type="dxa"/>
            <w:shd w:val="clear" w:color="auto" w:fill="auto"/>
          </w:tcPr>
          <w:p w:rsidR="00280D29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  <w:p w:rsidR="00E14B92" w:rsidRDefault="00E14B9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  <w:p w:rsidR="00E14B92" w:rsidRDefault="00E14B9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  <w:p w:rsidR="00470479" w:rsidRDefault="0047047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  <w:p w:rsidR="00E14B92" w:rsidRPr="00EE62CE" w:rsidRDefault="00E14B92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80D29" w:rsidRPr="00D775C0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164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3" w:type="dxa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280D29" w:rsidRPr="00D775C0" w:rsidTr="003946FE">
        <w:tc>
          <w:tcPr>
            <w:tcW w:w="3870" w:type="dxa"/>
            <w:shd w:val="clear" w:color="auto" w:fill="auto"/>
          </w:tcPr>
          <w:p w:rsidR="00280D29" w:rsidRPr="00EE62CE" w:rsidRDefault="00280D29" w:rsidP="002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EE62CE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:rsidR="00280D29" w:rsidRPr="00D775C0" w:rsidRDefault="00280D29" w:rsidP="002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:rsidR="00280D29" w:rsidRPr="00690384" w:rsidRDefault="00280D29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E36" w:rsidRPr="00785E3A" w:rsidTr="003946FE">
        <w:tc>
          <w:tcPr>
            <w:tcW w:w="3870" w:type="dxa"/>
            <w:shd w:val="clear" w:color="auto" w:fill="auto"/>
          </w:tcPr>
          <w:p w:rsidR="00A95E36" w:rsidRPr="00785E3A" w:rsidRDefault="00A95E36" w:rsidP="00A9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shd w:val="clear" w:color="auto" w:fill="auto"/>
          </w:tcPr>
          <w:p w:rsidR="00A95E36" w:rsidRPr="00785E3A" w:rsidRDefault="00A95E36" w:rsidP="00A9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   (343)</w:t>
            </w:r>
          </w:p>
        </w:tc>
        <w:tc>
          <w:tcPr>
            <w:tcW w:w="270" w:type="dxa"/>
            <w:shd w:val="clear" w:color="auto" w:fill="auto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5E36" w:rsidRPr="00690384" w:rsidRDefault="004C5EBE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95E36" w:rsidRPr="00690384" w:rsidRDefault="0086191B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A95E36" w:rsidRPr="00690384" w:rsidRDefault="0086191B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6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="00F334DF">
              <w:rPr>
                <w:rFonts w:ascii="Angsana New" w:hAnsi="Angsana New"/>
                <w:color w:val="000000" w:themeColor="text1"/>
                <w:sz w:val="30"/>
                <w:szCs w:val="30"/>
              </w:rPr>
              <w:t>55</w:t>
            </w: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</w:tr>
      <w:tr w:rsidR="00A95E36" w:rsidRPr="00785E3A" w:rsidTr="003946FE">
        <w:tc>
          <w:tcPr>
            <w:tcW w:w="3870" w:type="dxa"/>
            <w:shd w:val="clear" w:color="auto" w:fill="auto"/>
          </w:tcPr>
          <w:p w:rsidR="003946FE" w:rsidRDefault="00A95E36" w:rsidP="007D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</w:r>
            <w:r w:rsidR="003946F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</w:t>
            </w:r>
            <w:r w:rsidR="00095A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ของมูลค่ายุติธรรมของ</w:t>
            </w:r>
          </w:p>
          <w:p w:rsidR="00A95E36" w:rsidRPr="00785E3A" w:rsidRDefault="003946FE" w:rsidP="0039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="00A95E3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เงินลงทุนเผื่อขาย</w:t>
            </w:r>
            <w:r w:rsidR="00A95E36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95E36" w:rsidRPr="00785E3A" w:rsidRDefault="00A95E36" w:rsidP="00A9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2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5E36" w:rsidRPr="00690384" w:rsidRDefault="0086191B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40" w:lineRule="exact"/>
              <w:ind w:left="-108" w:right="33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95E36" w:rsidRPr="00690384" w:rsidRDefault="0086191B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(125)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A95E36" w:rsidRPr="00690384" w:rsidRDefault="0086191B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6" w:right="16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(125)</w:t>
            </w:r>
          </w:p>
        </w:tc>
      </w:tr>
      <w:tr w:rsidR="00A95E36" w:rsidRPr="00D775C0" w:rsidTr="003946FE">
        <w:tc>
          <w:tcPr>
            <w:tcW w:w="3870" w:type="dxa"/>
            <w:shd w:val="clear" w:color="auto" w:fill="auto"/>
          </w:tcPr>
          <w:p w:rsidR="00A95E36" w:rsidRPr="00EE62CE" w:rsidRDefault="00A95E36" w:rsidP="00A9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EE62C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A95E36" w:rsidRPr="00D775C0" w:rsidRDefault="00A95E36" w:rsidP="00A9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:rsidR="00A95E36" w:rsidRPr="00690384" w:rsidRDefault="0086191B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(343)</w:t>
            </w:r>
          </w:p>
        </w:tc>
        <w:tc>
          <w:tcPr>
            <w:tcW w:w="270" w:type="dxa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:rsidR="00A95E36" w:rsidRPr="00690384" w:rsidRDefault="004C5EBE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:rsidR="00A95E36" w:rsidRPr="00690384" w:rsidRDefault="0086191B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(125)</w:t>
            </w:r>
          </w:p>
        </w:tc>
        <w:tc>
          <w:tcPr>
            <w:tcW w:w="273" w:type="dxa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:rsidR="00A95E36" w:rsidRPr="00690384" w:rsidRDefault="0086191B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F334DF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  <w:tr w:rsidR="00A95E36" w:rsidRPr="00D775C0" w:rsidTr="003946FE">
        <w:tc>
          <w:tcPr>
            <w:tcW w:w="3870" w:type="dxa"/>
            <w:shd w:val="clear" w:color="auto" w:fill="auto"/>
          </w:tcPr>
          <w:p w:rsidR="00A95E36" w:rsidRDefault="00A95E36" w:rsidP="00A9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:rsidR="00A95E36" w:rsidRPr="00D775C0" w:rsidRDefault="00A95E36" w:rsidP="00A9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000000" w:themeColor="text1"/>
            </w:tcBorders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000000" w:themeColor="text1"/>
            </w:tcBorders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000000" w:themeColor="text1"/>
            </w:tcBorders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000000" w:themeColor="text1"/>
            </w:tcBorders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E36" w:rsidRPr="00D775C0" w:rsidTr="003946FE">
        <w:tc>
          <w:tcPr>
            <w:tcW w:w="3870" w:type="dxa"/>
            <w:shd w:val="clear" w:color="auto" w:fill="auto"/>
          </w:tcPr>
          <w:p w:rsidR="00A95E36" w:rsidRPr="00701A77" w:rsidRDefault="00A95E36" w:rsidP="00A9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701A7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A95E36" w:rsidRPr="00D775C0" w:rsidRDefault="00A95E36" w:rsidP="00A9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95E36" w:rsidRPr="00690384" w:rsidRDefault="0086191B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15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>2,007</w:t>
            </w:r>
          </w:p>
        </w:tc>
        <w:tc>
          <w:tcPr>
            <w:tcW w:w="270" w:type="dxa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95E36" w:rsidRPr="00690384" w:rsidRDefault="0086191B" w:rsidP="009C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spacing w:line="34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0231A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C3FE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B580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95E36" w:rsidRPr="00690384" w:rsidRDefault="0086191B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9B580F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:rsidR="00A95E36" w:rsidRPr="00690384" w:rsidRDefault="00A95E36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:rsidR="00A95E36" w:rsidRPr="00690384" w:rsidRDefault="0086191B" w:rsidP="0069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1,4</w:t>
            </w:r>
            <w:r w:rsidR="00311B9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690384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</w:tr>
      <w:tr w:rsidR="00701A77" w:rsidRPr="00D775C0" w:rsidTr="003946FE">
        <w:tc>
          <w:tcPr>
            <w:tcW w:w="3870" w:type="dxa"/>
            <w:shd w:val="clear" w:color="auto" w:fill="auto"/>
            <w:vAlign w:val="bottom"/>
          </w:tcPr>
          <w:p w:rsidR="00701A77" w:rsidRPr="00785E3A" w:rsidRDefault="00701A77" w:rsidP="000304F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701A77" w:rsidRPr="002A7DDE" w:rsidRDefault="00701A77" w:rsidP="002A7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61"/>
              </w:tabs>
              <w:spacing w:line="340" w:lineRule="exact"/>
              <w:ind w:left="-124" w:right="-92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</w:p>
        </w:tc>
      </w:tr>
      <w:tr w:rsidR="00701A77" w:rsidRPr="00D775C0" w:rsidTr="003946FE">
        <w:tc>
          <w:tcPr>
            <w:tcW w:w="3870" w:type="dxa"/>
            <w:shd w:val="clear" w:color="auto" w:fill="auto"/>
            <w:vAlign w:val="bottom"/>
          </w:tcPr>
          <w:p w:rsidR="00701A77" w:rsidRPr="002A7DDE" w:rsidRDefault="002A7DDE" w:rsidP="000304F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2A7DDE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701A77" w:rsidRPr="00D775C0" w:rsidTr="003946FE">
        <w:tc>
          <w:tcPr>
            <w:tcW w:w="3870" w:type="dxa"/>
            <w:shd w:val="clear" w:color="auto" w:fill="auto"/>
            <w:vAlign w:val="bottom"/>
          </w:tcPr>
          <w:p w:rsidR="00701A77" w:rsidRPr="002A7DDE" w:rsidRDefault="002A7DDE" w:rsidP="000304F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2A7D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701A77" w:rsidRPr="00D775C0" w:rsidTr="003946FE">
        <w:tc>
          <w:tcPr>
            <w:tcW w:w="38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ลูกหนี้การค้า (หนี้สงสัยจะสูญ)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01A77" w:rsidRPr="00785E3A" w:rsidRDefault="002A7DDE" w:rsidP="002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spacing w:line="340" w:lineRule="exact"/>
              <w:ind w:left="-108" w:right="-10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577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01A77" w:rsidRPr="00785E3A" w:rsidRDefault="002A7DDE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01A77" w:rsidRPr="00785E3A" w:rsidRDefault="00701A77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701A77" w:rsidRPr="00785E3A" w:rsidRDefault="002A7DDE" w:rsidP="002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        </w:t>
            </w:r>
            <w:r w:rsidR="00701A7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577</w:t>
            </w:r>
          </w:p>
        </w:tc>
      </w:tr>
      <w:tr w:rsidR="00701A77" w:rsidRPr="00D775C0" w:rsidTr="003946FE">
        <w:tc>
          <w:tcPr>
            <w:tcW w:w="38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shd w:val="clear" w:color="auto" w:fill="E6E6E6"/>
                <w:cs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สินค้าคงเหลือ  (ค่าเผื่อการลดมูลค่าของสินค้า)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01A77" w:rsidRPr="00785E3A" w:rsidRDefault="002A7DDE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2,677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01A77" w:rsidRPr="00785E3A" w:rsidRDefault="002A7DDE" w:rsidP="002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(1,550)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01A77" w:rsidRPr="00785E3A" w:rsidRDefault="00701A77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701A77" w:rsidRPr="00785E3A" w:rsidRDefault="002A7DDE" w:rsidP="002A7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1,127</w:t>
            </w:r>
          </w:p>
        </w:tc>
      </w:tr>
      <w:tr w:rsidR="00701A77" w:rsidRPr="00D775C0" w:rsidTr="003946FE">
        <w:tc>
          <w:tcPr>
            <w:tcW w:w="38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หนี้สงสัยจะสูญ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01A77" w:rsidRPr="00785E3A" w:rsidRDefault="002A7DDE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01A77" w:rsidRPr="00785E3A" w:rsidRDefault="002A7DDE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01A77" w:rsidRPr="00785E3A" w:rsidRDefault="00701A77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701A77" w:rsidRPr="00785E3A" w:rsidRDefault="002A7DDE" w:rsidP="002A7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285</w:t>
            </w:r>
          </w:p>
        </w:tc>
      </w:tr>
      <w:tr w:rsidR="00701A77" w:rsidRPr="00B3178D" w:rsidTr="003946FE">
        <w:tc>
          <w:tcPr>
            <w:tcW w:w="38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01A77" w:rsidRPr="00785E3A" w:rsidRDefault="002A7DDE" w:rsidP="002A7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121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01A77" w:rsidRPr="00785E3A" w:rsidRDefault="00701A77" w:rsidP="002A7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01A77" w:rsidRPr="00785E3A" w:rsidRDefault="002A7DDE" w:rsidP="002A7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(7)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01A77" w:rsidRPr="00785E3A" w:rsidRDefault="00701A77" w:rsidP="002A7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01A77" w:rsidRPr="00785E3A" w:rsidRDefault="00701A77" w:rsidP="002A7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701A77" w:rsidRPr="00785E3A" w:rsidRDefault="00701A77" w:rsidP="002A7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01A77" w:rsidRPr="00785E3A" w:rsidRDefault="002A7DDE" w:rsidP="00B31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7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114</w:t>
            </w:r>
          </w:p>
        </w:tc>
      </w:tr>
      <w:tr w:rsidR="00701A77" w:rsidRPr="00B3178D" w:rsidTr="003946FE">
        <w:tc>
          <w:tcPr>
            <w:tcW w:w="38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ค่าเช่าค้างจ่าย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01A77" w:rsidRPr="00785E3A" w:rsidRDefault="002A7DDE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01A77" w:rsidRPr="00785E3A" w:rsidRDefault="002A7DDE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01A77" w:rsidRPr="00785E3A" w:rsidRDefault="00701A77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701A77" w:rsidRPr="00785E3A" w:rsidRDefault="002A7DDE" w:rsidP="00B31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7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243</w:t>
            </w:r>
          </w:p>
        </w:tc>
      </w:tr>
      <w:tr w:rsidR="00701A77" w:rsidRPr="00B3178D" w:rsidTr="003946FE">
        <w:tc>
          <w:tcPr>
            <w:tcW w:w="38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สินค้าฝากขาย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01A77" w:rsidRPr="00785E3A" w:rsidRDefault="002A7DDE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01A77" w:rsidRPr="00785E3A" w:rsidRDefault="002A7DDE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01A77" w:rsidRPr="00785E3A" w:rsidRDefault="00701A77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701A77" w:rsidRPr="00785E3A" w:rsidRDefault="002A7DDE" w:rsidP="00B31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7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 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</w:tr>
      <w:tr w:rsidR="00701A77" w:rsidRPr="00D775C0" w:rsidTr="003946FE">
        <w:tc>
          <w:tcPr>
            <w:tcW w:w="38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785E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01A77" w:rsidRPr="00785E3A" w:rsidRDefault="002A7DDE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01A77" w:rsidRPr="00785E3A" w:rsidRDefault="002A7DDE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(10)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701A77" w:rsidRPr="00785E3A" w:rsidRDefault="00701A77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:rsidR="00701A77" w:rsidRPr="00785E3A" w:rsidRDefault="002A7DDE" w:rsidP="002A7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701A77" w:rsidRPr="00D775C0" w:rsidTr="003946FE">
        <w:tc>
          <w:tcPr>
            <w:tcW w:w="3870" w:type="dxa"/>
            <w:shd w:val="clear" w:color="auto" w:fill="auto"/>
          </w:tcPr>
          <w:p w:rsidR="00701A77" w:rsidRPr="00EE62CE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EE62C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01A77" w:rsidRPr="002A7DDE" w:rsidRDefault="00280D29" w:rsidP="002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3,912</w:t>
            </w:r>
          </w:p>
        </w:tc>
        <w:tc>
          <w:tcPr>
            <w:tcW w:w="270" w:type="dxa"/>
          </w:tcPr>
          <w:p w:rsidR="00701A77" w:rsidRPr="002A7DDE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01A77" w:rsidRPr="002A7DDE" w:rsidRDefault="00280D29" w:rsidP="002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(1,562)</w:t>
            </w:r>
          </w:p>
        </w:tc>
        <w:tc>
          <w:tcPr>
            <w:tcW w:w="270" w:type="dxa"/>
          </w:tcPr>
          <w:p w:rsidR="00701A77" w:rsidRPr="002A7DDE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01A77" w:rsidRPr="002A7DDE" w:rsidRDefault="00701A77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D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701A77" w:rsidRPr="002A7DDE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:rsidR="00701A77" w:rsidRPr="002A7DDE" w:rsidRDefault="002A7DDE" w:rsidP="002A7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D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701A77" w:rsidRPr="002A7DDE">
              <w:rPr>
                <w:rFonts w:ascii="Angsana New" w:hAnsi="Angsana New"/>
                <w:b/>
                <w:bCs/>
                <w:sz w:val="30"/>
                <w:szCs w:val="30"/>
              </w:rPr>
              <w:t>2,350</w:t>
            </w:r>
          </w:p>
        </w:tc>
      </w:tr>
      <w:tr w:rsidR="00701A77" w:rsidRPr="00D775C0" w:rsidTr="003946FE">
        <w:tc>
          <w:tcPr>
            <w:tcW w:w="3870" w:type="dxa"/>
            <w:shd w:val="clear" w:color="auto" w:fill="auto"/>
          </w:tcPr>
          <w:p w:rsidR="00701A77" w:rsidRPr="00EE62CE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A77" w:rsidRPr="00785E3A" w:rsidTr="003946FE">
        <w:trPr>
          <w:gridAfter w:val="7"/>
          <w:wAfter w:w="5130" w:type="dxa"/>
        </w:trPr>
        <w:tc>
          <w:tcPr>
            <w:tcW w:w="3870" w:type="dxa"/>
            <w:shd w:val="clear" w:color="auto" w:fill="auto"/>
          </w:tcPr>
          <w:p w:rsidR="00701A77" w:rsidRPr="00EE62CE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EE62CE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</w:tr>
      <w:tr w:rsidR="00701A77" w:rsidRPr="00785E3A" w:rsidTr="003946FE">
        <w:tc>
          <w:tcPr>
            <w:tcW w:w="3870" w:type="dxa"/>
            <w:shd w:val="clear" w:color="auto" w:fill="auto"/>
            <w:vAlign w:val="bottom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สินค้าฝากขาย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01A77" w:rsidRPr="00785E3A" w:rsidRDefault="00280D29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(17)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01A77" w:rsidRPr="00785E3A" w:rsidRDefault="00280D29" w:rsidP="002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17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701A77" w:rsidRPr="00280D29" w:rsidRDefault="00701A77" w:rsidP="00E37B0E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701A77" w:rsidRPr="00785E3A" w:rsidTr="003946FE">
        <w:tc>
          <w:tcPr>
            <w:tcW w:w="38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01A77" w:rsidRPr="00785E3A" w:rsidRDefault="00280D29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</w:t>
            </w:r>
            <w:r w:rsidR="00701A7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01A77" w:rsidRPr="00785E3A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01A77" w:rsidRPr="007C3AFB" w:rsidRDefault="00280D29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3AF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</w:t>
            </w:r>
            <w:r w:rsidR="00701A77" w:rsidRPr="007C3AFB">
              <w:rPr>
                <w:rFonts w:ascii="Angsana New" w:hAnsi="Angsana New"/>
                <w:color w:val="000000" w:themeColor="text1"/>
                <w:sz w:val="30"/>
                <w:szCs w:val="30"/>
              </w:rPr>
              <w:t>(343)</w:t>
            </w:r>
          </w:p>
        </w:tc>
        <w:tc>
          <w:tcPr>
            <w:tcW w:w="270" w:type="dxa"/>
            <w:shd w:val="clear" w:color="auto" w:fill="auto"/>
          </w:tcPr>
          <w:p w:rsidR="00701A77" w:rsidRPr="007C3AFB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01A77" w:rsidRPr="007C3AFB" w:rsidRDefault="00701A77" w:rsidP="002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3AFB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701A77" w:rsidRPr="007C3AFB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701A77" w:rsidRPr="007C3AFB" w:rsidRDefault="00280D29" w:rsidP="002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3AF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</w:t>
            </w:r>
            <w:r w:rsidR="00701A77" w:rsidRPr="007C3AFB">
              <w:rPr>
                <w:rFonts w:ascii="Angsana New" w:hAnsi="Angsana New"/>
                <w:color w:val="000000" w:themeColor="text1"/>
                <w:sz w:val="30"/>
                <w:szCs w:val="30"/>
              </w:rPr>
              <w:t>(343)</w:t>
            </w:r>
          </w:p>
        </w:tc>
      </w:tr>
      <w:tr w:rsidR="00701A77" w:rsidRPr="00D775C0" w:rsidTr="003946FE">
        <w:tc>
          <w:tcPr>
            <w:tcW w:w="3870" w:type="dxa"/>
            <w:shd w:val="clear" w:color="auto" w:fill="auto"/>
          </w:tcPr>
          <w:p w:rsidR="00701A77" w:rsidRPr="00EE62CE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EE62C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:rsidR="00701A77" w:rsidRPr="007C3AFB" w:rsidRDefault="00280D29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A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701A77" w:rsidRPr="007C3AFB">
              <w:rPr>
                <w:rFonts w:ascii="Angsana New" w:hAnsi="Angsana New"/>
                <w:b/>
                <w:bCs/>
                <w:sz w:val="30"/>
                <w:szCs w:val="30"/>
              </w:rPr>
              <w:t>(17)</w:t>
            </w:r>
          </w:p>
        </w:tc>
        <w:tc>
          <w:tcPr>
            <w:tcW w:w="270" w:type="dxa"/>
          </w:tcPr>
          <w:p w:rsidR="00701A77" w:rsidRPr="007C3AFB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:rsidR="00701A77" w:rsidRPr="007C3AFB" w:rsidRDefault="00280D29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A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="00701A77" w:rsidRPr="007C3AFB">
              <w:rPr>
                <w:rFonts w:ascii="Angsana New" w:hAnsi="Angsana New"/>
                <w:b/>
                <w:bCs/>
                <w:sz w:val="30"/>
                <w:szCs w:val="30"/>
              </w:rPr>
              <w:t>(326)</w:t>
            </w:r>
          </w:p>
        </w:tc>
        <w:tc>
          <w:tcPr>
            <w:tcW w:w="270" w:type="dxa"/>
          </w:tcPr>
          <w:p w:rsidR="00701A77" w:rsidRPr="007C3AFB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:rsidR="00701A77" w:rsidRPr="007C3AFB" w:rsidRDefault="00701A77" w:rsidP="002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A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701A77" w:rsidRPr="007C3AFB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:rsidR="00701A77" w:rsidRPr="007C3AFB" w:rsidRDefault="00280D29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A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="00701A77" w:rsidRPr="007C3AFB">
              <w:rPr>
                <w:rFonts w:ascii="Angsana New" w:hAnsi="Angsana New"/>
                <w:b/>
                <w:bCs/>
                <w:sz w:val="30"/>
                <w:szCs w:val="30"/>
              </w:rPr>
              <w:t>(343)</w:t>
            </w:r>
          </w:p>
        </w:tc>
      </w:tr>
      <w:tr w:rsidR="00701A77" w:rsidRPr="00D775C0" w:rsidTr="003946FE">
        <w:tc>
          <w:tcPr>
            <w:tcW w:w="3870" w:type="dxa"/>
            <w:shd w:val="clear" w:color="auto" w:fill="auto"/>
          </w:tcPr>
          <w:p w:rsidR="00701A77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000000" w:themeColor="text1"/>
            </w:tcBorders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000000" w:themeColor="text1"/>
            </w:tcBorders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000000" w:themeColor="text1"/>
            </w:tcBorders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000000" w:themeColor="text1"/>
            </w:tcBorders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A77" w:rsidRPr="00D775C0" w:rsidTr="003946FE">
        <w:tc>
          <w:tcPr>
            <w:tcW w:w="3870" w:type="dxa"/>
            <w:shd w:val="clear" w:color="auto" w:fill="auto"/>
          </w:tcPr>
          <w:p w:rsidR="00701A77" w:rsidRPr="00701A77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701A7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701A77" w:rsidRPr="007C3AFB" w:rsidRDefault="00280D29" w:rsidP="002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40" w:lineRule="exact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A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701A77" w:rsidRPr="007C3AFB">
              <w:rPr>
                <w:rFonts w:ascii="Angsana New" w:hAnsi="Angsana New"/>
                <w:b/>
                <w:bCs/>
                <w:sz w:val="30"/>
                <w:szCs w:val="30"/>
              </w:rPr>
              <w:t>3,895</w:t>
            </w:r>
          </w:p>
        </w:tc>
        <w:tc>
          <w:tcPr>
            <w:tcW w:w="270" w:type="dxa"/>
          </w:tcPr>
          <w:p w:rsidR="00701A77" w:rsidRPr="007C3AFB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01A77" w:rsidRPr="007C3AFB" w:rsidRDefault="00280D29" w:rsidP="002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A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701A77" w:rsidRPr="007C3AFB">
              <w:rPr>
                <w:rFonts w:ascii="Angsana New" w:hAnsi="Angsana New"/>
                <w:b/>
                <w:bCs/>
                <w:sz w:val="30"/>
                <w:szCs w:val="30"/>
              </w:rPr>
              <w:t>(1,888)</w:t>
            </w:r>
          </w:p>
        </w:tc>
        <w:tc>
          <w:tcPr>
            <w:tcW w:w="270" w:type="dxa"/>
          </w:tcPr>
          <w:p w:rsidR="00701A77" w:rsidRPr="007C3AFB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01A77" w:rsidRPr="007C3AFB" w:rsidRDefault="00701A77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A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701A77" w:rsidRPr="007C3AFB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:rsidR="00701A77" w:rsidRPr="007C3AFB" w:rsidRDefault="00280D29" w:rsidP="0070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A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="00701A77" w:rsidRPr="007C3AFB">
              <w:rPr>
                <w:rFonts w:ascii="Angsana New" w:hAnsi="Angsana New"/>
                <w:b/>
                <w:bCs/>
                <w:sz w:val="30"/>
                <w:szCs w:val="30"/>
              </w:rPr>
              <w:t>2,007</w:t>
            </w:r>
          </w:p>
        </w:tc>
      </w:tr>
      <w:tr w:rsidR="00701A77" w:rsidRPr="00D775C0" w:rsidTr="003946FE">
        <w:tc>
          <w:tcPr>
            <w:tcW w:w="3870" w:type="dxa"/>
            <w:shd w:val="clear" w:color="auto" w:fill="auto"/>
          </w:tcPr>
          <w:p w:rsidR="00701A77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:rsidR="00701A77" w:rsidRPr="00D775C0" w:rsidRDefault="00701A77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D917A6" w:rsidRDefault="00D917A6" w:rsidP="00701A77">
      <w:pPr>
        <w:pStyle w:val="Nomal"/>
        <w:tabs>
          <w:tab w:val="left" w:pos="540"/>
        </w:tabs>
        <w:spacing w:line="240" w:lineRule="atLeast"/>
        <w:jc w:val="thaiDistribute"/>
        <w:rPr>
          <w:color w:val="000000"/>
          <w:sz w:val="30"/>
          <w:szCs w:val="30"/>
        </w:rPr>
      </w:pPr>
    </w:p>
    <w:p w:rsidR="00C349DE" w:rsidRDefault="00C349DE">
      <w:r>
        <w:br w:type="page"/>
      </w:r>
    </w:p>
    <w:p w:rsidR="008B7D5F" w:rsidRPr="002A7705" w:rsidRDefault="00E165C1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กำไร</w:t>
      </w:r>
      <w:r w:rsidR="008B7D5F" w:rsidRPr="002A7705">
        <w:rPr>
          <w:rFonts w:ascii="Angsana New" w:hAnsi="Angsana New" w:cs="Angsana New"/>
          <w:sz w:val="30"/>
          <w:szCs w:val="30"/>
          <w:cs/>
          <w:lang w:val="th-TH"/>
        </w:rPr>
        <w:t>ต่อหุ้น</w:t>
      </w:r>
    </w:p>
    <w:p w:rsidR="00F74CE8" w:rsidRPr="00723CDC" w:rsidRDefault="00F74CE8" w:rsidP="00655206">
      <w:pPr>
        <w:rPr>
          <w:rFonts w:ascii="Angsana New" w:hAnsi="Angsana New"/>
          <w:sz w:val="24"/>
          <w:szCs w:val="24"/>
        </w:rPr>
      </w:pPr>
    </w:p>
    <w:tbl>
      <w:tblPr>
        <w:tblW w:w="92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0"/>
        <w:gridCol w:w="1348"/>
        <w:gridCol w:w="236"/>
        <w:gridCol w:w="1398"/>
      </w:tblGrid>
      <w:tr w:rsidR="00F466A4" w:rsidRPr="002A7705" w:rsidTr="00941E0D">
        <w:tc>
          <w:tcPr>
            <w:tcW w:w="6300" w:type="dxa"/>
          </w:tcPr>
          <w:p w:rsidR="00F466A4" w:rsidRPr="002A7705" w:rsidRDefault="00F466A4" w:rsidP="0096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:rsidR="00F466A4" w:rsidRPr="002A7705" w:rsidRDefault="00941E0D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256</w:t>
            </w:r>
            <w:r w:rsidR="008C5ED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F466A4" w:rsidRPr="002A7705" w:rsidRDefault="00F466A4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shd w:val="clear" w:color="auto" w:fill="auto"/>
          </w:tcPr>
          <w:p w:rsidR="00F466A4" w:rsidRPr="002A7705" w:rsidRDefault="008F3D2C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</w:t>
            </w:r>
            <w:r w:rsidR="006156B4">
              <w:rPr>
                <w:rFonts w:ascii="Angsana New" w:hAnsi="Angsana New"/>
                <w:sz w:val="30"/>
                <w:szCs w:val="30"/>
              </w:rPr>
              <w:t>6</w:t>
            </w:r>
            <w:r w:rsidR="008C5ED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E04F0" w:rsidRPr="002A7705" w:rsidTr="00654F00">
        <w:tc>
          <w:tcPr>
            <w:tcW w:w="6300" w:type="dxa"/>
          </w:tcPr>
          <w:p w:rsidR="003E04F0" w:rsidRPr="002A7705" w:rsidRDefault="003E04F0" w:rsidP="0096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2" w:type="dxa"/>
            <w:gridSpan w:val="3"/>
            <w:shd w:val="clear" w:color="auto" w:fill="auto"/>
          </w:tcPr>
          <w:p w:rsidR="003E04F0" w:rsidRPr="002A7705" w:rsidRDefault="003E04F0" w:rsidP="0096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C5EDB" w:rsidRPr="002A7705" w:rsidTr="00DA4FCA">
        <w:tc>
          <w:tcPr>
            <w:tcW w:w="630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654F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="00EB6D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ของบริษัท </w:t>
            </w:r>
            <w:r w:rsidR="00EB6DD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B6D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EB6DD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8C5EDB" w:rsidRPr="002A7705" w:rsidRDefault="00F6764D" w:rsidP="008C5ED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76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CF18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1,989</w:t>
            </w:r>
          </w:p>
        </w:tc>
        <w:tc>
          <w:tcPr>
            <w:tcW w:w="236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8C5EDB" w:rsidRPr="002A7705" w:rsidRDefault="00EB6DD8" w:rsidP="00DA4FCA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221,900</w:t>
            </w:r>
          </w:p>
        </w:tc>
      </w:tr>
      <w:tr w:rsidR="008C5EDB" w:rsidRPr="002A7705" w:rsidTr="00DA4FCA">
        <w:tc>
          <w:tcPr>
            <w:tcW w:w="6300" w:type="dxa"/>
          </w:tcPr>
          <w:p w:rsidR="008C5EDB" w:rsidRPr="00654F00" w:rsidRDefault="00EB6DD8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ที่เป็นส่วนของผู้ถือหุ้นสามัญของบริษัท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5EDB" w:rsidRPr="002A7705" w:rsidRDefault="00F6764D" w:rsidP="008C5ED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764D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CF18A7">
              <w:rPr>
                <w:rFonts w:ascii="Angsana New" w:hAnsi="Angsana New"/>
                <w:b/>
                <w:bCs/>
                <w:sz w:val="30"/>
                <w:szCs w:val="30"/>
              </w:rPr>
              <w:t>1,989</w:t>
            </w:r>
          </w:p>
        </w:tc>
        <w:tc>
          <w:tcPr>
            <w:tcW w:w="236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:rsidR="008C5EDB" w:rsidRPr="002A7705" w:rsidRDefault="00EB6DD8" w:rsidP="008C5ED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221,900</w:t>
            </w:r>
          </w:p>
        </w:tc>
      </w:tr>
      <w:tr w:rsidR="00EB6DD8" w:rsidRPr="002A7705" w:rsidTr="00DA4FCA">
        <w:tc>
          <w:tcPr>
            <w:tcW w:w="6300" w:type="dxa"/>
          </w:tcPr>
          <w:p w:rsidR="00EB6DD8" w:rsidRPr="00723CDC" w:rsidRDefault="00EB6DD8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:rsidR="00EB6DD8" w:rsidRPr="00723CDC" w:rsidRDefault="00EB6DD8" w:rsidP="008C5ED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EB6DD8" w:rsidRPr="00723CDC" w:rsidRDefault="00EB6DD8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double" w:sz="4" w:space="0" w:color="auto"/>
            </w:tcBorders>
          </w:tcPr>
          <w:p w:rsidR="00EB6DD8" w:rsidRPr="00723CDC" w:rsidRDefault="00EB6DD8" w:rsidP="008C5ED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9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B6DD8" w:rsidRPr="002A7705" w:rsidTr="00654F00">
        <w:tc>
          <w:tcPr>
            <w:tcW w:w="6300" w:type="dxa"/>
          </w:tcPr>
          <w:p w:rsidR="00EB6DD8" w:rsidRPr="002A7705" w:rsidRDefault="00EB6DD8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48" w:type="dxa"/>
            <w:shd w:val="clear" w:color="auto" w:fill="auto"/>
          </w:tcPr>
          <w:p w:rsidR="00EB6DD8" w:rsidRPr="002A7705" w:rsidRDefault="00EB6DD8" w:rsidP="008C5ED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B6DD8" w:rsidRPr="002A7705" w:rsidRDefault="00EB6DD8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</w:tcPr>
          <w:p w:rsidR="00EB6DD8" w:rsidRPr="002A7705" w:rsidRDefault="00EB6DD8" w:rsidP="008C5ED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C5EDB" w:rsidRPr="002A7705" w:rsidTr="00941E0D">
        <w:tc>
          <w:tcPr>
            <w:tcW w:w="630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A7705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2A770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48" w:type="dxa"/>
            <w:shd w:val="clear" w:color="auto" w:fill="auto"/>
          </w:tcPr>
          <w:p w:rsidR="008C5EDB" w:rsidRPr="002A7705" w:rsidRDefault="000B3CDF" w:rsidP="008C5ED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378D7">
              <w:rPr>
                <w:rFonts w:ascii="Angsana New" w:hAnsi="Angsana New"/>
                <w:sz w:val="30"/>
                <w:szCs w:val="30"/>
              </w:rPr>
              <w:t>53,695</w:t>
            </w:r>
          </w:p>
        </w:tc>
        <w:tc>
          <w:tcPr>
            <w:tcW w:w="236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352,230</w:t>
            </w:r>
          </w:p>
        </w:tc>
      </w:tr>
      <w:tr w:rsidR="008C5EDB" w:rsidRPr="002A7705" w:rsidTr="00941E0D">
        <w:tc>
          <w:tcPr>
            <w:tcW w:w="630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8C5EDB" w:rsidRPr="002A7705" w:rsidRDefault="004378D7" w:rsidP="004378D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50,364</w:t>
            </w:r>
          </w:p>
        </w:tc>
        <w:tc>
          <w:tcPr>
            <w:tcW w:w="236" w:type="dxa"/>
          </w:tcPr>
          <w:p w:rsidR="008C5EDB" w:rsidRPr="004378D7" w:rsidRDefault="008C5EDB" w:rsidP="0043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819</w:t>
            </w:r>
          </w:p>
        </w:tc>
      </w:tr>
      <w:tr w:rsidR="008C5EDB" w:rsidRPr="002A7705" w:rsidTr="00EB6DD8">
        <w:tc>
          <w:tcPr>
            <w:tcW w:w="630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="00131145"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  <w:r w:rsidR="00EB6D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EB6D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ณ วันที่ </w:t>
            </w:r>
            <w:r w:rsidR="00EB6D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EB6D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F6764D" w:rsidRDefault="00F6764D" w:rsidP="008C5ED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C5EDB" w:rsidRPr="002A7705" w:rsidRDefault="00F6764D" w:rsidP="008C5ED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76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0B3C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04,059</w:t>
            </w:r>
          </w:p>
        </w:tc>
        <w:tc>
          <w:tcPr>
            <w:tcW w:w="236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:rsidR="008C5EDB" w:rsidRPr="002A7705" w:rsidRDefault="008C5EDB" w:rsidP="00DA4FCA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353,049</w:t>
            </w:r>
          </w:p>
        </w:tc>
      </w:tr>
      <w:tr w:rsidR="00EB6DD8" w:rsidRPr="002A7705" w:rsidTr="00DA4FCA">
        <w:tc>
          <w:tcPr>
            <w:tcW w:w="6300" w:type="dxa"/>
          </w:tcPr>
          <w:p w:rsidR="00EB6DD8" w:rsidRPr="00EB6DD8" w:rsidRDefault="00EB6DD8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EB6DD8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EB6DD8" w:rsidRPr="00477160" w:rsidRDefault="00477160" w:rsidP="0047716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160">
              <w:rPr>
                <w:rFonts w:ascii="Angsana New" w:hAnsi="Angsana New"/>
                <w:sz w:val="30"/>
                <w:szCs w:val="30"/>
                <w:lang w:val="en-US" w:bidi="th-TH"/>
              </w:rPr>
              <w:t>12,57</w:t>
            </w:r>
            <w:r w:rsidR="000B3CD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:rsidR="00EB6DD8" w:rsidRPr="002A7705" w:rsidRDefault="00EB6DD8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EB6DD8" w:rsidRPr="00EB6DD8" w:rsidRDefault="00EB6DD8" w:rsidP="008C5ED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6DD8">
              <w:rPr>
                <w:rFonts w:ascii="Angsana New" w:hAnsi="Angsana New"/>
                <w:sz w:val="30"/>
                <w:szCs w:val="30"/>
                <w:lang w:val="en-US" w:bidi="th-TH"/>
              </w:rPr>
              <w:t>33,588</w:t>
            </w:r>
          </w:p>
        </w:tc>
      </w:tr>
      <w:tr w:rsidR="00EB6DD8" w:rsidRPr="002A7705" w:rsidTr="00DA4FCA">
        <w:tc>
          <w:tcPr>
            <w:tcW w:w="6300" w:type="dxa"/>
          </w:tcPr>
          <w:p w:rsidR="00EB6DD8" w:rsidRPr="00EB6DD8" w:rsidRDefault="00EB6DD8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="00131145"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1311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="00131145"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1311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22FA" w:rsidRDefault="009022FA" w:rsidP="008C5ED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EB6DD8" w:rsidRPr="002A7705" w:rsidRDefault="000B3CDF" w:rsidP="008C5ED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416,635</w:t>
            </w:r>
          </w:p>
        </w:tc>
        <w:tc>
          <w:tcPr>
            <w:tcW w:w="236" w:type="dxa"/>
          </w:tcPr>
          <w:p w:rsidR="00EB6DD8" w:rsidRPr="002A7705" w:rsidRDefault="00EB6DD8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6DD8" w:rsidRDefault="00EB6DD8" w:rsidP="00DA4FCA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386,637</w:t>
            </w:r>
          </w:p>
        </w:tc>
      </w:tr>
      <w:tr w:rsidR="00EB6DD8" w:rsidRPr="002A7705" w:rsidTr="00EB6DD8">
        <w:tc>
          <w:tcPr>
            <w:tcW w:w="6300" w:type="dxa"/>
          </w:tcPr>
          <w:p w:rsidR="00EB6DD8" w:rsidRPr="00723CDC" w:rsidRDefault="00EB6DD8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:rsidR="00EB6DD8" w:rsidRPr="00723CDC" w:rsidRDefault="00EB6DD8" w:rsidP="008C5ED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EB6DD8" w:rsidRPr="00723CDC" w:rsidRDefault="00EB6DD8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double" w:sz="4" w:space="0" w:color="auto"/>
            </w:tcBorders>
          </w:tcPr>
          <w:p w:rsidR="00EB6DD8" w:rsidRPr="00723CDC" w:rsidRDefault="00EB6DD8" w:rsidP="008C5ED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9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C5EDB" w:rsidRPr="002A7705" w:rsidTr="00DA4FCA">
        <w:tc>
          <w:tcPr>
            <w:tcW w:w="6300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8C5EDB" w:rsidRPr="002A7705" w:rsidRDefault="009022FA" w:rsidP="008C5EDB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</w:t>
            </w:r>
            <w:r w:rsidR="00CF18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double" w:sz="4" w:space="0" w:color="auto"/>
            </w:tcBorders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</w:tabs>
              <w:spacing w:line="240" w:lineRule="auto"/>
              <w:ind w:left="-63"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0.63</w:t>
            </w:r>
          </w:p>
        </w:tc>
      </w:tr>
      <w:tr w:rsidR="00EB6DD8" w:rsidRPr="002A7705" w:rsidTr="00DA4FCA">
        <w:tc>
          <w:tcPr>
            <w:tcW w:w="6300" w:type="dxa"/>
          </w:tcPr>
          <w:p w:rsidR="00EB6DD8" w:rsidRPr="002A7705" w:rsidRDefault="00EB6DD8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B6DD8" w:rsidRPr="002A7705" w:rsidRDefault="009022FA" w:rsidP="008C5EDB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CF18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236" w:type="dxa"/>
          </w:tcPr>
          <w:p w:rsidR="00EB6DD8" w:rsidRPr="002A7705" w:rsidRDefault="00EB6DD8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double" w:sz="4" w:space="0" w:color="auto"/>
              <w:bottom w:val="double" w:sz="4" w:space="0" w:color="auto"/>
            </w:tcBorders>
          </w:tcPr>
          <w:p w:rsidR="00EB6DD8" w:rsidRDefault="00EB6DD8" w:rsidP="008C5EDB">
            <w:pPr>
              <w:pStyle w:val="acctfourfigures"/>
              <w:tabs>
                <w:tab w:val="clear" w:pos="765"/>
              </w:tabs>
              <w:spacing w:line="240" w:lineRule="auto"/>
              <w:ind w:left="-63"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0.57</w:t>
            </w:r>
          </w:p>
        </w:tc>
      </w:tr>
    </w:tbl>
    <w:p w:rsidR="0023437D" w:rsidRPr="00723CDC" w:rsidRDefault="00234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:rsidR="00A447C5" w:rsidRDefault="00A447C5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t>เงินปันผล</w:t>
      </w:r>
    </w:p>
    <w:p w:rsidR="00E15AC5" w:rsidRPr="00723CDC" w:rsidRDefault="00E15AC5" w:rsidP="00E15AC5">
      <w:pPr>
        <w:rPr>
          <w:sz w:val="24"/>
          <w:szCs w:val="24"/>
          <w:lang w:val="th-TH"/>
        </w:rPr>
      </w:pPr>
    </w:p>
    <w:p w:rsidR="00DA4FCA" w:rsidRPr="000572DC" w:rsidRDefault="00104A5E" w:rsidP="00DA4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คณะกรรมการหรือผู้ถือหุ้นของบริษัทได้อนุมัติเงินปันผล </w:t>
      </w:r>
      <w:r w:rsidR="000572DC">
        <w:rPr>
          <w:rFonts w:ascii="Angsana New" w:hAnsi="Angsana New" w:hint="cs"/>
          <w:sz w:val="30"/>
          <w:szCs w:val="30"/>
          <w:cs/>
        </w:rPr>
        <w:t>ดัง</w:t>
      </w:r>
      <w:r>
        <w:rPr>
          <w:rFonts w:ascii="Angsana New" w:hAnsi="Angsana New" w:hint="cs"/>
          <w:sz w:val="30"/>
          <w:szCs w:val="30"/>
          <w:cs/>
        </w:rPr>
        <w:t>ต่อไปนี้</w:t>
      </w:r>
    </w:p>
    <w:p w:rsidR="00DA4FCA" w:rsidRPr="00723CDC" w:rsidRDefault="00DA4FCA" w:rsidP="00DA4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800"/>
        <w:gridCol w:w="1710"/>
        <w:gridCol w:w="1278"/>
        <w:gridCol w:w="236"/>
        <w:gridCol w:w="1186"/>
      </w:tblGrid>
      <w:tr w:rsidR="00DA4FCA" w:rsidRPr="00F033A4" w:rsidTr="00423EDB">
        <w:tc>
          <w:tcPr>
            <w:tcW w:w="2880" w:type="dxa"/>
            <w:vAlign w:val="bottom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3A4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3A4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3A4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3A4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</w:tcPr>
          <w:p w:rsidR="00DA4FCA" w:rsidRPr="00F033A4" w:rsidDel="00D43E7A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3A4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A4FCA" w:rsidRPr="00F033A4" w:rsidTr="00423EDB">
        <w:tc>
          <w:tcPr>
            <w:tcW w:w="2880" w:type="dxa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33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33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4FCA" w:rsidRPr="00F033A4" w:rsidTr="00423EDB">
        <w:tc>
          <w:tcPr>
            <w:tcW w:w="2880" w:type="dxa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33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033A4">
              <w:rPr>
                <w:rFonts w:ascii="Angsana New" w:hAnsi="Angsana New" w:hint="cs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4FCA" w:rsidRPr="00F033A4" w:rsidTr="00423EDB">
        <w:tc>
          <w:tcPr>
            <w:tcW w:w="2880" w:type="dxa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033A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FFFFFF" w:themeFill="background1"/>
          </w:tcPr>
          <w:p w:rsidR="00DA4FCA" w:rsidRPr="00F033A4" w:rsidRDefault="00DA4FCA" w:rsidP="00DA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F033A4">
              <w:rPr>
                <w:rFonts w:ascii="Angsana New" w:hAnsi="Angsana New"/>
                <w:sz w:val="30"/>
                <w:szCs w:val="30"/>
              </w:rPr>
              <w:t xml:space="preserve">    13 </w:t>
            </w:r>
            <w:r w:rsidRPr="00F033A4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F033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3A4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F033A4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F033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3A4">
              <w:rPr>
                <w:rFonts w:ascii="Angsana New" w:hAnsi="Angsana New"/>
                <w:sz w:val="30"/>
                <w:szCs w:val="30"/>
              </w:rPr>
              <w:t>0.105</w:t>
            </w:r>
          </w:p>
        </w:tc>
        <w:tc>
          <w:tcPr>
            <w:tcW w:w="236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3A4">
              <w:rPr>
                <w:rFonts w:ascii="Angsana New" w:hAnsi="Angsana New"/>
                <w:sz w:val="30"/>
                <w:szCs w:val="30"/>
              </w:rPr>
              <w:t>44.60</w:t>
            </w:r>
          </w:p>
        </w:tc>
      </w:tr>
      <w:tr w:rsidR="00DA4FCA" w:rsidRPr="00F033A4" w:rsidTr="00423EDB">
        <w:tc>
          <w:tcPr>
            <w:tcW w:w="2880" w:type="dxa"/>
          </w:tcPr>
          <w:p w:rsidR="00DA4FCA" w:rsidRPr="00723CDC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:rsidR="00DA4FCA" w:rsidRPr="00723CDC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:rsidR="00DA4FCA" w:rsidRPr="00723CDC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A4FCA" w:rsidRPr="00723CDC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DA4FCA" w:rsidRPr="00723CDC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A4FCA" w:rsidRPr="00723CDC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4FCA" w:rsidRPr="00F033A4" w:rsidTr="00423EDB">
        <w:tc>
          <w:tcPr>
            <w:tcW w:w="2880" w:type="dxa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33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033A4">
              <w:rPr>
                <w:rFonts w:ascii="Angsana New" w:hAnsi="Angsana New" w:hint="cs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800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4FCA" w:rsidRPr="00F033A4" w:rsidTr="00423EDB">
        <w:tc>
          <w:tcPr>
            <w:tcW w:w="2880" w:type="dxa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033A4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3A4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F033A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F033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3A4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F033A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F033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3A4">
              <w:rPr>
                <w:rFonts w:ascii="Angsana New" w:hAnsi="Angsana New"/>
                <w:sz w:val="30"/>
                <w:szCs w:val="30"/>
              </w:rPr>
              <w:t>0.87</w:t>
            </w:r>
          </w:p>
        </w:tc>
        <w:tc>
          <w:tcPr>
            <w:tcW w:w="236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3A4">
              <w:rPr>
                <w:rFonts w:ascii="Angsana New" w:hAnsi="Angsana New"/>
                <w:sz w:val="30"/>
                <w:szCs w:val="30"/>
              </w:rPr>
              <w:t>323.57</w:t>
            </w:r>
          </w:p>
        </w:tc>
      </w:tr>
      <w:tr w:rsidR="00DA4FCA" w:rsidRPr="00F033A4" w:rsidTr="00423EDB">
        <w:tc>
          <w:tcPr>
            <w:tcW w:w="2880" w:type="dxa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033A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3A4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F033A4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F033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3A4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F033A4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F033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3A4">
              <w:rPr>
                <w:rFonts w:ascii="Angsana New" w:hAnsi="Angsana New"/>
                <w:sz w:val="30"/>
                <w:szCs w:val="30"/>
              </w:rPr>
              <w:t>(0.12)</w:t>
            </w:r>
          </w:p>
        </w:tc>
        <w:tc>
          <w:tcPr>
            <w:tcW w:w="236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3A4">
              <w:rPr>
                <w:rFonts w:ascii="Angsana New" w:hAnsi="Angsana New"/>
                <w:sz w:val="30"/>
                <w:szCs w:val="30"/>
              </w:rPr>
              <w:t>(42.44)</w:t>
            </w:r>
          </w:p>
        </w:tc>
      </w:tr>
      <w:tr w:rsidR="00DA4FCA" w:rsidRPr="00DA4FCA" w:rsidTr="00423EDB">
        <w:tc>
          <w:tcPr>
            <w:tcW w:w="2880" w:type="dxa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33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800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33A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3437D">
              <w:rPr>
                <w:rFonts w:ascii="Angsana New" w:hAnsi="Angsana New"/>
                <w:b/>
                <w:bCs/>
                <w:sz w:val="30"/>
                <w:szCs w:val="30"/>
              </w:rPr>
              <w:t>.75</w:t>
            </w:r>
          </w:p>
        </w:tc>
        <w:tc>
          <w:tcPr>
            <w:tcW w:w="236" w:type="dxa"/>
            <w:shd w:val="clear" w:color="auto" w:fill="FFFFFF" w:themeFill="background1"/>
          </w:tcPr>
          <w:p w:rsidR="00DA4FCA" w:rsidRPr="00F033A4" w:rsidRDefault="00DA4FCA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DA4FCA" w:rsidRPr="00DA4FCA" w:rsidRDefault="0023437D" w:rsidP="00030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281.13</w:t>
            </w:r>
          </w:p>
        </w:tc>
      </w:tr>
    </w:tbl>
    <w:p w:rsidR="00E15AC5" w:rsidRPr="00AB2B67" w:rsidRDefault="00E15AC5" w:rsidP="00A447C5">
      <w:pPr>
        <w:rPr>
          <w:rFonts w:ascii="Angsana New" w:hAnsi="Angsana New"/>
          <w:sz w:val="22"/>
          <w:szCs w:val="22"/>
          <w:highlight w:val="yellow"/>
        </w:rPr>
      </w:pPr>
    </w:p>
    <w:p w:rsidR="00622D27" w:rsidRPr="002A7705" w:rsidRDefault="00622D27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622D27" w:rsidRPr="00AB2B67" w:rsidRDefault="00622D27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596426" w:rsidRPr="002A7705" w:rsidRDefault="00596426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7705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596426" w:rsidRPr="00AB2B67" w:rsidRDefault="00596426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596426" w:rsidRPr="002A7705" w:rsidRDefault="00596426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</w:t>
      </w:r>
      <w:r w:rsidRPr="00D7624E">
        <w:rPr>
          <w:rFonts w:ascii="Angsana New" w:hAnsi="Angsana New"/>
          <w:spacing w:val="-2"/>
          <w:sz w:val="30"/>
          <w:szCs w:val="30"/>
          <w:cs/>
        </w:rPr>
        <w:t>ต่างประเทศ และจากการไม่ปฏิบัติตามข้อกำหนดตามสัญญาข</w:t>
      </w:r>
      <w:r w:rsidR="00D7624E" w:rsidRPr="00D7624E">
        <w:rPr>
          <w:rFonts w:ascii="Angsana New" w:hAnsi="Angsana New"/>
          <w:spacing w:val="-2"/>
          <w:sz w:val="30"/>
          <w:szCs w:val="30"/>
          <w:cs/>
        </w:rPr>
        <w:t>องคู่สัญญา บริษัทไม่มีการถือ</w:t>
      </w:r>
      <w:r w:rsidRPr="00D7624E">
        <w:rPr>
          <w:rFonts w:ascii="Angsana New" w:hAnsi="Angsana New"/>
          <w:spacing w:val="-2"/>
          <w:sz w:val="30"/>
          <w:szCs w:val="30"/>
          <w:cs/>
        </w:rPr>
        <w:t>ตราสารอนุพันธ์เพื่อการ</w:t>
      </w:r>
      <w:r w:rsidRPr="002A7705">
        <w:rPr>
          <w:rFonts w:ascii="Angsana New" w:hAnsi="Angsana New"/>
          <w:sz w:val="30"/>
          <w:szCs w:val="30"/>
          <w:cs/>
        </w:rPr>
        <w:t xml:space="preserve">เก็งกำไรหรือการค้า </w:t>
      </w:r>
    </w:p>
    <w:p w:rsidR="00D7624E" w:rsidRPr="00AB2B67" w:rsidRDefault="00D7624E" w:rsidP="00223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940081" w:rsidRPr="002A7705" w:rsidRDefault="00596426" w:rsidP="00223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การจัดการความเสี่ยงเป็นส่วนที่สำคัญของธุรกิจของบริษัท บริษัทมีระบบในการควบคุมให้มีความสมดุลของระดับความเสี่ยง</w:t>
      </w:r>
      <w:r w:rsidR="00CF0DFC">
        <w:rPr>
          <w:rFonts w:ascii="Angsana New" w:hAnsi="Angsana New" w:hint="cs"/>
          <w:sz w:val="30"/>
          <w:szCs w:val="30"/>
          <w:cs/>
        </w:rPr>
        <w:t>ให้เป็น</w:t>
      </w:r>
      <w:r w:rsidRPr="002A7705">
        <w:rPr>
          <w:rFonts w:ascii="Angsana New" w:hAnsi="Angsana New"/>
          <w:sz w:val="30"/>
          <w:szCs w:val="30"/>
          <w:cs/>
        </w:rPr>
        <w:t xml:space="preserve">ที่ยอมรับได้  โดยพิจารณาระหว่างต้นทุนที่เกิดจากความเสี่ยงและต้นทุนของการจัดการความเสี่ยง </w:t>
      </w:r>
      <w:r w:rsidRPr="002A7705">
        <w:rPr>
          <w:rFonts w:ascii="Angsana New" w:hAnsi="Angsana New"/>
          <w:sz w:val="30"/>
          <w:szCs w:val="30"/>
        </w:rPr>
        <w:t xml:space="preserve">              </w:t>
      </w:r>
      <w:r w:rsidR="00CF0DFC">
        <w:rPr>
          <w:rFonts w:ascii="Angsana New" w:hAnsi="Angsana New" w:hint="cs"/>
          <w:sz w:val="30"/>
          <w:szCs w:val="30"/>
          <w:cs/>
        </w:rPr>
        <w:t>ฝ่าย</w:t>
      </w:r>
      <w:r w:rsidRPr="002A7705">
        <w:rPr>
          <w:rFonts w:ascii="Angsana New" w:hAnsi="Angsana New"/>
          <w:sz w:val="30"/>
          <w:szCs w:val="30"/>
          <w:cs/>
        </w:rPr>
        <w:t>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</w:t>
      </w:r>
      <w:r w:rsidR="00CF0DFC">
        <w:rPr>
          <w:rFonts w:ascii="Angsana New" w:hAnsi="Angsana New" w:hint="cs"/>
          <w:sz w:val="30"/>
          <w:szCs w:val="30"/>
          <w:cs/>
        </w:rPr>
        <w:t>ควบคุม</w:t>
      </w:r>
      <w:r w:rsidRPr="002A7705">
        <w:rPr>
          <w:rFonts w:ascii="Angsana New" w:hAnsi="Angsana New"/>
          <w:sz w:val="30"/>
          <w:szCs w:val="30"/>
          <w:cs/>
        </w:rPr>
        <w:t>ความเสี่ยง</w:t>
      </w:r>
    </w:p>
    <w:p w:rsidR="00B54244" w:rsidRPr="00AB2B67" w:rsidRDefault="00B54244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3B6186" w:rsidRPr="002A7705" w:rsidRDefault="00965F8A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A7705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  <w:r w:rsidRPr="002A770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965F8A" w:rsidRPr="00AB2B67" w:rsidRDefault="00965F8A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965F8A" w:rsidRPr="002A7705" w:rsidRDefault="00965F8A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BD0E5A" w:rsidRPr="00BD0E5A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2A7705">
        <w:rPr>
          <w:rFonts w:ascii="Angsana New" w:hAnsi="Angsana New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965F8A" w:rsidRPr="00B8226C" w:rsidRDefault="00965F8A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834BB0" w:rsidRPr="002A7705" w:rsidRDefault="00834BB0" w:rsidP="00834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770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834BB0" w:rsidRPr="00B8226C" w:rsidRDefault="00834BB0" w:rsidP="00834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834BB0" w:rsidRPr="002A7705" w:rsidRDefault="00834BB0" w:rsidP="00834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 ซึ่งส่งผลกระทบต่อการดำเนินงานและกระแสเงินสดของบริษัท </w:t>
      </w:r>
      <w:r w:rsidR="00B54244">
        <w:rPr>
          <w:rFonts w:ascii="Angsana New" w:hAnsi="Angsana New" w:hint="cs"/>
          <w:sz w:val="30"/>
          <w:szCs w:val="30"/>
          <w:cs/>
        </w:rPr>
        <w:t>บริษัทมีความเสี่ยงเกี่ยวกับอัตราดอกเบี้ย</w:t>
      </w:r>
      <w:r w:rsidRPr="002A7705">
        <w:rPr>
          <w:rFonts w:ascii="Angsana New" w:hAnsi="Angsana New"/>
          <w:sz w:val="30"/>
          <w:szCs w:val="30"/>
          <w:cs/>
        </w:rPr>
        <w:t xml:space="preserve">เนื่องจากมีเงินฝากกับธนาคารและเงินกู้ยืม </w:t>
      </w:r>
      <w:r w:rsidR="0086314A" w:rsidRPr="002A7705">
        <w:rPr>
          <w:rFonts w:ascii="Angsana New" w:hAnsi="Angsana New"/>
          <w:sz w:val="30"/>
          <w:szCs w:val="30"/>
          <w:cs/>
        </w:rPr>
        <w:t>บริษัทได้ลดความเสี่ยงดังกล่าวโดยทำให้แน่ใจว่าดอกเบี้ยที่เกิดจากเงินกู้ยืมส่วนใหญ่มีอัตราคงที่</w:t>
      </w:r>
    </w:p>
    <w:p w:rsidR="00B54244" w:rsidRDefault="00B54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85CFC" w:rsidRDefault="0008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34BB0" w:rsidRPr="002A7705" w:rsidRDefault="00834BB0" w:rsidP="00834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lastRenderedPageBreak/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2A7705">
        <w:rPr>
          <w:rFonts w:ascii="Angsana New" w:hAnsi="Angsana New"/>
          <w:sz w:val="30"/>
          <w:szCs w:val="30"/>
        </w:rPr>
        <w:t xml:space="preserve">31 </w:t>
      </w:r>
      <w:r w:rsidRPr="002A7705">
        <w:rPr>
          <w:rFonts w:ascii="Angsana New" w:hAnsi="Angsana New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:rsidR="00834BB0" w:rsidRPr="00B8226C" w:rsidRDefault="00834BB0" w:rsidP="00834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064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3232"/>
        <w:gridCol w:w="1530"/>
        <w:gridCol w:w="243"/>
        <w:gridCol w:w="1107"/>
        <w:gridCol w:w="243"/>
        <w:gridCol w:w="1287"/>
        <w:gridCol w:w="243"/>
        <w:gridCol w:w="1179"/>
      </w:tblGrid>
      <w:tr w:rsidR="00F86CB8" w:rsidRPr="002A7705" w:rsidTr="00085CFC">
        <w:tc>
          <w:tcPr>
            <w:tcW w:w="3232" w:type="dxa"/>
            <w:vAlign w:val="bottom"/>
          </w:tcPr>
          <w:p w:rsidR="00F86CB8" w:rsidRDefault="00F86CB8" w:rsidP="00B646E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:rsidR="00F86CB8" w:rsidRPr="002A7705" w:rsidRDefault="00F86CB8" w:rsidP="002B6132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3" w:type="dxa"/>
          </w:tcPr>
          <w:p w:rsidR="00F86CB8" w:rsidRPr="002A7705" w:rsidRDefault="00F86CB8" w:rsidP="002B6132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9" w:type="dxa"/>
            <w:gridSpan w:val="5"/>
            <w:tcBorders>
              <w:bottom w:val="single" w:sz="4" w:space="0" w:color="auto"/>
            </w:tcBorders>
          </w:tcPr>
          <w:p w:rsidR="00F86CB8" w:rsidRPr="00085CFC" w:rsidRDefault="00F86CB8" w:rsidP="002B6132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85CF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F86CB8" w:rsidRPr="002A7705" w:rsidTr="00085CFC">
        <w:tc>
          <w:tcPr>
            <w:tcW w:w="3232" w:type="dxa"/>
            <w:vAlign w:val="bottom"/>
          </w:tcPr>
          <w:p w:rsidR="00F86CB8" w:rsidRPr="002A7705" w:rsidRDefault="00F86CB8" w:rsidP="00B646E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530" w:type="dxa"/>
          </w:tcPr>
          <w:p w:rsidR="00F86CB8" w:rsidRPr="002A7705" w:rsidRDefault="00F86CB8" w:rsidP="002B6132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A7705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:rsidR="00F86CB8" w:rsidRPr="002A7705" w:rsidRDefault="00F86CB8" w:rsidP="002B6132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A7705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243" w:type="dxa"/>
          </w:tcPr>
          <w:p w:rsidR="00F86CB8" w:rsidRPr="002A7705" w:rsidRDefault="00F86CB8" w:rsidP="002B6132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F86CB8" w:rsidRPr="002A7705" w:rsidRDefault="00F86CB8" w:rsidP="002B6132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86CB8" w:rsidRPr="002A7705" w:rsidRDefault="00F86CB8" w:rsidP="002B6132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A7705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2A770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  <w:r w:rsidRPr="002A7705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F86CB8" w:rsidRPr="002A7705" w:rsidRDefault="00F86CB8" w:rsidP="002B6132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F86CB8" w:rsidRDefault="00F86CB8" w:rsidP="002B6132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A7705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หลังจาก</w:t>
            </w:r>
            <w:r w:rsidRPr="002A7705">
              <w:rPr>
                <w:rFonts w:ascii="Angsana New" w:hAnsi="Angsana New"/>
                <w:sz w:val="28"/>
                <w:szCs w:val="28"/>
                <w:lang w:bidi="th-TH"/>
              </w:rPr>
              <w:t xml:space="preserve"> 1 </w:t>
            </w:r>
            <w:r w:rsidRPr="002A7705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</w:t>
            </w:r>
          </w:p>
          <w:p w:rsidR="00F86CB8" w:rsidRPr="002A7705" w:rsidRDefault="00F86CB8" w:rsidP="002B6132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2A7705">
              <w:rPr>
                <w:rFonts w:ascii="Angsana New" w:hAnsi="Angsana New"/>
                <w:sz w:val="28"/>
                <w:szCs w:val="28"/>
                <w:cs/>
                <w:lang w:bidi="th-TH"/>
              </w:rPr>
              <w:t>แต่ภายใน</w:t>
            </w:r>
            <w:r w:rsidRPr="002A7705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2A770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  <w:r w:rsidRPr="002A770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F86CB8" w:rsidRPr="002A7705" w:rsidRDefault="00F86CB8" w:rsidP="002B6132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F86CB8" w:rsidRPr="002A7705" w:rsidRDefault="00F86CB8" w:rsidP="002B6132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86CB8" w:rsidRPr="002A7705" w:rsidRDefault="00F86CB8" w:rsidP="002B6132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2A770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86CB8" w:rsidRPr="002A7705" w:rsidTr="00F86CB8">
        <w:tc>
          <w:tcPr>
            <w:tcW w:w="3232" w:type="dxa"/>
            <w:vAlign w:val="bottom"/>
          </w:tcPr>
          <w:p w:rsidR="00F86CB8" w:rsidRDefault="00F86CB8" w:rsidP="00F86CB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F86CB8" w:rsidRPr="002A7705" w:rsidRDefault="00F86CB8" w:rsidP="00F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770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3" w:type="dxa"/>
            <w:vAlign w:val="center"/>
          </w:tcPr>
          <w:p w:rsidR="00F86CB8" w:rsidRPr="002A7705" w:rsidRDefault="00F86CB8" w:rsidP="00F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9" w:type="dxa"/>
            <w:gridSpan w:val="5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A7705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A7705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86CB8" w:rsidRPr="002A7705" w:rsidTr="00F86CB8">
        <w:tc>
          <w:tcPr>
            <w:tcW w:w="3232" w:type="dxa"/>
          </w:tcPr>
          <w:p w:rsidR="00F86CB8" w:rsidRPr="002A7705" w:rsidRDefault="00F86CB8" w:rsidP="00F86CB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86CB8" w:rsidRPr="002A7705" w:rsidTr="00F86CB8">
        <w:tc>
          <w:tcPr>
            <w:tcW w:w="3232" w:type="dxa"/>
          </w:tcPr>
          <w:p w:rsidR="00F86CB8" w:rsidRPr="002A7705" w:rsidRDefault="00F86CB8" w:rsidP="00F86CB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86CB8" w:rsidRPr="002A7705" w:rsidTr="00F86CB8">
        <w:tc>
          <w:tcPr>
            <w:tcW w:w="3232" w:type="dxa"/>
          </w:tcPr>
          <w:p w:rsidR="00F86CB8" w:rsidRDefault="00F86CB8" w:rsidP="00F86CB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738"/>
              <w:rPr>
                <w:rFonts w:ascii="Angsana New" w:hAnsi="Angsana New"/>
              </w:rPr>
            </w:pPr>
            <w:r w:rsidRPr="002A7705">
              <w:rPr>
                <w:rFonts w:ascii="Angsana New" w:hAnsi="Angsana New"/>
                <w:cs/>
              </w:rPr>
              <w:t xml:space="preserve">  </w:t>
            </w:r>
          </w:p>
          <w:p w:rsidR="00F86CB8" w:rsidRPr="002A7705" w:rsidRDefault="00F86CB8" w:rsidP="00F86CB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73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Pr="002A7705">
              <w:rPr>
                <w:rFonts w:ascii="Angsana New" w:hAnsi="Angsana New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cs/>
              </w:rPr>
              <w:t>ยาวจากสถาบันการเงิน</w:t>
            </w:r>
            <w:r w:rsidRPr="002A7705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:rsidR="00F86CB8" w:rsidRDefault="00F86CB8" w:rsidP="00F86C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MLR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หัก</w:t>
            </w:r>
          </w:p>
          <w:p w:rsidR="00F86CB8" w:rsidRPr="002A7705" w:rsidRDefault="00F86CB8" w:rsidP="00F86C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40413">
              <w:rPr>
                <w:rFonts w:ascii="Angsana New" w:hAnsi="Angsana New"/>
                <w:sz w:val="28"/>
                <w:szCs w:val="28"/>
                <w:lang w:val="en-US" w:bidi="th-TH"/>
              </w:rPr>
              <w:t>15,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left" w:pos="350"/>
                <w:tab w:val="left" w:pos="440"/>
              </w:tabs>
              <w:spacing w:line="240" w:lineRule="auto"/>
              <w:ind w:left="-79" w:right="-53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-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F86CB8" w:rsidRPr="002A7705" w:rsidRDefault="00F86CB8" w:rsidP="00F86CB8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15,317</w:t>
            </w:r>
          </w:p>
        </w:tc>
      </w:tr>
      <w:tr w:rsidR="00F86CB8" w:rsidRPr="002A7705" w:rsidTr="00F86CB8">
        <w:tc>
          <w:tcPr>
            <w:tcW w:w="3232" w:type="dxa"/>
          </w:tcPr>
          <w:p w:rsidR="00F86CB8" w:rsidRPr="002A7705" w:rsidRDefault="00F86CB8" w:rsidP="00F86CB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82"/>
                <w:tab w:val="left" w:pos="540"/>
              </w:tabs>
              <w:ind w:right="-73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หนี้สินตามสัญญาเช่าการเงิน</w:t>
            </w:r>
          </w:p>
        </w:tc>
        <w:tc>
          <w:tcPr>
            <w:tcW w:w="1530" w:type="dxa"/>
            <w:shd w:val="clear" w:color="auto" w:fill="auto"/>
          </w:tcPr>
          <w:p w:rsidR="00F86CB8" w:rsidRDefault="00F86CB8" w:rsidP="00F86C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4.92 – 8.75</w:t>
            </w:r>
          </w:p>
        </w:tc>
        <w:tc>
          <w:tcPr>
            <w:tcW w:w="243" w:type="dxa"/>
            <w:shd w:val="clear" w:color="auto" w:fill="auto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CB8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3,895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:rsidR="00F86CB8" w:rsidRDefault="00F86CB8" w:rsidP="00F86CB8">
            <w:pPr>
              <w:pStyle w:val="acctfourfigures"/>
              <w:tabs>
                <w:tab w:val="clear" w:pos="765"/>
                <w:tab w:val="left" w:pos="810"/>
              </w:tabs>
              <w:spacing w:line="240" w:lineRule="auto"/>
              <w:ind w:left="-79" w:right="-8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   5,262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F86CB8" w:rsidRPr="002A7705" w:rsidRDefault="00F86CB8" w:rsidP="00F86CB8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6CB8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9,157</w:t>
            </w:r>
          </w:p>
        </w:tc>
      </w:tr>
      <w:tr w:rsidR="00F86CB8" w:rsidRPr="002A7705" w:rsidTr="00F86CB8">
        <w:tc>
          <w:tcPr>
            <w:tcW w:w="3232" w:type="dxa"/>
            <w:vAlign w:val="center"/>
          </w:tcPr>
          <w:p w:rsidR="00F86CB8" w:rsidRPr="002A7705" w:rsidRDefault="00F86CB8" w:rsidP="00F86CB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="Angsana New" w:hAnsi="Angsana New"/>
                <w:b/>
                <w:bCs/>
                <w:cs/>
              </w:rPr>
            </w:pPr>
            <w:r w:rsidRPr="002A7705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19,212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F86CB8" w:rsidRPr="002A7705" w:rsidRDefault="00F86CB8" w:rsidP="00B0300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5,262</w:t>
            </w:r>
          </w:p>
        </w:tc>
        <w:tc>
          <w:tcPr>
            <w:tcW w:w="243" w:type="dxa"/>
            <w:shd w:val="clear" w:color="auto" w:fill="auto"/>
          </w:tcPr>
          <w:p w:rsidR="00F86CB8" w:rsidRPr="002A7705" w:rsidRDefault="00F86CB8" w:rsidP="00F86CB8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24,474</w:t>
            </w:r>
          </w:p>
        </w:tc>
      </w:tr>
      <w:tr w:rsidR="00F86CB8" w:rsidRPr="002A7705" w:rsidTr="00F86CB8">
        <w:tc>
          <w:tcPr>
            <w:tcW w:w="3232" w:type="dxa"/>
            <w:vAlign w:val="center"/>
          </w:tcPr>
          <w:p w:rsidR="00F86CB8" w:rsidRPr="002A7705" w:rsidRDefault="00F86CB8" w:rsidP="00F86CB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86CB8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:rsidR="00F86CB8" w:rsidRDefault="00F86CB8" w:rsidP="00F86CB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:rsidR="00F86CB8" w:rsidRPr="002A7705" w:rsidRDefault="00F86CB8" w:rsidP="00F86CB8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86CB8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86CB8" w:rsidRPr="002A7705" w:rsidTr="00F86CB8">
        <w:tc>
          <w:tcPr>
            <w:tcW w:w="3232" w:type="dxa"/>
          </w:tcPr>
          <w:p w:rsidR="00F86CB8" w:rsidRPr="002A7705" w:rsidRDefault="00F86CB8" w:rsidP="00F86CB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86CB8" w:rsidRPr="002A7705" w:rsidTr="00F86CB8">
        <w:tc>
          <w:tcPr>
            <w:tcW w:w="3232" w:type="dxa"/>
          </w:tcPr>
          <w:p w:rsidR="00F86CB8" w:rsidRPr="002A7705" w:rsidRDefault="00F86CB8" w:rsidP="00F86CB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86CB8" w:rsidRPr="002A7705" w:rsidTr="00F86CB8">
        <w:tc>
          <w:tcPr>
            <w:tcW w:w="3232" w:type="dxa"/>
          </w:tcPr>
          <w:p w:rsidR="00F86CB8" w:rsidRDefault="00F86CB8" w:rsidP="00F86CB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738"/>
              <w:rPr>
                <w:rFonts w:ascii="Angsana New" w:hAnsi="Angsana New"/>
              </w:rPr>
            </w:pPr>
            <w:r w:rsidRPr="002A7705">
              <w:rPr>
                <w:rFonts w:ascii="Angsana New" w:hAnsi="Angsana New"/>
                <w:cs/>
              </w:rPr>
              <w:t xml:space="preserve">  </w:t>
            </w:r>
          </w:p>
          <w:p w:rsidR="00F86CB8" w:rsidRPr="002A7705" w:rsidRDefault="00F86CB8" w:rsidP="00F86CB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73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Pr="002A7705">
              <w:rPr>
                <w:rFonts w:ascii="Angsana New" w:hAnsi="Angsana New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cs/>
              </w:rPr>
              <w:t>ยาวจากสถาบันการเงิน</w:t>
            </w:r>
            <w:r w:rsidRPr="002A7705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:rsidR="00F86CB8" w:rsidRDefault="00F86CB8" w:rsidP="00F86C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MLR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หัก</w:t>
            </w:r>
          </w:p>
          <w:p w:rsidR="00F86CB8" w:rsidRPr="002A7705" w:rsidRDefault="00F86CB8" w:rsidP="00F86C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15,732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</w:tabs>
              <w:spacing w:line="240" w:lineRule="auto"/>
              <w:ind w:left="-79" w:right="-26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                                           15,317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F86CB8" w:rsidRPr="002A7705" w:rsidRDefault="00F86CB8" w:rsidP="00F86CB8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31,049</w:t>
            </w:r>
          </w:p>
        </w:tc>
      </w:tr>
      <w:tr w:rsidR="00F86CB8" w:rsidTr="00F86CB8">
        <w:tc>
          <w:tcPr>
            <w:tcW w:w="3232" w:type="dxa"/>
          </w:tcPr>
          <w:p w:rsidR="00F86CB8" w:rsidRPr="002A7705" w:rsidRDefault="00F86CB8" w:rsidP="00F86CB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82"/>
                <w:tab w:val="left" w:pos="540"/>
              </w:tabs>
              <w:ind w:right="-73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หนี้สินตามสัญญาเช่าการเงิน</w:t>
            </w:r>
          </w:p>
        </w:tc>
        <w:tc>
          <w:tcPr>
            <w:tcW w:w="1530" w:type="dxa"/>
            <w:shd w:val="clear" w:color="auto" w:fill="auto"/>
          </w:tcPr>
          <w:p w:rsidR="00F86CB8" w:rsidRDefault="00F86CB8" w:rsidP="00F86C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4.92 – 7.66</w:t>
            </w:r>
          </w:p>
        </w:tc>
        <w:tc>
          <w:tcPr>
            <w:tcW w:w="243" w:type="dxa"/>
            <w:shd w:val="clear" w:color="auto" w:fill="auto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F86CB8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5,654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:rsidR="00F86CB8" w:rsidRDefault="00F86CB8" w:rsidP="00F86CB8">
            <w:pPr>
              <w:pStyle w:val="acctfourfigures"/>
              <w:tabs>
                <w:tab w:val="clear" w:pos="765"/>
              </w:tabs>
              <w:spacing w:line="240" w:lineRule="auto"/>
              <w:ind w:left="-79" w:right="-17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7,259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F86CB8" w:rsidRPr="002A7705" w:rsidRDefault="00F86CB8" w:rsidP="00F86CB8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F86CB8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12,913</w:t>
            </w:r>
          </w:p>
        </w:tc>
      </w:tr>
      <w:tr w:rsidR="00F86CB8" w:rsidRPr="002A7705" w:rsidTr="00F86CB8">
        <w:tc>
          <w:tcPr>
            <w:tcW w:w="3232" w:type="dxa"/>
            <w:vAlign w:val="center"/>
          </w:tcPr>
          <w:p w:rsidR="00F86CB8" w:rsidRPr="002A7705" w:rsidRDefault="00F86CB8" w:rsidP="00F86CB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="Angsana New" w:hAnsi="Angsana New"/>
                <w:b/>
                <w:bCs/>
                <w:cs/>
              </w:rPr>
            </w:pPr>
            <w:r w:rsidRPr="002A7705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21,386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F86CB8" w:rsidRPr="00B03002" w:rsidRDefault="00F86CB8" w:rsidP="00B03002">
            <w:pPr>
              <w:pStyle w:val="acctfourfigures"/>
              <w:tabs>
                <w:tab w:val="clear" w:pos="765"/>
              </w:tabs>
              <w:spacing w:line="240" w:lineRule="auto"/>
              <w:ind w:left="-79" w:right="-2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030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22,576</w:t>
            </w:r>
          </w:p>
        </w:tc>
        <w:tc>
          <w:tcPr>
            <w:tcW w:w="243" w:type="dxa"/>
            <w:shd w:val="clear" w:color="auto" w:fill="auto"/>
          </w:tcPr>
          <w:p w:rsidR="00F86CB8" w:rsidRPr="00B03002" w:rsidRDefault="00F86CB8" w:rsidP="00B03002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left="-79" w:right="-17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6CB8" w:rsidRPr="002A7705" w:rsidRDefault="00F86CB8" w:rsidP="00F86C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43,962</w:t>
            </w:r>
          </w:p>
        </w:tc>
      </w:tr>
    </w:tbl>
    <w:p w:rsidR="00320C1F" w:rsidRDefault="00320C1F" w:rsidP="002E5DFF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22D27" w:rsidRPr="002A7705" w:rsidRDefault="00622D27" w:rsidP="002E5DFF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A770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065D11" w:rsidRPr="002A7705" w:rsidRDefault="00065D11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34BB0" w:rsidRDefault="002950FA" w:rsidP="00AE7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319F3">
        <w:rPr>
          <w:rFonts w:ascii="Angsana New" w:hAnsi="Angsana New"/>
          <w:sz w:val="30"/>
          <w:szCs w:val="30"/>
          <w:cs/>
        </w:rPr>
        <w:t>บริษัท</w:t>
      </w:r>
      <w:r w:rsidR="004C0B85" w:rsidRPr="00E319F3">
        <w:rPr>
          <w:rFonts w:ascii="Angsana New" w:hAnsi="Angsana New"/>
          <w:sz w:val="30"/>
          <w:szCs w:val="30"/>
          <w:cs/>
        </w:rPr>
        <w:t>มีความเสี่ยงจากอ</w:t>
      </w:r>
      <w:r w:rsidRPr="00E319F3">
        <w:rPr>
          <w:rFonts w:ascii="Angsana New" w:hAnsi="Angsana New"/>
          <w:sz w:val="30"/>
          <w:szCs w:val="30"/>
          <w:cs/>
        </w:rPr>
        <w:t>ัตราแลกเปลี่ยนเงินตราต่างประเทศ</w:t>
      </w:r>
      <w:r w:rsidR="00AF0D61" w:rsidRPr="00E319F3">
        <w:rPr>
          <w:rFonts w:ascii="Angsana New" w:hAnsi="Angsana New" w:hint="cs"/>
          <w:sz w:val="30"/>
          <w:szCs w:val="30"/>
          <w:cs/>
        </w:rPr>
        <w:t xml:space="preserve"> </w:t>
      </w:r>
      <w:r w:rsidRPr="00E319F3">
        <w:rPr>
          <w:rFonts w:ascii="Angsana New" w:hAnsi="Angsana New"/>
          <w:sz w:val="30"/>
          <w:szCs w:val="30"/>
          <w:cs/>
        </w:rPr>
        <w:t>ซึ่งเกิดจาก</w:t>
      </w:r>
      <w:r w:rsidR="004C0B85" w:rsidRPr="00E319F3">
        <w:rPr>
          <w:rFonts w:ascii="Angsana New" w:hAnsi="Angsana New"/>
          <w:sz w:val="30"/>
          <w:szCs w:val="30"/>
          <w:cs/>
        </w:rPr>
        <w:t>การซื้อสินค้าและการขายสินค้าที่เป็นเงินตราต่างประเทศ</w:t>
      </w:r>
      <w:r w:rsidR="004C0B85" w:rsidRPr="00E319F3">
        <w:rPr>
          <w:rFonts w:ascii="Angsana New" w:hAnsi="Angsana New"/>
          <w:sz w:val="30"/>
          <w:szCs w:val="30"/>
        </w:rPr>
        <w:t xml:space="preserve"> </w:t>
      </w:r>
      <w:r w:rsidR="00F033A4" w:rsidRPr="00E319F3">
        <w:rPr>
          <w:rFonts w:ascii="Angsana New" w:hAnsi="Angsana New"/>
          <w:sz w:val="30"/>
          <w:szCs w:val="30"/>
        </w:rPr>
        <w:t xml:space="preserve"> </w:t>
      </w:r>
    </w:p>
    <w:p w:rsidR="003E06FF" w:rsidRDefault="003E06FF" w:rsidP="00AE7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320C1F" w:rsidRDefault="00320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E06FF" w:rsidRPr="00E319F3" w:rsidRDefault="003E06FF" w:rsidP="00AE7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 บริษัทมีความเสี่ยงจากอัตราแลกเปลี่ยนเงินตราต่างประเทศอันเป็นผลมาจากการมีสินทรัพย์และหนี้สินเป็นเงินตราต่างประเทศ ดังนี้</w:t>
      </w:r>
    </w:p>
    <w:p w:rsidR="00F41F3D" w:rsidRPr="00320C1F" w:rsidRDefault="00F41F3D" w:rsidP="00AE7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highlight w:val="red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E319F3" w:rsidRPr="002A7705" w:rsidTr="00290289">
        <w:trPr>
          <w:cantSplit/>
          <w:tblHeader/>
          <w:jc w:val="right"/>
        </w:trPr>
        <w:tc>
          <w:tcPr>
            <w:tcW w:w="5515" w:type="dxa"/>
          </w:tcPr>
          <w:p w:rsidR="00E319F3" w:rsidRPr="002A7705" w:rsidRDefault="00E319F3" w:rsidP="00290289">
            <w:pPr>
              <w:pStyle w:val="acctfourfigures"/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E319F3" w:rsidRPr="002A7705" w:rsidRDefault="00E319F3" w:rsidP="0029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256</w:t>
            </w:r>
            <w:r w:rsidR="003E06F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E319F3" w:rsidRPr="002A7705" w:rsidRDefault="00E319F3" w:rsidP="0029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19F3" w:rsidRPr="002A7705" w:rsidRDefault="00E319F3" w:rsidP="0029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E06F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2A7705" w:rsidRDefault="00E319F3" w:rsidP="00290289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2A7705" w:rsidRDefault="00E319F3" w:rsidP="0029028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954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2A7705" w:rsidRDefault="00E319F3" w:rsidP="0029028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54" w:type="dxa"/>
          </w:tcPr>
          <w:p w:rsidR="00E319F3" w:rsidRPr="00681720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E319F3" w:rsidRPr="00C56323" w:rsidRDefault="004A5CA3" w:rsidP="001E032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11,206</w:t>
            </w:r>
          </w:p>
        </w:tc>
        <w:tc>
          <w:tcPr>
            <w:tcW w:w="270" w:type="dxa"/>
          </w:tcPr>
          <w:p w:rsidR="00E319F3" w:rsidRPr="002A7705" w:rsidRDefault="00E319F3" w:rsidP="002902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19F3" w:rsidRPr="002A7705" w:rsidRDefault="00E319F3" w:rsidP="001E032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E06FF">
              <w:rPr>
                <w:rFonts w:ascii="Angsana New" w:hAnsi="Angsana New"/>
                <w:sz w:val="30"/>
                <w:szCs w:val="30"/>
                <w:lang w:val="en-US" w:bidi="th-TH"/>
              </w:rPr>
              <w:t>2,694</w:t>
            </w: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2A7705" w:rsidRDefault="00E319F3" w:rsidP="0029028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54" w:type="dxa"/>
          </w:tcPr>
          <w:p w:rsidR="00E319F3" w:rsidRPr="00681720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22484C" w:rsidRDefault="004A5CA3" w:rsidP="004A5CA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6,102</w:t>
            </w:r>
          </w:p>
        </w:tc>
        <w:tc>
          <w:tcPr>
            <w:tcW w:w="270" w:type="dxa"/>
          </w:tcPr>
          <w:p w:rsidR="00E319F3" w:rsidRPr="002A7705" w:rsidRDefault="00E319F3" w:rsidP="002902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19F3" w:rsidRDefault="00E319F3" w:rsidP="002902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     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8,530</w:t>
            </w: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2A7705" w:rsidRDefault="00E319F3" w:rsidP="0029028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54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319F3" w:rsidRPr="00C56323" w:rsidRDefault="004A5CA3" w:rsidP="004A5CA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(2,509)</w:t>
            </w:r>
          </w:p>
        </w:tc>
        <w:tc>
          <w:tcPr>
            <w:tcW w:w="270" w:type="dxa"/>
            <w:vAlign w:val="bottom"/>
          </w:tcPr>
          <w:p w:rsidR="00E319F3" w:rsidRPr="002A7705" w:rsidRDefault="00E319F3" w:rsidP="002902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7)</w:t>
            </w: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2A7705" w:rsidRDefault="00E319F3" w:rsidP="0029028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54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319F3" w:rsidRPr="002A7705" w:rsidRDefault="0022484C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A5CA3">
              <w:rPr>
                <w:rFonts w:ascii="Angsana New" w:hAnsi="Angsana New"/>
                <w:sz w:val="30"/>
                <w:szCs w:val="30"/>
                <w:lang w:bidi="th-TH"/>
              </w:rPr>
              <w:t>6,328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E319F3" w:rsidRPr="002A7705" w:rsidRDefault="00E319F3" w:rsidP="00290289">
            <w:pPr>
              <w:pStyle w:val="acctfourfigures"/>
              <w:spacing w:line="240" w:lineRule="atLeast"/>
              <w:rPr>
                <w:rFonts w:ascii="Angsana New" w:hAnsi="Angsana New"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(16,642)</w:t>
            </w: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2A7705" w:rsidRDefault="00E319F3" w:rsidP="0029028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54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19F3" w:rsidRPr="002A7705" w:rsidRDefault="005B35E6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8,471</w:t>
            </w:r>
          </w:p>
        </w:tc>
        <w:tc>
          <w:tcPr>
            <w:tcW w:w="270" w:type="dxa"/>
          </w:tcPr>
          <w:p w:rsidR="00E319F3" w:rsidRPr="002A7705" w:rsidRDefault="00E319F3" w:rsidP="00290289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3E06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3,465</w:t>
            </w: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320C1F" w:rsidRDefault="00E319F3" w:rsidP="0029028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:rsidR="00E319F3" w:rsidRPr="00320C1F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319F3" w:rsidRPr="00320C1F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E319F3" w:rsidRPr="00320C1F" w:rsidRDefault="00E319F3" w:rsidP="00290289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319F3" w:rsidRPr="00320C1F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2A7705" w:rsidRDefault="00E319F3" w:rsidP="0029028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954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2A7705" w:rsidRDefault="00E319F3" w:rsidP="0029028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54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319F3" w:rsidRPr="002A7705" w:rsidRDefault="005B35E6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0" w:type="dxa"/>
            <w:vAlign w:val="bottom"/>
          </w:tcPr>
          <w:p w:rsidR="00E319F3" w:rsidRPr="002A7705" w:rsidRDefault="00E319F3" w:rsidP="002902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</w:t>
            </w: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2A7705" w:rsidRDefault="00E319F3" w:rsidP="0029028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54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E319F3" w:rsidRPr="002A7705" w:rsidRDefault="005B35E6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10,138</w:t>
            </w:r>
          </w:p>
        </w:tc>
        <w:tc>
          <w:tcPr>
            <w:tcW w:w="270" w:type="dxa"/>
            <w:vAlign w:val="bottom"/>
          </w:tcPr>
          <w:p w:rsidR="00E319F3" w:rsidRPr="002A7705" w:rsidRDefault="00E319F3" w:rsidP="002902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14,886</w:t>
            </w: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2A7705" w:rsidRDefault="00E319F3" w:rsidP="0029028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54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319F3" w:rsidRPr="002A7705" w:rsidRDefault="005B35E6" w:rsidP="005B35E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2,801</w:t>
            </w:r>
          </w:p>
        </w:tc>
        <w:tc>
          <w:tcPr>
            <w:tcW w:w="270" w:type="dxa"/>
            <w:vAlign w:val="bottom"/>
          </w:tcPr>
          <w:p w:rsidR="00E319F3" w:rsidRPr="002A7705" w:rsidRDefault="00E319F3" w:rsidP="00290289">
            <w:pPr>
              <w:pStyle w:val="acctfourfigures"/>
              <w:spacing w:line="240" w:lineRule="atLeast"/>
              <w:rPr>
                <w:rFonts w:ascii="Angsana New" w:hAnsi="Angsana New"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319F3" w:rsidRPr="002726FC" w:rsidRDefault="00E319F3" w:rsidP="00E319F3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3,855</w:t>
            </w: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2A7705" w:rsidRDefault="00E319F3" w:rsidP="0029028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54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E319F3" w:rsidRPr="00885FBD" w:rsidRDefault="0022484C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B35E6">
              <w:rPr>
                <w:rFonts w:ascii="Angsana New" w:hAnsi="Angsana New"/>
                <w:sz w:val="30"/>
                <w:szCs w:val="30"/>
                <w:lang w:val="en-US" w:bidi="th-TH"/>
              </w:rPr>
              <w:t>549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E319F3" w:rsidRPr="002A7705" w:rsidRDefault="00E319F3" w:rsidP="002902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319F3" w:rsidRDefault="00E319F3" w:rsidP="00E319F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(3)</w:t>
            </w: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2A7705" w:rsidRDefault="00E319F3" w:rsidP="0029028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54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19F3" w:rsidRPr="002A7705" w:rsidRDefault="0022484C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5B35E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2,409</w:t>
            </w:r>
          </w:p>
        </w:tc>
        <w:tc>
          <w:tcPr>
            <w:tcW w:w="270" w:type="dxa"/>
          </w:tcPr>
          <w:p w:rsidR="00E319F3" w:rsidRPr="002A7705" w:rsidRDefault="00E319F3" w:rsidP="00290289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18,761</w:t>
            </w: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320C1F" w:rsidRDefault="00E319F3" w:rsidP="0029028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:rsidR="00E319F3" w:rsidRPr="00320C1F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E319F3" w:rsidRPr="00320C1F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E319F3" w:rsidRPr="00320C1F" w:rsidRDefault="00E319F3" w:rsidP="00290289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E319F3" w:rsidRPr="00320C1F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2A7705" w:rsidRDefault="00E319F3" w:rsidP="0029028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ลสิงค์โปรดอลลาร์</w:t>
            </w:r>
          </w:p>
        </w:tc>
        <w:tc>
          <w:tcPr>
            <w:tcW w:w="954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319F3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319F3" w:rsidRPr="002A7705" w:rsidRDefault="00E319F3" w:rsidP="00290289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319F3" w:rsidRDefault="00E319F3" w:rsidP="00290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1911B7" w:rsidRDefault="00E319F3" w:rsidP="0029028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11B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54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319F3" w:rsidRPr="001911B7" w:rsidRDefault="002A3FF9" w:rsidP="00C24EB7">
            <w:pPr>
              <w:pStyle w:val="acctfourfigures"/>
              <w:tabs>
                <w:tab w:val="clear" w:pos="765"/>
                <w:tab w:val="left" w:pos="1085"/>
              </w:tabs>
              <w:spacing w:line="240" w:lineRule="auto"/>
              <w:ind w:left="271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</w:t>
            </w:r>
            <w:r w:rsidR="002248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319F3" w:rsidRPr="001911B7" w:rsidRDefault="00E319F3" w:rsidP="0029028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319F3" w:rsidRPr="001911B7" w:rsidRDefault="00E319F3" w:rsidP="00E319F3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911B7">
              <w:rPr>
                <w:rFonts w:ascii="Angsana New" w:hAnsi="Angsana New"/>
                <w:sz w:val="30"/>
                <w:szCs w:val="30"/>
                <w:lang w:val="en-US" w:bidi="th-TH"/>
              </w:rPr>
              <w:t>(1,870)</w:t>
            </w:r>
          </w:p>
        </w:tc>
      </w:tr>
      <w:tr w:rsidR="00E319F3" w:rsidRPr="002A7705" w:rsidTr="00290289">
        <w:trPr>
          <w:cantSplit/>
          <w:jc w:val="right"/>
        </w:trPr>
        <w:tc>
          <w:tcPr>
            <w:tcW w:w="5515" w:type="dxa"/>
          </w:tcPr>
          <w:p w:rsidR="00E319F3" w:rsidRPr="002A7705" w:rsidRDefault="00E319F3" w:rsidP="0029028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54" w:type="dxa"/>
          </w:tcPr>
          <w:p w:rsidR="00E319F3" w:rsidRPr="002A7705" w:rsidRDefault="00E319F3" w:rsidP="0029028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19F3" w:rsidRDefault="002A3FF9" w:rsidP="00C24EB7">
            <w:pPr>
              <w:pStyle w:val="acctfourfigures"/>
              <w:tabs>
                <w:tab w:val="clear" w:pos="765"/>
                <w:tab w:val="left" w:pos="1085"/>
              </w:tabs>
              <w:spacing w:line="240" w:lineRule="auto"/>
              <w:ind w:left="271"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       </w:t>
            </w:r>
            <w:r w:rsidR="002248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E319F3" w:rsidRPr="002A7705" w:rsidRDefault="00E319F3" w:rsidP="00290289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19F3" w:rsidRDefault="00E319F3" w:rsidP="00E319F3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(1,870)</w:t>
            </w:r>
          </w:p>
        </w:tc>
      </w:tr>
    </w:tbl>
    <w:p w:rsidR="00497BEF" w:rsidRPr="00320C1F" w:rsidRDefault="00497BEF" w:rsidP="00497BEF">
      <w:pPr>
        <w:rPr>
          <w:sz w:val="24"/>
          <w:szCs w:val="24"/>
        </w:rPr>
      </w:pPr>
    </w:p>
    <w:p w:rsidR="005D227B" w:rsidRPr="002A7705" w:rsidRDefault="00497BEF" w:rsidP="00497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tab/>
      </w:r>
      <w:r w:rsidR="00E319F3">
        <w:rPr>
          <w:rFonts w:hint="cs"/>
          <w:cs/>
        </w:rPr>
        <w:t xml:space="preserve"> </w:t>
      </w:r>
      <w:r w:rsidR="005D227B" w:rsidRPr="002A770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="00853B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ทาง</w:t>
      </w:r>
      <w:r w:rsidR="005D227B" w:rsidRPr="002A7705">
        <w:rPr>
          <w:rFonts w:ascii="Angsana New" w:hAnsi="Angsana New"/>
          <w:b/>
          <w:bCs/>
          <w:i/>
          <w:iCs/>
          <w:sz w:val="30"/>
          <w:szCs w:val="30"/>
          <w:cs/>
        </w:rPr>
        <w:t>ด้านสินเชื่อ</w:t>
      </w:r>
    </w:p>
    <w:p w:rsidR="005D227B" w:rsidRPr="00320C1F" w:rsidRDefault="005D227B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B3A3C" w:rsidRPr="002A7705" w:rsidRDefault="00CB3A3C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:rsidR="002F1B56" w:rsidRPr="00320C1F" w:rsidRDefault="002F1B56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B3A3C" w:rsidRPr="002A7705" w:rsidRDefault="00CB3A3C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</w:t>
      </w:r>
      <w:r w:rsidR="00A1337A" w:rsidRPr="002A7705">
        <w:rPr>
          <w:rFonts w:ascii="Angsana New" w:hAnsi="Angsana New"/>
          <w:sz w:val="30"/>
          <w:szCs w:val="30"/>
          <w:cs/>
        </w:rPr>
        <w:t>ขอวงเงินสินเชื่อในระดับหนึ่ง</w:t>
      </w:r>
      <w:r w:rsidR="00901D5F">
        <w:rPr>
          <w:rFonts w:ascii="Angsana New" w:hAnsi="Angsana New"/>
          <w:sz w:val="30"/>
          <w:szCs w:val="30"/>
        </w:rPr>
        <w:t xml:space="preserve"> </w:t>
      </w:r>
      <w:r w:rsidR="00A1337A" w:rsidRPr="002A7705">
        <w:rPr>
          <w:rFonts w:ascii="Angsana New" w:hAnsi="Angsana New"/>
          <w:sz w:val="30"/>
          <w:szCs w:val="30"/>
          <w:cs/>
        </w:rPr>
        <w:t xml:space="preserve">ๆ </w:t>
      </w:r>
      <w:r w:rsidRPr="002A7705">
        <w:rPr>
          <w:rFonts w:ascii="Angsana New" w:hAnsi="Angsana New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</w:t>
      </w:r>
      <w:r w:rsidR="00EA7C64" w:rsidRPr="002A7705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2A7705">
        <w:rPr>
          <w:rFonts w:ascii="Angsana New" w:hAnsi="Angsana New"/>
          <w:sz w:val="30"/>
          <w:szCs w:val="30"/>
          <w:cs/>
        </w:rPr>
        <w:t xml:space="preserve">  อย่างไรก็ตาม</w:t>
      </w:r>
      <w:r w:rsidR="00023BCA" w:rsidRPr="002A7705">
        <w:rPr>
          <w:rFonts w:ascii="Angsana New" w:hAnsi="Angsana New"/>
          <w:sz w:val="30"/>
          <w:szCs w:val="30"/>
          <w:cs/>
        </w:rPr>
        <w:t>เนื่องจากบริษัท</w:t>
      </w:r>
      <w:r w:rsidRPr="002A7705">
        <w:rPr>
          <w:rFonts w:ascii="Angsana New" w:hAnsi="Angsana New"/>
          <w:sz w:val="30"/>
          <w:szCs w:val="30"/>
          <w:cs/>
        </w:rPr>
        <w:t>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5D227B" w:rsidRPr="002A7705" w:rsidRDefault="00853B96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ความเสี่ยง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จาก</w:t>
      </w:r>
      <w:r w:rsidR="005D227B" w:rsidRPr="002A770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สภาพคล่อง</w:t>
      </w:r>
    </w:p>
    <w:p w:rsidR="005D227B" w:rsidRPr="00985CCA" w:rsidRDefault="005D227B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:rsidR="005D227B" w:rsidRPr="002A7705" w:rsidRDefault="005D227B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</w:t>
      </w:r>
      <w:r w:rsidR="00A1337A" w:rsidRPr="002A7705">
        <w:rPr>
          <w:rFonts w:ascii="Angsana New" w:hAnsi="Angsana New"/>
          <w:sz w:val="30"/>
          <w:szCs w:val="30"/>
          <w:cs/>
        </w:rPr>
        <w:t>เพียงพอต่อการดำเนินงานของบริษัท</w:t>
      </w:r>
      <w:r w:rsidRPr="002A7705">
        <w:rPr>
          <w:rFonts w:ascii="Angsana New" w:hAnsi="Angsana New"/>
          <w:sz w:val="30"/>
          <w:szCs w:val="30"/>
          <w:cs/>
        </w:rPr>
        <w:t xml:space="preserve"> และเพื่อทำให้ผลกระทบจากความผันผวนของกระแสเงินสดลดลง</w:t>
      </w:r>
    </w:p>
    <w:p w:rsidR="00AD4C4E" w:rsidRPr="00985CCA" w:rsidRDefault="00AD4C4E" w:rsidP="00EF0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BC1BAE" w:rsidRPr="00447B68" w:rsidRDefault="00447B68" w:rsidP="005013C9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</w:pPr>
      <w:r w:rsidRPr="00447B68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:rsidR="00674103" w:rsidRPr="00985CCA" w:rsidRDefault="00674103" w:rsidP="00B16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4C5A93" w:rsidRDefault="004C5A93" w:rsidP="004C5A9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F2676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5F2676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5F2676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5F2676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5F2676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ค่าด้วยมูลค่ายุติธรรมหากมูลค่า</w:t>
      </w:r>
      <w:r>
        <w:rPr>
          <w:rFonts w:ascii="Angsana New" w:hAnsi="Angsana New"/>
          <w:sz w:val="30"/>
          <w:szCs w:val="30"/>
          <w:lang w:bidi="th-TH"/>
        </w:rPr>
        <w:t xml:space="preserve">   </w:t>
      </w:r>
      <w:r w:rsidRPr="005F2676">
        <w:rPr>
          <w:rFonts w:ascii="Angsana New" w:hAnsi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  <w:r w:rsidRPr="005F2676">
        <w:rPr>
          <w:rFonts w:ascii="Angsana New" w:hAnsi="Angsana New"/>
          <w:sz w:val="30"/>
          <w:szCs w:val="30"/>
          <w:lang w:bidi="th-TH"/>
        </w:rPr>
        <w:t xml:space="preserve"> </w:t>
      </w:r>
    </w:p>
    <w:p w:rsidR="004C5A93" w:rsidRPr="00985CCA" w:rsidRDefault="004C5A93" w:rsidP="004C5A9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78"/>
        <w:gridCol w:w="181"/>
        <w:gridCol w:w="990"/>
        <w:gridCol w:w="180"/>
        <w:gridCol w:w="1080"/>
      </w:tblGrid>
      <w:tr w:rsidR="004C5A93" w:rsidTr="000231AC">
        <w:trPr>
          <w:cantSplit/>
          <w:trHeight w:val="191"/>
          <w:tblHeader/>
        </w:trPr>
        <w:tc>
          <w:tcPr>
            <w:tcW w:w="3330" w:type="dxa"/>
          </w:tcPr>
          <w:p w:rsidR="004C5A93" w:rsidRDefault="004C5A93" w:rsidP="000231AC">
            <w:pPr>
              <w:ind w:left="180" w:hanging="180"/>
              <w:rPr>
                <w:b/>
                <w:bCs/>
                <w:highlight w:val="cyan"/>
                <w:lang w:val="en-GB" w:bidi="ar-SA"/>
              </w:rPr>
            </w:pPr>
          </w:p>
        </w:tc>
        <w:tc>
          <w:tcPr>
            <w:tcW w:w="1262" w:type="dxa"/>
            <w:hideMark/>
          </w:tcPr>
          <w:p w:rsidR="004C5A93" w:rsidRPr="009A57B8" w:rsidRDefault="004C5A93" w:rsidP="000231A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:rsidR="004C5A93" w:rsidRPr="009A57B8" w:rsidRDefault="004C5A93" w:rsidP="000231A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45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5A93" w:rsidRPr="009A57B8" w:rsidRDefault="004C5A93" w:rsidP="000231A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C5A93" w:rsidTr="000231AC">
        <w:trPr>
          <w:cantSplit/>
          <w:tblHeader/>
        </w:trPr>
        <w:tc>
          <w:tcPr>
            <w:tcW w:w="3330" w:type="dxa"/>
          </w:tcPr>
          <w:p w:rsidR="004C5A93" w:rsidRDefault="004C5A93" w:rsidP="000231AC">
            <w:pPr>
              <w:ind w:left="180" w:hanging="180"/>
              <w:rPr>
                <w:b/>
                <w:bCs/>
                <w:highlight w:val="cyan"/>
              </w:rPr>
            </w:pPr>
          </w:p>
        </w:tc>
        <w:tc>
          <w:tcPr>
            <w:tcW w:w="1262" w:type="dxa"/>
          </w:tcPr>
          <w:p w:rsidR="004C5A93" w:rsidRPr="009A57B8" w:rsidRDefault="004C5A93" w:rsidP="000231A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182" w:type="dxa"/>
          </w:tcPr>
          <w:p w:rsidR="004C5A93" w:rsidRPr="009A57B8" w:rsidRDefault="004C5A93" w:rsidP="000231A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5A93" w:rsidRPr="009A57B8" w:rsidRDefault="004C5A93" w:rsidP="000231AC">
            <w:pPr>
              <w:pStyle w:val="acctfourfigures"/>
              <w:tabs>
                <w:tab w:val="decimal" w:pos="-83"/>
              </w:tabs>
              <w:ind w:right="-75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F2676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93" w:rsidRPr="009A57B8" w:rsidRDefault="004C5A93" w:rsidP="000231AC">
            <w:pPr>
              <w:pStyle w:val="acctfourfigures"/>
              <w:spacing w:line="240" w:lineRule="atLeast"/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5A93" w:rsidRPr="009A57B8" w:rsidRDefault="004C5A93" w:rsidP="000231AC">
            <w:pPr>
              <w:pStyle w:val="acctfourfigures"/>
              <w:tabs>
                <w:tab w:val="decimal" w:pos="-83"/>
              </w:tabs>
              <w:ind w:left="-83" w:right="-75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F2676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93" w:rsidRPr="009A57B8" w:rsidRDefault="004C5A93" w:rsidP="000231AC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5A93" w:rsidRPr="009A57B8" w:rsidRDefault="004C5A93" w:rsidP="000231AC">
            <w:pPr>
              <w:pStyle w:val="acctfourfigures"/>
              <w:tabs>
                <w:tab w:val="decimal" w:pos="-83"/>
              </w:tabs>
              <w:ind w:right="-73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F2676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93" w:rsidRPr="009A57B8" w:rsidRDefault="004C5A93" w:rsidP="000231AC">
            <w:pPr>
              <w:pStyle w:val="acctfourfigures"/>
              <w:spacing w:line="240" w:lineRule="atLeast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5A93" w:rsidRPr="009A57B8" w:rsidRDefault="004C5A93" w:rsidP="000231AC">
            <w:pPr>
              <w:pStyle w:val="acctfourfigures"/>
              <w:tabs>
                <w:tab w:val="decimal" w:pos="-85"/>
              </w:tabs>
              <w:ind w:left="-85" w:right="11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C5A93" w:rsidTr="000231AC">
        <w:trPr>
          <w:cantSplit/>
          <w:tblHeader/>
        </w:trPr>
        <w:tc>
          <w:tcPr>
            <w:tcW w:w="3330" w:type="dxa"/>
          </w:tcPr>
          <w:p w:rsidR="004C5A93" w:rsidRDefault="004C5A93" w:rsidP="000231AC">
            <w:pPr>
              <w:ind w:left="180" w:hanging="180"/>
              <w:rPr>
                <w:b/>
                <w:bCs/>
                <w:highlight w:val="cyan"/>
              </w:rPr>
            </w:pPr>
          </w:p>
        </w:tc>
        <w:tc>
          <w:tcPr>
            <w:tcW w:w="6019" w:type="dxa"/>
            <w:gridSpan w:val="9"/>
            <w:hideMark/>
          </w:tcPr>
          <w:p w:rsidR="004C5A93" w:rsidRPr="009A57B8" w:rsidRDefault="004C5A93" w:rsidP="000231AC">
            <w:pPr>
              <w:pStyle w:val="acctfourfigures"/>
              <w:ind w:left="-79" w:right="-73"/>
              <w:jc w:val="center"/>
            </w:pPr>
            <w:r w:rsidRPr="005F267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F267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F267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C5A93" w:rsidRPr="009A57B8" w:rsidTr="000231AC">
        <w:trPr>
          <w:cantSplit/>
        </w:trPr>
        <w:tc>
          <w:tcPr>
            <w:tcW w:w="3330" w:type="dxa"/>
            <w:hideMark/>
          </w:tcPr>
          <w:p w:rsidR="004C5A93" w:rsidRPr="009A57B8" w:rsidRDefault="004C5A93" w:rsidP="000231AC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</w:rPr>
            </w:pPr>
            <w:r w:rsidRPr="005F267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4486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F26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479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F26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262" w:type="dxa"/>
          </w:tcPr>
          <w:p w:rsidR="004C5A93" w:rsidRPr="009A57B8" w:rsidRDefault="004C5A93" w:rsidP="000231A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2" w:type="dxa"/>
          </w:tcPr>
          <w:p w:rsidR="004C5A93" w:rsidRPr="009A57B8" w:rsidRDefault="004C5A93" w:rsidP="000231A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</w:tcPr>
          <w:p w:rsidR="004C5A93" w:rsidRPr="009A57B8" w:rsidRDefault="004C5A93" w:rsidP="000231A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4C5A93" w:rsidRPr="009A57B8" w:rsidRDefault="004C5A93" w:rsidP="000231AC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78" w:type="dxa"/>
          </w:tcPr>
          <w:p w:rsidR="004C5A93" w:rsidRPr="009A57B8" w:rsidRDefault="004C5A93" w:rsidP="000231A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1" w:type="dxa"/>
          </w:tcPr>
          <w:p w:rsidR="004C5A93" w:rsidRPr="009A57B8" w:rsidRDefault="004C5A93" w:rsidP="000231AC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</w:tcPr>
          <w:p w:rsidR="004C5A93" w:rsidRPr="009A57B8" w:rsidRDefault="004C5A93" w:rsidP="000231A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4C5A93" w:rsidRPr="009A57B8" w:rsidRDefault="004C5A93" w:rsidP="000231AC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1080" w:type="dxa"/>
          </w:tcPr>
          <w:p w:rsidR="004C5A93" w:rsidRPr="009A57B8" w:rsidRDefault="004C5A93" w:rsidP="000231A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4C5A93" w:rsidRPr="009A57B8" w:rsidTr="000231AC">
        <w:trPr>
          <w:cantSplit/>
        </w:trPr>
        <w:tc>
          <w:tcPr>
            <w:tcW w:w="3330" w:type="dxa"/>
            <w:hideMark/>
          </w:tcPr>
          <w:p w:rsidR="004C5A93" w:rsidRPr="009A57B8" w:rsidRDefault="004C5A93" w:rsidP="000231AC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</w:rPr>
            </w:pPr>
            <w:r w:rsidRPr="005F26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2" w:type="dxa"/>
          </w:tcPr>
          <w:p w:rsidR="004C5A93" w:rsidRPr="009A57B8" w:rsidRDefault="004C5A93" w:rsidP="000231A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2" w:type="dxa"/>
          </w:tcPr>
          <w:p w:rsidR="004C5A93" w:rsidRPr="009A57B8" w:rsidRDefault="004C5A93" w:rsidP="000231A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</w:tcPr>
          <w:p w:rsidR="004C5A93" w:rsidRPr="009A57B8" w:rsidRDefault="004C5A93" w:rsidP="000231A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4C5A93" w:rsidRPr="009A57B8" w:rsidRDefault="004C5A93" w:rsidP="000231AC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78" w:type="dxa"/>
          </w:tcPr>
          <w:p w:rsidR="004C5A93" w:rsidRPr="009A57B8" w:rsidRDefault="004C5A93" w:rsidP="000231A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1" w:type="dxa"/>
          </w:tcPr>
          <w:p w:rsidR="004C5A93" w:rsidRPr="009A57B8" w:rsidRDefault="004C5A93" w:rsidP="000231AC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</w:tcPr>
          <w:p w:rsidR="004C5A93" w:rsidRPr="009A57B8" w:rsidRDefault="004C5A93" w:rsidP="000231A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4C5A93" w:rsidRPr="009A57B8" w:rsidRDefault="004C5A93" w:rsidP="000231AC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1080" w:type="dxa"/>
          </w:tcPr>
          <w:p w:rsidR="004C5A93" w:rsidRPr="009A57B8" w:rsidRDefault="004C5A93" w:rsidP="000231A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4C5A93" w:rsidTr="000231AC">
        <w:trPr>
          <w:cantSplit/>
        </w:trPr>
        <w:tc>
          <w:tcPr>
            <w:tcW w:w="3330" w:type="dxa"/>
            <w:vAlign w:val="bottom"/>
            <w:hideMark/>
          </w:tcPr>
          <w:p w:rsidR="004C5A93" w:rsidRPr="009A57B8" w:rsidRDefault="004C5A93" w:rsidP="000231AC">
            <w:pPr>
              <w:ind w:left="191" w:hanging="191"/>
            </w:pP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62" w:type="dxa"/>
            <w:vAlign w:val="bottom"/>
            <w:hideMark/>
          </w:tcPr>
          <w:p w:rsidR="004C5A93" w:rsidRPr="005F2676" w:rsidRDefault="004C5A93" w:rsidP="000231A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47952">
              <w:rPr>
                <w:rFonts w:ascii="Angsana New" w:hAnsi="Angsana New"/>
                <w:sz w:val="30"/>
                <w:szCs w:val="30"/>
                <w:lang w:val="en-US" w:bidi="th-TH"/>
              </w:rPr>
              <w:t>31,626</w:t>
            </w:r>
          </w:p>
        </w:tc>
        <w:tc>
          <w:tcPr>
            <w:tcW w:w="182" w:type="dxa"/>
            <w:vAlign w:val="bottom"/>
          </w:tcPr>
          <w:p w:rsidR="004C5A93" w:rsidRPr="009A57B8" w:rsidRDefault="004C5A93" w:rsidP="000231A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86" w:type="dxa"/>
            <w:vAlign w:val="bottom"/>
            <w:hideMark/>
          </w:tcPr>
          <w:p w:rsidR="004C5A93" w:rsidRPr="005F2676" w:rsidRDefault="004C5A93" w:rsidP="000231AC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26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C5A93" w:rsidRPr="009A57B8" w:rsidRDefault="004C5A93" w:rsidP="000231AC">
            <w:pPr>
              <w:pStyle w:val="acctfourfigures"/>
              <w:spacing w:line="240" w:lineRule="atLeast"/>
              <w:ind w:right="101"/>
            </w:pPr>
          </w:p>
        </w:tc>
        <w:tc>
          <w:tcPr>
            <w:tcW w:w="978" w:type="dxa"/>
            <w:vAlign w:val="bottom"/>
            <w:hideMark/>
          </w:tcPr>
          <w:p w:rsidR="004C5A93" w:rsidRPr="005F2676" w:rsidRDefault="00847952" w:rsidP="000231A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131,626</w:t>
            </w:r>
          </w:p>
        </w:tc>
        <w:tc>
          <w:tcPr>
            <w:tcW w:w="181" w:type="dxa"/>
            <w:vAlign w:val="bottom"/>
          </w:tcPr>
          <w:p w:rsidR="004C5A93" w:rsidRPr="009A57B8" w:rsidRDefault="004C5A93" w:rsidP="000231AC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vAlign w:val="bottom"/>
            <w:hideMark/>
          </w:tcPr>
          <w:p w:rsidR="004C5A93" w:rsidRPr="005F2676" w:rsidRDefault="004C5A93" w:rsidP="000231AC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26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C5A93" w:rsidRPr="009A57B8" w:rsidRDefault="004C5A93" w:rsidP="000231AC">
            <w:pPr>
              <w:pStyle w:val="acctfourfigures"/>
              <w:spacing w:line="240" w:lineRule="atLeast"/>
            </w:pPr>
          </w:p>
        </w:tc>
        <w:tc>
          <w:tcPr>
            <w:tcW w:w="1080" w:type="dxa"/>
            <w:vAlign w:val="bottom"/>
            <w:hideMark/>
          </w:tcPr>
          <w:p w:rsidR="004C5A93" w:rsidRPr="005F2676" w:rsidRDefault="00847952" w:rsidP="000231A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131,626</w:t>
            </w:r>
          </w:p>
        </w:tc>
      </w:tr>
    </w:tbl>
    <w:p w:rsidR="005E297F" w:rsidRPr="00985CCA" w:rsidRDefault="005E2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en-GB"/>
        </w:rPr>
      </w:pPr>
    </w:p>
    <w:p w:rsidR="005E297F" w:rsidRPr="005E297F" w:rsidRDefault="005E297F" w:rsidP="004C5A9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b/>
          <w:bCs/>
          <w:sz w:val="30"/>
          <w:szCs w:val="30"/>
          <w:cs/>
          <w:lang w:bidi="th-TH"/>
        </w:rPr>
      </w:pPr>
      <w:r w:rsidRPr="005E297F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เครื่องมือทางการเงินที่วัดด้วยมูลค่ายุติธรรม</w:t>
      </w:r>
    </w:p>
    <w:p w:rsidR="005E297F" w:rsidRPr="00985CCA" w:rsidRDefault="005E297F" w:rsidP="004C5A93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710EAA" w:rsidRDefault="00954100" w:rsidP="004C5A93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10EAA">
        <w:rPr>
          <w:rFonts w:ascii="Angsana New" w:hAnsi="Angsana New"/>
          <w:sz w:val="30"/>
          <w:szCs w:val="30"/>
          <w:cs/>
          <w:lang w:val="en-US" w:bidi="th-TH"/>
        </w:rPr>
        <w:t>เงิน</w:t>
      </w:r>
      <w:r w:rsidR="00710EAA">
        <w:rPr>
          <w:rFonts w:ascii="Angsana New" w:hAnsi="Angsana New" w:hint="cs"/>
          <w:sz w:val="30"/>
          <w:szCs w:val="30"/>
          <w:cs/>
          <w:lang w:val="en-US" w:bidi="th-TH"/>
        </w:rPr>
        <w:t>ลงทุนในหลักทรัพย์เผื่อขายเป็นการ</w:t>
      </w:r>
      <w:r w:rsidRPr="00710EAA">
        <w:rPr>
          <w:rFonts w:ascii="Angsana New" w:hAnsi="Angsana New"/>
          <w:sz w:val="30"/>
          <w:szCs w:val="30"/>
          <w:cs/>
          <w:lang w:val="en-US" w:bidi="th-TH"/>
        </w:rPr>
        <w:t>ลงทุนในหน่วยลงทุนในความต้องการของตลาด</w:t>
      </w:r>
      <w:r w:rsidR="00710EAA">
        <w:rPr>
          <w:rFonts w:ascii="Angsana New" w:hAnsi="Angsana New" w:hint="cs"/>
          <w:sz w:val="30"/>
          <w:szCs w:val="30"/>
          <w:cs/>
          <w:lang w:val="en-US" w:bidi="th-TH"/>
        </w:rPr>
        <w:t xml:space="preserve"> ประเมินมูลค่ายุติธรรมโดยใช้</w:t>
      </w:r>
      <w:r w:rsidR="00710EAA" w:rsidRPr="00710EAA">
        <w:rPr>
          <w:rFonts w:ascii="Angsana New" w:hAnsi="Angsana New"/>
          <w:sz w:val="30"/>
          <w:szCs w:val="30"/>
          <w:cs/>
          <w:lang w:val="en-US" w:bidi="th-TH"/>
        </w:rPr>
        <w:t>มูลค่าสินทรัพย์สุทธิ</w:t>
      </w:r>
      <w:r w:rsidR="00710EAA" w:rsidRPr="00710EA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10EAA" w:rsidRPr="00710EAA">
        <w:rPr>
          <w:rFonts w:ascii="Angsana New" w:hAnsi="Angsana New"/>
          <w:sz w:val="30"/>
          <w:szCs w:val="30"/>
          <w:cs/>
          <w:lang w:val="en-US" w:bidi="th-TH"/>
        </w:rPr>
        <w:t>ณ วันที่รายงาน</w:t>
      </w:r>
    </w:p>
    <w:p w:rsidR="00954100" w:rsidRDefault="00710EAA" w:rsidP="004C5A93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</w:p>
    <w:p w:rsidR="00710EAA" w:rsidRPr="00710EAA" w:rsidRDefault="00710EAA" w:rsidP="004C5A93">
      <w:pPr>
        <w:pStyle w:val="block"/>
        <w:spacing w:after="0" w:line="240" w:lineRule="auto"/>
        <w:ind w:right="-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710EAA">
        <w:rPr>
          <w:rFonts w:ascii="Angsana New" w:hAnsi="Angsana New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:rsidR="00710EAA" w:rsidRPr="00985CCA" w:rsidRDefault="00710EAA" w:rsidP="004C5A93">
      <w:pPr>
        <w:pStyle w:val="block"/>
        <w:spacing w:after="0" w:line="240" w:lineRule="auto"/>
        <w:ind w:right="-7"/>
        <w:jc w:val="thaiDistribute"/>
        <w:rPr>
          <w:rFonts w:ascii="Angsana New" w:hAnsi="Angsana New" w:cs="Cordia New"/>
          <w:sz w:val="24"/>
          <w:szCs w:val="24"/>
          <w:lang w:val="en-US" w:bidi="th-TH"/>
        </w:rPr>
      </w:pPr>
    </w:p>
    <w:p w:rsidR="004C5A93" w:rsidRDefault="004C5A93" w:rsidP="004C5A93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  <w:r w:rsidRPr="00823DD0">
        <w:rPr>
          <w:rFonts w:ascii="Angsana New" w:hAnsi="Angsana New"/>
          <w:sz w:val="30"/>
          <w:szCs w:val="30"/>
          <w:cs/>
          <w:lang w:val="en-US" w:bidi="th-TH"/>
        </w:rPr>
        <w:t>เงินสดและรายการเทียบเท่าเงินสด เงินลงทุนชั่วคราว</w:t>
      </w:r>
      <w:r w:rsidR="00710EAA">
        <w:rPr>
          <w:rFonts w:ascii="Angsana New" w:hAnsi="Angsana New" w:hint="cs"/>
          <w:sz w:val="30"/>
          <w:szCs w:val="30"/>
          <w:cs/>
          <w:lang w:val="en-US" w:bidi="th-TH"/>
        </w:rPr>
        <w:t>ที่เป็น</w:t>
      </w:r>
      <w:r w:rsidRPr="00823DD0">
        <w:rPr>
          <w:rFonts w:ascii="Angsana New" w:hAnsi="Angsana New"/>
          <w:sz w:val="30"/>
          <w:szCs w:val="30"/>
          <w:cs/>
          <w:lang w:val="en-US" w:bidi="th-TH"/>
        </w:rPr>
        <w:t>เงินฝากระยะสั้นกับสถาบันการเงิน ลูกหนี้ เจ้าหนี้และ</w:t>
      </w:r>
      <w:r w:rsidRPr="00823DD0">
        <w:rPr>
          <w:rFonts w:ascii="Angsana New" w:hAnsi="Angsana New"/>
          <w:sz w:val="30"/>
          <w:szCs w:val="30"/>
          <w:lang w:val="en-US" w:bidi="th-TH"/>
        </w:rPr>
        <w:br/>
      </w:r>
      <w:r w:rsidRPr="00823DD0">
        <w:rPr>
          <w:rFonts w:ascii="Angsana New" w:hAnsi="Angsana New"/>
          <w:spacing w:val="2"/>
          <w:sz w:val="30"/>
          <w:szCs w:val="30"/>
          <w:cs/>
          <w:lang w:val="en-US" w:bidi="th-TH"/>
        </w:rPr>
        <w:t>เงินเบิกเกินบัญชี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:rsidR="004C5A93" w:rsidRPr="00985CCA" w:rsidRDefault="004C5A93" w:rsidP="004C5A93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3C682D" w:rsidRDefault="004C5A93" w:rsidP="00B20BF2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23DD0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  และหนี้สินตามสัญญาเช่าการเงิน  มีราคาตามบัญชีใกล้เคียงกับมูลค่ายุติธรรม เนื่องจากเครื่องมือทางการเงินเหล่านี้มีอัตราดอกเบี้ยใกล้เคียงกับอัตราดอกเบี้ยในตลาด</w:t>
      </w:r>
    </w:p>
    <w:p w:rsidR="00B80C6E" w:rsidRPr="002A7705" w:rsidRDefault="001A7495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2A7705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ภาระผูกพัน</w:t>
      </w:r>
      <w:r w:rsidR="00987CFE" w:rsidRPr="002A7705">
        <w:rPr>
          <w:rFonts w:ascii="Angsana New" w:hAnsi="Angsana New" w:cs="Angsana New"/>
          <w:sz w:val="30"/>
          <w:szCs w:val="30"/>
          <w:cs/>
          <w:lang w:val="th-TH"/>
        </w:rPr>
        <w:t>กับ</w:t>
      </w:r>
      <w:r w:rsidR="001A5BA0" w:rsidRPr="002A7705">
        <w:rPr>
          <w:rFonts w:ascii="Angsana New" w:hAnsi="Angsana New" w:cs="Angsana New"/>
          <w:sz w:val="30"/>
          <w:szCs w:val="30"/>
          <w:cs/>
          <w:lang w:val="th-TH"/>
        </w:rPr>
        <w:t>บุคคล</w:t>
      </w:r>
      <w:r w:rsidR="00987CFE" w:rsidRPr="002A7705">
        <w:rPr>
          <w:rFonts w:ascii="Angsana New" w:hAnsi="Angsana New" w:cs="Angsana New"/>
          <w:sz w:val="30"/>
          <w:szCs w:val="30"/>
          <w:cs/>
          <w:lang w:val="th-TH"/>
        </w:rPr>
        <w:t>หรือกิ</w:t>
      </w:r>
      <w:r w:rsidR="00B80C6E" w:rsidRPr="002A7705">
        <w:rPr>
          <w:rFonts w:ascii="Angsana New" w:hAnsi="Angsana New" w:cs="Angsana New"/>
          <w:sz w:val="30"/>
          <w:szCs w:val="30"/>
          <w:cs/>
          <w:lang w:val="th-TH"/>
        </w:rPr>
        <w:t>จการที่ไม่เกี่ยวข้องกัน</w:t>
      </w:r>
    </w:p>
    <w:p w:rsidR="005855D7" w:rsidRPr="002A7705" w:rsidRDefault="005855D7" w:rsidP="0096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8C5EDB" w:rsidRPr="002A7705" w:rsidTr="000547DA">
        <w:trPr>
          <w:cantSplit/>
          <w:tblHeader/>
          <w:jc w:val="right"/>
        </w:trPr>
        <w:tc>
          <w:tcPr>
            <w:tcW w:w="5515" w:type="dxa"/>
          </w:tcPr>
          <w:p w:rsidR="008C5EDB" w:rsidRPr="002A7705" w:rsidRDefault="008C5EDB" w:rsidP="008C5EDB">
            <w:pPr>
              <w:pStyle w:val="acctfourfigures"/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C5EDB" w:rsidRPr="002A7705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86314A" w:rsidRPr="002A7705" w:rsidTr="000547DA">
        <w:trPr>
          <w:cantSplit/>
          <w:jc w:val="right"/>
        </w:trPr>
        <w:tc>
          <w:tcPr>
            <w:tcW w:w="5515" w:type="dxa"/>
          </w:tcPr>
          <w:p w:rsidR="0086314A" w:rsidRPr="002A7705" w:rsidRDefault="0086314A" w:rsidP="000547DA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:rsidR="0086314A" w:rsidRPr="002A7705" w:rsidRDefault="0086314A" w:rsidP="000547D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86314A" w:rsidRPr="002A7705" w:rsidRDefault="0086314A" w:rsidP="000547DA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6314A" w:rsidRPr="002A7705" w:rsidTr="000547DA">
        <w:trPr>
          <w:cantSplit/>
          <w:jc w:val="right"/>
        </w:trPr>
        <w:tc>
          <w:tcPr>
            <w:tcW w:w="5515" w:type="dxa"/>
          </w:tcPr>
          <w:p w:rsidR="0086314A" w:rsidRPr="00B20BF2" w:rsidRDefault="0086314A" w:rsidP="0086314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0B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:rsidR="0086314A" w:rsidRPr="00B20BF2" w:rsidRDefault="0086314A" w:rsidP="0086314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6314A" w:rsidRPr="00B20BF2" w:rsidRDefault="0086314A" w:rsidP="0086314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6314A" w:rsidRPr="002A7705" w:rsidRDefault="0086314A" w:rsidP="0086314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86314A" w:rsidRPr="002A7705" w:rsidRDefault="0086314A" w:rsidP="0086314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C5EDB" w:rsidRPr="002A7705" w:rsidTr="00AE14BD">
        <w:trPr>
          <w:cantSplit/>
          <w:jc w:val="right"/>
        </w:trPr>
        <w:tc>
          <w:tcPr>
            <w:tcW w:w="5515" w:type="dxa"/>
          </w:tcPr>
          <w:p w:rsidR="008C5EDB" w:rsidRPr="00B20BF2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0BF2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:rsidR="008C5EDB" w:rsidRPr="00B20BF2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C5EDB" w:rsidRPr="00B20BF2" w:rsidRDefault="008550C1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0BF2">
              <w:rPr>
                <w:rFonts w:ascii="Angsana New" w:hAnsi="Angsana New"/>
                <w:sz w:val="30"/>
                <w:szCs w:val="30"/>
                <w:lang w:val="en-US" w:bidi="th-TH"/>
              </w:rPr>
              <w:t>3,859</w:t>
            </w:r>
          </w:p>
        </w:tc>
        <w:tc>
          <w:tcPr>
            <w:tcW w:w="270" w:type="dxa"/>
          </w:tcPr>
          <w:p w:rsidR="008C5EDB" w:rsidRPr="00C24933" w:rsidRDefault="008C5EDB" w:rsidP="008C5E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C24933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4933">
              <w:rPr>
                <w:rFonts w:ascii="Angsana New" w:hAnsi="Angsana New"/>
                <w:sz w:val="30"/>
                <w:szCs w:val="30"/>
                <w:lang w:val="en-US" w:bidi="th-TH"/>
              </w:rPr>
              <w:t>15,098</w:t>
            </w:r>
          </w:p>
        </w:tc>
      </w:tr>
      <w:tr w:rsidR="008550C1" w:rsidRPr="002A7705" w:rsidTr="00AE14BD">
        <w:trPr>
          <w:cantSplit/>
          <w:jc w:val="right"/>
        </w:trPr>
        <w:tc>
          <w:tcPr>
            <w:tcW w:w="5515" w:type="dxa"/>
          </w:tcPr>
          <w:p w:rsidR="008550C1" w:rsidRPr="00B20BF2" w:rsidRDefault="008550C1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0BF2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อุปกรณ์สำนักงานและโปรแกรมคอมพิวเตอร์</w:t>
            </w:r>
          </w:p>
        </w:tc>
        <w:tc>
          <w:tcPr>
            <w:tcW w:w="954" w:type="dxa"/>
          </w:tcPr>
          <w:p w:rsidR="008550C1" w:rsidRPr="00B20BF2" w:rsidRDefault="008550C1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550C1" w:rsidRPr="00B20BF2" w:rsidRDefault="008550C1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0BF2">
              <w:rPr>
                <w:rFonts w:ascii="Angsana New" w:hAnsi="Angsana New"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270" w:type="dxa"/>
          </w:tcPr>
          <w:p w:rsidR="008550C1" w:rsidRPr="00C24933" w:rsidRDefault="008550C1" w:rsidP="008C5E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50C1" w:rsidRPr="00C24933" w:rsidRDefault="008550C1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4933">
              <w:rPr>
                <w:rFonts w:ascii="Angsana New" w:hAnsi="Angsana New"/>
                <w:sz w:val="30"/>
                <w:szCs w:val="30"/>
                <w:lang w:val="en-US" w:bidi="th-TH"/>
              </w:rPr>
              <w:t>1,431</w:t>
            </w:r>
          </w:p>
        </w:tc>
      </w:tr>
      <w:tr w:rsidR="008C5EDB" w:rsidRPr="002A7705" w:rsidTr="00135E1A">
        <w:trPr>
          <w:cantSplit/>
          <w:jc w:val="right"/>
        </w:trPr>
        <w:tc>
          <w:tcPr>
            <w:tcW w:w="5515" w:type="dxa"/>
          </w:tcPr>
          <w:p w:rsidR="008C5EDB" w:rsidRPr="00B20BF2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0BF2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54" w:type="dxa"/>
          </w:tcPr>
          <w:p w:rsidR="008C5EDB" w:rsidRPr="00B20BF2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C5EDB" w:rsidRPr="00B20BF2" w:rsidRDefault="008550C1" w:rsidP="008550C1">
            <w:pPr>
              <w:pStyle w:val="acctfourfigures"/>
              <w:tabs>
                <w:tab w:val="clear" w:pos="765"/>
                <w:tab w:val="left" w:pos="828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0BF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  -</w:t>
            </w:r>
          </w:p>
        </w:tc>
        <w:tc>
          <w:tcPr>
            <w:tcW w:w="270" w:type="dxa"/>
          </w:tcPr>
          <w:p w:rsidR="008C5EDB" w:rsidRPr="00C24933" w:rsidRDefault="008C5EDB" w:rsidP="008C5E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C24933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4933">
              <w:rPr>
                <w:rFonts w:ascii="Angsana New" w:hAnsi="Angsana New"/>
                <w:sz w:val="30"/>
                <w:szCs w:val="30"/>
                <w:lang w:val="en-US" w:bidi="th-TH"/>
              </w:rPr>
              <w:t>2,889</w:t>
            </w:r>
          </w:p>
        </w:tc>
      </w:tr>
      <w:tr w:rsidR="008C5EDB" w:rsidRPr="002A7705" w:rsidTr="00135E1A">
        <w:trPr>
          <w:cantSplit/>
          <w:jc w:val="right"/>
        </w:trPr>
        <w:tc>
          <w:tcPr>
            <w:tcW w:w="5515" w:type="dxa"/>
          </w:tcPr>
          <w:p w:rsidR="008C5EDB" w:rsidRPr="00B20BF2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0BF2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54" w:type="dxa"/>
          </w:tcPr>
          <w:p w:rsidR="008C5EDB" w:rsidRPr="00B20BF2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C5EDB" w:rsidRPr="00B20BF2" w:rsidRDefault="008550C1" w:rsidP="008550C1">
            <w:pPr>
              <w:pStyle w:val="acctfourfigures"/>
              <w:tabs>
                <w:tab w:val="clear" w:pos="765"/>
                <w:tab w:val="left" w:pos="8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BF2">
              <w:rPr>
                <w:rFonts w:ascii="Angsana New" w:hAnsi="Angsana New"/>
                <w:sz w:val="30"/>
                <w:szCs w:val="30"/>
                <w:lang w:bidi="th-TH"/>
              </w:rPr>
              <w:t xml:space="preserve">               -</w:t>
            </w:r>
          </w:p>
        </w:tc>
        <w:tc>
          <w:tcPr>
            <w:tcW w:w="270" w:type="dxa"/>
          </w:tcPr>
          <w:p w:rsidR="008C5EDB" w:rsidRPr="00C24933" w:rsidRDefault="008C5EDB" w:rsidP="008C5E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C24933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4933">
              <w:rPr>
                <w:rFonts w:ascii="Angsana New" w:hAnsi="Angsana New"/>
                <w:sz w:val="30"/>
                <w:szCs w:val="30"/>
                <w:lang w:bidi="th-TH"/>
              </w:rPr>
              <w:t>2,741</w:t>
            </w:r>
          </w:p>
        </w:tc>
      </w:tr>
      <w:tr w:rsidR="008C5EDB" w:rsidRPr="002A7705" w:rsidTr="00135E1A">
        <w:trPr>
          <w:cantSplit/>
          <w:jc w:val="right"/>
        </w:trPr>
        <w:tc>
          <w:tcPr>
            <w:tcW w:w="5515" w:type="dxa"/>
          </w:tcPr>
          <w:p w:rsidR="008C5EDB" w:rsidRPr="00B20BF2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0B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:rsidR="008C5EDB" w:rsidRPr="00B20BF2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5EDB" w:rsidRPr="00B20BF2" w:rsidRDefault="008550C1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20BF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4,837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22,159</w:t>
            </w:r>
          </w:p>
        </w:tc>
      </w:tr>
      <w:tr w:rsidR="008C5EDB" w:rsidRPr="002A7705" w:rsidTr="000547DA">
        <w:trPr>
          <w:cantSplit/>
          <w:jc w:val="right"/>
        </w:trPr>
        <w:tc>
          <w:tcPr>
            <w:tcW w:w="5515" w:type="dxa"/>
          </w:tcPr>
          <w:p w:rsidR="008C5EDB" w:rsidRPr="002A7705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C5EDB" w:rsidRPr="002A7705" w:rsidTr="000547DA">
        <w:trPr>
          <w:cantSplit/>
          <w:jc w:val="right"/>
        </w:trPr>
        <w:tc>
          <w:tcPr>
            <w:tcW w:w="5515" w:type="dxa"/>
          </w:tcPr>
          <w:p w:rsidR="008C5EDB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47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</w:p>
          <w:p w:rsidR="008C5EDB" w:rsidRPr="002A7705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847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954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C5EDB" w:rsidRPr="002A7705" w:rsidTr="0018420A">
        <w:trPr>
          <w:cantSplit/>
          <w:jc w:val="right"/>
        </w:trPr>
        <w:tc>
          <w:tcPr>
            <w:tcW w:w="5515" w:type="dxa"/>
          </w:tcPr>
          <w:p w:rsidR="008C5EDB" w:rsidRPr="002A7705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204CDD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="00204CD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54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C5EDB" w:rsidRPr="002A7705" w:rsidRDefault="00375A6D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9,201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5,410</w:t>
            </w:r>
          </w:p>
        </w:tc>
      </w:tr>
      <w:tr w:rsidR="008C5EDB" w:rsidRPr="002A7705" w:rsidTr="0018420A">
        <w:trPr>
          <w:cantSplit/>
          <w:jc w:val="right"/>
        </w:trPr>
        <w:tc>
          <w:tcPr>
            <w:tcW w:w="5515" w:type="dxa"/>
          </w:tcPr>
          <w:p w:rsidR="008C5EDB" w:rsidRPr="002A7705" w:rsidRDefault="00204CDD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– 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54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C5EDB" w:rsidRPr="002A7705" w:rsidRDefault="00375A6D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15,521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9,425</w:t>
            </w:r>
          </w:p>
        </w:tc>
      </w:tr>
      <w:tr w:rsidR="008C5EDB" w:rsidRPr="002A7705" w:rsidTr="0018420A">
        <w:trPr>
          <w:cantSplit/>
          <w:jc w:val="right"/>
        </w:trPr>
        <w:tc>
          <w:tcPr>
            <w:tcW w:w="5515" w:type="dxa"/>
          </w:tcPr>
          <w:p w:rsidR="008C5EDB" w:rsidRPr="002A7705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หลังจา</w:t>
            </w:r>
            <w:r w:rsidR="00204CDD">
              <w:rPr>
                <w:rFonts w:ascii="Angsana New" w:hAnsi="Angsana New" w:hint="cs"/>
                <w:sz w:val="30"/>
                <w:szCs w:val="30"/>
                <w:cs/>
              </w:rPr>
              <w:t xml:space="preserve">ก </w:t>
            </w:r>
            <w:r w:rsidR="00204CDD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204CD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54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C5EDB" w:rsidRPr="002A7705" w:rsidRDefault="00375A6D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7,168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8,547</w:t>
            </w:r>
          </w:p>
        </w:tc>
      </w:tr>
      <w:tr w:rsidR="008C5EDB" w:rsidRPr="002A7705" w:rsidTr="0018420A">
        <w:trPr>
          <w:cantSplit/>
          <w:jc w:val="right"/>
        </w:trPr>
        <w:tc>
          <w:tcPr>
            <w:tcW w:w="5515" w:type="dxa"/>
          </w:tcPr>
          <w:p w:rsidR="008C5EDB" w:rsidRPr="002A7705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5EDB" w:rsidRPr="002A7705" w:rsidRDefault="00375A6D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31,890</w:t>
            </w:r>
          </w:p>
        </w:tc>
        <w:tc>
          <w:tcPr>
            <w:tcW w:w="270" w:type="dxa"/>
          </w:tcPr>
          <w:p w:rsidR="008C5EDB" w:rsidRPr="002A7705" w:rsidRDefault="008C5EDB" w:rsidP="008C5ED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23,382</w:t>
            </w:r>
          </w:p>
        </w:tc>
      </w:tr>
      <w:tr w:rsidR="008C5EDB" w:rsidRPr="002A7705" w:rsidTr="000547DA">
        <w:trPr>
          <w:cantSplit/>
          <w:jc w:val="right"/>
        </w:trPr>
        <w:tc>
          <w:tcPr>
            <w:tcW w:w="5515" w:type="dxa"/>
          </w:tcPr>
          <w:p w:rsidR="008C5EDB" w:rsidRPr="00985CCA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5EDB" w:rsidRPr="002A7705" w:rsidRDefault="008C5EDB" w:rsidP="008C5E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20BF2" w:rsidRPr="002A7705" w:rsidTr="000231AC">
        <w:trPr>
          <w:cantSplit/>
          <w:jc w:val="right"/>
        </w:trPr>
        <w:tc>
          <w:tcPr>
            <w:tcW w:w="5515" w:type="dxa"/>
          </w:tcPr>
          <w:p w:rsidR="00B20BF2" w:rsidRPr="002A7705" w:rsidRDefault="00B20BF2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:rsidR="00B20BF2" w:rsidRPr="002A7705" w:rsidRDefault="00B20BF2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B20BF2" w:rsidRPr="002A7705" w:rsidRDefault="00B20BF2" w:rsidP="00B20BF2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A77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C5EDB" w:rsidRPr="002A7705" w:rsidTr="000547DA">
        <w:trPr>
          <w:cantSplit/>
          <w:jc w:val="right"/>
        </w:trPr>
        <w:tc>
          <w:tcPr>
            <w:tcW w:w="5515" w:type="dxa"/>
          </w:tcPr>
          <w:p w:rsidR="008C5EDB" w:rsidRPr="002A7705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5EDB" w:rsidRPr="002A7705" w:rsidRDefault="008C5EDB" w:rsidP="008C5E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C5EDB" w:rsidRPr="002A7705" w:rsidTr="0018420A">
        <w:trPr>
          <w:cantSplit/>
          <w:jc w:val="right"/>
        </w:trPr>
        <w:tc>
          <w:tcPr>
            <w:tcW w:w="5515" w:type="dxa"/>
          </w:tcPr>
          <w:p w:rsidR="008C5EDB" w:rsidRPr="002A7705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8C5EDB" w:rsidRPr="00FC5FE9" w:rsidRDefault="0023061E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3,058</w:t>
            </w:r>
          </w:p>
        </w:tc>
        <w:tc>
          <w:tcPr>
            <w:tcW w:w="270" w:type="dxa"/>
          </w:tcPr>
          <w:p w:rsidR="008C5EDB" w:rsidRPr="00FC5FE9" w:rsidRDefault="008C5EDB" w:rsidP="008C5E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5EDB" w:rsidRPr="00FC5FE9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5FE9">
              <w:rPr>
                <w:rFonts w:ascii="Angsana New" w:hAnsi="Angsana New"/>
                <w:sz w:val="30"/>
                <w:szCs w:val="30"/>
                <w:lang w:val="en-US" w:bidi="th-TH"/>
              </w:rPr>
              <w:t>2,5</w:t>
            </w:r>
            <w:r w:rsidR="00FC5FE9" w:rsidRPr="00FC5FE9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</w:tr>
      <w:tr w:rsidR="008C5EDB" w:rsidRPr="002A7705" w:rsidTr="0018420A">
        <w:trPr>
          <w:cantSplit/>
          <w:jc w:val="right"/>
        </w:trPr>
        <w:tc>
          <w:tcPr>
            <w:tcW w:w="5515" w:type="dxa"/>
          </w:tcPr>
          <w:p w:rsidR="008C5EDB" w:rsidRPr="002A7705" w:rsidRDefault="008C5EDB" w:rsidP="008C5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:rsidR="008C5EDB" w:rsidRPr="002A7705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5EDB" w:rsidRPr="00FC5FE9" w:rsidRDefault="0023061E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3,058</w:t>
            </w:r>
          </w:p>
        </w:tc>
        <w:tc>
          <w:tcPr>
            <w:tcW w:w="270" w:type="dxa"/>
          </w:tcPr>
          <w:p w:rsidR="008C5EDB" w:rsidRPr="00FC5FE9" w:rsidRDefault="008C5EDB" w:rsidP="008C5ED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C5EDB" w:rsidRPr="00FC5FE9" w:rsidRDefault="008C5EDB" w:rsidP="008C5ED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C5F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</w:t>
            </w:r>
            <w:r w:rsidR="00FC5FE9" w:rsidRPr="00FC5F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</w:tbl>
    <w:p w:rsidR="00730295" w:rsidRDefault="00730295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319F3" w:rsidRPr="002A7705" w:rsidRDefault="00E319F3" w:rsidP="00E31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บริษัทมีสัญญาเช่าดำเนินงานหลายฉบับครอบคลุมถึงการเช่ายานพาหนะ สำนักงานและที่ดินโดยมีระยะเวลาเช่า  ต่าง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>ๆ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 xml:space="preserve">กันจนถึงปี </w:t>
      </w:r>
      <w:r>
        <w:rPr>
          <w:rFonts w:ascii="Angsana New" w:hAnsi="Angsana New"/>
          <w:sz w:val="30"/>
          <w:szCs w:val="30"/>
        </w:rPr>
        <w:t>256</w:t>
      </w:r>
      <w:r w:rsidR="00DA460B">
        <w:rPr>
          <w:rFonts w:ascii="Angsana New" w:hAnsi="Angsana New"/>
          <w:sz w:val="30"/>
          <w:szCs w:val="30"/>
        </w:rPr>
        <w:t>6</w:t>
      </w:r>
      <w:r w:rsidRPr="002A7705">
        <w:rPr>
          <w:rFonts w:ascii="Angsana New" w:hAnsi="Angsana New"/>
          <w:sz w:val="30"/>
          <w:szCs w:val="30"/>
        </w:rPr>
        <w:t xml:space="preserve"> </w:t>
      </w:r>
      <w:r w:rsidRPr="002A7705">
        <w:rPr>
          <w:rFonts w:ascii="Angsana New" w:hAnsi="Angsana New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256</w:t>
      </w:r>
      <w:r w:rsidR="00DA460B">
        <w:rPr>
          <w:rFonts w:ascii="Angsana New" w:hAnsi="Angsana New"/>
          <w:sz w:val="30"/>
          <w:szCs w:val="30"/>
        </w:rPr>
        <w:t>5</w:t>
      </w:r>
      <w:r w:rsidRPr="002A7705">
        <w:rPr>
          <w:rFonts w:ascii="Angsana New" w:hAnsi="Angsana New"/>
          <w:sz w:val="30"/>
          <w:szCs w:val="30"/>
          <w:cs/>
        </w:rPr>
        <w:t xml:space="preserve"> และปี </w:t>
      </w:r>
      <w:r w:rsidRPr="002A7705">
        <w:rPr>
          <w:rFonts w:ascii="Angsana New" w:hAnsi="Angsana New"/>
          <w:sz w:val="30"/>
          <w:szCs w:val="30"/>
        </w:rPr>
        <w:t xml:space="preserve">2573 </w:t>
      </w:r>
      <w:r w:rsidRPr="002A7705">
        <w:rPr>
          <w:rFonts w:ascii="Angsana New" w:hAnsi="Angsana New"/>
          <w:sz w:val="30"/>
          <w:szCs w:val="30"/>
          <w:cs/>
        </w:rPr>
        <w:t>ตามลำดับ</w:t>
      </w:r>
      <w:r w:rsidRPr="002A7705">
        <w:rPr>
          <w:rFonts w:ascii="Angsana New" w:hAnsi="Angsana New"/>
          <w:sz w:val="30"/>
          <w:szCs w:val="30"/>
        </w:rPr>
        <w:t xml:space="preserve"> </w:t>
      </w:r>
    </w:p>
    <w:p w:rsidR="00B20BF2" w:rsidRDefault="00B20BF2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85CCA" w:rsidRDefault="0098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806838" w:rsidRPr="002A7705" w:rsidRDefault="00806838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770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สัญญาสำคัญที่ทำกับบุคคลหรือกิจการที่ไม่เกี่ยวข้องกัน</w:t>
      </w:r>
    </w:p>
    <w:p w:rsidR="00806838" w:rsidRPr="002A7705" w:rsidRDefault="00806838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06838" w:rsidRPr="002A7705" w:rsidRDefault="00806838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สัญญาซื้อวัตถุดิบ พืชสวน พืชไร่</w:t>
      </w:r>
    </w:p>
    <w:p w:rsidR="00806838" w:rsidRPr="002A7705" w:rsidRDefault="00806838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06838" w:rsidRPr="002A7705" w:rsidRDefault="0065674B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บริษัท</w:t>
      </w:r>
      <w:r w:rsidR="00040996" w:rsidRPr="002A7705">
        <w:rPr>
          <w:rFonts w:ascii="Angsana New" w:hAnsi="Angsana New"/>
          <w:sz w:val="30"/>
          <w:szCs w:val="30"/>
          <w:cs/>
        </w:rPr>
        <w:t>มีสัญญา</w:t>
      </w:r>
      <w:r w:rsidRPr="002A7705">
        <w:rPr>
          <w:rFonts w:ascii="Angsana New" w:hAnsi="Angsana New"/>
          <w:sz w:val="30"/>
          <w:szCs w:val="30"/>
          <w:cs/>
        </w:rPr>
        <w:t xml:space="preserve">ซื้อวัถตุดิบ </w:t>
      </w:r>
      <w:r w:rsidR="00806838" w:rsidRPr="002A7705">
        <w:rPr>
          <w:rFonts w:ascii="Angsana New" w:hAnsi="Angsana New"/>
          <w:sz w:val="30"/>
          <w:szCs w:val="30"/>
          <w:cs/>
        </w:rPr>
        <w:t>พืชสวน พืชไร่</w:t>
      </w:r>
      <w:r w:rsidR="00E56377" w:rsidRPr="002A7705">
        <w:rPr>
          <w:rFonts w:ascii="Angsana New" w:hAnsi="Angsana New"/>
          <w:sz w:val="30"/>
          <w:szCs w:val="30"/>
          <w:cs/>
        </w:rPr>
        <w:t xml:space="preserve"> หลายฉบับ</w:t>
      </w:r>
      <w:r w:rsidR="00806838" w:rsidRPr="002A7705">
        <w:rPr>
          <w:rFonts w:ascii="Angsana New" w:hAnsi="Angsana New"/>
          <w:sz w:val="30"/>
          <w:szCs w:val="30"/>
          <w:cs/>
        </w:rPr>
        <w:t>กับ</w:t>
      </w:r>
      <w:r w:rsidR="00040996" w:rsidRPr="002A7705">
        <w:rPr>
          <w:rFonts w:ascii="Angsana New" w:hAnsi="Angsana New"/>
          <w:sz w:val="30"/>
          <w:szCs w:val="30"/>
          <w:cs/>
        </w:rPr>
        <w:t>ทั้ง</w:t>
      </w:r>
      <w:r w:rsidR="00806838" w:rsidRPr="002A7705">
        <w:rPr>
          <w:rFonts w:ascii="Angsana New" w:hAnsi="Angsana New"/>
          <w:sz w:val="30"/>
          <w:szCs w:val="30"/>
          <w:cs/>
        </w:rPr>
        <w:t>บุคคลและกับบริษัทในประเทศ</w:t>
      </w:r>
      <w:r w:rsidR="00833743" w:rsidRPr="002A7705">
        <w:rPr>
          <w:rFonts w:ascii="Angsana New" w:hAnsi="Angsana New"/>
          <w:sz w:val="30"/>
          <w:szCs w:val="30"/>
          <w:cs/>
        </w:rPr>
        <w:t>ไทย</w:t>
      </w:r>
      <w:r w:rsidR="00806838" w:rsidRPr="002A7705">
        <w:rPr>
          <w:rFonts w:ascii="Angsana New" w:hAnsi="Angsana New"/>
          <w:sz w:val="30"/>
          <w:szCs w:val="30"/>
          <w:cs/>
        </w:rPr>
        <w:t xml:space="preserve"> ภายใต้เงื่อนไขของสัญญา บริษัทตกลงที่จะซื้อวัตถุดิบ</w:t>
      </w:r>
      <w:r w:rsidR="002122C7" w:rsidRPr="002A7705">
        <w:rPr>
          <w:rFonts w:ascii="Angsana New" w:hAnsi="Angsana New"/>
          <w:sz w:val="30"/>
          <w:szCs w:val="30"/>
          <w:cs/>
        </w:rPr>
        <w:t xml:space="preserve"> พืชสวน พืชไร่ ตามปริมาณที่บริษัทกำหนดในแต่ละครั้งและตามราคาที่ระบุไว้</w:t>
      </w:r>
      <w:r w:rsidR="002122C7" w:rsidRPr="00C81B6C">
        <w:rPr>
          <w:rFonts w:ascii="Angsana New" w:hAnsi="Angsana New"/>
          <w:spacing w:val="-2"/>
          <w:sz w:val="30"/>
          <w:szCs w:val="30"/>
          <w:cs/>
        </w:rPr>
        <w:t xml:space="preserve">ในสัญญา สัญญาหลายฉบับดังกล่าวมีผลบังคับใช้เป็นระยะเวลา </w:t>
      </w:r>
      <w:r w:rsidR="002122C7" w:rsidRPr="00C81B6C">
        <w:rPr>
          <w:rFonts w:ascii="Angsana New" w:hAnsi="Angsana New"/>
          <w:spacing w:val="-2"/>
          <w:sz w:val="30"/>
          <w:szCs w:val="30"/>
        </w:rPr>
        <w:t xml:space="preserve">1 </w:t>
      </w:r>
      <w:r w:rsidR="002122C7" w:rsidRPr="00C81B6C">
        <w:rPr>
          <w:rFonts w:ascii="Angsana New" w:hAnsi="Angsana New"/>
          <w:spacing w:val="-2"/>
          <w:sz w:val="30"/>
          <w:szCs w:val="30"/>
          <w:cs/>
        </w:rPr>
        <w:t>ปี</w:t>
      </w:r>
      <w:r w:rsidR="00671C76" w:rsidRPr="00C81B6C">
        <w:rPr>
          <w:rFonts w:ascii="Angsana New" w:hAnsi="Angsana New"/>
          <w:spacing w:val="-2"/>
          <w:sz w:val="30"/>
          <w:szCs w:val="30"/>
        </w:rPr>
        <w:t xml:space="preserve"> </w:t>
      </w:r>
      <w:r w:rsidR="00040996" w:rsidRPr="00C81B6C">
        <w:rPr>
          <w:rFonts w:ascii="Angsana New" w:hAnsi="Angsana New"/>
          <w:spacing w:val="-2"/>
          <w:sz w:val="30"/>
          <w:szCs w:val="30"/>
          <w:cs/>
        </w:rPr>
        <w:t>นับแต่วันทำสัญญา</w:t>
      </w:r>
      <w:r w:rsidR="002122C7" w:rsidRPr="00C81B6C">
        <w:rPr>
          <w:rFonts w:ascii="Angsana New" w:hAnsi="Angsana New"/>
          <w:spacing w:val="-2"/>
          <w:sz w:val="30"/>
          <w:szCs w:val="30"/>
          <w:cs/>
        </w:rPr>
        <w:t>และสามารถต่ออายุสัญญาได้</w:t>
      </w:r>
      <w:r w:rsidR="002122C7" w:rsidRPr="002A7705">
        <w:rPr>
          <w:rFonts w:ascii="Angsana New" w:hAnsi="Angsana New"/>
          <w:sz w:val="30"/>
          <w:szCs w:val="30"/>
          <w:cs/>
        </w:rPr>
        <w:t>เมื่อสิ้นสุดสัญญา</w:t>
      </w:r>
      <w:r w:rsidR="00A447C5" w:rsidRPr="002A7705">
        <w:rPr>
          <w:rFonts w:ascii="Angsana New" w:hAnsi="Angsana New"/>
          <w:sz w:val="30"/>
          <w:szCs w:val="30"/>
          <w:cs/>
        </w:rPr>
        <w:t>ตามข้อตกลงของแต่ละฝ่าย</w:t>
      </w:r>
    </w:p>
    <w:p w:rsidR="004A7A20" w:rsidRDefault="004A7A20" w:rsidP="004A7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122C7" w:rsidRPr="002A7705" w:rsidRDefault="004A7A20" w:rsidP="004A7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2122C7" w:rsidRPr="002A7705">
        <w:rPr>
          <w:rFonts w:ascii="Angsana New" w:hAnsi="Angsana New"/>
          <w:i/>
          <w:iCs/>
          <w:sz w:val="30"/>
          <w:szCs w:val="30"/>
          <w:cs/>
        </w:rPr>
        <w:t xml:space="preserve">สัญญาแต่งตั้งผู้จัดจำหน่ายสินค้า </w:t>
      </w:r>
    </w:p>
    <w:p w:rsidR="002122C7" w:rsidRPr="002A7705" w:rsidRDefault="002122C7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447C5" w:rsidRPr="002A7705" w:rsidRDefault="00A447C5" w:rsidP="00A44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A7705">
        <w:rPr>
          <w:rFonts w:ascii="Angsana New" w:hAnsi="Angsana New"/>
          <w:sz w:val="30"/>
          <w:szCs w:val="30"/>
        </w:rPr>
        <w:t xml:space="preserve">1 </w:t>
      </w:r>
      <w:r w:rsidRPr="002A7705">
        <w:rPr>
          <w:rFonts w:ascii="Angsana New" w:hAnsi="Angsana New"/>
          <w:sz w:val="30"/>
          <w:szCs w:val="30"/>
          <w:cs/>
        </w:rPr>
        <w:t xml:space="preserve">มกราคม </w:t>
      </w:r>
      <w:r w:rsidRPr="002A7705">
        <w:rPr>
          <w:rFonts w:ascii="Angsana New" w:hAnsi="Angsana New"/>
          <w:sz w:val="30"/>
          <w:szCs w:val="30"/>
        </w:rPr>
        <w:t xml:space="preserve">2553 </w:t>
      </w:r>
      <w:r w:rsidRPr="002A7705">
        <w:rPr>
          <w:rFonts w:ascii="Angsana New" w:hAnsi="Angsana New"/>
          <w:sz w:val="30"/>
          <w:szCs w:val="30"/>
          <w:cs/>
        </w:rPr>
        <w:t xml:space="preserve">บริษัทได้ทำสัญญาแต่งตั้งผู้จัดจำหน่ายสินค้ากับบริษัทต่างประเทศแห่งหนึ่ง โดยบริษัทตกลงให้บริษัทต่างประเทศนั้นเป็นผู้จัดจำหน่ายสินค้าให้กับบริษัทภายในเขตประเทศที่กำหนดไว้ ภายใต้เงื่อนไขของสัญญา </w:t>
      </w:r>
      <w:r w:rsidRPr="002A7705">
        <w:rPr>
          <w:rFonts w:ascii="Angsana New" w:hAnsi="Angsana New"/>
          <w:spacing w:val="-2"/>
          <w:sz w:val="30"/>
          <w:szCs w:val="30"/>
          <w:cs/>
        </w:rPr>
        <w:t xml:space="preserve">บริษัทตกลงที่จะขายสินค้าให้แก่ผู้จัดจำหน่ายสินค้าตามราคาที่บริษัทกำหนด </w:t>
      </w:r>
      <w:r w:rsidRPr="002A7705">
        <w:rPr>
          <w:rFonts w:ascii="Angsana New" w:hAnsi="Angsana New"/>
          <w:sz w:val="30"/>
          <w:szCs w:val="30"/>
          <w:cs/>
        </w:rPr>
        <w:t xml:space="preserve">สัญญาฉบับนี้มีผลบังคับใช้ตั้งแต่วันที่ </w:t>
      </w:r>
      <w:r w:rsidRPr="002A7705">
        <w:rPr>
          <w:rFonts w:ascii="Angsana New" w:hAnsi="Angsana New"/>
          <w:sz w:val="30"/>
          <w:szCs w:val="30"/>
        </w:rPr>
        <w:t xml:space="preserve">1 </w:t>
      </w:r>
      <w:r w:rsidRPr="002A7705">
        <w:rPr>
          <w:rFonts w:ascii="Angsana New" w:hAnsi="Angsana New"/>
          <w:sz w:val="30"/>
          <w:szCs w:val="30"/>
          <w:cs/>
        </w:rPr>
        <w:t xml:space="preserve">มกราคม </w:t>
      </w:r>
      <w:r w:rsidRPr="002A7705">
        <w:rPr>
          <w:rFonts w:ascii="Angsana New" w:hAnsi="Angsana New"/>
          <w:sz w:val="30"/>
          <w:szCs w:val="30"/>
        </w:rPr>
        <w:t xml:space="preserve">2553 </w:t>
      </w:r>
      <w:r w:rsidRPr="002A7705">
        <w:rPr>
          <w:rFonts w:ascii="Angsana New" w:hAnsi="Angsana New"/>
          <w:sz w:val="30"/>
          <w:szCs w:val="30"/>
          <w:cs/>
        </w:rPr>
        <w:t>และ</w:t>
      </w:r>
      <w:r w:rsidRPr="002A7705">
        <w:rPr>
          <w:rFonts w:ascii="Angsana New" w:eastAsia="Batang" w:hAnsi="Angsana New"/>
          <w:sz w:val="30"/>
          <w:szCs w:val="30"/>
          <w:cs/>
          <w:lang w:eastAsia="ko-KR"/>
        </w:rPr>
        <w:t xml:space="preserve">มีผลบังคับใช้เป็นเวลา </w:t>
      </w:r>
      <w:r w:rsidRPr="002A7705">
        <w:rPr>
          <w:rFonts w:ascii="Angsana New" w:eastAsia="Batang" w:hAnsi="Angsana New"/>
          <w:sz w:val="30"/>
          <w:szCs w:val="30"/>
          <w:lang w:eastAsia="ko-KR"/>
        </w:rPr>
        <w:t xml:space="preserve">3 </w:t>
      </w:r>
      <w:r w:rsidRPr="002A7705">
        <w:rPr>
          <w:rFonts w:ascii="Angsana New" w:eastAsia="Batang" w:hAnsi="Angsana New"/>
          <w:sz w:val="30"/>
          <w:szCs w:val="30"/>
          <w:cs/>
          <w:lang w:eastAsia="ko-KR"/>
        </w:rPr>
        <w:t xml:space="preserve">ปี </w:t>
      </w:r>
      <w:r w:rsidRPr="002A7705">
        <w:rPr>
          <w:rFonts w:ascii="Angsana New" w:eastAsia="Batang" w:hAnsi="Angsana New"/>
          <w:spacing w:val="-6"/>
          <w:sz w:val="30"/>
          <w:szCs w:val="30"/>
          <w:cs/>
          <w:lang w:eastAsia="ko-KR"/>
        </w:rPr>
        <w:t xml:space="preserve">นับจากวันที่เริ่มต้นสัญญาและต่ออายุโดยอัตโนมัติเป็นเวลา </w:t>
      </w:r>
      <w:r w:rsidRPr="002A7705">
        <w:rPr>
          <w:rFonts w:ascii="Angsana New" w:eastAsia="Batang" w:hAnsi="Angsana New"/>
          <w:spacing w:val="-6"/>
          <w:sz w:val="30"/>
          <w:szCs w:val="30"/>
          <w:lang w:eastAsia="ko-KR"/>
        </w:rPr>
        <w:t xml:space="preserve">1 </w:t>
      </w:r>
      <w:r w:rsidRPr="002A7705">
        <w:rPr>
          <w:rFonts w:ascii="Angsana New" w:eastAsia="Batang" w:hAnsi="Angsana New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 หากไม่มีฝ่ายใดแจ้งการขอเลิกสัญญาดังกล่าวเป็นลายลักษณ์</w:t>
      </w:r>
      <w:r w:rsidRPr="002A7705">
        <w:rPr>
          <w:rFonts w:ascii="Angsana New" w:eastAsia="Batang" w:hAnsi="Angsana New"/>
          <w:sz w:val="30"/>
          <w:szCs w:val="30"/>
          <w:cs/>
          <w:lang w:eastAsia="ko-KR"/>
        </w:rPr>
        <w:t xml:space="preserve">อักษรแก่อีกฝ่ายหนึ่งให้ทราบล่วงหน้าเป็นระยะเวลาไม่น้อยกว่า </w:t>
      </w:r>
      <w:r w:rsidRPr="002A7705">
        <w:rPr>
          <w:rFonts w:ascii="Angsana New" w:eastAsia="Batang" w:hAnsi="Angsana New"/>
          <w:sz w:val="30"/>
          <w:szCs w:val="30"/>
          <w:lang w:eastAsia="ko-KR"/>
        </w:rPr>
        <w:t xml:space="preserve">6 </w:t>
      </w:r>
      <w:r w:rsidRPr="002A7705">
        <w:rPr>
          <w:rFonts w:ascii="Angsana New" w:eastAsia="Batang" w:hAnsi="Angsana New"/>
          <w:sz w:val="30"/>
          <w:szCs w:val="30"/>
          <w:cs/>
          <w:lang w:eastAsia="ko-KR"/>
        </w:rPr>
        <w:t>เดือน</w:t>
      </w:r>
      <w:r w:rsidRPr="002A7705">
        <w:rPr>
          <w:rFonts w:ascii="Angsana New" w:hAnsi="Angsana New"/>
          <w:sz w:val="30"/>
          <w:szCs w:val="30"/>
          <w:cs/>
        </w:rPr>
        <w:t>ก่อนวันสิ้นสุดสัญญา</w:t>
      </w:r>
    </w:p>
    <w:p w:rsidR="007A12E9" w:rsidRPr="002A7705" w:rsidRDefault="007A12E9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A12E9" w:rsidRPr="002A7705" w:rsidRDefault="007A12E9" w:rsidP="007A1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t>สัญญาแต่งตั้งตัวแทน</w:t>
      </w:r>
    </w:p>
    <w:p w:rsidR="007A12E9" w:rsidRPr="002D5047" w:rsidRDefault="007A12E9" w:rsidP="007A1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A447C5" w:rsidRPr="002A7705" w:rsidRDefault="00A447C5" w:rsidP="00A44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บริษัทมีสัญญาแต่งตั้งตัวแทนกับบริษัทในต่างประเทศต่างๆ หลายแห่ง ให้เป็นตัวแทนของบริษัทในการติดต่อและประสานงานรวมถึงแผนการโฆษณาและส่งเสริมการขาย และการให้บริการสนับสนุนต่างๆ แก่ลูกค้าของบริษัท  เพื่อรักษาระดับการสั่งซื้อของลูกค้ารายเดิมและเพิ่มโอกาสในการเพิ่มยอดขายให้กับทางบริษัท ภายใต้เงื่อนไขของสัญญา บริษัทตกลงที่จะจ่ายค่าบริการดังกล่าวตามอัตราที่กำหนดในสัญญา สัญญาหลายฉบับเหล่านี้มีผลบังคับใช้ถึงวันที่ </w:t>
      </w:r>
      <w:r w:rsidRPr="002A7705">
        <w:rPr>
          <w:rFonts w:ascii="Angsana New" w:hAnsi="Angsana New"/>
          <w:sz w:val="30"/>
          <w:szCs w:val="30"/>
        </w:rPr>
        <w:t xml:space="preserve">31 </w:t>
      </w:r>
      <w:r w:rsidRPr="002A770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A7705">
        <w:rPr>
          <w:rFonts w:ascii="Angsana New" w:hAnsi="Angsana New"/>
          <w:sz w:val="30"/>
          <w:szCs w:val="30"/>
        </w:rPr>
        <w:t xml:space="preserve">2558 </w:t>
      </w:r>
      <w:r w:rsidRPr="002A7705">
        <w:rPr>
          <w:rFonts w:ascii="Angsana New" w:eastAsia="Batang" w:hAnsi="Angsana New"/>
          <w:spacing w:val="-6"/>
          <w:sz w:val="30"/>
          <w:szCs w:val="30"/>
          <w:cs/>
          <w:lang w:eastAsia="ko-KR"/>
        </w:rPr>
        <w:t xml:space="preserve">และต่ออายุโดยอัตโนมัติเป็นเวลา </w:t>
      </w:r>
      <w:r w:rsidRPr="002A7705">
        <w:rPr>
          <w:rFonts w:ascii="Angsana New" w:eastAsia="Batang" w:hAnsi="Angsana New"/>
          <w:spacing w:val="-6"/>
          <w:sz w:val="30"/>
          <w:szCs w:val="30"/>
          <w:lang w:eastAsia="ko-KR"/>
        </w:rPr>
        <w:t xml:space="preserve">1 </w:t>
      </w:r>
      <w:r w:rsidRPr="002A7705">
        <w:rPr>
          <w:rFonts w:ascii="Angsana New" w:eastAsia="Batang" w:hAnsi="Angsana New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</w:t>
      </w:r>
      <w:r w:rsidRPr="002A7705">
        <w:rPr>
          <w:rFonts w:ascii="Angsana New" w:hAnsi="Angsana New"/>
          <w:sz w:val="30"/>
          <w:szCs w:val="30"/>
          <w:cs/>
        </w:rPr>
        <w:t xml:space="preserve"> และสามารถบอกเลิกสัญญาตามข้อตกลงของทั้งสองฝ่ายหรือโดยฝ่ายหนึ่งฝ่ายใด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</w:t>
      </w:r>
      <w:r w:rsidR="00575144" w:rsidRPr="002A7705">
        <w:rPr>
          <w:rFonts w:ascii="Angsana New" w:hAnsi="Angsana New"/>
          <w:sz w:val="30"/>
          <w:szCs w:val="30"/>
        </w:rPr>
        <w:br/>
      </w:r>
      <w:r w:rsidRPr="002A7705">
        <w:rPr>
          <w:rFonts w:ascii="Angsana New" w:hAnsi="Angsana New"/>
          <w:sz w:val="30"/>
          <w:szCs w:val="30"/>
          <w:cs/>
        </w:rPr>
        <w:t xml:space="preserve">ลายลักษณ์อักษรแก่อีกฝ่ายหนึ่งทราบล่วงหน้าเป็นระยะเวลาไม่น้อยกว่า </w:t>
      </w:r>
      <w:r w:rsidRPr="002A7705">
        <w:rPr>
          <w:rFonts w:ascii="Angsana New" w:hAnsi="Angsana New"/>
          <w:sz w:val="30"/>
          <w:szCs w:val="30"/>
        </w:rPr>
        <w:t xml:space="preserve">2 </w:t>
      </w:r>
      <w:r w:rsidRPr="002A7705">
        <w:rPr>
          <w:rFonts w:ascii="Angsana New" w:hAnsi="Angsana New"/>
          <w:sz w:val="30"/>
          <w:szCs w:val="30"/>
          <w:cs/>
        </w:rPr>
        <w:t>ถึง</w:t>
      </w:r>
      <w:r w:rsidRPr="002A7705">
        <w:rPr>
          <w:rFonts w:ascii="Angsana New" w:hAnsi="Angsana New"/>
          <w:sz w:val="30"/>
          <w:szCs w:val="30"/>
        </w:rPr>
        <w:t xml:space="preserve"> 3 </w:t>
      </w:r>
      <w:r w:rsidRPr="002A7705">
        <w:rPr>
          <w:rFonts w:ascii="Angsana New" w:hAnsi="Angsana New"/>
          <w:sz w:val="30"/>
          <w:szCs w:val="30"/>
          <w:cs/>
        </w:rPr>
        <w:t>เดือน</w:t>
      </w:r>
    </w:p>
    <w:p w:rsidR="00730295" w:rsidRPr="002D5047" w:rsidRDefault="00730295" w:rsidP="00816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2"/>
          <w:szCs w:val="22"/>
        </w:rPr>
      </w:pPr>
    </w:p>
    <w:p w:rsidR="00985CCA" w:rsidRDefault="0098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2122C7" w:rsidRPr="002A7705" w:rsidRDefault="002122C7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705">
        <w:rPr>
          <w:rFonts w:ascii="Angsana New" w:hAnsi="Angsana New"/>
          <w:i/>
          <w:iCs/>
          <w:sz w:val="30"/>
          <w:szCs w:val="30"/>
          <w:cs/>
        </w:rPr>
        <w:lastRenderedPageBreak/>
        <w:t>สัญญา</w:t>
      </w:r>
      <w:r w:rsidR="00D30B6E" w:rsidRPr="002A7705">
        <w:rPr>
          <w:rFonts w:ascii="Angsana New" w:hAnsi="Angsana New"/>
          <w:i/>
          <w:iCs/>
          <w:sz w:val="30"/>
          <w:szCs w:val="30"/>
          <w:cs/>
        </w:rPr>
        <w:t xml:space="preserve">การจัดหาไอน้ำ </w:t>
      </w:r>
      <w:r w:rsidRPr="002A7705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2122C7" w:rsidRPr="004844B4" w:rsidRDefault="002122C7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F57DF5" w:rsidRPr="002A7705" w:rsidRDefault="00F57DF5" w:rsidP="00F57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A7705">
        <w:rPr>
          <w:rFonts w:ascii="Angsana New" w:hAnsi="Angsana New"/>
          <w:sz w:val="30"/>
          <w:szCs w:val="30"/>
        </w:rPr>
        <w:t xml:space="preserve">5 </w:t>
      </w:r>
      <w:r w:rsidRPr="002A7705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A7705">
        <w:rPr>
          <w:rFonts w:ascii="Angsana New" w:hAnsi="Angsana New"/>
          <w:sz w:val="30"/>
          <w:szCs w:val="30"/>
        </w:rPr>
        <w:t xml:space="preserve">2550 </w:t>
      </w:r>
      <w:r w:rsidRPr="002A7705">
        <w:rPr>
          <w:rFonts w:ascii="Angsana New" w:hAnsi="Angsana New"/>
          <w:sz w:val="30"/>
          <w:szCs w:val="30"/>
          <w:cs/>
        </w:rPr>
        <w:t xml:space="preserve">บริษัทได้ทำสัญญาการจัดหาไอน้ำกับบริษัทในประเทศไทยแห่งหนึ่ง ภายใต้เงื่อนไขของสัญญา บริษัทตกลงที่จะจ่ายค่าจัดหาไอน้ำในอัตราและจะปฏิบัติตามเงื่อนไขที่กำหนดไว้ในสัญญา สัญญาฉบับนี้มีผลบังคับใช้ตั้งแต่วันที่ </w:t>
      </w:r>
      <w:r w:rsidRPr="002A7705">
        <w:rPr>
          <w:rFonts w:ascii="Angsana New" w:hAnsi="Angsana New"/>
          <w:sz w:val="30"/>
          <w:szCs w:val="30"/>
        </w:rPr>
        <w:t xml:space="preserve">5 </w:t>
      </w:r>
      <w:r w:rsidRPr="002A7705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A7705">
        <w:rPr>
          <w:rFonts w:ascii="Angsana New" w:hAnsi="Angsana New"/>
          <w:sz w:val="30"/>
          <w:szCs w:val="30"/>
        </w:rPr>
        <w:t xml:space="preserve">2550 </w:t>
      </w:r>
      <w:r w:rsidRPr="002A7705">
        <w:rPr>
          <w:rFonts w:ascii="Angsana New" w:hAnsi="Angsana New"/>
          <w:sz w:val="30"/>
          <w:szCs w:val="30"/>
          <w:cs/>
        </w:rPr>
        <w:t>และมีผลบังคับใช้เป็นเวลา</w:t>
      </w:r>
      <w:r w:rsidRPr="002A7705">
        <w:rPr>
          <w:rFonts w:ascii="Angsana New" w:hAnsi="Angsana New"/>
          <w:sz w:val="30"/>
          <w:szCs w:val="30"/>
        </w:rPr>
        <w:t xml:space="preserve"> 15 </w:t>
      </w:r>
      <w:r w:rsidRPr="002A7705">
        <w:rPr>
          <w:rFonts w:ascii="Angsana New" w:hAnsi="Angsana New"/>
          <w:sz w:val="30"/>
          <w:szCs w:val="30"/>
          <w:cs/>
        </w:rPr>
        <w:t>ปีนับจากวันที่เริ่มต้นสัญญาและสามารถ</w:t>
      </w:r>
      <w:r w:rsidR="00154EA5" w:rsidRPr="002A7705">
        <w:rPr>
          <w:rFonts w:ascii="Angsana New" w:hAnsi="Angsana New"/>
          <w:sz w:val="30"/>
          <w:szCs w:val="30"/>
        </w:rPr>
        <w:t xml:space="preserve">  </w:t>
      </w:r>
      <w:r w:rsidRPr="002A7705">
        <w:rPr>
          <w:rFonts w:ascii="Angsana New" w:hAnsi="Angsana New"/>
          <w:sz w:val="30"/>
          <w:szCs w:val="30"/>
          <w:cs/>
        </w:rPr>
        <w:t>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</w:t>
      </w:r>
      <w:r w:rsidR="00575144" w:rsidRPr="002A7705">
        <w:rPr>
          <w:rFonts w:ascii="Angsana New" w:hAnsi="Angsana New"/>
          <w:sz w:val="30"/>
          <w:szCs w:val="30"/>
        </w:rPr>
        <w:br/>
      </w:r>
      <w:r w:rsidRPr="002A7705">
        <w:rPr>
          <w:rFonts w:ascii="Angsana New" w:hAnsi="Angsana New"/>
          <w:sz w:val="30"/>
          <w:szCs w:val="30"/>
          <w:cs/>
        </w:rPr>
        <w:t xml:space="preserve">ลายลักษณ์อักษรแก่อีกฝ่ายหนึ่งทราบล่วงหน้าเป็นระยะเวลาไม่น้อยกว่า </w:t>
      </w:r>
      <w:r w:rsidRPr="002A7705">
        <w:rPr>
          <w:rFonts w:ascii="Angsana New" w:hAnsi="Angsana New"/>
          <w:sz w:val="30"/>
          <w:szCs w:val="30"/>
        </w:rPr>
        <w:t xml:space="preserve">12 </w:t>
      </w:r>
      <w:r w:rsidRPr="002A7705">
        <w:rPr>
          <w:rFonts w:ascii="Angsana New" w:hAnsi="Angsana New"/>
          <w:sz w:val="30"/>
          <w:szCs w:val="30"/>
          <w:cs/>
        </w:rPr>
        <w:t xml:space="preserve">เดือน </w:t>
      </w:r>
    </w:p>
    <w:p w:rsidR="00F84C67" w:rsidRPr="004844B4" w:rsidRDefault="00F84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</w:rPr>
      </w:pPr>
    </w:p>
    <w:p w:rsidR="00AD7882" w:rsidRPr="002A7705" w:rsidRDefault="00AD7882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2A7705">
        <w:rPr>
          <w:rFonts w:ascii="Angsana New" w:hAnsi="Angsana New" w:cs="Angsana New"/>
          <w:sz w:val="30"/>
          <w:szCs w:val="30"/>
          <w:cs/>
        </w:rPr>
        <w:t>เหตุการณ์ภายหลังรอบระยะเวลาที่รายงาน</w:t>
      </w:r>
    </w:p>
    <w:p w:rsidR="00A72FAE" w:rsidRPr="004844B4" w:rsidRDefault="00A72FAE" w:rsidP="00D1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F84C67" w:rsidRDefault="002E10C6" w:rsidP="00F84C67">
      <w:pPr>
        <w:tabs>
          <w:tab w:val="clear" w:pos="22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84C67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F84C67">
        <w:rPr>
          <w:rFonts w:ascii="Angsana New" w:hAnsi="Angsana New" w:hint="cs"/>
          <w:sz w:val="30"/>
          <w:szCs w:val="30"/>
        </w:rPr>
        <w:t xml:space="preserve">24 </w:t>
      </w:r>
      <w:r w:rsidRPr="00F84C67">
        <w:rPr>
          <w:rFonts w:ascii="Angsana New" w:hAnsi="Angsana New" w:hint="cs"/>
          <w:sz w:val="30"/>
          <w:szCs w:val="30"/>
          <w:cs/>
        </w:rPr>
        <w:t>กุมภาพันธ์</w:t>
      </w:r>
      <w:r w:rsidRPr="00F84C67">
        <w:rPr>
          <w:rFonts w:ascii="Angsana New" w:hAnsi="Angsana New" w:hint="cs"/>
          <w:sz w:val="30"/>
          <w:szCs w:val="30"/>
        </w:rPr>
        <w:t xml:space="preserve"> 256</w:t>
      </w:r>
      <w:r w:rsidR="00697B35">
        <w:rPr>
          <w:rFonts w:ascii="Angsana New" w:hAnsi="Angsana New"/>
          <w:sz w:val="30"/>
          <w:szCs w:val="30"/>
        </w:rPr>
        <w:t>3</w:t>
      </w:r>
      <w:r w:rsidRPr="00F84C67">
        <w:rPr>
          <w:rFonts w:ascii="Angsana New" w:hAnsi="Angsana New" w:hint="cs"/>
          <w:sz w:val="30"/>
          <w:szCs w:val="30"/>
        </w:rPr>
        <w:t xml:space="preserve"> </w:t>
      </w:r>
      <w:r w:rsidRPr="00F84C67">
        <w:rPr>
          <w:rFonts w:ascii="Angsana New" w:hAnsi="Angsana New" w:hint="cs"/>
          <w:sz w:val="30"/>
          <w:szCs w:val="30"/>
          <w:cs/>
        </w:rPr>
        <w:t>คณะกรรมการมีมติอนุมัติ</w:t>
      </w:r>
      <w:r w:rsidR="00F84C67">
        <w:rPr>
          <w:rFonts w:ascii="Angsana New" w:hAnsi="Angsana New" w:hint="cs"/>
          <w:sz w:val="30"/>
          <w:szCs w:val="30"/>
          <w:cs/>
        </w:rPr>
        <w:t>เรื่องต่าง ๆ ดังนี้</w:t>
      </w:r>
    </w:p>
    <w:p w:rsidR="00F84C67" w:rsidRPr="004844B4" w:rsidRDefault="00F84C67" w:rsidP="00F84C67">
      <w:pPr>
        <w:tabs>
          <w:tab w:val="clear" w:pos="227"/>
          <w:tab w:val="left" w:pos="540"/>
        </w:tabs>
        <w:ind w:left="540"/>
        <w:jc w:val="thaiDistribute"/>
        <w:rPr>
          <w:rFonts w:ascii="Angsana New" w:hAnsi="Angsana New"/>
        </w:rPr>
      </w:pPr>
    </w:p>
    <w:p w:rsidR="00D8393E" w:rsidRDefault="002E10C6" w:rsidP="00F84C67">
      <w:pPr>
        <w:pStyle w:val="ListParagraph"/>
        <w:numPr>
          <w:ilvl w:val="0"/>
          <w:numId w:val="31"/>
        </w:numPr>
        <w:tabs>
          <w:tab w:val="clear" w:pos="227"/>
          <w:tab w:val="clear" w:pos="680"/>
          <w:tab w:val="clear" w:pos="907"/>
          <w:tab w:val="left" w:pos="5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F84C67">
        <w:rPr>
          <w:rFonts w:ascii="Angsana New" w:hAnsi="Angsana New" w:hint="cs"/>
          <w:sz w:val="30"/>
          <w:szCs w:val="30"/>
          <w:cs/>
        </w:rPr>
        <w:t>การจัดสรรกำไร</w:t>
      </w:r>
      <w:r w:rsidR="00D8393E" w:rsidRPr="00F84C67">
        <w:rPr>
          <w:rFonts w:ascii="Angsana New" w:hAnsi="Angsana New" w:hint="cs"/>
          <w:sz w:val="30"/>
          <w:szCs w:val="30"/>
          <w:cs/>
        </w:rPr>
        <w:t xml:space="preserve">เป็นเงินปันผล ในอัตราหุ้นละ </w:t>
      </w:r>
      <w:r w:rsidR="00D8393E" w:rsidRPr="00F84C67">
        <w:rPr>
          <w:rFonts w:ascii="Angsana New" w:hAnsi="Angsana New" w:hint="cs"/>
          <w:sz w:val="30"/>
          <w:szCs w:val="30"/>
        </w:rPr>
        <w:t>0.</w:t>
      </w:r>
      <w:r w:rsidR="009A2506">
        <w:rPr>
          <w:rFonts w:ascii="Angsana New" w:hAnsi="Angsana New"/>
          <w:sz w:val="30"/>
          <w:szCs w:val="30"/>
        </w:rPr>
        <w:t>0</w:t>
      </w:r>
      <w:r w:rsidR="00D8393E" w:rsidRPr="00F84C67">
        <w:rPr>
          <w:rFonts w:ascii="Angsana New" w:hAnsi="Angsana New" w:hint="cs"/>
          <w:sz w:val="30"/>
          <w:szCs w:val="30"/>
        </w:rPr>
        <w:t xml:space="preserve">5 </w:t>
      </w:r>
      <w:r w:rsidR="00D8393E" w:rsidRPr="00F84C67">
        <w:rPr>
          <w:rFonts w:ascii="Angsana New" w:hAnsi="Angsana New" w:hint="cs"/>
          <w:sz w:val="30"/>
          <w:szCs w:val="30"/>
          <w:cs/>
        </w:rPr>
        <w:t>บาท เป็นเงิน</w:t>
      </w:r>
      <w:r w:rsidR="009A2506">
        <w:rPr>
          <w:rFonts w:ascii="Angsana New" w:hAnsi="Angsana New" w:hint="cs"/>
          <w:sz w:val="30"/>
          <w:szCs w:val="30"/>
          <w:cs/>
        </w:rPr>
        <w:t>ทั้งสิ้น</w:t>
      </w:r>
      <w:r w:rsidR="00D8393E" w:rsidRPr="00F84C67">
        <w:rPr>
          <w:rFonts w:ascii="Angsana New" w:hAnsi="Angsana New" w:hint="cs"/>
          <w:sz w:val="30"/>
          <w:szCs w:val="30"/>
          <w:cs/>
        </w:rPr>
        <w:t xml:space="preserve"> </w:t>
      </w:r>
      <w:r w:rsidR="009A2506">
        <w:rPr>
          <w:rFonts w:ascii="Angsana New" w:hAnsi="Angsana New"/>
          <w:sz w:val="30"/>
          <w:szCs w:val="30"/>
        </w:rPr>
        <w:t>21.24</w:t>
      </w:r>
      <w:r w:rsidR="00D8393E" w:rsidRPr="00F84C67">
        <w:rPr>
          <w:rFonts w:ascii="Angsana New" w:hAnsi="Angsana New" w:hint="cs"/>
          <w:sz w:val="30"/>
          <w:szCs w:val="30"/>
        </w:rPr>
        <w:t xml:space="preserve"> </w:t>
      </w:r>
      <w:r w:rsidR="00D8393E" w:rsidRPr="00F84C67">
        <w:rPr>
          <w:rFonts w:ascii="Angsana New" w:hAnsi="Angsana New" w:hint="cs"/>
          <w:sz w:val="30"/>
          <w:szCs w:val="30"/>
          <w:cs/>
        </w:rPr>
        <w:t>ล้านบาท</w:t>
      </w:r>
      <w:r w:rsidR="00D8393E" w:rsidRPr="00F84C67">
        <w:rPr>
          <w:rFonts w:ascii="Angsana New" w:hAnsi="Angsana New" w:hint="cs"/>
          <w:sz w:val="30"/>
          <w:szCs w:val="30"/>
        </w:rPr>
        <w:t> </w:t>
      </w:r>
    </w:p>
    <w:p w:rsidR="007D30A1" w:rsidRDefault="00D8393E" w:rsidP="00F84C67">
      <w:pPr>
        <w:pStyle w:val="ListParagraph"/>
        <w:numPr>
          <w:ilvl w:val="0"/>
          <w:numId w:val="31"/>
        </w:numPr>
        <w:tabs>
          <w:tab w:val="clear" w:pos="227"/>
          <w:tab w:val="clear" w:pos="680"/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F84C67">
        <w:rPr>
          <w:rFonts w:ascii="Angsana New" w:hAnsi="Angsana New" w:hint="cs"/>
          <w:sz w:val="30"/>
          <w:szCs w:val="30"/>
          <w:cs/>
        </w:rPr>
        <w:t>ลดทุนจดทะเบียนของบริษัท โดยการตัดหุ้นจดทะเบียนที่ยังมิได้นำออกจำหน่าย</w:t>
      </w:r>
      <w:r w:rsidR="009A250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A2506">
        <w:rPr>
          <w:rFonts w:ascii="Angsana New" w:hAnsi="Angsana New"/>
          <w:sz w:val="30"/>
          <w:szCs w:val="30"/>
        </w:rPr>
        <w:t xml:space="preserve">0.32 </w:t>
      </w:r>
      <w:r w:rsidR="009A2506">
        <w:rPr>
          <w:rFonts w:ascii="Angsana New" w:hAnsi="Angsana New" w:hint="cs"/>
          <w:sz w:val="30"/>
          <w:szCs w:val="30"/>
          <w:cs/>
        </w:rPr>
        <w:t>ล้านหุ้น</w:t>
      </w:r>
      <w:r w:rsidR="002E10C6" w:rsidRPr="00F84C67">
        <w:rPr>
          <w:rFonts w:ascii="Angsana New" w:hAnsi="Angsana New"/>
          <w:sz w:val="30"/>
          <w:szCs w:val="30"/>
          <w:cs/>
        </w:rPr>
        <w:tab/>
      </w:r>
    </w:p>
    <w:p w:rsidR="00F84C67" w:rsidRDefault="00D8393E" w:rsidP="00F84C67">
      <w:pPr>
        <w:pStyle w:val="ListParagraph"/>
        <w:numPr>
          <w:ilvl w:val="0"/>
          <w:numId w:val="31"/>
        </w:numPr>
        <w:tabs>
          <w:tab w:val="clear" w:pos="227"/>
          <w:tab w:val="clear" w:pos="680"/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4844B4">
        <w:rPr>
          <w:rFonts w:ascii="Angsana New" w:hAnsi="Angsana New" w:hint="cs"/>
          <w:spacing w:val="-2"/>
          <w:sz w:val="30"/>
          <w:szCs w:val="30"/>
          <w:cs/>
        </w:rPr>
        <w:t xml:space="preserve">ออกและเสนอขายใบสำคัญแสดงสิทธิที่จะซื้อหุ้นสามัญให้แก่พนักงานของบริษัทสำหรับปี </w:t>
      </w:r>
      <w:r w:rsidRPr="004844B4">
        <w:rPr>
          <w:rFonts w:ascii="Angsana New" w:hAnsi="Angsana New" w:hint="cs"/>
          <w:spacing w:val="-2"/>
          <w:sz w:val="30"/>
          <w:szCs w:val="30"/>
        </w:rPr>
        <w:t xml:space="preserve">2563 </w:t>
      </w:r>
      <w:r w:rsidRPr="004844B4">
        <w:rPr>
          <w:rFonts w:ascii="Angsana New" w:hAnsi="Angsana New" w:hint="cs"/>
          <w:spacing w:val="-2"/>
          <w:sz w:val="30"/>
          <w:szCs w:val="30"/>
          <w:cs/>
        </w:rPr>
        <w:t>จำนวนไม่เกิน</w:t>
      </w:r>
      <w:r w:rsidRPr="00F84C67">
        <w:rPr>
          <w:rFonts w:ascii="Angsana New" w:hAnsi="Angsana New" w:hint="cs"/>
          <w:sz w:val="30"/>
          <w:szCs w:val="30"/>
          <w:cs/>
        </w:rPr>
        <w:t xml:space="preserve"> </w:t>
      </w:r>
      <w:r w:rsidRPr="00F84C67">
        <w:rPr>
          <w:rFonts w:ascii="Angsana New" w:hAnsi="Angsana New" w:hint="cs"/>
          <w:sz w:val="30"/>
          <w:szCs w:val="30"/>
        </w:rPr>
        <w:t>3</w:t>
      </w:r>
      <w:r w:rsidR="009A2506">
        <w:rPr>
          <w:rFonts w:ascii="Angsana New" w:hAnsi="Angsana New"/>
          <w:sz w:val="30"/>
          <w:szCs w:val="30"/>
        </w:rPr>
        <w:t>.5</w:t>
      </w:r>
      <w:r w:rsidRPr="00F84C67">
        <w:rPr>
          <w:rFonts w:ascii="Angsana New" w:hAnsi="Angsana New" w:hint="cs"/>
          <w:sz w:val="30"/>
          <w:szCs w:val="30"/>
        </w:rPr>
        <w:t xml:space="preserve"> </w:t>
      </w:r>
      <w:r w:rsidR="009A2506">
        <w:rPr>
          <w:rFonts w:ascii="Angsana New" w:hAnsi="Angsana New" w:hint="cs"/>
          <w:sz w:val="30"/>
          <w:szCs w:val="30"/>
          <w:cs/>
        </w:rPr>
        <w:t>ล้าน</w:t>
      </w:r>
      <w:r w:rsidRPr="00F84C67">
        <w:rPr>
          <w:rFonts w:ascii="Angsana New" w:hAnsi="Angsana New" w:hint="cs"/>
          <w:sz w:val="30"/>
          <w:szCs w:val="30"/>
          <w:cs/>
        </w:rPr>
        <w:t>หน่วย</w:t>
      </w:r>
    </w:p>
    <w:p w:rsidR="00985CCA" w:rsidRDefault="002E10C6" w:rsidP="004844B4">
      <w:pPr>
        <w:pStyle w:val="ListParagraph"/>
        <w:numPr>
          <w:ilvl w:val="0"/>
          <w:numId w:val="31"/>
        </w:numPr>
        <w:tabs>
          <w:tab w:val="clear" w:pos="227"/>
          <w:tab w:val="clear" w:pos="680"/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795626">
        <w:rPr>
          <w:rFonts w:ascii="Angsana New" w:hAnsi="Angsana New"/>
          <w:spacing w:val="-2"/>
          <w:sz w:val="30"/>
          <w:szCs w:val="30"/>
          <w:cs/>
        </w:rPr>
        <w:tab/>
      </w:r>
      <w:r w:rsidR="00D8393E" w:rsidRPr="00795626">
        <w:rPr>
          <w:rFonts w:ascii="Angsana New" w:hAnsi="Angsana New" w:hint="cs"/>
          <w:spacing w:val="-2"/>
          <w:sz w:val="30"/>
          <w:szCs w:val="30"/>
          <w:cs/>
        </w:rPr>
        <w:t xml:space="preserve">เพิ่มทุนจดทะเบียนของบริษัทจำนวน </w:t>
      </w:r>
      <w:r w:rsidR="00D8393E" w:rsidRPr="00795626">
        <w:rPr>
          <w:rFonts w:ascii="Angsana New" w:hAnsi="Angsana New" w:hint="cs"/>
          <w:spacing w:val="-2"/>
          <w:sz w:val="30"/>
          <w:szCs w:val="30"/>
        </w:rPr>
        <w:t>1</w:t>
      </w:r>
      <w:r w:rsidR="007D30A1" w:rsidRPr="00795626">
        <w:rPr>
          <w:rFonts w:ascii="Angsana New" w:hAnsi="Angsana New"/>
          <w:spacing w:val="-2"/>
          <w:sz w:val="30"/>
          <w:szCs w:val="30"/>
        </w:rPr>
        <w:t>.</w:t>
      </w:r>
      <w:r w:rsidR="00D8393E" w:rsidRPr="00795626">
        <w:rPr>
          <w:rFonts w:ascii="Angsana New" w:hAnsi="Angsana New" w:hint="cs"/>
          <w:spacing w:val="-2"/>
          <w:sz w:val="30"/>
          <w:szCs w:val="30"/>
        </w:rPr>
        <w:t xml:space="preserve">75 </w:t>
      </w:r>
      <w:r w:rsidR="007D30A1" w:rsidRPr="00795626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795626" w:rsidRPr="00795626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D8393E" w:rsidRPr="00795626">
        <w:rPr>
          <w:rFonts w:ascii="Angsana New" w:hAnsi="Angsana New" w:hint="cs"/>
          <w:spacing w:val="-2"/>
          <w:sz w:val="30"/>
          <w:szCs w:val="30"/>
          <w:cs/>
        </w:rPr>
        <w:t xml:space="preserve"> โดยการออกหุ้นสามัญเพิ่มทุนจำนวน </w:t>
      </w:r>
      <w:r w:rsidR="00D8393E" w:rsidRPr="00795626">
        <w:rPr>
          <w:rFonts w:ascii="Angsana New" w:hAnsi="Angsana New" w:hint="cs"/>
          <w:spacing w:val="-2"/>
          <w:sz w:val="30"/>
          <w:szCs w:val="30"/>
        </w:rPr>
        <w:t>3</w:t>
      </w:r>
      <w:r w:rsidR="007D30A1" w:rsidRPr="00795626">
        <w:rPr>
          <w:rFonts w:ascii="Angsana New" w:hAnsi="Angsana New"/>
          <w:spacing w:val="-2"/>
          <w:sz w:val="30"/>
          <w:szCs w:val="30"/>
        </w:rPr>
        <w:t>.5</w:t>
      </w:r>
      <w:r w:rsidR="00795626" w:rsidRPr="00795626">
        <w:rPr>
          <w:rFonts w:ascii="Angsana New" w:hAnsi="Angsana New"/>
          <w:spacing w:val="-2"/>
          <w:sz w:val="30"/>
          <w:szCs w:val="30"/>
        </w:rPr>
        <w:t>0</w:t>
      </w:r>
      <w:r w:rsidR="00D8393E" w:rsidRPr="00795626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7D30A1" w:rsidRPr="00795626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D8393E" w:rsidRPr="00795626">
        <w:rPr>
          <w:rFonts w:ascii="Angsana New" w:hAnsi="Angsana New" w:hint="cs"/>
          <w:spacing w:val="-2"/>
          <w:sz w:val="30"/>
          <w:szCs w:val="30"/>
          <w:cs/>
        </w:rPr>
        <w:t>หุ้น มูลค่า</w:t>
      </w:r>
      <w:r w:rsidR="00D8393E" w:rsidRPr="00F84C67">
        <w:rPr>
          <w:rFonts w:ascii="Angsana New" w:hAnsi="Angsana New" w:hint="cs"/>
          <w:sz w:val="30"/>
          <w:szCs w:val="30"/>
          <w:cs/>
        </w:rPr>
        <w:t xml:space="preserve">ที่ตราไว้หุ้นละ </w:t>
      </w:r>
      <w:r w:rsidR="00D8393E" w:rsidRPr="00F84C67">
        <w:rPr>
          <w:rFonts w:ascii="Angsana New" w:hAnsi="Angsana New" w:hint="cs"/>
          <w:sz w:val="30"/>
          <w:szCs w:val="30"/>
        </w:rPr>
        <w:t xml:space="preserve">0.50 </w:t>
      </w:r>
      <w:r w:rsidR="00D8393E" w:rsidRPr="00F84C67">
        <w:rPr>
          <w:rFonts w:ascii="Angsana New" w:hAnsi="Angsana New" w:hint="cs"/>
          <w:sz w:val="30"/>
          <w:szCs w:val="30"/>
          <w:cs/>
        </w:rPr>
        <w:t>บาท</w:t>
      </w:r>
    </w:p>
    <w:p w:rsidR="004844B4" w:rsidRPr="004844B4" w:rsidRDefault="004844B4" w:rsidP="004844B4">
      <w:pPr>
        <w:tabs>
          <w:tab w:val="clear" w:pos="227"/>
          <w:tab w:val="clear" w:pos="680"/>
          <w:tab w:val="left" w:pos="540"/>
        </w:tabs>
        <w:jc w:val="thaiDistribute"/>
        <w:rPr>
          <w:rFonts w:ascii="Angsana New" w:hAnsi="Angsana New"/>
          <w:cs/>
        </w:rPr>
      </w:pPr>
    </w:p>
    <w:p w:rsidR="009F1A53" w:rsidRDefault="009F1A53" w:rsidP="00E37B0E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9F1A53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8E7749" w:rsidRPr="004844B4" w:rsidRDefault="008E7749" w:rsidP="004844B4">
      <w:pPr>
        <w:spacing w:line="240" w:lineRule="auto"/>
        <w:rPr>
          <w:rFonts w:ascii="Angsana New" w:hAnsi="Angsana New"/>
        </w:rPr>
      </w:pPr>
    </w:p>
    <w:p w:rsidR="001A7F27" w:rsidRDefault="001A7F27" w:rsidP="00697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E777DF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มาตรฐานการรายงานทางการเงินที่ออกและปรับปรุงใหม่ซึ่งเกี่ยวกับการดำเนินงานของบริษัท และคาดว่าจะมีผลกระทบที่มีสาระสำคัญต่องบการเงินของบริษัท เมื่อนำมาถือปฏิบัติเป็นครั้งแรก</w:t>
      </w:r>
      <w:r w:rsidRPr="00E777DF">
        <w:rPr>
          <w:rFonts w:ascii="Angsana New" w:hAnsi="Angsana New" w:hint="cs"/>
          <w:sz w:val="30"/>
          <w:szCs w:val="30"/>
        </w:rPr>
        <w:t xml:space="preserve"> </w:t>
      </w:r>
      <w:r w:rsidRPr="00E777DF">
        <w:rPr>
          <w:rFonts w:ascii="Angsana New" w:hAnsi="Angsana New" w:hint="cs"/>
          <w:sz w:val="30"/>
          <w:szCs w:val="30"/>
          <w:cs/>
        </w:rPr>
        <w:t>และจะมีผลบังคับใช้กับ</w:t>
      </w:r>
      <w:r w:rsidRPr="00E777DF">
        <w:rPr>
          <w:rFonts w:ascii="Angsana New" w:hAnsi="Angsana New"/>
          <w:sz w:val="30"/>
          <w:szCs w:val="30"/>
        </w:rPr>
        <w:br/>
      </w:r>
      <w:r w:rsidRPr="00E777DF">
        <w:rPr>
          <w:rFonts w:ascii="Angsana New" w:hAnsi="Angsana New" w:hint="cs"/>
          <w:sz w:val="30"/>
          <w:szCs w:val="30"/>
          <w:cs/>
        </w:rPr>
        <w:t xml:space="preserve">งบการเงินสำหรับรอบระยะเวลาบัญชีที่เริ่มในหรือหลังวันที่ </w:t>
      </w:r>
      <w:r w:rsidRPr="00E777DF">
        <w:rPr>
          <w:rFonts w:ascii="Angsana New" w:hAnsi="Angsana New" w:hint="cs"/>
          <w:sz w:val="30"/>
          <w:szCs w:val="30"/>
        </w:rPr>
        <w:t>1</w:t>
      </w:r>
      <w:r w:rsidRPr="00E777DF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E777DF">
        <w:rPr>
          <w:rFonts w:ascii="Angsana New" w:hAnsi="Angsana New" w:hint="cs"/>
          <w:sz w:val="30"/>
          <w:szCs w:val="30"/>
        </w:rPr>
        <w:t xml:space="preserve">2563 </w:t>
      </w:r>
      <w:r w:rsidRPr="00E777DF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697B35" w:rsidRPr="004844B4" w:rsidRDefault="00697B35" w:rsidP="00697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hd w:val="clear" w:color="auto" w:fill="D9D9D9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1A7F27" w:rsidRPr="001A7F27" w:rsidTr="00400975">
        <w:trPr>
          <w:tblHeader/>
        </w:trPr>
        <w:tc>
          <w:tcPr>
            <w:tcW w:w="4860" w:type="dxa"/>
            <w:vAlign w:val="bottom"/>
          </w:tcPr>
          <w:p w:rsidR="001A7F27" w:rsidRPr="00E777DF" w:rsidRDefault="001A7F27" w:rsidP="004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777D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:rsidR="001A7F27" w:rsidRPr="00E777DF" w:rsidRDefault="001A7F27" w:rsidP="004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E777D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A7F27" w:rsidRPr="001A7F27" w:rsidTr="00400975">
        <w:tc>
          <w:tcPr>
            <w:tcW w:w="4860" w:type="dxa"/>
          </w:tcPr>
          <w:p w:rsidR="001A7F27" w:rsidRPr="00E777DF" w:rsidRDefault="001A7F27" w:rsidP="004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E777D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777DF">
              <w:rPr>
                <w:rFonts w:ascii="Angsana New" w:eastAsia="Calibri" w:hAnsi="Angsana New" w:hint="cs"/>
                <w:sz w:val="30"/>
                <w:szCs w:val="30"/>
              </w:rPr>
              <w:t>7*</w:t>
            </w:r>
          </w:p>
        </w:tc>
        <w:tc>
          <w:tcPr>
            <w:tcW w:w="3960" w:type="dxa"/>
          </w:tcPr>
          <w:p w:rsidR="001A7F27" w:rsidRPr="00E777DF" w:rsidRDefault="001A7F27" w:rsidP="004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777DF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1A7F27" w:rsidRPr="001A7F27" w:rsidTr="00400975">
        <w:tc>
          <w:tcPr>
            <w:tcW w:w="4860" w:type="dxa"/>
          </w:tcPr>
          <w:p w:rsidR="001A7F27" w:rsidRPr="00E777DF" w:rsidRDefault="001A7F27" w:rsidP="004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777DF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777DF">
              <w:rPr>
                <w:rFonts w:ascii="Angsana New" w:hAnsi="Angsana New" w:hint="cs"/>
                <w:sz w:val="30"/>
                <w:szCs w:val="30"/>
              </w:rPr>
              <w:t>9*</w:t>
            </w:r>
          </w:p>
        </w:tc>
        <w:tc>
          <w:tcPr>
            <w:tcW w:w="3960" w:type="dxa"/>
          </w:tcPr>
          <w:p w:rsidR="001A7F27" w:rsidRPr="00E777DF" w:rsidRDefault="001A7F27" w:rsidP="004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777DF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A7F27" w:rsidRPr="001A7F27" w:rsidTr="00400975">
        <w:tc>
          <w:tcPr>
            <w:tcW w:w="4860" w:type="dxa"/>
          </w:tcPr>
          <w:p w:rsidR="001A7F27" w:rsidRPr="00E777DF" w:rsidRDefault="001A7F27" w:rsidP="004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E777D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777DF"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3960" w:type="dxa"/>
          </w:tcPr>
          <w:p w:rsidR="001A7F27" w:rsidRPr="00E777DF" w:rsidRDefault="001A7F27" w:rsidP="004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777DF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1A7F27" w:rsidRPr="001A7F27" w:rsidTr="00400975">
        <w:tc>
          <w:tcPr>
            <w:tcW w:w="4860" w:type="dxa"/>
          </w:tcPr>
          <w:p w:rsidR="001A7F27" w:rsidRPr="00E777DF" w:rsidRDefault="001A7F27" w:rsidP="004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777DF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E777DF">
              <w:rPr>
                <w:rFonts w:ascii="Angsana New" w:hAnsi="Angsana New" w:hint="cs"/>
                <w:sz w:val="30"/>
                <w:szCs w:val="30"/>
              </w:rPr>
              <w:t>32*</w:t>
            </w:r>
          </w:p>
        </w:tc>
        <w:tc>
          <w:tcPr>
            <w:tcW w:w="3960" w:type="dxa"/>
          </w:tcPr>
          <w:p w:rsidR="001A7F27" w:rsidRPr="00E777DF" w:rsidRDefault="001A7F27" w:rsidP="004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777DF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1A7F27" w:rsidRPr="001A7F27" w:rsidTr="00400975">
        <w:tc>
          <w:tcPr>
            <w:tcW w:w="4860" w:type="dxa"/>
          </w:tcPr>
          <w:p w:rsidR="001A7F27" w:rsidRPr="00E777DF" w:rsidRDefault="001A7F27" w:rsidP="004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7D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777DF">
              <w:rPr>
                <w:rFonts w:ascii="Angsana New" w:hAnsi="Angsana New" w:hint="cs"/>
                <w:sz w:val="30"/>
                <w:szCs w:val="30"/>
              </w:rPr>
              <w:t>16*</w:t>
            </w:r>
          </w:p>
        </w:tc>
        <w:tc>
          <w:tcPr>
            <w:tcW w:w="3960" w:type="dxa"/>
          </w:tcPr>
          <w:p w:rsidR="001A7F27" w:rsidRPr="00E777DF" w:rsidRDefault="001A7F27" w:rsidP="004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7DF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A7F27" w:rsidRPr="001A7F27" w:rsidTr="00400975">
        <w:tc>
          <w:tcPr>
            <w:tcW w:w="4860" w:type="dxa"/>
          </w:tcPr>
          <w:p w:rsidR="001A7F27" w:rsidRPr="00E777DF" w:rsidRDefault="001A7F27" w:rsidP="004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7D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777DF">
              <w:rPr>
                <w:rFonts w:ascii="Angsana New" w:hAnsi="Angsana New" w:hint="cs"/>
                <w:sz w:val="30"/>
                <w:szCs w:val="30"/>
              </w:rPr>
              <w:t>19*</w:t>
            </w:r>
          </w:p>
        </w:tc>
        <w:tc>
          <w:tcPr>
            <w:tcW w:w="3960" w:type="dxa"/>
          </w:tcPr>
          <w:p w:rsidR="001A7F27" w:rsidRPr="00E777DF" w:rsidRDefault="001A7F27" w:rsidP="004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7DF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A7F27" w:rsidRPr="004844B4" w:rsidRDefault="001A7F27" w:rsidP="00985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hd w:val="clear" w:color="auto" w:fill="D9D9D9"/>
        </w:rPr>
      </w:pPr>
    </w:p>
    <w:p w:rsidR="001A7F27" w:rsidRPr="00E777DF" w:rsidRDefault="001A7F27" w:rsidP="001A7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E777DF">
        <w:rPr>
          <w:rFonts w:ascii="Angsana New" w:hAnsi="Angsana New" w:hint="cs"/>
          <w:i/>
          <w:iCs/>
          <w:sz w:val="28"/>
          <w:szCs w:val="28"/>
        </w:rPr>
        <w:t xml:space="preserve">* </w:t>
      </w:r>
      <w:r w:rsidRPr="00E777DF">
        <w:rPr>
          <w:rFonts w:ascii="Angsana New" w:hAnsi="Angsana New" w:hint="cs"/>
          <w:i/>
          <w:iCs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DE01C9" w:rsidRPr="00243903" w:rsidRDefault="00DE01C9" w:rsidP="00E37B0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45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4390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DE01C9" w:rsidRPr="00AA31C2" w:rsidRDefault="00DE01C9" w:rsidP="00DE0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24"/>
          <w:szCs w:val="24"/>
          <w:shd w:val="clear" w:color="auto" w:fill="D9D9D9"/>
        </w:rPr>
      </w:pPr>
    </w:p>
    <w:p w:rsidR="00DE01C9" w:rsidRPr="00243903" w:rsidRDefault="00DE01C9" w:rsidP="00DE0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43903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4" w:name="_Hlk15580843"/>
      <w:bookmarkStart w:id="5" w:name="_Hlk15582546"/>
      <w:r w:rsidRPr="00243903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4"/>
      <w:r w:rsidRPr="00243903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5"/>
    </w:p>
    <w:p w:rsidR="0019621D" w:rsidRPr="004844B4" w:rsidRDefault="0019621D" w:rsidP="00E04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Cordia New"/>
          <w:sz w:val="28"/>
          <w:szCs w:val="28"/>
        </w:rPr>
      </w:pPr>
    </w:p>
    <w:p w:rsidR="00985CCA" w:rsidRPr="00985CCA" w:rsidRDefault="00985CCA" w:rsidP="00985C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B69B9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 w:rsidRPr="006B69B9">
        <w:rPr>
          <w:rFonts w:ascii="Angsana New" w:hAnsi="Angsana New"/>
          <w:sz w:val="30"/>
          <w:szCs w:val="30"/>
          <w:cs/>
        </w:rPr>
        <w:t xml:space="preserve"> </w:t>
      </w:r>
    </w:p>
    <w:p w:rsidR="00985CCA" w:rsidRDefault="0098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D75AD3" w:rsidRPr="008E7749" w:rsidRDefault="004163C3" w:rsidP="00E37B0E">
      <w:pPr>
        <w:pStyle w:val="ListParagraph"/>
        <w:numPr>
          <w:ilvl w:val="0"/>
          <w:numId w:val="25"/>
        </w:num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hanging="63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="00D75AD3" w:rsidRPr="008E774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D75AD3" w:rsidRPr="008E774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="00D75AD3" w:rsidRPr="008E774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D75AD3" w:rsidRPr="008E7749" w:rsidRDefault="00D75AD3" w:rsidP="00D75AD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B449AF" w:rsidRDefault="00B449AF" w:rsidP="00E777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69B9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6B69B9">
        <w:rPr>
          <w:rFonts w:ascii="Angsana New" w:hAnsi="Angsana New" w:hint="cs"/>
          <w:sz w:val="30"/>
          <w:szCs w:val="30"/>
        </w:rPr>
        <w:t xml:space="preserve">16 </w:t>
      </w:r>
      <w:r w:rsidRPr="006B69B9">
        <w:rPr>
          <w:rFonts w:ascii="Angsana New" w:hAnsi="Angsana New" w:hint="cs"/>
          <w:sz w:val="30"/>
          <w:szCs w:val="30"/>
          <w:cs/>
        </w:rPr>
        <w:t xml:space="preserve"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r w:rsidR="00E777DF" w:rsidRPr="006B69B9">
        <w:rPr>
          <w:rFonts w:ascii="Angsana New" w:hAnsi="Angsana New"/>
          <w:sz w:val="30"/>
          <w:szCs w:val="30"/>
          <w:cs/>
        </w:rPr>
        <w:t xml:space="preserve">ส่งผลให้บริษัทจะรับรู้สินทรัพย์และหนี้สินสำหรับสัญญาเช่าดำเนินงาน ทั้งนี้ ณ วันที่ </w:t>
      </w:r>
      <w:r w:rsidR="00E777DF" w:rsidRPr="006B69B9">
        <w:rPr>
          <w:rFonts w:ascii="Angsana New" w:hAnsi="Angsana New"/>
          <w:sz w:val="30"/>
          <w:szCs w:val="30"/>
        </w:rPr>
        <w:t>31</w:t>
      </w:r>
      <w:r w:rsidR="00E777DF" w:rsidRPr="006B69B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777DF" w:rsidRPr="006B69B9">
        <w:rPr>
          <w:rFonts w:ascii="Angsana New" w:hAnsi="Angsana New"/>
          <w:sz w:val="30"/>
          <w:szCs w:val="30"/>
        </w:rPr>
        <w:t>2562</w:t>
      </w:r>
      <w:r w:rsidR="00E777DF" w:rsidRPr="006B69B9">
        <w:rPr>
          <w:rFonts w:ascii="Angsana New" w:hAnsi="Angsana New"/>
          <w:sz w:val="30"/>
          <w:szCs w:val="30"/>
          <w:cs/>
        </w:rPr>
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บริษัทมีจำนวน </w:t>
      </w:r>
      <w:r w:rsidR="00E87ADC">
        <w:rPr>
          <w:rFonts w:ascii="Angsana New" w:hAnsi="Angsana New"/>
          <w:sz w:val="30"/>
          <w:szCs w:val="30"/>
        </w:rPr>
        <w:t xml:space="preserve">31.89 </w:t>
      </w:r>
      <w:r w:rsidR="00E777DF" w:rsidRPr="006B69B9">
        <w:rPr>
          <w:rFonts w:ascii="Angsana New" w:hAnsi="Angsana New"/>
          <w:sz w:val="30"/>
          <w:szCs w:val="30"/>
          <w:cs/>
        </w:rPr>
        <w:t>ล้านบาท</w:t>
      </w:r>
      <w:r w:rsidR="00CC7904">
        <w:rPr>
          <w:rFonts w:ascii="Angsana New" w:hAnsi="Angsana New"/>
          <w:sz w:val="30"/>
          <w:szCs w:val="30"/>
        </w:rPr>
        <w:t xml:space="preserve"> </w:t>
      </w:r>
      <w:bookmarkStart w:id="6" w:name="_Hlk15581419"/>
      <w:r w:rsidR="00CC7904" w:rsidRPr="00CC7904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6"/>
      <w:r w:rsidR="00CC7904" w:rsidRPr="00CC7904">
        <w:rPr>
          <w:rFonts w:ascii="Angsana New" w:hAnsi="Angsana New"/>
          <w:sz w:val="30"/>
          <w:szCs w:val="30"/>
          <w:cs/>
        </w:rPr>
        <w:t>บางฉบับที่มีผลบังคับใช้อยู่ในปัจจุบัน</w:t>
      </w:r>
      <w:r w:rsidR="00CC7904" w:rsidRPr="00CC7904">
        <w:rPr>
          <w:rFonts w:ascii="Angsana New" w:hAnsi="Angsana New"/>
          <w:sz w:val="30"/>
          <w:szCs w:val="30"/>
        </w:rPr>
        <w:br/>
      </w:r>
      <w:r w:rsidR="00CC7904" w:rsidRPr="00CC7904">
        <w:rPr>
          <w:rFonts w:ascii="Angsana New" w:hAnsi="Angsana New"/>
          <w:sz w:val="30"/>
          <w:szCs w:val="30"/>
          <w:cs/>
        </w:rPr>
        <w:t>ถูกยกเลิกไป</w:t>
      </w:r>
    </w:p>
    <w:p w:rsidR="00E87ADC" w:rsidRPr="00AA31C2" w:rsidRDefault="00E87ADC" w:rsidP="00E87A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B87406" w:rsidRPr="00E87ADC" w:rsidRDefault="006B69B9" w:rsidP="00E87A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69B9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 w:rsidRPr="006B69B9">
        <w:rPr>
          <w:rFonts w:ascii="Angsana New" w:hAnsi="Angsana New"/>
          <w:sz w:val="30"/>
          <w:szCs w:val="30"/>
          <w:cs/>
        </w:rPr>
        <w:t xml:space="preserve"> </w:t>
      </w:r>
    </w:p>
    <w:sectPr w:rsidR="00B87406" w:rsidRPr="00E87ADC" w:rsidSect="008550C1">
      <w:headerReference w:type="even" r:id="rId23"/>
      <w:headerReference w:type="default" r:id="rId24"/>
      <w:footerReference w:type="default" r:id="rId25"/>
      <w:headerReference w:type="first" r:id="rId26"/>
      <w:footerReference w:type="first" r:id="rId2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CCF" w:rsidRDefault="003A3CCF">
      <w:r>
        <w:separator/>
      </w:r>
    </w:p>
  </w:endnote>
  <w:endnote w:type="continuationSeparator" w:id="0">
    <w:p w:rsidR="003A3CCF" w:rsidRDefault="003A3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utami">
    <w:panose1 w:val="02000500000000000000"/>
    <w:charset w:val="01"/>
    <w:family w:val="auto"/>
    <w:pitch w:val="variable"/>
    <w:sig w:usb0="002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Pr="007C5FB3" w:rsidRDefault="007F040B" w:rsidP="003779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C5FB3">
      <w:rPr>
        <w:rStyle w:val="PageNumber"/>
        <w:rFonts w:ascii="Angsana New" w:hAnsi="Angsana New"/>
        <w:sz w:val="30"/>
        <w:szCs w:val="30"/>
      </w:rPr>
      <w:fldChar w:fldCharType="begin"/>
    </w:r>
    <w:r w:rsidRPr="007C5FB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C5FB3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7C5FB3">
      <w:rPr>
        <w:rStyle w:val="PageNumber"/>
        <w:rFonts w:ascii="Angsana New" w:hAnsi="Angsana New"/>
        <w:sz w:val="30"/>
        <w:szCs w:val="30"/>
      </w:rPr>
      <w:fldChar w:fldCharType="end"/>
    </w:r>
  </w:p>
  <w:p w:rsidR="007F040B" w:rsidRPr="00E81A6F" w:rsidRDefault="007F040B" w:rsidP="005C448F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Pr="003779BF" w:rsidRDefault="007F040B" w:rsidP="001F38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779B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779B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79B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15</w:t>
    </w:r>
    <w:r w:rsidRPr="003779B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7F040B" w:rsidRPr="00E81A6F" w:rsidRDefault="007F040B" w:rsidP="003779BF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rPr>
        <w:rFonts w:ascii="Angsana New" w:hAnsi="Angsana New"/>
        <w:i/>
        <w:iCs/>
        <w:sz w:val="30"/>
        <w:szCs w:val="30"/>
      </w:rPr>
    </w:pPr>
    <w:r w:rsidRPr="00E81A6F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Pr="003B3F59" w:rsidRDefault="007F040B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B3F59">
      <w:rPr>
        <w:rStyle w:val="PageNumber"/>
        <w:rFonts w:ascii="Angsana New" w:hAnsi="Angsana New"/>
        <w:sz w:val="30"/>
        <w:szCs w:val="30"/>
      </w:rPr>
      <w:fldChar w:fldCharType="begin"/>
    </w:r>
    <w:r w:rsidRPr="003B3F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B3F5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40</w:t>
    </w:r>
    <w:r w:rsidRPr="003B3F59">
      <w:rPr>
        <w:rStyle w:val="PageNumber"/>
        <w:rFonts w:ascii="Angsana New" w:hAnsi="Angsana New"/>
        <w:sz w:val="30"/>
        <w:szCs w:val="30"/>
      </w:rPr>
      <w:fldChar w:fldCharType="end"/>
    </w:r>
  </w:p>
  <w:p w:rsidR="007F040B" w:rsidRPr="00617FA5" w:rsidRDefault="007F040B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30"/>
      </w:tabs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Pr="009F42D8" w:rsidRDefault="007F040B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1338A5">
      <w:rPr>
        <w:rFonts w:ascii="Angsana New" w:hAnsi="Angsana New"/>
        <w:i/>
        <w:iCs/>
        <w:noProof/>
        <w:sz w:val="30"/>
        <w:szCs w:val="30"/>
      </w:rPr>
      <w:t>xot3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 w:rsidRPr="009F42D8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Pr="009F012F" w:rsidRDefault="007F040B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57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:rsidR="007F040B" w:rsidRPr="002211E5" w:rsidRDefault="007F040B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Pr="009F42D8" w:rsidRDefault="007F040B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1338A5">
      <w:rPr>
        <w:rFonts w:ascii="Angsana New" w:hAnsi="Angsana New"/>
        <w:i/>
        <w:iCs/>
        <w:noProof/>
        <w:sz w:val="30"/>
        <w:szCs w:val="30"/>
      </w:rPr>
      <w:t>xot3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Pr="00D97BBD" w:rsidRDefault="007F040B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Pr="00952853" w:rsidRDefault="007F040B" w:rsidP="008136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B90A5A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1338A5">
      <w:rPr>
        <w:rFonts w:ascii="Angsana New" w:hAnsi="Angsana New"/>
        <w:noProof/>
        <w:sz w:val="28"/>
        <w:szCs w:val="28"/>
      </w:rPr>
      <w:t>xot3</w:t>
    </w:r>
    <w:r w:rsidRPr="00952853">
      <w:rPr>
        <w:rFonts w:ascii="Angsana New" w:hAnsi="Angsana New"/>
        <w:sz w:val="28"/>
        <w:szCs w:val="28"/>
      </w:rPr>
      <w:fldChar w:fldCharType="end"/>
    </w:r>
    <w:r w:rsidRPr="00952853">
      <w:rPr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CCF" w:rsidRDefault="003A3CCF">
      <w:r>
        <w:separator/>
      </w:r>
    </w:p>
  </w:footnote>
  <w:footnote w:type="continuationSeparator" w:id="0">
    <w:p w:rsidR="003A3CCF" w:rsidRDefault="003A3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:rsidR="007F040B" w:rsidRDefault="007F040B" w:rsidP="00B12C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7F040B" w:rsidRPr="003C5150" w:rsidRDefault="007F040B" w:rsidP="00B12C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 31 ธันวาคม 25</w:t>
    </w:r>
    <w:r>
      <w:rPr>
        <w:rFonts w:ascii="Angsana New" w:hAnsi="Angsana New"/>
        <w:b/>
        <w:bCs/>
        <w:sz w:val="32"/>
        <w:szCs w:val="32"/>
      </w:rPr>
      <w:t>62</w:t>
    </w:r>
  </w:p>
  <w:p w:rsidR="007F040B" w:rsidRPr="006356CF" w:rsidRDefault="007F040B" w:rsidP="008136A9">
    <w:pPr>
      <w:pStyle w:val="Header"/>
      <w:rPr>
        <w:rFonts w:ascii="Angsana New" w:hAnsi="Angsana New"/>
        <w:sz w:val="30"/>
        <w:szCs w:val="3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:rsidR="007F040B" w:rsidRPr="001E12E2" w:rsidRDefault="007F040B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7F040B" w:rsidRPr="001E12E2" w:rsidRDefault="007F040B" w:rsidP="00F923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 31 ธันวาคม 25</w:t>
    </w:r>
    <w:r>
      <w:rPr>
        <w:rFonts w:ascii="Angsana New" w:hAnsi="Angsana New"/>
        <w:b/>
        <w:bCs/>
        <w:sz w:val="32"/>
        <w:szCs w:val="32"/>
      </w:rPr>
      <w:t>62</w:t>
    </w:r>
  </w:p>
  <w:p w:rsidR="007F040B" w:rsidRDefault="007F040B" w:rsidP="00F211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:rsidR="007F040B" w:rsidRDefault="007F040B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7F040B" w:rsidRPr="001E12E2" w:rsidRDefault="007F040B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 31 ธันวาคม 25</w:t>
    </w:r>
    <w:r>
      <w:rPr>
        <w:rFonts w:ascii="Angsana New" w:hAnsi="Angsana New"/>
        <w:b/>
        <w:bCs/>
        <w:sz w:val="32"/>
        <w:szCs w:val="32"/>
      </w:rPr>
      <w:t>62</w:t>
    </w:r>
  </w:p>
  <w:p w:rsidR="007F040B" w:rsidRPr="00627E11" w:rsidRDefault="007F040B" w:rsidP="00D96F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:rsidR="007F040B" w:rsidRDefault="007F040B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7F040B" w:rsidRDefault="007F040B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 31 ธันวาคม 25</w:t>
    </w:r>
    <w:r>
      <w:rPr>
        <w:rFonts w:ascii="Angsana New" w:hAnsi="Angsana New"/>
        <w:b/>
        <w:bCs/>
        <w:sz w:val="32"/>
        <w:szCs w:val="32"/>
      </w:rPr>
      <w:t>62</w:t>
    </w:r>
  </w:p>
  <w:p w:rsidR="007F040B" w:rsidRPr="00AF7C51" w:rsidRDefault="007F040B" w:rsidP="00D96F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14"/>
        <w:szCs w:val="1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 w:rsidP="006349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:rsidR="007F040B" w:rsidRPr="001E12E2" w:rsidRDefault="007F040B" w:rsidP="006349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0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7F040B" w:rsidRDefault="007F040B" w:rsidP="006349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 31 ธันวาคม 25</w:t>
    </w:r>
    <w:r>
      <w:rPr>
        <w:rFonts w:ascii="Angsana New" w:hAnsi="Angsana New"/>
        <w:b/>
        <w:bCs/>
        <w:sz w:val="32"/>
        <w:szCs w:val="32"/>
      </w:rPr>
      <w:t>62</w:t>
    </w:r>
  </w:p>
  <w:p w:rsidR="007F040B" w:rsidRPr="0054340B" w:rsidRDefault="007F040B" w:rsidP="00D96F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0B" w:rsidRDefault="007F04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1D82D60"/>
    <w:lvl w:ilvl="0" w:tplc="0674EB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ED724E"/>
    <w:multiLevelType w:val="hybridMultilevel"/>
    <w:tmpl w:val="DCFE7C48"/>
    <w:lvl w:ilvl="0" w:tplc="473E619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56320F7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AAD0625"/>
    <w:multiLevelType w:val="hybridMultilevel"/>
    <w:tmpl w:val="C16CD43E"/>
    <w:lvl w:ilvl="0" w:tplc="8F1EE8F2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F21038"/>
    <w:multiLevelType w:val="hybridMultilevel"/>
    <w:tmpl w:val="547208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65E2F"/>
    <w:multiLevelType w:val="singleLevel"/>
    <w:tmpl w:val="990841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7D34A18"/>
    <w:multiLevelType w:val="hybridMultilevel"/>
    <w:tmpl w:val="9662C238"/>
    <w:lvl w:ilvl="0" w:tplc="2DBE270E">
      <w:start w:val="9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28"/>
  </w:num>
  <w:num w:numId="14">
    <w:abstractNumId w:val="19"/>
  </w:num>
  <w:num w:numId="15">
    <w:abstractNumId w:val="22"/>
  </w:num>
  <w:num w:numId="16">
    <w:abstractNumId w:val="10"/>
  </w:num>
  <w:num w:numId="17">
    <w:abstractNumId w:val="24"/>
  </w:num>
  <w:num w:numId="18">
    <w:abstractNumId w:val="16"/>
  </w:num>
  <w:num w:numId="19">
    <w:abstractNumId w:val="23"/>
  </w:num>
  <w:num w:numId="20">
    <w:abstractNumId w:val="17"/>
  </w:num>
  <w:num w:numId="21">
    <w:abstractNumId w:val="15"/>
  </w:num>
  <w:num w:numId="22">
    <w:abstractNumId w:val="13"/>
  </w:num>
  <w:num w:numId="23">
    <w:abstractNumId w:val="11"/>
  </w:num>
  <w:num w:numId="24">
    <w:abstractNumId w:val="27"/>
  </w:num>
  <w:num w:numId="25">
    <w:abstractNumId w:val="12"/>
  </w:num>
  <w:num w:numId="26">
    <w:abstractNumId w:val="26"/>
  </w:num>
  <w:num w:numId="27">
    <w:abstractNumId w:val="14"/>
  </w:num>
  <w:num w:numId="28">
    <w:abstractNumId w:val="20"/>
  </w:num>
  <w:num w:numId="29">
    <w:abstractNumId w:val="31"/>
  </w:num>
  <w:num w:numId="30">
    <w:abstractNumId w:val="25"/>
  </w:num>
  <w:num w:numId="31">
    <w:abstractNumId w:val="29"/>
  </w:num>
  <w:num w:numId="32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9E5"/>
    <w:rsid w:val="00000ADF"/>
    <w:rsid w:val="000014E1"/>
    <w:rsid w:val="00001B7D"/>
    <w:rsid w:val="0000204D"/>
    <w:rsid w:val="00002B26"/>
    <w:rsid w:val="00002C3F"/>
    <w:rsid w:val="000033DA"/>
    <w:rsid w:val="00004010"/>
    <w:rsid w:val="00004273"/>
    <w:rsid w:val="00004E56"/>
    <w:rsid w:val="0000580F"/>
    <w:rsid w:val="000059BE"/>
    <w:rsid w:val="00005DEA"/>
    <w:rsid w:val="00005E68"/>
    <w:rsid w:val="00006538"/>
    <w:rsid w:val="00006CA6"/>
    <w:rsid w:val="00006D35"/>
    <w:rsid w:val="00007362"/>
    <w:rsid w:val="00007703"/>
    <w:rsid w:val="00007C21"/>
    <w:rsid w:val="00007FC7"/>
    <w:rsid w:val="00010453"/>
    <w:rsid w:val="000105DF"/>
    <w:rsid w:val="00012287"/>
    <w:rsid w:val="000122C3"/>
    <w:rsid w:val="0001266A"/>
    <w:rsid w:val="00012CBF"/>
    <w:rsid w:val="00013C85"/>
    <w:rsid w:val="000140BA"/>
    <w:rsid w:val="0001456F"/>
    <w:rsid w:val="00014806"/>
    <w:rsid w:val="0001534D"/>
    <w:rsid w:val="000155A1"/>
    <w:rsid w:val="00015922"/>
    <w:rsid w:val="00015FFC"/>
    <w:rsid w:val="00016210"/>
    <w:rsid w:val="000165CC"/>
    <w:rsid w:val="00017018"/>
    <w:rsid w:val="0001704A"/>
    <w:rsid w:val="0001706D"/>
    <w:rsid w:val="0001729C"/>
    <w:rsid w:val="000172C6"/>
    <w:rsid w:val="000174DA"/>
    <w:rsid w:val="00020121"/>
    <w:rsid w:val="000201DB"/>
    <w:rsid w:val="00020C5E"/>
    <w:rsid w:val="00021989"/>
    <w:rsid w:val="00021A53"/>
    <w:rsid w:val="00021DF4"/>
    <w:rsid w:val="00022622"/>
    <w:rsid w:val="0002289E"/>
    <w:rsid w:val="00022ECA"/>
    <w:rsid w:val="000230AA"/>
    <w:rsid w:val="000231AC"/>
    <w:rsid w:val="00023600"/>
    <w:rsid w:val="00023BCA"/>
    <w:rsid w:val="000248FD"/>
    <w:rsid w:val="00024925"/>
    <w:rsid w:val="00025601"/>
    <w:rsid w:val="00025723"/>
    <w:rsid w:val="00025DFE"/>
    <w:rsid w:val="00025E61"/>
    <w:rsid w:val="0002739C"/>
    <w:rsid w:val="00027810"/>
    <w:rsid w:val="00027B74"/>
    <w:rsid w:val="0003001A"/>
    <w:rsid w:val="000304F5"/>
    <w:rsid w:val="000307F6"/>
    <w:rsid w:val="00030F26"/>
    <w:rsid w:val="000317DE"/>
    <w:rsid w:val="00031C52"/>
    <w:rsid w:val="000327D3"/>
    <w:rsid w:val="0003282B"/>
    <w:rsid w:val="00032B3C"/>
    <w:rsid w:val="000332EF"/>
    <w:rsid w:val="00033340"/>
    <w:rsid w:val="00033CB9"/>
    <w:rsid w:val="00034153"/>
    <w:rsid w:val="00034970"/>
    <w:rsid w:val="00034E5C"/>
    <w:rsid w:val="000350A1"/>
    <w:rsid w:val="00035370"/>
    <w:rsid w:val="000355F0"/>
    <w:rsid w:val="00035B88"/>
    <w:rsid w:val="00035FF2"/>
    <w:rsid w:val="000367CE"/>
    <w:rsid w:val="00036EA0"/>
    <w:rsid w:val="00037666"/>
    <w:rsid w:val="00037DB2"/>
    <w:rsid w:val="00037DFB"/>
    <w:rsid w:val="00040996"/>
    <w:rsid w:val="00040A3E"/>
    <w:rsid w:val="00040DBA"/>
    <w:rsid w:val="000419B3"/>
    <w:rsid w:val="00041A1C"/>
    <w:rsid w:val="00042783"/>
    <w:rsid w:val="00042C9A"/>
    <w:rsid w:val="000430D1"/>
    <w:rsid w:val="00043818"/>
    <w:rsid w:val="00043CAE"/>
    <w:rsid w:val="00045356"/>
    <w:rsid w:val="00045917"/>
    <w:rsid w:val="00045AFC"/>
    <w:rsid w:val="00045BC5"/>
    <w:rsid w:val="00046086"/>
    <w:rsid w:val="000462D6"/>
    <w:rsid w:val="0004689A"/>
    <w:rsid w:val="00046B32"/>
    <w:rsid w:val="000511D2"/>
    <w:rsid w:val="00051363"/>
    <w:rsid w:val="00052321"/>
    <w:rsid w:val="0005303C"/>
    <w:rsid w:val="00053350"/>
    <w:rsid w:val="00053481"/>
    <w:rsid w:val="00053ABE"/>
    <w:rsid w:val="00053CFB"/>
    <w:rsid w:val="00053F9F"/>
    <w:rsid w:val="00054339"/>
    <w:rsid w:val="000547DA"/>
    <w:rsid w:val="00054BE8"/>
    <w:rsid w:val="00054F4F"/>
    <w:rsid w:val="000551D1"/>
    <w:rsid w:val="00055240"/>
    <w:rsid w:val="0005554A"/>
    <w:rsid w:val="00055D98"/>
    <w:rsid w:val="000560EE"/>
    <w:rsid w:val="00056282"/>
    <w:rsid w:val="000562C6"/>
    <w:rsid w:val="00056B60"/>
    <w:rsid w:val="00056C49"/>
    <w:rsid w:val="000572DC"/>
    <w:rsid w:val="00057A71"/>
    <w:rsid w:val="00057EE8"/>
    <w:rsid w:val="000606B8"/>
    <w:rsid w:val="000619F8"/>
    <w:rsid w:val="00061B7D"/>
    <w:rsid w:val="00061F4D"/>
    <w:rsid w:val="00061F54"/>
    <w:rsid w:val="00062356"/>
    <w:rsid w:val="00062ABE"/>
    <w:rsid w:val="0006334C"/>
    <w:rsid w:val="000633FF"/>
    <w:rsid w:val="00063527"/>
    <w:rsid w:val="00063BB5"/>
    <w:rsid w:val="00064001"/>
    <w:rsid w:val="000649D3"/>
    <w:rsid w:val="0006556C"/>
    <w:rsid w:val="00065D11"/>
    <w:rsid w:val="00065E70"/>
    <w:rsid w:val="00066165"/>
    <w:rsid w:val="000664CA"/>
    <w:rsid w:val="00070281"/>
    <w:rsid w:val="00070976"/>
    <w:rsid w:val="00071156"/>
    <w:rsid w:val="0007163F"/>
    <w:rsid w:val="000718E1"/>
    <w:rsid w:val="00071998"/>
    <w:rsid w:val="00071C3B"/>
    <w:rsid w:val="00071C51"/>
    <w:rsid w:val="0007266E"/>
    <w:rsid w:val="00072BFE"/>
    <w:rsid w:val="0007367E"/>
    <w:rsid w:val="00073E9F"/>
    <w:rsid w:val="000740C1"/>
    <w:rsid w:val="00074E0F"/>
    <w:rsid w:val="000758D3"/>
    <w:rsid w:val="00075C7A"/>
    <w:rsid w:val="00076ED8"/>
    <w:rsid w:val="00077073"/>
    <w:rsid w:val="000770D5"/>
    <w:rsid w:val="00077E45"/>
    <w:rsid w:val="00077F49"/>
    <w:rsid w:val="00080750"/>
    <w:rsid w:val="00080F54"/>
    <w:rsid w:val="00081085"/>
    <w:rsid w:val="000811C8"/>
    <w:rsid w:val="0008128E"/>
    <w:rsid w:val="000822EB"/>
    <w:rsid w:val="00082681"/>
    <w:rsid w:val="0008302E"/>
    <w:rsid w:val="000835A6"/>
    <w:rsid w:val="000844ED"/>
    <w:rsid w:val="0008463A"/>
    <w:rsid w:val="00084954"/>
    <w:rsid w:val="00084CD4"/>
    <w:rsid w:val="000851D7"/>
    <w:rsid w:val="0008547B"/>
    <w:rsid w:val="000857DA"/>
    <w:rsid w:val="0008596E"/>
    <w:rsid w:val="00085CFC"/>
    <w:rsid w:val="00086595"/>
    <w:rsid w:val="0008674D"/>
    <w:rsid w:val="00086DCE"/>
    <w:rsid w:val="00087033"/>
    <w:rsid w:val="0008705C"/>
    <w:rsid w:val="00087201"/>
    <w:rsid w:val="00087F72"/>
    <w:rsid w:val="00090123"/>
    <w:rsid w:val="0009035D"/>
    <w:rsid w:val="000903A0"/>
    <w:rsid w:val="00090785"/>
    <w:rsid w:val="00090875"/>
    <w:rsid w:val="00090A50"/>
    <w:rsid w:val="000911DA"/>
    <w:rsid w:val="00091463"/>
    <w:rsid w:val="00091BCB"/>
    <w:rsid w:val="000930FF"/>
    <w:rsid w:val="000932BA"/>
    <w:rsid w:val="00093A48"/>
    <w:rsid w:val="000954A7"/>
    <w:rsid w:val="00095AAF"/>
    <w:rsid w:val="00096576"/>
    <w:rsid w:val="00096725"/>
    <w:rsid w:val="000968D0"/>
    <w:rsid w:val="00096A9A"/>
    <w:rsid w:val="00096BED"/>
    <w:rsid w:val="0009706D"/>
    <w:rsid w:val="000970BA"/>
    <w:rsid w:val="00097669"/>
    <w:rsid w:val="00097B92"/>
    <w:rsid w:val="00097C58"/>
    <w:rsid w:val="00097F77"/>
    <w:rsid w:val="000A1134"/>
    <w:rsid w:val="000A1304"/>
    <w:rsid w:val="000A1475"/>
    <w:rsid w:val="000A1524"/>
    <w:rsid w:val="000A1EA7"/>
    <w:rsid w:val="000A23CE"/>
    <w:rsid w:val="000A2508"/>
    <w:rsid w:val="000A2940"/>
    <w:rsid w:val="000A2B76"/>
    <w:rsid w:val="000A2CA9"/>
    <w:rsid w:val="000A3231"/>
    <w:rsid w:val="000A45F2"/>
    <w:rsid w:val="000A46B8"/>
    <w:rsid w:val="000A4BAD"/>
    <w:rsid w:val="000A4D57"/>
    <w:rsid w:val="000A4DB4"/>
    <w:rsid w:val="000A548C"/>
    <w:rsid w:val="000A5B6E"/>
    <w:rsid w:val="000A6652"/>
    <w:rsid w:val="000A66C4"/>
    <w:rsid w:val="000A69D3"/>
    <w:rsid w:val="000A6A04"/>
    <w:rsid w:val="000A724F"/>
    <w:rsid w:val="000A7517"/>
    <w:rsid w:val="000A7783"/>
    <w:rsid w:val="000B03BD"/>
    <w:rsid w:val="000B0B5E"/>
    <w:rsid w:val="000B16D6"/>
    <w:rsid w:val="000B27BE"/>
    <w:rsid w:val="000B3CDF"/>
    <w:rsid w:val="000B3F47"/>
    <w:rsid w:val="000B406B"/>
    <w:rsid w:val="000B47FD"/>
    <w:rsid w:val="000B4817"/>
    <w:rsid w:val="000B572F"/>
    <w:rsid w:val="000B5B8F"/>
    <w:rsid w:val="000B719C"/>
    <w:rsid w:val="000B7942"/>
    <w:rsid w:val="000B7B91"/>
    <w:rsid w:val="000B7D4F"/>
    <w:rsid w:val="000B7DFA"/>
    <w:rsid w:val="000C096F"/>
    <w:rsid w:val="000C09E4"/>
    <w:rsid w:val="000C1AA2"/>
    <w:rsid w:val="000C1EE9"/>
    <w:rsid w:val="000C32A7"/>
    <w:rsid w:val="000C47D4"/>
    <w:rsid w:val="000C4906"/>
    <w:rsid w:val="000C4AB0"/>
    <w:rsid w:val="000C4B70"/>
    <w:rsid w:val="000C4BA3"/>
    <w:rsid w:val="000C4C9E"/>
    <w:rsid w:val="000C50D0"/>
    <w:rsid w:val="000C5C6B"/>
    <w:rsid w:val="000C5FFF"/>
    <w:rsid w:val="000C60D3"/>
    <w:rsid w:val="000C657D"/>
    <w:rsid w:val="000C67A6"/>
    <w:rsid w:val="000C685A"/>
    <w:rsid w:val="000C74D1"/>
    <w:rsid w:val="000C75FF"/>
    <w:rsid w:val="000C7A0E"/>
    <w:rsid w:val="000C7C42"/>
    <w:rsid w:val="000C7D77"/>
    <w:rsid w:val="000D0758"/>
    <w:rsid w:val="000D07D7"/>
    <w:rsid w:val="000D0CA9"/>
    <w:rsid w:val="000D0DA2"/>
    <w:rsid w:val="000D0EA5"/>
    <w:rsid w:val="000D148B"/>
    <w:rsid w:val="000D211D"/>
    <w:rsid w:val="000D2722"/>
    <w:rsid w:val="000D2812"/>
    <w:rsid w:val="000D2FF6"/>
    <w:rsid w:val="000D3815"/>
    <w:rsid w:val="000D4491"/>
    <w:rsid w:val="000D4ADD"/>
    <w:rsid w:val="000D5668"/>
    <w:rsid w:val="000D57B0"/>
    <w:rsid w:val="000D5E01"/>
    <w:rsid w:val="000D60D6"/>
    <w:rsid w:val="000D668C"/>
    <w:rsid w:val="000D6B0A"/>
    <w:rsid w:val="000D6E5F"/>
    <w:rsid w:val="000D712D"/>
    <w:rsid w:val="000D7365"/>
    <w:rsid w:val="000E0EB1"/>
    <w:rsid w:val="000E1349"/>
    <w:rsid w:val="000E1CAD"/>
    <w:rsid w:val="000E219E"/>
    <w:rsid w:val="000E21D3"/>
    <w:rsid w:val="000E237E"/>
    <w:rsid w:val="000E2A0B"/>
    <w:rsid w:val="000E3139"/>
    <w:rsid w:val="000E3286"/>
    <w:rsid w:val="000E328B"/>
    <w:rsid w:val="000E3938"/>
    <w:rsid w:val="000E45D7"/>
    <w:rsid w:val="000E4E79"/>
    <w:rsid w:val="000E4F96"/>
    <w:rsid w:val="000E5506"/>
    <w:rsid w:val="000E5B69"/>
    <w:rsid w:val="000E5CCF"/>
    <w:rsid w:val="000E6088"/>
    <w:rsid w:val="000E62C2"/>
    <w:rsid w:val="000F0070"/>
    <w:rsid w:val="000F0483"/>
    <w:rsid w:val="000F04D7"/>
    <w:rsid w:val="000F1368"/>
    <w:rsid w:val="000F1775"/>
    <w:rsid w:val="000F1F71"/>
    <w:rsid w:val="000F1FC7"/>
    <w:rsid w:val="000F2101"/>
    <w:rsid w:val="000F22D2"/>
    <w:rsid w:val="000F28A6"/>
    <w:rsid w:val="000F2F21"/>
    <w:rsid w:val="000F3346"/>
    <w:rsid w:val="000F428B"/>
    <w:rsid w:val="000F45B8"/>
    <w:rsid w:val="000F4C16"/>
    <w:rsid w:val="000F4CC6"/>
    <w:rsid w:val="000F5069"/>
    <w:rsid w:val="000F5267"/>
    <w:rsid w:val="000F546E"/>
    <w:rsid w:val="000F571A"/>
    <w:rsid w:val="000F576B"/>
    <w:rsid w:val="000F58A2"/>
    <w:rsid w:val="000F5D2C"/>
    <w:rsid w:val="000F60B9"/>
    <w:rsid w:val="000F67AF"/>
    <w:rsid w:val="000F71E9"/>
    <w:rsid w:val="000F7428"/>
    <w:rsid w:val="000F7C9D"/>
    <w:rsid w:val="000F7DA6"/>
    <w:rsid w:val="001002A2"/>
    <w:rsid w:val="001004B8"/>
    <w:rsid w:val="00100E11"/>
    <w:rsid w:val="00100F99"/>
    <w:rsid w:val="00101388"/>
    <w:rsid w:val="00101868"/>
    <w:rsid w:val="00101BE2"/>
    <w:rsid w:val="00101DC3"/>
    <w:rsid w:val="00101EE2"/>
    <w:rsid w:val="00101F1B"/>
    <w:rsid w:val="00102E97"/>
    <w:rsid w:val="001032F5"/>
    <w:rsid w:val="00103B02"/>
    <w:rsid w:val="00103DC4"/>
    <w:rsid w:val="001044EE"/>
    <w:rsid w:val="00104A5E"/>
    <w:rsid w:val="001056D2"/>
    <w:rsid w:val="00105A5F"/>
    <w:rsid w:val="0010606D"/>
    <w:rsid w:val="00106084"/>
    <w:rsid w:val="00107B1C"/>
    <w:rsid w:val="001108D8"/>
    <w:rsid w:val="0011110D"/>
    <w:rsid w:val="0011182B"/>
    <w:rsid w:val="001121C7"/>
    <w:rsid w:val="00112931"/>
    <w:rsid w:val="00112B8F"/>
    <w:rsid w:val="00113FD2"/>
    <w:rsid w:val="001143AF"/>
    <w:rsid w:val="00114784"/>
    <w:rsid w:val="00114EE4"/>
    <w:rsid w:val="001151FF"/>
    <w:rsid w:val="00115A50"/>
    <w:rsid w:val="00116512"/>
    <w:rsid w:val="00116569"/>
    <w:rsid w:val="0011663D"/>
    <w:rsid w:val="00116BAE"/>
    <w:rsid w:val="00116CE4"/>
    <w:rsid w:val="001173A8"/>
    <w:rsid w:val="00117549"/>
    <w:rsid w:val="0011798F"/>
    <w:rsid w:val="001204F1"/>
    <w:rsid w:val="0012064B"/>
    <w:rsid w:val="00120875"/>
    <w:rsid w:val="00120C98"/>
    <w:rsid w:val="00121330"/>
    <w:rsid w:val="0012163B"/>
    <w:rsid w:val="001219D6"/>
    <w:rsid w:val="00121F79"/>
    <w:rsid w:val="00123473"/>
    <w:rsid w:val="0012396E"/>
    <w:rsid w:val="00124197"/>
    <w:rsid w:val="0012434B"/>
    <w:rsid w:val="00124652"/>
    <w:rsid w:val="001247C1"/>
    <w:rsid w:val="00124C67"/>
    <w:rsid w:val="00124F14"/>
    <w:rsid w:val="00125568"/>
    <w:rsid w:val="0012585B"/>
    <w:rsid w:val="001269DB"/>
    <w:rsid w:val="001276F2"/>
    <w:rsid w:val="00127B20"/>
    <w:rsid w:val="00127B59"/>
    <w:rsid w:val="00127C62"/>
    <w:rsid w:val="001309B0"/>
    <w:rsid w:val="00130A4F"/>
    <w:rsid w:val="00130E14"/>
    <w:rsid w:val="00131145"/>
    <w:rsid w:val="00131A5B"/>
    <w:rsid w:val="00131C62"/>
    <w:rsid w:val="00132790"/>
    <w:rsid w:val="00132816"/>
    <w:rsid w:val="00132B98"/>
    <w:rsid w:val="001334AB"/>
    <w:rsid w:val="00133834"/>
    <w:rsid w:val="001338A5"/>
    <w:rsid w:val="0013401B"/>
    <w:rsid w:val="001357EF"/>
    <w:rsid w:val="00135E1A"/>
    <w:rsid w:val="00136927"/>
    <w:rsid w:val="00136B6A"/>
    <w:rsid w:val="00136DD2"/>
    <w:rsid w:val="00136F4F"/>
    <w:rsid w:val="00140012"/>
    <w:rsid w:val="00140E0D"/>
    <w:rsid w:val="00141330"/>
    <w:rsid w:val="00141530"/>
    <w:rsid w:val="00141763"/>
    <w:rsid w:val="00143254"/>
    <w:rsid w:val="0014377D"/>
    <w:rsid w:val="00143DE9"/>
    <w:rsid w:val="00143F16"/>
    <w:rsid w:val="001440DE"/>
    <w:rsid w:val="00145926"/>
    <w:rsid w:val="00146A5B"/>
    <w:rsid w:val="00146FCE"/>
    <w:rsid w:val="00147669"/>
    <w:rsid w:val="00147A9B"/>
    <w:rsid w:val="001509FA"/>
    <w:rsid w:val="001518D8"/>
    <w:rsid w:val="00151E6E"/>
    <w:rsid w:val="0015217D"/>
    <w:rsid w:val="0015275D"/>
    <w:rsid w:val="00152EBD"/>
    <w:rsid w:val="00153D48"/>
    <w:rsid w:val="00154046"/>
    <w:rsid w:val="0015474E"/>
    <w:rsid w:val="00154AF0"/>
    <w:rsid w:val="00154EA5"/>
    <w:rsid w:val="00155095"/>
    <w:rsid w:val="00155876"/>
    <w:rsid w:val="00156320"/>
    <w:rsid w:val="00156AC5"/>
    <w:rsid w:val="00156AD0"/>
    <w:rsid w:val="00156AE0"/>
    <w:rsid w:val="00157099"/>
    <w:rsid w:val="00157470"/>
    <w:rsid w:val="00157C44"/>
    <w:rsid w:val="00157FAF"/>
    <w:rsid w:val="001602B5"/>
    <w:rsid w:val="0016114B"/>
    <w:rsid w:val="001615EF"/>
    <w:rsid w:val="00161F24"/>
    <w:rsid w:val="00162B8B"/>
    <w:rsid w:val="00162B94"/>
    <w:rsid w:val="00162E11"/>
    <w:rsid w:val="00163AB1"/>
    <w:rsid w:val="00163E75"/>
    <w:rsid w:val="00164215"/>
    <w:rsid w:val="001651BB"/>
    <w:rsid w:val="00165545"/>
    <w:rsid w:val="00165EB4"/>
    <w:rsid w:val="00167A99"/>
    <w:rsid w:val="00167F0F"/>
    <w:rsid w:val="001703A3"/>
    <w:rsid w:val="00170703"/>
    <w:rsid w:val="0017135B"/>
    <w:rsid w:val="0017148E"/>
    <w:rsid w:val="001714E3"/>
    <w:rsid w:val="001724CD"/>
    <w:rsid w:val="0017286A"/>
    <w:rsid w:val="00172AD9"/>
    <w:rsid w:val="00172FAB"/>
    <w:rsid w:val="00173342"/>
    <w:rsid w:val="001736C5"/>
    <w:rsid w:val="00174956"/>
    <w:rsid w:val="00175345"/>
    <w:rsid w:val="001757BB"/>
    <w:rsid w:val="00175F89"/>
    <w:rsid w:val="001760F4"/>
    <w:rsid w:val="00176392"/>
    <w:rsid w:val="001763BD"/>
    <w:rsid w:val="001765F5"/>
    <w:rsid w:val="00176E68"/>
    <w:rsid w:val="00176E9F"/>
    <w:rsid w:val="00176F92"/>
    <w:rsid w:val="001772D2"/>
    <w:rsid w:val="00177599"/>
    <w:rsid w:val="00177B15"/>
    <w:rsid w:val="00177B4B"/>
    <w:rsid w:val="00180836"/>
    <w:rsid w:val="00180CC5"/>
    <w:rsid w:val="00181950"/>
    <w:rsid w:val="00181AD2"/>
    <w:rsid w:val="00181F17"/>
    <w:rsid w:val="001823A0"/>
    <w:rsid w:val="00182C91"/>
    <w:rsid w:val="00182DC4"/>
    <w:rsid w:val="00183302"/>
    <w:rsid w:val="00183782"/>
    <w:rsid w:val="00183DFB"/>
    <w:rsid w:val="00184182"/>
    <w:rsid w:val="0018420A"/>
    <w:rsid w:val="00184B6F"/>
    <w:rsid w:val="00184C33"/>
    <w:rsid w:val="00184CCA"/>
    <w:rsid w:val="00185518"/>
    <w:rsid w:val="00185688"/>
    <w:rsid w:val="00185820"/>
    <w:rsid w:val="00185A37"/>
    <w:rsid w:val="00186ABB"/>
    <w:rsid w:val="00187508"/>
    <w:rsid w:val="00187D73"/>
    <w:rsid w:val="00187DE8"/>
    <w:rsid w:val="00187DF3"/>
    <w:rsid w:val="00187FFC"/>
    <w:rsid w:val="001903D9"/>
    <w:rsid w:val="001904B2"/>
    <w:rsid w:val="00190C47"/>
    <w:rsid w:val="0019111E"/>
    <w:rsid w:val="001911B7"/>
    <w:rsid w:val="001917BD"/>
    <w:rsid w:val="00191844"/>
    <w:rsid w:val="00191C76"/>
    <w:rsid w:val="00191F14"/>
    <w:rsid w:val="00192633"/>
    <w:rsid w:val="001928AB"/>
    <w:rsid w:val="001928FE"/>
    <w:rsid w:val="00192CB0"/>
    <w:rsid w:val="00193F71"/>
    <w:rsid w:val="001942AE"/>
    <w:rsid w:val="00194F20"/>
    <w:rsid w:val="00195681"/>
    <w:rsid w:val="001959AC"/>
    <w:rsid w:val="00195C11"/>
    <w:rsid w:val="0019621D"/>
    <w:rsid w:val="001964B0"/>
    <w:rsid w:val="001968E7"/>
    <w:rsid w:val="00196B53"/>
    <w:rsid w:val="00196EDB"/>
    <w:rsid w:val="001976D1"/>
    <w:rsid w:val="00197753"/>
    <w:rsid w:val="00197A85"/>
    <w:rsid w:val="001A043B"/>
    <w:rsid w:val="001A0939"/>
    <w:rsid w:val="001A0C73"/>
    <w:rsid w:val="001A0CF6"/>
    <w:rsid w:val="001A105A"/>
    <w:rsid w:val="001A18D3"/>
    <w:rsid w:val="001A1A4A"/>
    <w:rsid w:val="001A1E8D"/>
    <w:rsid w:val="001A2F52"/>
    <w:rsid w:val="001A321E"/>
    <w:rsid w:val="001A3D66"/>
    <w:rsid w:val="001A3FC1"/>
    <w:rsid w:val="001A4046"/>
    <w:rsid w:val="001A40CF"/>
    <w:rsid w:val="001A4B6B"/>
    <w:rsid w:val="001A50A3"/>
    <w:rsid w:val="001A5163"/>
    <w:rsid w:val="001A5917"/>
    <w:rsid w:val="001A5BA0"/>
    <w:rsid w:val="001A5C08"/>
    <w:rsid w:val="001A6231"/>
    <w:rsid w:val="001A6387"/>
    <w:rsid w:val="001A682E"/>
    <w:rsid w:val="001A6E18"/>
    <w:rsid w:val="001A7495"/>
    <w:rsid w:val="001A7F27"/>
    <w:rsid w:val="001B07CC"/>
    <w:rsid w:val="001B0872"/>
    <w:rsid w:val="001B13D8"/>
    <w:rsid w:val="001B164A"/>
    <w:rsid w:val="001B3309"/>
    <w:rsid w:val="001B3318"/>
    <w:rsid w:val="001B46CB"/>
    <w:rsid w:val="001B5F8B"/>
    <w:rsid w:val="001B60FC"/>
    <w:rsid w:val="001B65D1"/>
    <w:rsid w:val="001B6675"/>
    <w:rsid w:val="001B6BC2"/>
    <w:rsid w:val="001B723D"/>
    <w:rsid w:val="001B7266"/>
    <w:rsid w:val="001C0688"/>
    <w:rsid w:val="001C06D4"/>
    <w:rsid w:val="001C0F6C"/>
    <w:rsid w:val="001C1006"/>
    <w:rsid w:val="001C128D"/>
    <w:rsid w:val="001C193A"/>
    <w:rsid w:val="001C1BD1"/>
    <w:rsid w:val="001C22C4"/>
    <w:rsid w:val="001C2893"/>
    <w:rsid w:val="001C2AF6"/>
    <w:rsid w:val="001C2FB8"/>
    <w:rsid w:val="001C3357"/>
    <w:rsid w:val="001C357D"/>
    <w:rsid w:val="001C3730"/>
    <w:rsid w:val="001C3986"/>
    <w:rsid w:val="001C3D2F"/>
    <w:rsid w:val="001C4076"/>
    <w:rsid w:val="001C44EC"/>
    <w:rsid w:val="001C451C"/>
    <w:rsid w:val="001C46FE"/>
    <w:rsid w:val="001C4FE6"/>
    <w:rsid w:val="001C5341"/>
    <w:rsid w:val="001C5415"/>
    <w:rsid w:val="001C576B"/>
    <w:rsid w:val="001C58AB"/>
    <w:rsid w:val="001C5C3E"/>
    <w:rsid w:val="001C5F5B"/>
    <w:rsid w:val="001C61ED"/>
    <w:rsid w:val="001C66AB"/>
    <w:rsid w:val="001C6C9D"/>
    <w:rsid w:val="001C7A2D"/>
    <w:rsid w:val="001D0243"/>
    <w:rsid w:val="001D07D4"/>
    <w:rsid w:val="001D1A23"/>
    <w:rsid w:val="001D1A78"/>
    <w:rsid w:val="001D27F6"/>
    <w:rsid w:val="001D2E03"/>
    <w:rsid w:val="001D3430"/>
    <w:rsid w:val="001D34C0"/>
    <w:rsid w:val="001D36B8"/>
    <w:rsid w:val="001D36BF"/>
    <w:rsid w:val="001D37A6"/>
    <w:rsid w:val="001D3826"/>
    <w:rsid w:val="001D3C61"/>
    <w:rsid w:val="001D41BD"/>
    <w:rsid w:val="001D4CCC"/>
    <w:rsid w:val="001D5B8E"/>
    <w:rsid w:val="001D6489"/>
    <w:rsid w:val="001D7101"/>
    <w:rsid w:val="001D784B"/>
    <w:rsid w:val="001D793B"/>
    <w:rsid w:val="001E009A"/>
    <w:rsid w:val="001E032D"/>
    <w:rsid w:val="001E08B4"/>
    <w:rsid w:val="001E0B22"/>
    <w:rsid w:val="001E12C3"/>
    <w:rsid w:val="001E12E2"/>
    <w:rsid w:val="001E206D"/>
    <w:rsid w:val="001E2570"/>
    <w:rsid w:val="001E2E68"/>
    <w:rsid w:val="001E3205"/>
    <w:rsid w:val="001E3852"/>
    <w:rsid w:val="001E3DAE"/>
    <w:rsid w:val="001E51B5"/>
    <w:rsid w:val="001E537E"/>
    <w:rsid w:val="001E5DFF"/>
    <w:rsid w:val="001E66AB"/>
    <w:rsid w:val="001E685F"/>
    <w:rsid w:val="001E6CE8"/>
    <w:rsid w:val="001E6CF3"/>
    <w:rsid w:val="001E76DD"/>
    <w:rsid w:val="001E77B8"/>
    <w:rsid w:val="001F02D5"/>
    <w:rsid w:val="001F05EC"/>
    <w:rsid w:val="001F07DB"/>
    <w:rsid w:val="001F0B1D"/>
    <w:rsid w:val="001F0E98"/>
    <w:rsid w:val="001F119A"/>
    <w:rsid w:val="001F11D0"/>
    <w:rsid w:val="001F12EB"/>
    <w:rsid w:val="001F17AE"/>
    <w:rsid w:val="001F1A3D"/>
    <w:rsid w:val="001F2256"/>
    <w:rsid w:val="001F2BB8"/>
    <w:rsid w:val="001F319E"/>
    <w:rsid w:val="001F381B"/>
    <w:rsid w:val="001F3A84"/>
    <w:rsid w:val="001F3BC6"/>
    <w:rsid w:val="001F4C11"/>
    <w:rsid w:val="001F4D40"/>
    <w:rsid w:val="001F4FB1"/>
    <w:rsid w:val="001F59C1"/>
    <w:rsid w:val="001F5C64"/>
    <w:rsid w:val="001F5F06"/>
    <w:rsid w:val="001F670F"/>
    <w:rsid w:val="001F7101"/>
    <w:rsid w:val="00200775"/>
    <w:rsid w:val="00201341"/>
    <w:rsid w:val="00201958"/>
    <w:rsid w:val="00201E56"/>
    <w:rsid w:val="0020252B"/>
    <w:rsid w:val="00202A08"/>
    <w:rsid w:val="002032AD"/>
    <w:rsid w:val="00204158"/>
    <w:rsid w:val="00204628"/>
    <w:rsid w:val="002046AD"/>
    <w:rsid w:val="00204812"/>
    <w:rsid w:val="00204920"/>
    <w:rsid w:val="00204B19"/>
    <w:rsid w:val="00204B38"/>
    <w:rsid w:val="00204CDD"/>
    <w:rsid w:val="00207812"/>
    <w:rsid w:val="00207D6D"/>
    <w:rsid w:val="00207DE2"/>
    <w:rsid w:val="00207F6E"/>
    <w:rsid w:val="002108CB"/>
    <w:rsid w:val="00210946"/>
    <w:rsid w:val="00211270"/>
    <w:rsid w:val="002119F9"/>
    <w:rsid w:val="00211A49"/>
    <w:rsid w:val="00211CFD"/>
    <w:rsid w:val="00211E5D"/>
    <w:rsid w:val="002122C7"/>
    <w:rsid w:val="002129C5"/>
    <w:rsid w:val="00212A37"/>
    <w:rsid w:val="00212D67"/>
    <w:rsid w:val="00212E2B"/>
    <w:rsid w:val="00212F60"/>
    <w:rsid w:val="00212F86"/>
    <w:rsid w:val="0021331B"/>
    <w:rsid w:val="00213935"/>
    <w:rsid w:val="00213AFF"/>
    <w:rsid w:val="002148A8"/>
    <w:rsid w:val="00214A1B"/>
    <w:rsid w:val="0021546A"/>
    <w:rsid w:val="002157F6"/>
    <w:rsid w:val="00215949"/>
    <w:rsid w:val="00215C40"/>
    <w:rsid w:val="00215C92"/>
    <w:rsid w:val="00216981"/>
    <w:rsid w:val="00216C84"/>
    <w:rsid w:val="002174D4"/>
    <w:rsid w:val="00217B62"/>
    <w:rsid w:val="002211E5"/>
    <w:rsid w:val="0022145E"/>
    <w:rsid w:val="00221AED"/>
    <w:rsid w:val="00221B0B"/>
    <w:rsid w:val="0022249E"/>
    <w:rsid w:val="002227F1"/>
    <w:rsid w:val="00222FC0"/>
    <w:rsid w:val="0022304C"/>
    <w:rsid w:val="00223605"/>
    <w:rsid w:val="0022366E"/>
    <w:rsid w:val="002240D4"/>
    <w:rsid w:val="0022484C"/>
    <w:rsid w:val="00224B7C"/>
    <w:rsid w:val="00224BD9"/>
    <w:rsid w:val="00225A34"/>
    <w:rsid w:val="00226FFF"/>
    <w:rsid w:val="00227589"/>
    <w:rsid w:val="0022775D"/>
    <w:rsid w:val="00227915"/>
    <w:rsid w:val="0023061E"/>
    <w:rsid w:val="00230B56"/>
    <w:rsid w:val="0023334B"/>
    <w:rsid w:val="00233D2D"/>
    <w:rsid w:val="00234307"/>
    <w:rsid w:val="0023437D"/>
    <w:rsid w:val="002348AF"/>
    <w:rsid w:val="00234B92"/>
    <w:rsid w:val="00234C19"/>
    <w:rsid w:val="00234E7F"/>
    <w:rsid w:val="00234EAA"/>
    <w:rsid w:val="00235097"/>
    <w:rsid w:val="00235DF4"/>
    <w:rsid w:val="0023665C"/>
    <w:rsid w:val="002367E4"/>
    <w:rsid w:val="002368EE"/>
    <w:rsid w:val="00236CF1"/>
    <w:rsid w:val="00237579"/>
    <w:rsid w:val="0023791E"/>
    <w:rsid w:val="00237E49"/>
    <w:rsid w:val="0024149C"/>
    <w:rsid w:val="00241528"/>
    <w:rsid w:val="00241665"/>
    <w:rsid w:val="00242054"/>
    <w:rsid w:val="0024209C"/>
    <w:rsid w:val="002422B3"/>
    <w:rsid w:val="002424AB"/>
    <w:rsid w:val="00242572"/>
    <w:rsid w:val="00242619"/>
    <w:rsid w:val="002429E7"/>
    <w:rsid w:val="002433E0"/>
    <w:rsid w:val="002434AF"/>
    <w:rsid w:val="00243903"/>
    <w:rsid w:val="00244741"/>
    <w:rsid w:val="00244868"/>
    <w:rsid w:val="00244A95"/>
    <w:rsid w:val="00245247"/>
    <w:rsid w:val="00245341"/>
    <w:rsid w:val="002460F3"/>
    <w:rsid w:val="00246ACE"/>
    <w:rsid w:val="00246E11"/>
    <w:rsid w:val="00250E69"/>
    <w:rsid w:val="00250F03"/>
    <w:rsid w:val="00251159"/>
    <w:rsid w:val="0025215D"/>
    <w:rsid w:val="002521F2"/>
    <w:rsid w:val="0025230F"/>
    <w:rsid w:val="00252926"/>
    <w:rsid w:val="00252C12"/>
    <w:rsid w:val="00252EE7"/>
    <w:rsid w:val="00252F3D"/>
    <w:rsid w:val="002540CB"/>
    <w:rsid w:val="0025456B"/>
    <w:rsid w:val="0025462E"/>
    <w:rsid w:val="00254862"/>
    <w:rsid w:val="00254D64"/>
    <w:rsid w:val="00255C54"/>
    <w:rsid w:val="00255D63"/>
    <w:rsid w:val="0025623F"/>
    <w:rsid w:val="00256385"/>
    <w:rsid w:val="00257258"/>
    <w:rsid w:val="002572C1"/>
    <w:rsid w:val="002576B3"/>
    <w:rsid w:val="00260836"/>
    <w:rsid w:val="00260C2C"/>
    <w:rsid w:val="00260E56"/>
    <w:rsid w:val="00260E7B"/>
    <w:rsid w:val="0026171B"/>
    <w:rsid w:val="00261CFD"/>
    <w:rsid w:val="00261FB8"/>
    <w:rsid w:val="002623E5"/>
    <w:rsid w:val="0026295F"/>
    <w:rsid w:val="00262C0D"/>
    <w:rsid w:val="0026387F"/>
    <w:rsid w:val="0026413F"/>
    <w:rsid w:val="0026477D"/>
    <w:rsid w:val="00264910"/>
    <w:rsid w:val="00265337"/>
    <w:rsid w:val="0026563A"/>
    <w:rsid w:val="0026597B"/>
    <w:rsid w:val="002659D0"/>
    <w:rsid w:val="002666FF"/>
    <w:rsid w:val="002669E6"/>
    <w:rsid w:val="00267266"/>
    <w:rsid w:val="002702A2"/>
    <w:rsid w:val="00270735"/>
    <w:rsid w:val="00270855"/>
    <w:rsid w:val="002712F2"/>
    <w:rsid w:val="002717A1"/>
    <w:rsid w:val="00271A52"/>
    <w:rsid w:val="00271D60"/>
    <w:rsid w:val="002725F1"/>
    <w:rsid w:val="00272643"/>
    <w:rsid w:val="002726FC"/>
    <w:rsid w:val="00272B7C"/>
    <w:rsid w:val="002734A8"/>
    <w:rsid w:val="00273969"/>
    <w:rsid w:val="00273B30"/>
    <w:rsid w:val="002743D6"/>
    <w:rsid w:val="002744A7"/>
    <w:rsid w:val="0027488A"/>
    <w:rsid w:val="00274BF3"/>
    <w:rsid w:val="00274F86"/>
    <w:rsid w:val="00274FF6"/>
    <w:rsid w:val="00275AA0"/>
    <w:rsid w:val="00275FBE"/>
    <w:rsid w:val="00276285"/>
    <w:rsid w:val="00276501"/>
    <w:rsid w:val="00276A08"/>
    <w:rsid w:val="00276B8F"/>
    <w:rsid w:val="002772DB"/>
    <w:rsid w:val="00277855"/>
    <w:rsid w:val="00277D57"/>
    <w:rsid w:val="00280269"/>
    <w:rsid w:val="00280D29"/>
    <w:rsid w:val="00281501"/>
    <w:rsid w:val="00281749"/>
    <w:rsid w:val="0028287F"/>
    <w:rsid w:val="00282D0C"/>
    <w:rsid w:val="00283184"/>
    <w:rsid w:val="00283857"/>
    <w:rsid w:val="00284A24"/>
    <w:rsid w:val="002856B3"/>
    <w:rsid w:val="00285A86"/>
    <w:rsid w:val="002860A0"/>
    <w:rsid w:val="002862EA"/>
    <w:rsid w:val="002869CE"/>
    <w:rsid w:val="00290289"/>
    <w:rsid w:val="002907C1"/>
    <w:rsid w:val="00290848"/>
    <w:rsid w:val="00290925"/>
    <w:rsid w:val="00290FE4"/>
    <w:rsid w:val="002912C0"/>
    <w:rsid w:val="0029181F"/>
    <w:rsid w:val="002918D6"/>
    <w:rsid w:val="0029262D"/>
    <w:rsid w:val="002926E1"/>
    <w:rsid w:val="00292E3A"/>
    <w:rsid w:val="0029440E"/>
    <w:rsid w:val="002945BB"/>
    <w:rsid w:val="00294FB8"/>
    <w:rsid w:val="002950FA"/>
    <w:rsid w:val="0029517D"/>
    <w:rsid w:val="002963D6"/>
    <w:rsid w:val="00296DC0"/>
    <w:rsid w:val="00297112"/>
    <w:rsid w:val="002975B8"/>
    <w:rsid w:val="002A0263"/>
    <w:rsid w:val="002A02BB"/>
    <w:rsid w:val="002A05D4"/>
    <w:rsid w:val="002A0F27"/>
    <w:rsid w:val="002A18EC"/>
    <w:rsid w:val="002A307F"/>
    <w:rsid w:val="002A35AC"/>
    <w:rsid w:val="002A3D0D"/>
    <w:rsid w:val="002A3D92"/>
    <w:rsid w:val="002A3E4F"/>
    <w:rsid w:val="002A3FE2"/>
    <w:rsid w:val="002A3FF9"/>
    <w:rsid w:val="002A5E67"/>
    <w:rsid w:val="002A6801"/>
    <w:rsid w:val="002A699E"/>
    <w:rsid w:val="002A6FBE"/>
    <w:rsid w:val="002A71F6"/>
    <w:rsid w:val="002A767A"/>
    <w:rsid w:val="002A7686"/>
    <w:rsid w:val="002A7705"/>
    <w:rsid w:val="002A7760"/>
    <w:rsid w:val="002A7A65"/>
    <w:rsid w:val="002A7DDE"/>
    <w:rsid w:val="002B0059"/>
    <w:rsid w:val="002B0FD7"/>
    <w:rsid w:val="002B2084"/>
    <w:rsid w:val="002B2728"/>
    <w:rsid w:val="002B3456"/>
    <w:rsid w:val="002B37BE"/>
    <w:rsid w:val="002B3A81"/>
    <w:rsid w:val="002B3CEA"/>
    <w:rsid w:val="002B3F41"/>
    <w:rsid w:val="002B4C4E"/>
    <w:rsid w:val="002B53C1"/>
    <w:rsid w:val="002B54A6"/>
    <w:rsid w:val="002B573A"/>
    <w:rsid w:val="002B57BD"/>
    <w:rsid w:val="002B5CAB"/>
    <w:rsid w:val="002B6132"/>
    <w:rsid w:val="002B6415"/>
    <w:rsid w:val="002B7E29"/>
    <w:rsid w:val="002C09C4"/>
    <w:rsid w:val="002C0E25"/>
    <w:rsid w:val="002C1315"/>
    <w:rsid w:val="002C19BB"/>
    <w:rsid w:val="002C1DA6"/>
    <w:rsid w:val="002C338D"/>
    <w:rsid w:val="002C3AC2"/>
    <w:rsid w:val="002C3F39"/>
    <w:rsid w:val="002C4A29"/>
    <w:rsid w:val="002C4CC9"/>
    <w:rsid w:val="002C5E39"/>
    <w:rsid w:val="002C64EA"/>
    <w:rsid w:val="002C695F"/>
    <w:rsid w:val="002C6AB6"/>
    <w:rsid w:val="002C7080"/>
    <w:rsid w:val="002D136D"/>
    <w:rsid w:val="002D1E67"/>
    <w:rsid w:val="002D269A"/>
    <w:rsid w:val="002D2F13"/>
    <w:rsid w:val="002D328E"/>
    <w:rsid w:val="002D38E7"/>
    <w:rsid w:val="002D3CE4"/>
    <w:rsid w:val="002D4093"/>
    <w:rsid w:val="002D47A1"/>
    <w:rsid w:val="002D4C91"/>
    <w:rsid w:val="002D5047"/>
    <w:rsid w:val="002D519F"/>
    <w:rsid w:val="002D5A4D"/>
    <w:rsid w:val="002D5D28"/>
    <w:rsid w:val="002E024A"/>
    <w:rsid w:val="002E0732"/>
    <w:rsid w:val="002E086C"/>
    <w:rsid w:val="002E08D5"/>
    <w:rsid w:val="002E10C6"/>
    <w:rsid w:val="002E16F2"/>
    <w:rsid w:val="002E1ED3"/>
    <w:rsid w:val="002E1F81"/>
    <w:rsid w:val="002E221D"/>
    <w:rsid w:val="002E2563"/>
    <w:rsid w:val="002E2DAB"/>
    <w:rsid w:val="002E316C"/>
    <w:rsid w:val="002E335E"/>
    <w:rsid w:val="002E42D4"/>
    <w:rsid w:val="002E4631"/>
    <w:rsid w:val="002E5868"/>
    <w:rsid w:val="002E5DFF"/>
    <w:rsid w:val="002E604C"/>
    <w:rsid w:val="002E6528"/>
    <w:rsid w:val="002E67A3"/>
    <w:rsid w:val="002E6DC8"/>
    <w:rsid w:val="002E6E7C"/>
    <w:rsid w:val="002E6F2F"/>
    <w:rsid w:val="002E73BA"/>
    <w:rsid w:val="002E777F"/>
    <w:rsid w:val="002E7FF3"/>
    <w:rsid w:val="002F03CF"/>
    <w:rsid w:val="002F045D"/>
    <w:rsid w:val="002F04C4"/>
    <w:rsid w:val="002F12D2"/>
    <w:rsid w:val="002F18A2"/>
    <w:rsid w:val="002F1B56"/>
    <w:rsid w:val="002F2133"/>
    <w:rsid w:val="002F44CB"/>
    <w:rsid w:val="002F4DEE"/>
    <w:rsid w:val="002F5164"/>
    <w:rsid w:val="002F52DE"/>
    <w:rsid w:val="002F55B9"/>
    <w:rsid w:val="002F56E9"/>
    <w:rsid w:val="002F5965"/>
    <w:rsid w:val="002F5A35"/>
    <w:rsid w:val="002F5BF6"/>
    <w:rsid w:val="002F5D11"/>
    <w:rsid w:val="002F5F6A"/>
    <w:rsid w:val="002F60AF"/>
    <w:rsid w:val="002F6AE3"/>
    <w:rsid w:val="002F6E3E"/>
    <w:rsid w:val="002F785B"/>
    <w:rsid w:val="002F7EA6"/>
    <w:rsid w:val="003002DD"/>
    <w:rsid w:val="00300424"/>
    <w:rsid w:val="003010B5"/>
    <w:rsid w:val="003010CE"/>
    <w:rsid w:val="003012F8"/>
    <w:rsid w:val="0030153A"/>
    <w:rsid w:val="00302F7C"/>
    <w:rsid w:val="00303094"/>
    <w:rsid w:val="0030365E"/>
    <w:rsid w:val="003040AE"/>
    <w:rsid w:val="00304129"/>
    <w:rsid w:val="00304187"/>
    <w:rsid w:val="00304B4B"/>
    <w:rsid w:val="00305165"/>
    <w:rsid w:val="003054A7"/>
    <w:rsid w:val="003057F9"/>
    <w:rsid w:val="00305EC8"/>
    <w:rsid w:val="003061DF"/>
    <w:rsid w:val="00306802"/>
    <w:rsid w:val="00306A49"/>
    <w:rsid w:val="00306C53"/>
    <w:rsid w:val="00307202"/>
    <w:rsid w:val="003073CE"/>
    <w:rsid w:val="0030742A"/>
    <w:rsid w:val="0030773A"/>
    <w:rsid w:val="00307B18"/>
    <w:rsid w:val="00310607"/>
    <w:rsid w:val="00310B31"/>
    <w:rsid w:val="00311574"/>
    <w:rsid w:val="003115BB"/>
    <w:rsid w:val="00311B98"/>
    <w:rsid w:val="00311BA5"/>
    <w:rsid w:val="0031345B"/>
    <w:rsid w:val="00313C30"/>
    <w:rsid w:val="00313C5B"/>
    <w:rsid w:val="00315DC9"/>
    <w:rsid w:val="00315F1A"/>
    <w:rsid w:val="00316F94"/>
    <w:rsid w:val="003175AF"/>
    <w:rsid w:val="00317A75"/>
    <w:rsid w:val="00317C2A"/>
    <w:rsid w:val="00317C33"/>
    <w:rsid w:val="00317D56"/>
    <w:rsid w:val="00317D65"/>
    <w:rsid w:val="00317FF1"/>
    <w:rsid w:val="00320313"/>
    <w:rsid w:val="003205EB"/>
    <w:rsid w:val="0032063F"/>
    <w:rsid w:val="00320744"/>
    <w:rsid w:val="00320C1F"/>
    <w:rsid w:val="00320C90"/>
    <w:rsid w:val="00320D39"/>
    <w:rsid w:val="003218F0"/>
    <w:rsid w:val="00321D00"/>
    <w:rsid w:val="00321F69"/>
    <w:rsid w:val="003223EE"/>
    <w:rsid w:val="0032300C"/>
    <w:rsid w:val="0032331E"/>
    <w:rsid w:val="003238BC"/>
    <w:rsid w:val="00323DCC"/>
    <w:rsid w:val="003240E5"/>
    <w:rsid w:val="00324A5A"/>
    <w:rsid w:val="00324BF9"/>
    <w:rsid w:val="003253BA"/>
    <w:rsid w:val="00325702"/>
    <w:rsid w:val="003259EF"/>
    <w:rsid w:val="00326387"/>
    <w:rsid w:val="00326A3C"/>
    <w:rsid w:val="00326DD8"/>
    <w:rsid w:val="00326FAE"/>
    <w:rsid w:val="00327263"/>
    <w:rsid w:val="0032790E"/>
    <w:rsid w:val="00327F97"/>
    <w:rsid w:val="003303A9"/>
    <w:rsid w:val="00331087"/>
    <w:rsid w:val="00331719"/>
    <w:rsid w:val="00331963"/>
    <w:rsid w:val="0033272D"/>
    <w:rsid w:val="00332EF7"/>
    <w:rsid w:val="003330E5"/>
    <w:rsid w:val="00333860"/>
    <w:rsid w:val="00333D6C"/>
    <w:rsid w:val="00334D35"/>
    <w:rsid w:val="0033510F"/>
    <w:rsid w:val="003355AE"/>
    <w:rsid w:val="00335A7B"/>
    <w:rsid w:val="00335F57"/>
    <w:rsid w:val="003364A6"/>
    <w:rsid w:val="003365C8"/>
    <w:rsid w:val="0033678A"/>
    <w:rsid w:val="00336E44"/>
    <w:rsid w:val="00337685"/>
    <w:rsid w:val="00337FC5"/>
    <w:rsid w:val="003401FA"/>
    <w:rsid w:val="003409CB"/>
    <w:rsid w:val="00340DF5"/>
    <w:rsid w:val="00341001"/>
    <w:rsid w:val="0034195A"/>
    <w:rsid w:val="00341CE8"/>
    <w:rsid w:val="0034259C"/>
    <w:rsid w:val="00343321"/>
    <w:rsid w:val="003436E6"/>
    <w:rsid w:val="0034382A"/>
    <w:rsid w:val="00343E9A"/>
    <w:rsid w:val="00344065"/>
    <w:rsid w:val="00344EB2"/>
    <w:rsid w:val="00345C4A"/>
    <w:rsid w:val="00345CBD"/>
    <w:rsid w:val="0034641F"/>
    <w:rsid w:val="00347937"/>
    <w:rsid w:val="00347967"/>
    <w:rsid w:val="00347E88"/>
    <w:rsid w:val="00350387"/>
    <w:rsid w:val="00350ACC"/>
    <w:rsid w:val="003510A5"/>
    <w:rsid w:val="00352E5E"/>
    <w:rsid w:val="00353159"/>
    <w:rsid w:val="0035394A"/>
    <w:rsid w:val="003544D0"/>
    <w:rsid w:val="003545B4"/>
    <w:rsid w:val="00354B09"/>
    <w:rsid w:val="00354B84"/>
    <w:rsid w:val="003550F8"/>
    <w:rsid w:val="00355D66"/>
    <w:rsid w:val="00356064"/>
    <w:rsid w:val="00356659"/>
    <w:rsid w:val="00356DF8"/>
    <w:rsid w:val="00357923"/>
    <w:rsid w:val="00357933"/>
    <w:rsid w:val="00357E3D"/>
    <w:rsid w:val="00357FC7"/>
    <w:rsid w:val="00360701"/>
    <w:rsid w:val="00361206"/>
    <w:rsid w:val="0036129F"/>
    <w:rsid w:val="003614F0"/>
    <w:rsid w:val="00361975"/>
    <w:rsid w:val="00361C97"/>
    <w:rsid w:val="0036235C"/>
    <w:rsid w:val="003625CF"/>
    <w:rsid w:val="00363260"/>
    <w:rsid w:val="00363569"/>
    <w:rsid w:val="003642D0"/>
    <w:rsid w:val="003648DA"/>
    <w:rsid w:val="0036517E"/>
    <w:rsid w:val="00365358"/>
    <w:rsid w:val="00365524"/>
    <w:rsid w:val="003658E8"/>
    <w:rsid w:val="00365C89"/>
    <w:rsid w:val="00366312"/>
    <w:rsid w:val="003669AB"/>
    <w:rsid w:val="003675DD"/>
    <w:rsid w:val="003679DB"/>
    <w:rsid w:val="00367CAD"/>
    <w:rsid w:val="00367CEE"/>
    <w:rsid w:val="00370239"/>
    <w:rsid w:val="003708DA"/>
    <w:rsid w:val="00371BD3"/>
    <w:rsid w:val="003724B5"/>
    <w:rsid w:val="00372666"/>
    <w:rsid w:val="0037295E"/>
    <w:rsid w:val="00372A33"/>
    <w:rsid w:val="00372FC2"/>
    <w:rsid w:val="003730C5"/>
    <w:rsid w:val="003737E0"/>
    <w:rsid w:val="00373ABB"/>
    <w:rsid w:val="00374E00"/>
    <w:rsid w:val="003754E9"/>
    <w:rsid w:val="003755D3"/>
    <w:rsid w:val="0037593C"/>
    <w:rsid w:val="00375A6D"/>
    <w:rsid w:val="00375BBC"/>
    <w:rsid w:val="00375CD8"/>
    <w:rsid w:val="00376293"/>
    <w:rsid w:val="00376437"/>
    <w:rsid w:val="00376472"/>
    <w:rsid w:val="00377025"/>
    <w:rsid w:val="003779BF"/>
    <w:rsid w:val="0038002F"/>
    <w:rsid w:val="00380212"/>
    <w:rsid w:val="003805A7"/>
    <w:rsid w:val="003809B1"/>
    <w:rsid w:val="00381BF7"/>
    <w:rsid w:val="00382123"/>
    <w:rsid w:val="003829F1"/>
    <w:rsid w:val="00382E60"/>
    <w:rsid w:val="0038390E"/>
    <w:rsid w:val="00383F7A"/>
    <w:rsid w:val="00384930"/>
    <w:rsid w:val="00384C6C"/>
    <w:rsid w:val="003858D4"/>
    <w:rsid w:val="003862BC"/>
    <w:rsid w:val="0038635E"/>
    <w:rsid w:val="00386A5E"/>
    <w:rsid w:val="00386B1A"/>
    <w:rsid w:val="00387966"/>
    <w:rsid w:val="00390501"/>
    <w:rsid w:val="00390AD3"/>
    <w:rsid w:val="00390EFD"/>
    <w:rsid w:val="003911D1"/>
    <w:rsid w:val="003916D0"/>
    <w:rsid w:val="00391910"/>
    <w:rsid w:val="00392213"/>
    <w:rsid w:val="00392F75"/>
    <w:rsid w:val="00393536"/>
    <w:rsid w:val="003936A4"/>
    <w:rsid w:val="003937C9"/>
    <w:rsid w:val="00393B2A"/>
    <w:rsid w:val="003940F4"/>
    <w:rsid w:val="003946FE"/>
    <w:rsid w:val="00394C19"/>
    <w:rsid w:val="00395145"/>
    <w:rsid w:val="00395FA2"/>
    <w:rsid w:val="00396183"/>
    <w:rsid w:val="00396CF0"/>
    <w:rsid w:val="00396DF8"/>
    <w:rsid w:val="003971C1"/>
    <w:rsid w:val="00397333"/>
    <w:rsid w:val="00397766"/>
    <w:rsid w:val="00397C15"/>
    <w:rsid w:val="003A0783"/>
    <w:rsid w:val="003A0F86"/>
    <w:rsid w:val="003A199E"/>
    <w:rsid w:val="003A2BB0"/>
    <w:rsid w:val="003A3491"/>
    <w:rsid w:val="003A3787"/>
    <w:rsid w:val="003A3CCF"/>
    <w:rsid w:val="003A3DF4"/>
    <w:rsid w:val="003A4AC8"/>
    <w:rsid w:val="003A4FD2"/>
    <w:rsid w:val="003A52D1"/>
    <w:rsid w:val="003A5806"/>
    <w:rsid w:val="003A59A3"/>
    <w:rsid w:val="003A5AB5"/>
    <w:rsid w:val="003A5B45"/>
    <w:rsid w:val="003A6195"/>
    <w:rsid w:val="003A65BF"/>
    <w:rsid w:val="003A7C7E"/>
    <w:rsid w:val="003B0BA9"/>
    <w:rsid w:val="003B0D95"/>
    <w:rsid w:val="003B0F04"/>
    <w:rsid w:val="003B18B1"/>
    <w:rsid w:val="003B2038"/>
    <w:rsid w:val="003B2AF4"/>
    <w:rsid w:val="003B37C9"/>
    <w:rsid w:val="003B3F59"/>
    <w:rsid w:val="003B427C"/>
    <w:rsid w:val="003B49FE"/>
    <w:rsid w:val="003B5581"/>
    <w:rsid w:val="003B5616"/>
    <w:rsid w:val="003B57FE"/>
    <w:rsid w:val="003B5995"/>
    <w:rsid w:val="003B6186"/>
    <w:rsid w:val="003B637B"/>
    <w:rsid w:val="003B657D"/>
    <w:rsid w:val="003B6AE3"/>
    <w:rsid w:val="003B6CA4"/>
    <w:rsid w:val="003B7345"/>
    <w:rsid w:val="003B7A4B"/>
    <w:rsid w:val="003C021C"/>
    <w:rsid w:val="003C0731"/>
    <w:rsid w:val="003C0AB3"/>
    <w:rsid w:val="003C15B0"/>
    <w:rsid w:val="003C175F"/>
    <w:rsid w:val="003C1DE1"/>
    <w:rsid w:val="003C21FB"/>
    <w:rsid w:val="003C24C8"/>
    <w:rsid w:val="003C28E7"/>
    <w:rsid w:val="003C31BC"/>
    <w:rsid w:val="003C3539"/>
    <w:rsid w:val="003C3DC1"/>
    <w:rsid w:val="003C41AA"/>
    <w:rsid w:val="003C4246"/>
    <w:rsid w:val="003C42F1"/>
    <w:rsid w:val="003C47D4"/>
    <w:rsid w:val="003C48A9"/>
    <w:rsid w:val="003C4DE0"/>
    <w:rsid w:val="003C5153"/>
    <w:rsid w:val="003C615D"/>
    <w:rsid w:val="003C682D"/>
    <w:rsid w:val="003C699C"/>
    <w:rsid w:val="003C740A"/>
    <w:rsid w:val="003C74ED"/>
    <w:rsid w:val="003D0742"/>
    <w:rsid w:val="003D095E"/>
    <w:rsid w:val="003D0C92"/>
    <w:rsid w:val="003D1729"/>
    <w:rsid w:val="003D3065"/>
    <w:rsid w:val="003D3FF8"/>
    <w:rsid w:val="003D4460"/>
    <w:rsid w:val="003D46F6"/>
    <w:rsid w:val="003D4771"/>
    <w:rsid w:val="003D47E8"/>
    <w:rsid w:val="003D4C60"/>
    <w:rsid w:val="003D4CF8"/>
    <w:rsid w:val="003D6041"/>
    <w:rsid w:val="003D6380"/>
    <w:rsid w:val="003D6948"/>
    <w:rsid w:val="003D6B60"/>
    <w:rsid w:val="003D7B16"/>
    <w:rsid w:val="003E02B7"/>
    <w:rsid w:val="003E04F0"/>
    <w:rsid w:val="003E06FF"/>
    <w:rsid w:val="003E0DF8"/>
    <w:rsid w:val="003E13D8"/>
    <w:rsid w:val="003E1B7F"/>
    <w:rsid w:val="003E1E0A"/>
    <w:rsid w:val="003E1E0E"/>
    <w:rsid w:val="003E28D5"/>
    <w:rsid w:val="003E2EC1"/>
    <w:rsid w:val="003E35F4"/>
    <w:rsid w:val="003E4532"/>
    <w:rsid w:val="003E497F"/>
    <w:rsid w:val="003E4A70"/>
    <w:rsid w:val="003E4D14"/>
    <w:rsid w:val="003E4E38"/>
    <w:rsid w:val="003E5070"/>
    <w:rsid w:val="003E52B7"/>
    <w:rsid w:val="003E6EF4"/>
    <w:rsid w:val="003E7BE1"/>
    <w:rsid w:val="003F093D"/>
    <w:rsid w:val="003F0D58"/>
    <w:rsid w:val="003F1026"/>
    <w:rsid w:val="003F1078"/>
    <w:rsid w:val="003F1507"/>
    <w:rsid w:val="003F16C0"/>
    <w:rsid w:val="003F1B60"/>
    <w:rsid w:val="003F1BEE"/>
    <w:rsid w:val="003F1E41"/>
    <w:rsid w:val="003F2074"/>
    <w:rsid w:val="003F26DA"/>
    <w:rsid w:val="003F2721"/>
    <w:rsid w:val="003F27D4"/>
    <w:rsid w:val="003F3048"/>
    <w:rsid w:val="003F35A7"/>
    <w:rsid w:val="003F3EF7"/>
    <w:rsid w:val="003F4016"/>
    <w:rsid w:val="003F5BB2"/>
    <w:rsid w:val="003F5F29"/>
    <w:rsid w:val="003F6797"/>
    <w:rsid w:val="003F6A0E"/>
    <w:rsid w:val="003F7022"/>
    <w:rsid w:val="003F73B6"/>
    <w:rsid w:val="00400975"/>
    <w:rsid w:val="00400E7B"/>
    <w:rsid w:val="00401145"/>
    <w:rsid w:val="0040191E"/>
    <w:rsid w:val="00401C8C"/>
    <w:rsid w:val="00402B05"/>
    <w:rsid w:val="004038B8"/>
    <w:rsid w:val="00404422"/>
    <w:rsid w:val="00404433"/>
    <w:rsid w:val="004053C9"/>
    <w:rsid w:val="0040644F"/>
    <w:rsid w:val="0040667B"/>
    <w:rsid w:val="00406CA2"/>
    <w:rsid w:val="00406DE8"/>
    <w:rsid w:val="00406FC5"/>
    <w:rsid w:val="00407536"/>
    <w:rsid w:val="00407868"/>
    <w:rsid w:val="00407CFA"/>
    <w:rsid w:val="00410DC2"/>
    <w:rsid w:val="004114C2"/>
    <w:rsid w:val="004114F4"/>
    <w:rsid w:val="0041190C"/>
    <w:rsid w:val="00411B65"/>
    <w:rsid w:val="00411EE1"/>
    <w:rsid w:val="0041274A"/>
    <w:rsid w:val="00412C2C"/>
    <w:rsid w:val="00412CDF"/>
    <w:rsid w:val="00413133"/>
    <w:rsid w:val="00413B7E"/>
    <w:rsid w:val="00415386"/>
    <w:rsid w:val="0041555E"/>
    <w:rsid w:val="00415BAC"/>
    <w:rsid w:val="004163C3"/>
    <w:rsid w:val="00416588"/>
    <w:rsid w:val="00417949"/>
    <w:rsid w:val="00417C35"/>
    <w:rsid w:val="00417D89"/>
    <w:rsid w:val="00417DAD"/>
    <w:rsid w:val="004202BB"/>
    <w:rsid w:val="00420A44"/>
    <w:rsid w:val="00421341"/>
    <w:rsid w:val="0042165A"/>
    <w:rsid w:val="00422529"/>
    <w:rsid w:val="004229B4"/>
    <w:rsid w:val="00423434"/>
    <w:rsid w:val="0042385B"/>
    <w:rsid w:val="00423EAF"/>
    <w:rsid w:val="00423EDB"/>
    <w:rsid w:val="00424EEA"/>
    <w:rsid w:val="00424EEC"/>
    <w:rsid w:val="00425728"/>
    <w:rsid w:val="00425D7A"/>
    <w:rsid w:val="0042614C"/>
    <w:rsid w:val="004269C2"/>
    <w:rsid w:val="00427174"/>
    <w:rsid w:val="00427350"/>
    <w:rsid w:val="00427352"/>
    <w:rsid w:val="00427BDD"/>
    <w:rsid w:val="00431B8E"/>
    <w:rsid w:val="00431BCB"/>
    <w:rsid w:val="00432280"/>
    <w:rsid w:val="00432D09"/>
    <w:rsid w:val="00433BF0"/>
    <w:rsid w:val="00433EED"/>
    <w:rsid w:val="004348DF"/>
    <w:rsid w:val="00434B19"/>
    <w:rsid w:val="00434F59"/>
    <w:rsid w:val="00435CC1"/>
    <w:rsid w:val="00436338"/>
    <w:rsid w:val="004367C0"/>
    <w:rsid w:val="004378D7"/>
    <w:rsid w:val="00437A3B"/>
    <w:rsid w:val="00437A5B"/>
    <w:rsid w:val="00437B27"/>
    <w:rsid w:val="00437DBF"/>
    <w:rsid w:val="004402D6"/>
    <w:rsid w:val="004407A6"/>
    <w:rsid w:val="004412D6"/>
    <w:rsid w:val="00441BF3"/>
    <w:rsid w:val="004420D8"/>
    <w:rsid w:val="004422CF"/>
    <w:rsid w:val="0044233E"/>
    <w:rsid w:val="00442534"/>
    <w:rsid w:val="0044274A"/>
    <w:rsid w:val="004436F5"/>
    <w:rsid w:val="0044415F"/>
    <w:rsid w:val="0044492F"/>
    <w:rsid w:val="00444CB9"/>
    <w:rsid w:val="004456E0"/>
    <w:rsid w:val="00445C9D"/>
    <w:rsid w:val="00446131"/>
    <w:rsid w:val="004461D3"/>
    <w:rsid w:val="004479E3"/>
    <w:rsid w:val="00447B68"/>
    <w:rsid w:val="00447F23"/>
    <w:rsid w:val="00447FC8"/>
    <w:rsid w:val="0045081B"/>
    <w:rsid w:val="0045101E"/>
    <w:rsid w:val="00451B1A"/>
    <w:rsid w:val="00451E3A"/>
    <w:rsid w:val="0045217D"/>
    <w:rsid w:val="00452678"/>
    <w:rsid w:val="004526F8"/>
    <w:rsid w:val="00453127"/>
    <w:rsid w:val="00453B70"/>
    <w:rsid w:val="004552DD"/>
    <w:rsid w:val="00455756"/>
    <w:rsid w:val="00455BEA"/>
    <w:rsid w:val="00455C53"/>
    <w:rsid w:val="0045619F"/>
    <w:rsid w:val="004562DC"/>
    <w:rsid w:val="00456DA2"/>
    <w:rsid w:val="00456E8D"/>
    <w:rsid w:val="00457102"/>
    <w:rsid w:val="0045715E"/>
    <w:rsid w:val="004573F2"/>
    <w:rsid w:val="0046038B"/>
    <w:rsid w:val="0046059C"/>
    <w:rsid w:val="004607AA"/>
    <w:rsid w:val="0046135E"/>
    <w:rsid w:val="00461467"/>
    <w:rsid w:val="00461F13"/>
    <w:rsid w:val="0046234D"/>
    <w:rsid w:val="00462A36"/>
    <w:rsid w:val="00462B90"/>
    <w:rsid w:val="00462BF8"/>
    <w:rsid w:val="004630CF"/>
    <w:rsid w:val="004639E0"/>
    <w:rsid w:val="00463C4B"/>
    <w:rsid w:val="00465244"/>
    <w:rsid w:val="00466B3D"/>
    <w:rsid w:val="00466E91"/>
    <w:rsid w:val="004676ED"/>
    <w:rsid w:val="00470479"/>
    <w:rsid w:val="00470543"/>
    <w:rsid w:val="00470B74"/>
    <w:rsid w:val="0047141E"/>
    <w:rsid w:val="0047283A"/>
    <w:rsid w:val="00472EB9"/>
    <w:rsid w:val="004736F3"/>
    <w:rsid w:val="004737B2"/>
    <w:rsid w:val="00473A6B"/>
    <w:rsid w:val="00473EF8"/>
    <w:rsid w:val="00474276"/>
    <w:rsid w:val="0047554B"/>
    <w:rsid w:val="004761C2"/>
    <w:rsid w:val="004768A5"/>
    <w:rsid w:val="00477160"/>
    <w:rsid w:val="004771C1"/>
    <w:rsid w:val="00477350"/>
    <w:rsid w:val="00480616"/>
    <w:rsid w:val="00480A02"/>
    <w:rsid w:val="00480E71"/>
    <w:rsid w:val="00480FFE"/>
    <w:rsid w:val="0048114C"/>
    <w:rsid w:val="00481210"/>
    <w:rsid w:val="00481B18"/>
    <w:rsid w:val="004822CB"/>
    <w:rsid w:val="00482EE0"/>
    <w:rsid w:val="00483711"/>
    <w:rsid w:val="004844B4"/>
    <w:rsid w:val="00484737"/>
    <w:rsid w:val="00484FE2"/>
    <w:rsid w:val="0048505D"/>
    <w:rsid w:val="004855A4"/>
    <w:rsid w:val="00485878"/>
    <w:rsid w:val="00485879"/>
    <w:rsid w:val="004860BE"/>
    <w:rsid w:val="0048619C"/>
    <w:rsid w:val="00486D79"/>
    <w:rsid w:val="004878AE"/>
    <w:rsid w:val="0049005C"/>
    <w:rsid w:val="004907FA"/>
    <w:rsid w:val="00490AE3"/>
    <w:rsid w:val="00490D51"/>
    <w:rsid w:val="00491A4D"/>
    <w:rsid w:val="0049275A"/>
    <w:rsid w:val="00492E02"/>
    <w:rsid w:val="004930D4"/>
    <w:rsid w:val="00493450"/>
    <w:rsid w:val="004937B2"/>
    <w:rsid w:val="00493E01"/>
    <w:rsid w:val="00494712"/>
    <w:rsid w:val="00494BB3"/>
    <w:rsid w:val="00494CE6"/>
    <w:rsid w:val="004951A8"/>
    <w:rsid w:val="0049522A"/>
    <w:rsid w:val="00495279"/>
    <w:rsid w:val="00495707"/>
    <w:rsid w:val="004967D7"/>
    <w:rsid w:val="00496DA2"/>
    <w:rsid w:val="00496FD4"/>
    <w:rsid w:val="00497601"/>
    <w:rsid w:val="0049789E"/>
    <w:rsid w:val="004979CE"/>
    <w:rsid w:val="00497BEF"/>
    <w:rsid w:val="00497D5C"/>
    <w:rsid w:val="004A03BA"/>
    <w:rsid w:val="004A1C59"/>
    <w:rsid w:val="004A1EDC"/>
    <w:rsid w:val="004A256A"/>
    <w:rsid w:val="004A2801"/>
    <w:rsid w:val="004A288A"/>
    <w:rsid w:val="004A28E9"/>
    <w:rsid w:val="004A2AD0"/>
    <w:rsid w:val="004A2C56"/>
    <w:rsid w:val="004A2F24"/>
    <w:rsid w:val="004A41EC"/>
    <w:rsid w:val="004A441B"/>
    <w:rsid w:val="004A4D1D"/>
    <w:rsid w:val="004A5CA3"/>
    <w:rsid w:val="004A5D56"/>
    <w:rsid w:val="004A61E7"/>
    <w:rsid w:val="004A6DD7"/>
    <w:rsid w:val="004A7805"/>
    <w:rsid w:val="004A7A20"/>
    <w:rsid w:val="004B00BE"/>
    <w:rsid w:val="004B0663"/>
    <w:rsid w:val="004B1134"/>
    <w:rsid w:val="004B1E4B"/>
    <w:rsid w:val="004B23A1"/>
    <w:rsid w:val="004B2A51"/>
    <w:rsid w:val="004B513D"/>
    <w:rsid w:val="004B6289"/>
    <w:rsid w:val="004B6AD1"/>
    <w:rsid w:val="004B753D"/>
    <w:rsid w:val="004B7574"/>
    <w:rsid w:val="004B7B13"/>
    <w:rsid w:val="004B7E91"/>
    <w:rsid w:val="004C0182"/>
    <w:rsid w:val="004C0B85"/>
    <w:rsid w:val="004C0D48"/>
    <w:rsid w:val="004C0D7C"/>
    <w:rsid w:val="004C183D"/>
    <w:rsid w:val="004C195D"/>
    <w:rsid w:val="004C1E39"/>
    <w:rsid w:val="004C28CE"/>
    <w:rsid w:val="004C4416"/>
    <w:rsid w:val="004C4808"/>
    <w:rsid w:val="004C49D6"/>
    <w:rsid w:val="004C5A93"/>
    <w:rsid w:val="004C5D18"/>
    <w:rsid w:val="004C5EBE"/>
    <w:rsid w:val="004C6369"/>
    <w:rsid w:val="004C6556"/>
    <w:rsid w:val="004C767A"/>
    <w:rsid w:val="004C78D5"/>
    <w:rsid w:val="004C7CA7"/>
    <w:rsid w:val="004D0FD3"/>
    <w:rsid w:val="004D1381"/>
    <w:rsid w:val="004D14D9"/>
    <w:rsid w:val="004D1D83"/>
    <w:rsid w:val="004D1F69"/>
    <w:rsid w:val="004D202A"/>
    <w:rsid w:val="004D20B2"/>
    <w:rsid w:val="004D2169"/>
    <w:rsid w:val="004D763D"/>
    <w:rsid w:val="004D78EF"/>
    <w:rsid w:val="004D7E22"/>
    <w:rsid w:val="004E008D"/>
    <w:rsid w:val="004E0EE7"/>
    <w:rsid w:val="004E148D"/>
    <w:rsid w:val="004E1A00"/>
    <w:rsid w:val="004E1AC0"/>
    <w:rsid w:val="004E1FF5"/>
    <w:rsid w:val="004E21A3"/>
    <w:rsid w:val="004E275F"/>
    <w:rsid w:val="004E298D"/>
    <w:rsid w:val="004E2CC9"/>
    <w:rsid w:val="004E346E"/>
    <w:rsid w:val="004E34E6"/>
    <w:rsid w:val="004E35AB"/>
    <w:rsid w:val="004E372B"/>
    <w:rsid w:val="004E389A"/>
    <w:rsid w:val="004E38A5"/>
    <w:rsid w:val="004E3A8D"/>
    <w:rsid w:val="004E46A3"/>
    <w:rsid w:val="004E5A07"/>
    <w:rsid w:val="004E6460"/>
    <w:rsid w:val="004E6977"/>
    <w:rsid w:val="004E6E07"/>
    <w:rsid w:val="004E6F02"/>
    <w:rsid w:val="004E72FB"/>
    <w:rsid w:val="004E73A6"/>
    <w:rsid w:val="004E760A"/>
    <w:rsid w:val="004E7C6B"/>
    <w:rsid w:val="004E7DF3"/>
    <w:rsid w:val="004F00AA"/>
    <w:rsid w:val="004F0B6C"/>
    <w:rsid w:val="004F164B"/>
    <w:rsid w:val="004F1875"/>
    <w:rsid w:val="004F1AE2"/>
    <w:rsid w:val="004F20E0"/>
    <w:rsid w:val="004F2EE9"/>
    <w:rsid w:val="004F2F91"/>
    <w:rsid w:val="004F3666"/>
    <w:rsid w:val="004F3D0D"/>
    <w:rsid w:val="004F3D6F"/>
    <w:rsid w:val="004F3E89"/>
    <w:rsid w:val="004F5250"/>
    <w:rsid w:val="004F5500"/>
    <w:rsid w:val="004F5ACD"/>
    <w:rsid w:val="004F638B"/>
    <w:rsid w:val="004F6413"/>
    <w:rsid w:val="004F6610"/>
    <w:rsid w:val="004F6A0C"/>
    <w:rsid w:val="004F7C9F"/>
    <w:rsid w:val="0050025E"/>
    <w:rsid w:val="0050029C"/>
    <w:rsid w:val="005008F3"/>
    <w:rsid w:val="005010FD"/>
    <w:rsid w:val="005011CC"/>
    <w:rsid w:val="005013C9"/>
    <w:rsid w:val="00501632"/>
    <w:rsid w:val="005016B9"/>
    <w:rsid w:val="00501A8E"/>
    <w:rsid w:val="00503029"/>
    <w:rsid w:val="0050494A"/>
    <w:rsid w:val="00506016"/>
    <w:rsid w:val="00506546"/>
    <w:rsid w:val="00506E5C"/>
    <w:rsid w:val="0051012A"/>
    <w:rsid w:val="00510ABE"/>
    <w:rsid w:val="00510B05"/>
    <w:rsid w:val="00510D53"/>
    <w:rsid w:val="00510DA1"/>
    <w:rsid w:val="005111E4"/>
    <w:rsid w:val="00511566"/>
    <w:rsid w:val="005122F0"/>
    <w:rsid w:val="00512F56"/>
    <w:rsid w:val="00512FCC"/>
    <w:rsid w:val="0051302B"/>
    <w:rsid w:val="00513719"/>
    <w:rsid w:val="005137A9"/>
    <w:rsid w:val="005137EE"/>
    <w:rsid w:val="00513FE6"/>
    <w:rsid w:val="00514AC1"/>
    <w:rsid w:val="00515BA9"/>
    <w:rsid w:val="00516507"/>
    <w:rsid w:val="00516C3F"/>
    <w:rsid w:val="0052062B"/>
    <w:rsid w:val="00520770"/>
    <w:rsid w:val="0052077C"/>
    <w:rsid w:val="005208DC"/>
    <w:rsid w:val="0052090E"/>
    <w:rsid w:val="005209E6"/>
    <w:rsid w:val="00520CF7"/>
    <w:rsid w:val="00521006"/>
    <w:rsid w:val="00521390"/>
    <w:rsid w:val="00521F95"/>
    <w:rsid w:val="005221C1"/>
    <w:rsid w:val="005234F8"/>
    <w:rsid w:val="00523816"/>
    <w:rsid w:val="00523C1E"/>
    <w:rsid w:val="00524329"/>
    <w:rsid w:val="0052485E"/>
    <w:rsid w:val="005248DD"/>
    <w:rsid w:val="00524A32"/>
    <w:rsid w:val="00524EA4"/>
    <w:rsid w:val="00525223"/>
    <w:rsid w:val="00525CA4"/>
    <w:rsid w:val="00526408"/>
    <w:rsid w:val="00526BF1"/>
    <w:rsid w:val="0053049D"/>
    <w:rsid w:val="00530A41"/>
    <w:rsid w:val="0053144C"/>
    <w:rsid w:val="005315B9"/>
    <w:rsid w:val="0053257F"/>
    <w:rsid w:val="00532F96"/>
    <w:rsid w:val="00533C2A"/>
    <w:rsid w:val="00534485"/>
    <w:rsid w:val="00534709"/>
    <w:rsid w:val="00535498"/>
    <w:rsid w:val="00535B8F"/>
    <w:rsid w:val="00535CC7"/>
    <w:rsid w:val="005360F6"/>
    <w:rsid w:val="005361C2"/>
    <w:rsid w:val="00536520"/>
    <w:rsid w:val="00536D98"/>
    <w:rsid w:val="00536E2F"/>
    <w:rsid w:val="00537F89"/>
    <w:rsid w:val="00540CD6"/>
    <w:rsid w:val="00540F33"/>
    <w:rsid w:val="00541560"/>
    <w:rsid w:val="00541776"/>
    <w:rsid w:val="00541F18"/>
    <w:rsid w:val="00541F57"/>
    <w:rsid w:val="005423A9"/>
    <w:rsid w:val="00542A4B"/>
    <w:rsid w:val="00542D05"/>
    <w:rsid w:val="00542D41"/>
    <w:rsid w:val="00542DAB"/>
    <w:rsid w:val="00542E53"/>
    <w:rsid w:val="00543043"/>
    <w:rsid w:val="005430F6"/>
    <w:rsid w:val="00543332"/>
    <w:rsid w:val="0054340B"/>
    <w:rsid w:val="005436EC"/>
    <w:rsid w:val="005437F7"/>
    <w:rsid w:val="005439A0"/>
    <w:rsid w:val="0054405D"/>
    <w:rsid w:val="00545047"/>
    <w:rsid w:val="0054549D"/>
    <w:rsid w:val="0054572D"/>
    <w:rsid w:val="00546127"/>
    <w:rsid w:val="005462A9"/>
    <w:rsid w:val="0054687A"/>
    <w:rsid w:val="0054770C"/>
    <w:rsid w:val="00547E31"/>
    <w:rsid w:val="00550147"/>
    <w:rsid w:val="00550BB7"/>
    <w:rsid w:val="00552636"/>
    <w:rsid w:val="00552A08"/>
    <w:rsid w:val="00554804"/>
    <w:rsid w:val="00554DB2"/>
    <w:rsid w:val="00554DEE"/>
    <w:rsid w:val="00555160"/>
    <w:rsid w:val="00555654"/>
    <w:rsid w:val="00555857"/>
    <w:rsid w:val="00556046"/>
    <w:rsid w:val="005561DB"/>
    <w:rsid w:val="0055652D"/>
    <w:rsid w:val="0055672C"/>
    <w:rsid w:val="0055698F"/>
    <w:rsid w:val="00557836"/>
    <w:rsid w:val="00560129"/>
    <w:rsid w:val="00560131"/>
    <w:rsid w:val="00560AEF"/>
    <w:rsid w:val="00561E02"/>
    <w:rsid w:val="0056232A"/>
    <w:rsid w:val="00562BAC"/>
    <w:rsid w:val="00562E08"/>
    <w:rsid w:val="00563364"/>
    <w:rsid w:val="00563EA6"/>
    <w:rsid w:val="00564AA4"/>
    <w:rsid w:val="00565551"/>
    <w:rsid w:val="00565790"/>
    <w:rsid w:val="00565815"/>
    <w:rsid w:val="005666B3"/>
    <w:rsid w:val="0056678A"/>
    <w:rsid w:val="005668A5"/>
    <w:rsid w:val="00566B05"/>
    <w:rsid w:val="005702C6"/>
    <w:rsid w:val="005709FA"/>
    <w:rsid w:val="00570F61"/>
    <w:rsid w:val="00571170"/>
    <w:rsid w:val="00571419"/>
    <w:rsid w:val="0057141B"/>
    <w:rsid w:val="00571D1B"/>
    <w:rsid w:val="005727EF"/>
    <w:rsid w:val="005729FD"/>
    <w:rsid w:val="005732EB"/>
    <w:rsid w:val="0057334E"/>
    <w:rsid w:val="005737A9"/>
    <w:rsid w:val="0057390B"/>
    <w:rsid w:val="00573D6C"/>
    <w:rsid w:val="00575144"/>
    <w:rsid w:val="0057517F"/>
    <w:rsid w:val="00575203"/>
    <w:rsid w:val="005752B3"/>
    <w:rsid w:val="00575425"/>
    <w:rsid w:val="00575DC5"/>
    <w:rsid w:val="005762FB"/>
    <w:rsid w:val="00576919"/>
    <w:rsid w:val="00576999"/>
    <w:rsid w:val="00576B22"/>
    <w:rsid w:val="00577AA4"/>
    <w:rsid w:val="00577BAE"/>
    <w:rsid w:val="00577C37"/>
    <w:rsid w:val="00577DBC"/>
    <w:rsid w:val="00577FD6"/>
    <w:rsid w:val="005805A0"/>
    <w:rsid w:val="00580B40"/>
    <w:rsid w:val="00580C4F"/>
    <w:rsid w:val="00580CC1"/>
    <w:rsid w:val="005816A1"/>
    <w:rsid w:val="00581FF8"/>
    <w:rsid w:val="00582307"/>
    <w:rsid w:val="00583311"/>
    <w:rsid w:val="005835CB"/>
    <w:rsid w:val="0058363B"/>
    <w:rsid w:val="00583CA8"/>
    <w:rsid w:val="0058438E"/>
    <w:rsid w:val="0058534A"/>
    <w:rsid w:val="005855D7"/>
    <w:rsid w:val="00585810"/>
    <w:rsid w:val="005860E5"/>
    <w:rsid w:val="0058640D"/>
    <w:rsid w:val="005865BA"/>
    <w:rsid w:val="005868D9"/>
    <w:rsid w:val="00586F1C"/>
    <w:rsid w:val="00587652"/>
    <w:rsid w:val="0058790A"/>
    <w:rsid w:val="00587FDF"/>
    <w:rsid w:val="005904BD"/>
    <w:rsid w:val="00590952"/>
    <w:rsid w:val="00590998"/>
    <w:rsid w:val="00590CB0"/>
    <w:rsid w:val="005914E3"/>
    <w:rsid w:val="00591943"/>
    <w:rsid w:val="00592261"/>
    <w:rsid w:val="00592561"/>
    <w:rsid w:val="0059270D"/>
    <w:rsid w:val="00592CCC"/>
    <w:rsid w:val="00592FA0"/>
    <w:rsid w:val="00593842"/>
    <w:rsid w:val="00593928"/>
    <w:rsid w:val="00594C59"/>
    <w:rsid w:val="00594F1E"/>
    <w:rsid w:val="00594FE6"/>
    <w:rsid w:val="00595724"/>
    <w:rsid w:val="00595FD2"/>
    <w:rsid w:val="00596426"/>
    <w:rsid w:val="005964D6"/>
    <w:rsid w:val="005967C5"/>
    <w:rsid w:val="00596FE9"/>
    <w:rsid w:val="00597B9C"/>
    <w:rsid w:val="00597CA1"/>
    <w:rsid w:val="005A07AB"/>
    <w:rsid w:val="005A0D70"/>
    <w:rsid w:val="005A12C8"/>
    <w:rsid w:val="005A13E9"/>
    <w:rsid w:val="005A1994"/>
    <w:rsid w:val="005A205F"/>
    <w:rsid w:val="005A2184"/>
    <w:rsid w:val="005A2C29"/>
    <w:rsid w:val="005A2EFB"/>
    <w:rsid w:val="005A2F8A"/>
    <w:rsid w:val="005A38E4"/>
    <w:rsid w:val="005A3D8F"/>
    <w:rsid w:val="005A4D64"/>
    <w:rsid w:val="005A4DC0"/>
    <w:rsid w:val="005A4F24"/>
    <w:rsid w:val="005A5931"/>
    <w:rsid w:val="005A59F3"/>
    <w:rsid w:val="005A5B85"/>
    <w:rsid w:val="005A5DC0"/>
    <w:rsid w:val="005A62DB"/>
    <w:rsid w:val="005A6422"/>
    <w:rsid w:val="005A7329"/>
    <w:rsid w:val="005A7AA5"/>
    <w:rsid w:val="005B1014"/>
    <w:rsid w:val="005B172A"/>
    <w:rsid w:val="005B1B48"/>
    <w:rsid w:val="005B1B9C"/>
    <w:rsid w:val="005B22BD"/>
    <w:rsid w:val="005B35E6"/>
    <w:rsid w:val="005B37B2"/>
    <w:rsid w:val="005B42FA"/>
    <w:rsid w:val="005B4ABE"/>
    <w:rsid w:val="005B500E"/>
    <w:rsid w:val="005B670C"/>
    <w:rsid w:val="005B6741"/>
    <w:rsid w:val="005B684F"/>
    <w:rsid w:val="005B6D8B"/>
    <w:rsid w:val="005B72A2"/>
    <w:rsid w:val="005B7A09"/>
    <w:rsid w:val="005B7BFC"/>
    <w:rsid w:val="005C0413"/>
    <w:rsid w:val="005C0505"/>
    <w:rsid w:val="005C0954"/>
    <w:rsid w:val="005C0D9C"/>
    <w:rsid w:val="005C0F0C"/>
    <w:rsid w:val="005C10FB"/>
    <w:rsid w:val="005C13E0"/>
    <w:rsid w:val="005C1656"/>
    <w:rsid w:val="005C28FC"/>
    <w:rsid w:val="005C293F"/>
    <w:rsid w:val="005C364D"/>
    <w:rsid w:val="005C3C78"/>
    <w:rsid w:val="005C42CC"/>
    <w:rsid w:val="005C448F"/>
    <w:rsid w:val="005C45AD"/>
    <w:rsid w:val="005C5929"/>
    <w:rsid w:val="005C5C72"/>
    <w:rsid w:val="005C5E80"/>
    <w:rsid w:val="005C7633"/>
    <w:rsid w:val="005C78AA"/>
    <w:rsid w:val="005C78BF"/>
    <w:rsid w:val="005C7F97"/>
    <w:rsid w:val="005D0F31"/>
    <w:rsid w:val="005D13F9"/>
    <w:rsid w:val="005D166B"/>
    <w:rsid w:val="005D1AD0"/>
    <w:rsid w:val="005D227B"/>
    <w:rsid w:val="005D374B"/>
    <w:rsid w:val="005D3C29"/>
    <w:rsid w:val="005D3DDE"/>
    <w:rsid w:val="005D43BC"/>
    <w:rsid w:val="005D45B8"/>
    <w:rsid w:val="005D4A8B"/>
    <w:rsid w:val="005D4B22"/>
    <w:rsid w:val="005D5761"/>
    <w:rsid w:val="005D5C84"/>
    <w:rsid w:val="005D7580"/>
    <w:rsid w:val="005D7714"/>
    <w:rsid w:val="005E00BE"/>
    <w:rsid w:val="005E03D6"/>
    <w:rsid w:val="005E09DF"/>
    <w:rsid w:val="005E0B49"/>
    <w:rsid w:val="005E1810"/>
    <w:rsid w:val="005E1A3D"/>
    <w:rsid w:val="005E2413"/>
    <w:rsid w:val="005E297F"/>
    <w:rsid w:val="005E2BD7"/>
    <w:rsid w:val="005E3508"/>
    <w:rsid w:val="005E36AC"/>
    <w:rsid w:val="005E438E"/>
    <w:rsid w:val="005E45F2"/>
    <w:rsid w:val="005E4652"/>
    <w:rsid w:val="005E57C2"/>
    <w:rsid w:val="005E5A42"/>
    <w:rsid w:val="005E5E45"/>
    <w:rsid w:val="005E611E"/>
    <w:rsid w:val="005E733E"/>
    <w:rsid w:val="005E7564"/>
    <w:rsid w:val="005F05AC"/>
    <w:rsid w:val="005F0E1D"/>
    <w:rsid w:val="005F168F"/>
    <w:rsid w:val="005F17F3"/>
    <w:rsid w:val="005F18A7"/>
    <w:rsid w:val="005F1F46"/>
    <w:rsid w:val="005F21B6"/>
    <w:rsid w:val="005F2E9A"/>
    <w:rsid w:val="005F3128"/>
    <w:rsid w:val="005F3870"/>
    <w:rsid w:val="005F4F2D"/>
    <w:rsid w:val="005F5415"/>
    <w:rsid w:val="005F5C6C"/>
    <w:rsid w:val="005F66B5"/>
    <w:rsid w:val="005F7419"/>
    <w:rsid w:val="005F791F"/>
    <w:rsid w:val="0060019B"/>
    <w:rsid w:val="00600CAF"/>
    <w:rsid w:val="00600D39"/>
    <w:rsid w:val="00601229"/>
    <w:rsid w:val="006027F5"/>
    <w:rsid w:val="00602C5E"/>
    <w:rsid w:val="00603145"/>
    <w:rsid w:val="00603258"/>
    <w:rsid w:val="00603B8B"/>
    <w:rsid w:val="00603C12"/>
    <w:rsid w:val="00603E1F"/>
    <w:rsid w:val="00603FEB"/>
    <w:rsid w:val="006046F3"/>
    <w:rsid w:val="00604B16"/>
    <w:rsid w:val="006057E3"/>
    <w:rsid w:val="00606124"/>
    <w:rsid w:val="00606268"/>
    <w:rsid w:val="006062EA"/>
    <w:rsid w:val="0060660A"/>
    <w:rsid w:val="006074A6"/>
    <w:rsid w:val="0060791F"/>
    <w:rsid w:val="00607E40"/>
    <w:rsid w:val="006101B5"/>
    <w:rsid w:val="0061078D"/>
    <w:rsid w:val="006110DB"/>
    <w:rsid w:val="0061114A"/>
    <w:rsid w:val="00611393"/>
    <w:rsid w:val="0061185E"/>
    <w:rsid w:val="00611D2C"/>
    <w:rsid w:val="00611DFF"/>
    <w:rsid w:val="006122DF"/>
    <w:rsid w:val="00612BE9"/>
    <w:rsid w:val="00612F97"/>
    <w:rsid w:val="00612FBD"/>
    <w:rsid w:val="0061504F"/>
    <w:rsid w:val="006150AC"/>
    <w:rsid w:val="006153A4"/>
    <w:rsid w:val="006156B4"/>
    <w:rsid w:val="006166FA"/>
    <w:rsid w:val="006167F9"/>
    <w:rsid w:val="006179A9"/>
    <w:rsid w:val="00617A4D"/>
    <w:rsid w:val="00617FA5"/>
    <w:rsid w:val="006201BD"/>
    <w:rsid w:val="00620389"/>
    <w:rsid w:val="006207D6"/>
    <w:rsid w:val="00621444"/>
    <w:rsid w:val="00622598"/>
    <w:rsid w:val="00622B49"/>
    <w:rsid w:val="00622D27"/>
    <w:rsid w:val="00623A75"/>
    <w:rsid w:val="00625C3F"/>
    <w:rsid w:val="00625EB0"/>
    <w:rsid w:val="00625EFF"/>
    <w:rsid w:val="006260C2"/>
    <w:rsid w:val="00626AF4"/>
    <w:rsid w:val="00626E3A"/>
    <w:rsid w:val="00627302"/>
    <w:rsid w:val="00627DD5"/>
    <w:rsid w:val="00627E11"/>
    <w:rsid w:val="00627E14"/>
    <w:rsid w:val="0063031E"/>
    <w:rsid w:val="006303CB"/>
    <w:rsid w:val="0063180E"/>
    <w:rsid w:val="00631A71"/>
    <w:rsid w:val="00631BD5"/>
    <w:rsid w:val="006320DA"/>
    <w:rsid w:val="0063218D"/>
    <w:rsid w:val="0063248D"/>
    <w:rsid w:val="00633728"/>
    <w:rsid w:val="006347F3"/>
    <w:rsid w:val="0063485E"/>
    <w:rsid w:val="006349CF"/>
    <w:rsid w:val="00634F16"/>
    <w:rsid w:val="00634F42"/>
    <w:rsid w:val="006356CF"/>
    <w:rsid w:val="00635EEF"/>
    <w:rsid w:val="006372A4"/>
    <w:rsid w:val="00637363"/>
    <w:rsid w:val="006378A2"/>
    <w:rsid w:val="00640E84"/>
    <w:rsid w:val="0064238E"/>
    <w:rsid w:val="006424E9"/>
    <w:rsid w:val="006424F7"/>
    <w:rsid w:val="00642673"/>
    <w:rsid w:val="00642F7E"/>
    <w:rsid w:val="006433A7"/>
    <w:rsid w:val="00643582"/>
    <w:rsid w:val="0064372C"/>
    <w:rsid w:val="00643FD8"/>
    <w:rsid w:val="006445C6"/>
    <w:rsid w:val="00644783"/>
    <w:rsid w:val="00644CB8"/>
    <w:rsid w:val="006452F9"/>
    <w:rsid w:val="00645375"/>
    <w:rsid w:val="00645538"/>
    <w:rsid w:val="0064626C"/>
    <w:rsid w:val="00646C92"/>
    <w:rsid w:val="0065079B"/>
    <w:rsid w:val="00650B6A"/>
    <w:rsid w:val="00651115"/>
    <w:rsid w:val="006519A7"/>
    <w:rsid w:val="00651F4A"/>
    <w:rsid w:val="00652A63"/>
    <w:rsid w:val="00652F15"/>
    <w:rsid w:val="00653E0A"/>
    <w:rsid w:val="00654131"/>
    <w:rsid w:val="00654C0E"/>
    <w:rsid w:val="00654F00"/>
    <w:rsid w:val="00655173"/>
    <w:rsid w:val="00655206"/>
    <w:rsid w:val="0065521B"/>
    <w:rsid w:val="00655B65"/>
    <w:rsid w:val="00655E85"/>
    <w:rsid w:val="0065628C"/>
    <w:rsid w:val="0065674B"/>
    <w:rsid w:val="006571C6"/>
    <w:rsid w:val="006577AE"/>
    <w:rsid w:val="00657DCF"/>
    <w:rsid w:val="00660C9C"/>
    <w:rsid w:val="00660F1B"/>
    <w:rsid w:val="00661F01"/>
    <w:rsid w:val="006625AD"/>
    <w:rsid w:val="00662AF8"/>
    <w:rsid w:val="00662B71"/>
    <w:rsid w:val="00662D5F"/>
    <w:rsid w:val="00663198"/>
    <w:rsid w:val="006647E6"/>
    <w:rsid w:val="00665285"/>
    <w:rsid w:val="00665305"/>
    <w:rsid w:val="00665C25"/>
    <w:rsid w:val="00665C4D"/>
    <w:rsid w:val="00666E0D"/>
    <w:rsid w:val="00667947"/>
    <w:rsid w:val="00670C7B"/>
    <w:rsid w:val="00671608"/>
    <w:rsid w:val="00671B3A"/>
    <w:rsid w:val="00671C76"/>
    <w:rsid w:val="00671F4C"/>
    <w:rsid w:val="00671F70"/>
    <w:rsid w:val="00672922"/>
    <w:rsid w:val="00672AC4"/>
    <w:rsid w:val="00672C3C"/>
    <w:rsid w:val="00672F31"/>
    <w:rsid w:val="00673AEA"/>
    <w:rsid w:val="00673BFF"/>
    <w:rsid w:val="00673EA4"/>
    <w:rsid w:val="00674103"/>
    <w:rsid w:val="0067537A"/>
    <w:rsid w:val="00676388"/>
    <w:rsid w:val="00676DE9"/>
    <w:rsid w:val="00677020"/>
    <w:rsid w:val="006774C3"/>
    <w:rsid w:val="00677A02"/>
    <w:rsid w:val="00677B4F"/>
    <w:rsid w:val="00677D6C"/>
    <w:rsid w:val="0068038D"/>
    <w:rsid w:val="00680A1C"/>
    <w:rsid w:val="00680A58"/>
    <w:rsid w:val="006810ED"/>
    <w:rsid w:val="00681720"/>
    <w:rsid w:val="00681E81"/>
    <w:rsid w:val="0068217C"/>
    <w:rsid w:val="00682289"/>
    <w:rsid w:val="006829A3"/>
    <w:rsid w:val="00682C2E"/>
    <w:rsid w:val="00683538"/>
    <w:rsid w:val="00683748"/>
    <w:rsid w:val="00684090"/>
    <w:rsid w:val="0068446D"/>
    <w:rsid w:val="006854AA"/>
    <w:rsid w:val="006855EA"/>
    <w:rsid w:val="00685732"/>
    <w:rsid w:val="00685E2D"/>
    <w:rsid w:val="00686223"/>
    <w:rsid w:val="00686527"/>
    <w:rsid w:val="006870FC"/>
    <w:rsid w:val="006874E0"/>
    <w:rsid w:val="006878F2"/>
    <w:rsid w:val="00690384"/>
    <w:rsid w:val="006908DE"/>
    <w:rsid w:val="006912FC"/>
    <w:rsid w:val="00691598"/>
    <w:rsid w:val="006915C6"/>
    <w:rsid w:val="0069176A"/>
    <w:rsid w:val="00691964"/>
    <w:rsid w:val="00691A7E"/>
    <w:rsid w:val="006926C6"/>
    <w:rsid w:val="00692B7D"/>
    <w:rsid w:val="00692D51"/>
    <w:rsid w:val="00693CB8"/>
    <w:rsid w:val="00693D1B"/>
    <w:rsid w:val="00694A9C"/>
    <w:rsid w:val="00694BCB"/>
    <w:rsid w:val="00695AC8"/>
    <w:rsid w:val="00695F8D"/>
    <w:rsid w:val="006965FF"/>
    <w:rsid w:val="00696790"/>
    <w:rsid w:val="00696D2D"/>
    <w:rsid w:val="00697531"/>
    <w:rsid w:val="00697898"/>
    <w:rsid w:val="00697B35"/>
    <w:rsid w:val="006A0046"/>
    <w:rsid w:val="006A0225"/>
    <w:rsid w:val="006A07C5"/>
    <w:rsid w:val="006A0CFC"/>
    <w:rsid w:val="006A13F8"/>
    <w:rsid w:val="006A145D"/>
    <w:rsid w:val="006A2544"/>
    <w:rsid w:val="006A275C"/>
    <w:rsid w:val="006A29B3"/>
    <w:rsid w:val="006A3705"/>
    <w:rsid w:val="006A37B5"/>
    <w:rsid w:val="006A3AC7"/>
    <w:rsid w:val="006A3C70"/>
    <w:rsid w:val="006A4261"/>
    <w:rsid w:val="006A4292"/>
    <w:rsid w:val="006A5696"/>
    <w:rsid w:val="006A5C2B"/>
    <w:rsid w:val="006A6157"/>
    <w:rsid w:val="006A61E3"/>
    <w:rsid w:val="006A6783"/>
    <w:rsid w:val="006A6EC7"/>
    <w:rsid w:val="006A70B1"/>
    <w:rsid w:val="006A76CB"/>
    <w:rsid w:val="006A7792"/>
    <w:rsid w:val="006A7D6F"/>
    <w:rsid w:val="006B0074"/>
    <w:rsid w:val="006B0AEA"/>
    <w:rsid w:val="006B101D"/>
    <w:rsid w:val="006B142F"/>
    <w:rsid w:val="006B1F8C"/>
    <w:rsid w:val="006B2033"/>
    <w:rsid w:val="006B216A"/>
    <w:rsid w:val="006B2464"/>
    <w:rsid w:val="006B266F"/>
    <w:rsid w:val="006B3549"/>
    <w:rsid w:val="006B3DF2"/>
    <w:rsid w:val="006B401F"/>
    <w:rsid w:val="006B43C6"/>
    <w:rsid w:val="006B43DD"/>
    <w:rsid w:val="006B441D"/>
    <w:rsid w:val="006B54BF"/>
    <w:rsid w:val="006B5B94"/>
    <w:rsid w:val="006B60DF"/>
    <w:rsid w:val="006B62A4"/>
    <w:rsid w:val="006B646E"/>
    <w:rsid w:val="006B69B9"/>
    <w:rsid w:val="006B7FC7"/>
    <w:rsid w:val="006C1067"/>
    <w:rsid w:val="006C2453"/>
    <w:rsid w:val="006C2F54"/>
    <w:rsid w:val="006C2FA1"/>
    <w:rsid w:val="006C31A2"/>
    <w:rsid w:val="006C3248"/>
    <w:rsid w:val="006C366F"/>
    <w:rsid w:val="006C3B42"/>
    <w:rsid w:val="006C4168"/>
    <w:rsid w:val="006C44F9"/>
    <w:rsid w:val="006C466F"/>
    <w:rsid w:val="006C4952"/>
    <w:rsid w:val="006C50C6"/>
    <w:rsid w:val="006C5775"/>
    <w:rsid w:val="006C5DEF"/>
    <w:rsid w:val="006C62A3"/>
    <w:rsid w:val="006C676A"/>
    <w:rsid w:val="006C77B8"/>
    <w:rsid w:val="006C77BE"/>
    <w:rsid w:val="006C7921"/>
    <w:rsid w:val="006D00E4"/>
    <w:rsid w:val="006D1BEC"/>
    <w:rsid w:val="006D2167"/>
    <w:rsid w:val="006D3AAA"/>
    <w:rsid w:val="006D3DE1"/>
    <w:rsid w:val="006D430D"/>
    <w:rsid w:val="006D453C"/>
    <w:rsid w:val="006D473E"/>
    <w:rsid w:val="006D4836"/>
    <w:rsid w:val="006D4DED"/>
    <w:rsid w:val="006D550D"/>
    <w:rsid w:val="006D5786"/>
    <w:rsid w:val="006D57F0"/>
    <w:rsid w:val="006D6DD2"/>
    <w:rsid w:val="006D6DE7"/>
    <w:rsid w:val="006D701A"/>
    <w:rsid w:val="006E02E0"/>
    <w:rsid w:val="006E0C8D"/>
    <w:rsid w:val="006E0E83"/>
    <w:rsid w:val="006E0FD8"/>
    <w:rsid w:val="006E105D"/>
    <w:rsid w:val="006E1091"/>
    <w:rsid w:val="006E10E4"/>
    <w:rsid w:val="006E1195"/>
    <w:rsid w:val="006E183E"/>
    <w:rsid w:val="006E19F0"/>
    <w:rsid w:val="006E20CB"/>
    <w:rsid w:val="006E29F3"/>
    <w:rsid w:val="006E3038"/>
    <w:rsid w:val="006E322A"/>
    <w:rsid w:val="006E40E4"/>
    <w:rsid w:val="006E5062"/>
    <w:rsid w:val="006E54A8"/>
    <w:rsid w:val="006E56FB"/>
    <w:rsid w:val="006E5B8D"/>
    <w:rsid w:val="006E5D96"/>
    <w:rsid w:val="006E5F0E"/>
    <w:rsid w:val="006E67C0"/>
    <w:rsid w:val="006E6956"/>
    <w:rsid w:val="006E7475"/>
    <w:rsid w:val="006E750B"/>
    <w:rsid w:val="006E7535"/>
    <w:rsid w:val="006F02C6"/>
    <w:rsid w:val="006F0519"/>
    <w:rsid w:val="006F0CE3"/>
    <w:rsid w:val="006F1659"/>
    <w:rsid w:val="006F2232"/>
    <w:rsid w:val="006F2B18"/>
    <w:rsid w:val="006F2E5B"/>
    <w:rsid w:val="006F32C7"/>
    <w:rsid w:val="006F3334"/>
    <w:rsid w:val="006F34F1"/>
    <w:rsid w:val="006F3E7F"/>
    <w:rsid w:val="006F3F00"/>
    <w:rsid w:val="006F529A"/>
    <w:rsid w:val="006F54EA"/>
    <w:rsid w:val="006F5AF3"/>
    <w:rsid w:val="006F5B07"/>
    <w:rsid w:val="006F5DF9"/>
    <w:rsid w:val="006F6666"/>
    <w:rsid w:val="006F6EB9"/>
    <w:rsid w:val="006F7154"/>
    <w:rsid w:val="006F7311"/>
    <w:rsid w:val="006F7CCA"/>
    <w:rsid w:val="006F7DE6"/>
    <w:rsid w:val="007003D1"/>
    <w:rsid w:val="00700558"/>
    <w:rsid w:val="007006D6"/>
    <w:rsid w:val="00700B61"/>
    <w:rsid w:val="007012C2"/>
    <w:rsid w:val="007014F3"/>
    <w:rsid w:val="00701578"/>
    <w:rsid w:val="00701A77"/>
    <w:rsid w:val="0070220E"/>
    <w:rsid w:val="00702444"/>
    <w:rsid w:val="00702835"/>
    <w:rsid w:val="007028AF"/>
    <w:rsid w:val="00702E01"/>
    <w:rsid w:val="007033D9"/>
    <w:rsid w:val="007039EB"/>
    <w:rsid w:val="00703A82"/>
    <w:rsid w:val="00704071"/>
    <w:rsid w:val="0070448A"/>
    <w:rsid w:val="00704EED"/>
    <w:rsid w:val="00705273"/>
    <w:rsid w:val="00705824"/>
    <w:rsid w:val="00705B23"/>
    <w:rsid w:val="007061DF"/>
    <w:rsid w:val="00706E5C"/>
    <w:rsid w:val="007074AD"/>
    <w:rsid w:val="00707545"/>
    <w:rsid w:val="00707771"/>
    <w:rsid w:val="00710535"/>
    <w:rsid w:val="007106CA"/>
    <w:rsid w:val="00710EAA"/>
    <w:rsid w:val="00712036"/>
    <w:rsid w:val="007132AE"/>
    <w:rsid w:val="00713C41"/>
    <w:rsid w:val="00714610"/>
    <w:rsid w:val="00714DFE"/>
    <w:rsid w:val="00714E25"/>
    <w:rsid w:val="00714F65"/>
    <w:rsid w:val="007157FF"/>
    <w:rsid w:val="00715ACA"/>
    <w:rsid w:val="00715C5E"/>
    <w:rsid w:val="00715C61"/>
    <w:rsid w:val="00715E19"/>
    <w:rsid w:val="00715E5A"/>
    <w:rsid w:val="00715E85"/>
    <w:rsid w:val="0071601E"/>
    <w:rsid w:val="0071665D"/>
    <w:rsid w:val="00716FBB"/>
    <w:rsid w:val="007173B1"/>
    <w:rsid w:val="00717B17"/>
    <w:rsid w:val="00717DD8"/>
    <w:rsid w:val="00720A6F"/>
    <w:rsid w:val="00721443"/>
    <w:rsid w:val="00721B23"/>
    <w:rsid w:val="00721CC2"/>
    <w:rsid w:val="00721FD3"/>
    <w:rsid w:val="00722588"/>
    <w:rsid w:val="00723145"/>
    <w:rsid w:val="00723335"/>
    <w:rsid w:val="007234EA"/>
    <w:rsid w:val="007236A3"/>
    <w:rsid w:val="00723CDC"/>
    <w:rsid w:val="007242D8"/>
    <w:rsid w:val="00724C58"/>
    <w:rsid w:val="00725B78"/>
    <w:rsid w:val="00725BDF"/>
    <w:rsid w:val="00727380"/>
    <w:rsid w:val="00727793"/>
    <w:rsid w:val="00727CD8"/>
    <w:rsid w:val="00730082"/>
    <w:rsid w:val="00730295"/>
    <w:rsid w:val="007323BF"/>
    <w:rsid w:val="007327A7"/>
    <w:rsid w:val="00732BBF"/>
    <w:rsid w:val="007339BE"/>
    <w:rsid w:val="007341AF"/>
    <w:rsid w:val="007342A1"/>
    <w:rsid w:val="0073575A"/>
    <w:rsid w:val="00735FE9"/>
    <w:rsid w:val="00736179"/>
    <w:rsid w:val="0073681F"/>
    <w:rsid w:val="00736D44"/>
    <w:rsid w:val="00737222"/>
    <w:rsid w:val="00737529"/>
    <w:rsid w:val="00737B3F"/>
    <w:rsid w:val="00737D48"/>
    <w:rsid w:val="00740108"/>
    <w:rsid w:val="007401B5"/>
    <w:rsid w:val="007403F5"/>
    <w:rsid w:val="00741636"/>
    <w:rsid w:val="007419E8"/>
    <w:rsid w:val="0074251A"/>
    <w:rsid w:val="00742685"/>
    <w:rsid w:val="007427F3"/>
    <w:rsid w:val="0074286F"/>
    <w:rsid w:val="00742B1A"/>
    <w:rsid w:val="00742CAF"/>
    <w:rsid w:val="00743B72"/>
    <w:rsid w:val="007448FA"/>
    <w:rsid w:val="00745E74"/>
    <w:rsid w:val="0074636D"/>
    <w:rsid w:val="00747427"/>
    <w:rsid w:val="0075028F"/>
    <w:rsid w:val="0075053A"/>
    <w:rsid w:val="00750764"/>
    <w:rsid w:val="00750B7C"/>
    <w:rsid w:val="00750D70"/>
    <w:rsid w:val="00750E4C"/>
    <w:rsid w:val="00751524"/>
    <w:rsid w:val="00751CC8"/>
    <w:rsid w:val="007520D9"/>
    <w:rsid w:val="007537EC"/>
    <w:rsid w:val="00754300"/>
    <w:rsid w:val="00754517"/>
    <w:rsid w:val="00754AC2"/>
    <w:rsid w:val="00755418"/>
    <w:rsid w:val="00755462"/>
    <w:rsid w:val="00755BE2"/>
    <w:rsid w:val="00756144"/>
    <w:rsid w:val="007567EC"/>
    <w:rsid w:val="00756DED"/>
    <w:rsid w:val="00757BBB"/>
    <w:rsid w:val="00757DDE"/>
    <w:rsid w:val="00757F94"/>
    <w:rsid w:val="007601D3"/>
    <w:rsid w:val="007607AC"/>
    <w:rsid w:val="00760EE3"/>
    <w:rsid w:val="0076124F"/>
    <w:rsid w:val="0076169E"/>
    <w:rsid w:val="0076193B"/>
    <w:rsid w:val="007619C8"/>
    <w:rsid w:val="00761C0E"/>
    <w:rsid w:val="0076237B"/>
    <w:rsid w:val="00762F12"/>
    <w:rsid w:val="007630FD"/>
    <w:rsid w:val="00763783"/>
    <w:rsid w:val="00763D7F"/>
    <w:rsid w:val="007644E6"/>
    <w:rsid w:val="00764D9E"/>
    <w:rsid w:val="007651DB"/>
    <w:rsid w:val="007652B3"/>
    <w:rsid w:val="0076588D"/>
    <w:rsid w:val="00765C77"/>
    <w:rsid w:val="00765FEB"/>
    <w:rsid w:val="00766085"/>
    <w:rsid w:val="00766AC9"/>
    <w:rsid w:val="00767DA5"/>
    <w:rsid w:val="007707B2"/>
    <w:rsid w:val="007708BC"/>
    <w:rsid w:val="007718D1"/>
    <w:rsid w:val="00772069"/>
    <w:rsid w:val="00772905"/>
    <w:rsid w:val="00772B51"/>
    <w:rsid w:val="00773874"/>
    <w:rsid w:val="007738BB"/>
    <w:rsid w:val="00773B5D"/>
    <w:rsid w:val="00774727"/>
    <w:rsid w:val="00774AC8"/>
    <w:rsid w:val="00775229"/>
    <w:rsid w:val="00775677"/>
    <w:rsid w:val="007757D3"/>
    <w:rsid w:val="00775AD2"/>
    <w:rsid w:val="00776092"/>
    <w:rsid w:val="007764CB"/>
    <w:rsid w:val="00776C0B"/>
    <w:rsid w:val="00776C61"/>
    <w:rsid w:val="007772F6"/>
    <w:rsid w:val="007779FC"/>
    <w:rsid w:val="007809B4"/>
    <w:rsid w:val="007809DA"/>
    <w:rsid w:val="00780D9B"/>
    <w:rsid w:val="00781185"/>
    <w:rsid w:val="00782E40"/>
    <w:rsid w:val="00783334"/>
    <w:rsid w:val="00783BCE"/>
    <w:rsid w:val="00784314"/>
    <w:rsid w:val="00784A21"/>
    <w:rsid w:val="00785756"/>
    <w:rsid w:val="00785E19"/>
    <w:rsid w:val="00785E3A"/>
    <w:rsid w:val="00786170"/>
    <w:rsid w:val="00786D17"/>
    <w:rsid w:val="007871C2"/>
    <w:rsid w:val="007907D2"/>
    <w:rsid w:val="00791404"/>
    <w:rsid w:val="00791DF8"/>
    <w:rsid w:val="00794159"/>
    <w:rsid w:val="0079443C"/>
    <w:rsid w:val="00794F00"/>
    <w:rsid w:val="00795626"/>
    <w:rsid w:val="007957DA"/>
    <w:rsid w:val="00795C17"/>
    <w:rsid w:val="00795F44"/>
    <w:rsid w:val="007962A2"/>
    <w:rsid w:val="00796A72"/>
    <w:rsid w:val="00796BF1"/>
    <w:rsid w:val="00797152"/>
    <w:rsid w:val="007979B0"/>
    <w:rsid w:val="00797F81"/>
    <w:rsid w:val="007A01B1"/>
    <w:rsid w:val="007A0299"/>
    <w:rsid w:val="007A0937"/>
    <w:rsid w:val="007A113E"/>
    <w:rsid w:val="007A12E9"/>
    <w:rsid w:val="007A207E"/>
    <w:rsid w:val="007A2628"/>
    <w:rsid w:val="007A2988"/>
    <w:rsid w:val="007A2F72"/>
    <w:rsid w:val="007A3570"/>
    <w:rsid w:val="007A3867"/>
    <w:rsid w:val="007A4396"/>
    <w:rsid w:val="007A4501"/>
    <w:rsid w:val="007A464E"/>
    <w:rsid w:val="007A46E2"/>
    <w:rsid w:val="007A4B04"/>
    <w:rsid w:val="007A60C9"/>
    <w:rsid w:val="007A629A"/>
    <w:rsid w:val="007A6648"/>
    <w:rsid w:val="007A7288"/>
    <w:rsid w:val="007B02D4"/>
    <w:rsid w:val="007B1023"/>
    <w:rsid w:val="007B1122"/>
    <w:rsid w:val="007B1124"/>
    <w:rsid w:val="007B183B"/>
    <w:rsid w:val="007B1A3D"/>
    <w:rsid w:val="007B1A92"/>
    <w:rsid w:val="007B1CD0"/>
    <w:rsid w:val="007B24AC"/>
    <w:rsid w:val="007B28E9"/>
    <w:rsid w:val="007B2924"/>
    <w:rsid w:val="007B407A"/>
    <w:rsid w:val="007B42C8"/>
    <w:rsid w:val="007B4393"/>
    <w:rsid w:val="007B4A46"/>
    <w:rsid w:val="007B4A77"/>
    <w:rsid w:val="007B5DEA"/>
    <w:rsid w:val="007B6431"/>
    <w:rsid w:val="007B679D"/>
    <w:rsid w:val="007B6958"/>
    <w:rsid w:val="007B699A"/>
    <w:rsid w:val="007B7814"/>
    <w:rsid w:val="007B7E7E"/>
    <w:rsid w:val="007C03F8"/>
    <w:rsid w:val="007C16D6"/>
    <w:rsid w:val="007C1917"/>
    <w:rsid w:val="007C285E"/>
    <w:rsid w:val="007C30AB"/>
    <w:rsid w:val="007C3780"/>
    <w:rsid w:val="007C3AFB"/>
    <w:rsid w:val="007C3BEE"/>
    <w:rsid w:val="007C42AE"/>
    <w:rsid w:val="007C517B"/>
    <w:rsid w:val="007C5180"/>
    <w:rsid w:val="007C5DBC"/>
    <w:rsid w:val="007C5FB3"/>
    <w:rsid w:val="007C64BF"/>
    <w:rsid w:val="007C725B"/>
    <w:rsid w:val="007C72FE"/>
    <w:rsid w:val="007C77AE"/>
    <w:rsid w:val="007D1584"/>
    <w:rsid w:val="007D1911"/>
    <w:rsid w:val="007D19C0"/>
    <w:rsid w:val="007D1D07"/>
    <w:rsid w:val="007D1E59"/>
    <w:rsid w:val="007D1FFC"/>
    <w:rsid w:val="007D2C18"/>
    <w:rsid w:val="007D30A1"/>
    <w:rsid w:val="007D3219"/>
    <w:rsid w:val="007D32DF"/>
    <w:rsid w:val="007D3558"/>
    <w:rsid w:val="007D364D"/>
    <w:rsid w:val="007D3E3E"/>
    <w:rsid w:val="007D450E"/>
    <w:rsid w:val="007D540E"/>
    <w:rsid w:val="007D5C8F"/>
    <w:rsid w:val="007D5D27"/>
    <w:rsid w:val="007D60FA"/>
    <w:rsid w:val="007D6511"/>
    <w:rsid w:val="007D65A9"/>
    <w:rsid w:val="007D6DD1"/>
    <w:rsid w:val="007D7C93"/>
    <w:rsid w:val="007D7E14"/>
    <w:rsid w:val="007E07A9"/>
    <w:rsid w:val="007E086A"/>
    <w:rsid w:val="007E0EDE"/>
    <w:rsid w:val="007E1278"/>
    <w:rsid w:val="007E1B30"/>
    <w:rsid w:val="007E1F1E"/>
    <w:rsid w:val="007E303A"/>
    <w:rsid w:val="007E30C1"/>
    <w:rsid w:val="007E3A8E"/>
    <w:rsid w:val="007E3C91"/>
    <w:rsid w:val="007E3FE4"/>
    <w:rsid w:val="007E40E4"/>
    <w:rsid w:val="007E414C"/>
    <w:rsid w:val="007E476C"/>
    <w:rsid w:val="007E4FCF"/>
    <w:rsid w:val="007E5904"/>
    <w:rsid w:val="007E5FDB"/>
    <w:rsid w:val="007E6522"/>
    <w:rsid w:val="007E667B"/>
    <w:rsid w:val="007E6716"/>
    <w:rsid w:val="007E6DFE"/>
    <w:rsid w:val="007E768E"/>
    <w:rsid w:val="007E7A21"/>
    <w:rsid w:val="007E7F3A"/>
    <w:rsid w:val="007F0028"/>
    <w:rsid w:val="007F00D2"/>
    <w:rsid w:val="007F023B"/>
    <w:rsid w:val="007F03B8"/>
    <w:rsid w:val="007F03BC"/>
    <w:rsid w:val="007F040B"/>
    <w:rsid w:val="007F19DA"/>
    <w:rsid w:val="007F1DC3"/>
    <w:rsid w:val="007F200A"/>
    <w:rsid w:val="007F214C"/>
    <w:rsid w:val="007F3419"/>
    <w:rsid w:val="007F3F5D"/>
    <w:rsid w:val="007F3FF7"/>
    <w:rsid w:val="007F41FE"/>
    <w:rsid w:val="007F46E3"/>
    <w:rsid w:val="007F4925"/>
    <w:rsid w:val="007F4ACB"/>
    <w:rsid w:val="007F5558"/>
    <w:rsid w:val="007F567C"/>
    <w:rsid w:val="007F5A2C"/>
    <w:rsid w:val="007F5CC9"/>
    <w:rsid w:val="007F5D53"/>
    <w:rsid w:val="007F5F33"/>
    <w:rsid w:val="007F7FBE"/>
    <w:rsid w:val="008000BA"/>
    <w:rsid w:val="008005B5"/>
    <w:rsid w:val="008010E0"/>
    <w:rsid w:val="00801C7E"/>
    <w:rsid w:val="00802E47"/>
    <w:rsid w:val="0080316A"/>
    <w:rsid w:val="008033B6"/>
    <w:rsid w:val="0080341C"/>
    <w:rsid w:val="00803CBC"/>
    <w:rsid w:val="00804839"/>
    <w:rsid w:val="00804889"/>
    <w:rsid w:val="00805B5A"/>
    <w:rsid w:val="008065AE"/>
    <w:rsid w:val="00806838"/>
    <w:rsid w:val="0080695F"/>
    <w:rsid w:val="00807606"/>
    <w:rsid w:val="0081017D"/>
    <w:rsid w:val="0081078D"/>
    <w:rsid w:val="008109EC"/>
    <w:rsid w:val="0081119D"/>
    <w:rsid w:val="008112CD"/>
    <w:rsid w:val="00811954"/>
    <w:rsid w:val="00811D53"/>
    <w:rsid w:val="00811F0E"/>
    <w:rsid w:val="00811FAE"/>
    <w:rsid w:val="00812142"/>
    <w:rsid w:val="008128AD"/>
    <w:rsid w:val="008130E9"/>
    <w:rsid w:val="008136A9"/>
    <w:rsid w:val="00813C37"/>
    <w:rsid w:val="0081422B"/>
    <w:rsid w:val="0081485C"/>
    <w:rsid w:val="00814AA7"/>
    <w:rsid w:val="00814B11"/>
    <w:rsid w:val="00814FF9"/>
    <w:rsid w:val="00815EE4"/>
    <w:rsid w:val="0081624D"/>
    <w:rsid w:val="0081638A"/>
    <w:rsid w:val="0081752D"/>
    <w:rsid w:val="008176B7"/>
    <w:rsid w:val="00817792"/>
    <w:rsid w:val="00817901"/>
    <w:rsid w:val="008201AA"/>
    <w:rsid w:val="008202D0"/>
    <w:rsid w:val="00820362"/>
    <w:rsid w:val="00820AC5"/>
    <w:rsid w:val="008213DF"/>
    <w:rsid w:val="00821A2F"/>
    <w:rsid w:val="00822065"/>
    <w:rsid w:val="008223B9"/>
    <w:rsid w:val="0082253D"/>
    <w:rsid w:val="0082268E"/>
    <w:rsid w:val="00822A22"/>
    <w:rsid w:val="00823229"/>
    <w:rsid w:val="008232D5"/>
    <w:rsid w:val="00824655"/>
    <w:rsid w:val="008246E8"/>
    <w:rsid w:val="00825397"/>
    <w:rsid w:val="00825F43"/>
    <w:rsid w:val="0082676A"/>
    <w:rsid w:val="008268DB"/>
    <w:rsid w:val="0082711D"/>
    <w:rsid w:val="00827957"/>
    <w:rsid w:val="008303E4"/>
    <w:rsid w:val="00830B8B"/>
    <w:rsid w:val="008318EC"/>
    <w:rsid w:val="00832400"/>
    <w:rsid w:val="00832E8B"/>
    <w:rsid w:val="008332A2"/>
    <w:rsid w:val="008332F4"/>
    <w:rsid w:val="008333A0"/>
    <w:rsid w:val="00833608"/>
    <w:rsid w:val="00833743"/>
    <w:rsid w:val="0083383C"/>
    <w:rsid w:val="00833A3A"/>
    <w:rsid w:val="00833BC4"/>
    <w:rsid w:val="00834036"/>
    <w:rsid w:val="00834BB0"/>
    <w:rsid w:val="00834CFA"/>
    <w:rsid w:val="00834F78"/>
    <w:rsid w:val="008350EC"/>
    <w:rsid w:val="00835A24"/>
    <w:rsid w:val="00835BF5"/>
    <w:rsid w:val="00835D48"/>
    <w:rsid w:val="0083695E"/>
    <w:rsid w:val="00836E3C"/>
    <w:rsid w:val="00836F49"/>
    <w:rsid w:val="008371B6"/>
    <w:rsid w:val="0084026E"/>
    <w:rsid w:val="00840C98"/>
    <w:rsid w:val="00840DD2"/>
    <w:rsid w:val="0084159F"/>
    <w:rsid w:val="0084269F"/>
    <w:rsid w:val="00842ECD"/>
    <w:rsid w:val="0084337F"/>
    <w:rsid w:val="0084395F"/>
    <w:rsid w:val="008440A7"/>
    <w:rsid w:val="008443D7"/>
    <w:rsid w:val="0084444C"/>
    <w:rsid w:val="0084463B"/>
    <w:rsid w:val="008449B1"/>
    <w:rsid w:val="00844E9A"/>
    <w:rsid w:val="00845453"/>
    <w:rsid w:val="00845580"/>
    <w:rsid w:val="008459E0"/>
    <w:rsid w:val="0084736E"/>
    <w:rsid w:val="00847918"/>
    <w:rsid w:val="00847928"/>
    <w:rsid w:val="00847952"/>
    <w:rsid w:val="00847F06"/>
    <w:rsid w:val="008513FB"/>
    <w:rsid w:val="00851DF7"/>
    <w:rsid w:val="00851ECA"/>
    <w:rsid w:val="00852FBF"/>
    <w:rsid w:val="00853595"/>
    <w:rsid w:val="00853845"/>
    <w:rsid w:val="008538AD"/>
    <w:rsid w:val="00853AAD"/>
    <w:rsid w:val="00853B96"/>
    <w:rsid w:val="00853C5B"/>
    <w:rsid w:val="00854C82"/>
    <w:rsid w:val="008550C1"/>
    <w:rsid w:val="008557CA"/>
    <w:rsid w:val="00855A6A"/>
    <w:rsid w:val="00856508"/>
    <w:rsid w:val="008566BE"/>
    <w:rsid w:val="00856795"/>
    <w:rsid w:val="00856B19"/>
    <w:rsid w:val="00857017"/>
    <w:rsid w:val="008575EA"/>
    <w:rsid w:val="00857AAC"/>
    <w:rsid w:val="00857E22"/>
    <w:rsid w:val="00857FF9"/>
    <w:rsid w:val="008614AB"/>
    <w:rsid w:val="00861650"/>
    <w:rsid w:val="0086191B"/>
    <w:rsid w:val="00861CE9"/>
    <w:rsid w:val="0086288B"/>
    <w:rsid w:val="008628AB"/>
    <w:rsid w:val="00862D20"/>
    <w:rsid w:val="0086314A"/>
    <w:rsid w:val="008634E0"/>
    <w:rsid w:val="008641D9"/>
    <w:rsid w:val="00864614"/>
    <w:rsid w:val="008655CE"/>
    <w:rsid w:val="008657B2"/>
    <w:rsid w:val="00865BE7"/>
    <w:rsid w:val="008662AA"/>
    <w:rsid w:val="00866BF9"/>
    <w:rsid w:val="00867F1C"/>
    <w:rsid w:val="008701B8"/>
    <w:rsid w:val="00870504"/>
    <w:rsid w:val="0087063D"/>
    <w:rsid w:val="00870C38"/>
    <w:rsid w:val="00870FC0"/>
    <w:rsid w:val="0087112B"/>
    <w:rsid w:val="00871955"/>
    <w:rsid w:val="00871C27"/>
    <w:rsid w:val="00871ED3"/>
    <w:rsid w:val="00872805"/>
    <w:rsid w:val="0087312A"/>
    <w:rsid w:val="00873A89"/>
    <w:rsid w:val="00874084"/>
    <w:rsid w:val="00874C45"/>
    <w:rsid w:val="008755BA"/>
    <w:rsid w:val="008762AF"/>
    <w:rsid w:val="00876599"/>
    <w:rsid w:val="00876EF8"/>
    <w:rsid w:val="00876FD8"/>
    <w:rsid w:val="008809B2"/>
    <w:rsid w:val="00880B6A"/>
    <w:rsid w:val="0088114A"/>
    <w:rsid w:val="008819ED"/>
    <w:rsid w:val="00881E7C"/>
    <w:rsid w:val="00882358"/>
    <w:rsid w:val="00882777"/>
    <w:rsid w:val="00882C23"/>
    <w:rsid w:val="00882CED"/>
    <w:rsid w:val="00882D3D"/>
    <w:rsid w:val="00882E8D"/>
    <w:rsid w:val="00882FE9"/>
    <w:rsid w:val="008832D6"/>
    <w:rsid w:val="00883EDB"/>
    <w:rsid w:val="00884202"/>
    <w:rsid w:val="00885160"/>
    <w:rsid w:val="0088542E"/>
    <w:rsid w:val="008854D1"/>
    <w:rsid w:val="008859C4"/>
    <w:rsid w:val="00885FBD"/>
    <w:rsid w:val="00886912"/>
    <w:rsid w:val="00886C81"/>
    <w:rsid w:val="00886E7E"/>
    <w:rsid w:val="00887818"/>
    <w:rsid w:val="0088782F"/>
    <w:rsid w:val="0088789D"/>
    <w:rsid w:val="00887B18"/>
    <w:rsid w:val="008900B5"/>
    <w:rsid w:val="008904E5"/>
    <w:rsid w:val="00890537"/>
    <w:rsid w:val="00890B83"/>
    <w:rsid w:val="00890D1D"/>
    <w:rsid w:val="00890D7D"/>
    <w:rsid w:val="00891181"/>
    <w:rsid w:val="0089293F"/>
    <w:rsid w:val="008942B3"/>
    <w:rsid w:val="00894CC5"/>
    <w:rsid w:val="00895825"/>
    <w:rsid w:val="00896466"/>
    <w:rsid w:val="008973B1"/>
    <w:rsid w:val="008973D3"/>
    <w:rsid w:val="00897569"/>
    <w:rsid w:val="008A0044"/>
    <w:rsid w:val="008A0C90"/>
    <w:rsid w:val="008A1D82"/>
    <w:rsid w:val="008A28EC"/>
    <w:rsid w:val="008A2A36"/>
    <w:rsid w:val="008A2A55"/>
    <w:rsid w:val="008A38F1"/>
    <w:rsid w:val="008A3996"/>
    <w:rsid w:val="008A4196"/>
    <w:rsid w:val="008A4D6E"/>
    <w:rsid w:val="008A5266"/>
    <w:rsid w:val="008A53FD"/>
    <w:rsid w:val="008A564C"/>
    <w:rsid w:val="008A56E8"/>
    <w:rsid w:val="008A59D0"/>
    <w:rsid w:val="008A5D9C"/>
    <w:rsid w:val="008A642F"/>
    <w:rsid w:val="008A705F"/>
    <w:rsid w:val="008A731A"/>
    <w:rsid w:val="008A7783"/>
    <w:rsid w:val="008B092A"/>
    <w:rsid w:val="008B0B50"/>
    <w:rsid w:val="008B0D7B"/>
    <w:rsid w:val="008B131D"/>
    <w:rsid w:val="008B1AF9"/>
    <w:rsid w:val="008B2259"/>
    <w:rsid w:val="008B25A2"/>
    <w:rsid w:val="008B2F7C"/>
    <w:rsid w:val="008B329A"/>
    <w:rsid w:val="008B32DC"/>
    <w:rsid w:val="008B33FB"/>
    <w:rsid w:val="008B3440"/>
    <w:rsid w:val="008B365C"/>
    <w:rsid w:val="008B3C3D"/>
    <w:rsid w:val="008B3E08"/>
    <w:rsid w:val="008B4D01"/>
    <w:rsid w:val="008B52C8"/>
    <w:rsid w:val="008B563E"/>
    <w:rsid w:val="008B56FF"/>
    <w:rsid w:val="008B683A"/>
    <w:rsid w:val="008B7692"/>
    <w:rsid w:val="008B7D5F"/>
    <w:rsid w:val="008C0091"/>
    <w:rsid w:val="008C0D4D"/>
    <w:rsid w:val="008C2243"/>
    <w:rsid w:val="008C24AB"/>
    <w:rsid w:val="008C3118"/>
    <w:rsid w:val="008C46B7"/>
    <w:rsid w:val="008C59F7"/>
    <w:rsid w:val="008C5B14"/>
    <w:rsid w:val="008C5EB9"/>
    <w:rsid w:val="008C5EDB"/>
    <w:rsid w:val="008C69C1"/>
    <w:rsid w:val="008C6A99"/>
    <w:rsid w:val="008C6B43"/>
    <w:rsid w:val="008C77F4"/>
    <w:rsid w:val="008D0A9E"/>
    <w:rsid w:val="008D1143"/>
    <w:rsid w:val="008D13B1"/>
    <w:rsid w:val="008D1860"/>
    <w:rsid w:val="008D1BF1"/>
    <w:rsid w:val="008D21AD"/>
    <w:rsid w:val="008D2713"/>
    <w:rsid w:val="008D30F6"/>
    <w:rsid w:val="008D34A3"/>
    <w:rsid w:val="008D40B0"/>
    <w:rsid w:val="008D451E"/>
    <w:rsid w:val="008D4713"/>
    <w:rsid w:val="008D48CB"/>
    <w:rsid w:val="008D5031"/>
    <w:rsid w:val="008D5197"/>
    <w:rsid w:val="008D5AC5"/>
    <w:rsid w:val="008D67ED"/>
    <w:rsid w:val="008D68C5"/>
    <w:rsid w:val="008D6F2E"/>
    <w:rsid w:val="008D73CE"/>
    <w:rsid w:val="008D7A18"/>
    <w:rsid w:val="008D7A95"/>
    <w:rsid w:val="008D7F51"/>
    <w:rsid w:val="008E08FD"/>
    <w:rsid w:val="008E09A5"/>
    <w:rsid w:val="008E0E22"/>
    <w:rsid w:val="008E1055"/>
    <w:rsid w:val="008E11CD"/>
    <w:rsid w:val="008E1290"/>
    <w:rsid w:val="008E15CD"/>
    <w:rsid w:val="008E1C7B"/>
    <w:rsid w:val="008E2B4B"/>
    <w:rsid w:val="008E2EE8"/>
    <w:rsid w:val="008E30D1"/>
    <w:rsid w:val="008E3246"/>
    <w:rsid w:val="008E3E9A"/>
    <w:rsid w:val="008E40BC"/>
    <w:rsid w:val="008E42D7"/>
    <w:rsid w:val="008E4B33"/>
    <w:rsid w:val="008E4CBF"/>
    <w:rsid w:val="008E5268"/>
    <w:rsid w:val="008E5371"/>
    <w:rsid w:val="008E56E4"/>
    <w:rsid w:val="008E6143"/>
    <w:rsid w:val="008E6656"/>
    <w:rsid w:val="008E667E"/>
    <w:rsid w:val="008E67E2"/>
    <w:rsid w:val="008E6E73"/>
    <w:rsid w:val="008E7520"/>
    <w:rsid w:val="008E7749"/>
    <w:rsid w:val="008E774B"/>
    <w:rsid w:val="008E77D5"/>
    <w:rsid w:val="008F0130"/>
    <w:rsid w:val="008F04D5"/>
    <w:rsid w:val="008F0DC6"/>
    <w:rsid w:val="008F1B4F"/>
    <w:rsid w:val="008F1E2B"/>
    <w:rsid w:val="008F20C7"/>
    <w:rsid w:val="008F242D"/>
    <w:rsid w:val="008F2665"/>
    <w:rsid w:val="008F280D"/>
    <w:rsid w:val="008F29C9"/>
    <w:rsid w:val="008F2DBB"/>
    <w:rsid w:val="008F3D2C"/>
    <w:rsid w:val="008F447A"/>
    <w:rsid w:val="008F44A6"/>
    <w:rsid w:val="008F5111"/>
    <w:rsid w:val="008F5153"/>
    <w:rsid w:val="008F569A"/>
    <w:rsid w:val="008F5A00"/>
    <w:rsid w:val="008F5FE1"/>
    <w:rsid w:val="008F6758"/>
    <w:rsid w:val="008F6E26"/>
    <w:rsid w:val="008F70FB"/>
    <w:rsid w:val="008F760A"/>
    <w:rsid w:val="008F7764"/>
    <w:rsid w:val="008F77C1"/>
    <w:rsid w:val="00900033"/>
    <w:rsid w:val="0090035B"/>
    <w:rsid w:val="0090087D"/>
    <w:rsid w:val="00901022"/>
    <w:rsid w:val="00901B72"/>
    <w:rsid w:val="00901D5B"/>
    <w:rsid w:val="00901D5F"/>
    <w:rsid w:val="009022FA"/>
    <w:rsid w:val="00902B04"/>
    <w:rsid w:val="00902B81"/>
    <w:rsid w:val="00902BBC"/>
    <w:rsid w:val="00902CAD"/>
    <w:rsid w:val="00902D05"/>
    <w:rsid w:val="0090362D"/>
    <w:rsid w:val="00903941"/>
    <w:rsid w:val="00903EC7"/>
    <w:rsid w:val="009045FD"/>
    <w:rsid w:val="00905973"/>
    <w:rsid w:val="00906AA0"/>
    <w:rsid w:val="00906BDD"/>
    <w:rsid w:val="00910399"/>
    <w:rsid w:val="00910551"/>
    <w:rsid w:val="009108F9"/>
    <w:rsid w:val="00910B9F"/>
    <w:rsid w:val="00910DF3"/>
    <w:rsid w:val="00910E65"/>
    <w:rsid w:val="009118D7"/>
    <w:rsid w:val="00911B2E"/>
    <w:rsid w:val="00911BBC"/>
    <w:rsid w:val="00911FC7"/>
    <w:rsid w:val="009127BA"/>
    <w:rsid w:val="00912AA8"/>
    <w:rsid w:val="00913585"/>
    <w:rsid w:val="00913E95"/>
    <w:rsid w:val="00913F58"/>
    <w:rsid w:val="009140D9"/>
    <w:rsid w:val="00914340"/>
    <w:rsid w:val="00914368"/>
    <w:rsid w:val="00914FEA"/>
    <w:rsid w:val="009155AC"/>
    <w:rsid w:val="009157E4"/>
    <w:rsid w:val="00917284"/>
    <w:rsid w:val="0091728F"/>
    <w:rsid w:val="00917B56"/>
    <w:rsid w:val="009208DF"/>
    <w:rsid w:val="00920B8C"/>
    <w:rsid w:val="00920C41"/>
    <w:rsid w:val="00921146"/>
    <w:rsid w:val="00921563"/>
    <w:rsid w:val="00921681"/>
    <w:rsid w:val="0092168E"/>
    <w:rsid w:val="00921E6E"/>
    <w:rsid w:val="00921EE4"/>
    <w:rsid w:val="0092276D"/>
    <w:rsid w:val="00922F35"/>
    <w:rsid w:val="00923B61"/>
    <w:rsid w:val="00924560"/>
    <w:rsid w:val="009252B1"/>
    <w:rsid w:val="009263AF"/>
    <w:rsid w:val="00926F1A"/>
    <w:rsid w:val="0092740D"/>
    <w:rsid w:val="00930D86"/>
    <w:rsid w:val="00930F42"/>
    <w:rsid w:val="00931500"/>
    <w:rsid w:val="00931A01"/>
    <w:rsid w:val="00932396"/>
    <w:rsid w:val="00932502"/>
    <w:rsid w:val="00932C38"/>
    <w:rsid w:val="00932CE9"/>
    <w:rsid w:val="0093318A"/>
    <w:rsid w:val="00933AFF"/>
    <w:rsid w:val="00934B46"/>
    <w:rsid w:val="00934D9B"/>
    <w:rsid w:val="00934ECC"/>
    <w:rsid w:val="009350D1"/>
    <w:rsid w:val="009359F0"/>
    <w:rsid w:val="009364CC"/>
    <w:rsid w:val="00936941"/>
    <w:rsid w:val="009369E2"/>
    <w:rsid w:val="00936CA8"/>
    <w:rsid w:val="009371AB"/>
    <w:rsid w:val="009373BB"/>
    <w:rsid w:val="009373CE"/>
    <w:rsid w:val="009378C3"/>
    <w:rsid w:val="00937DDC"/>
    <w:rsid w:val="00940081"/>
    <w:rsid w:val="00940413"/>
    <w:rsid w:val="009404A1"/>
    <w:rsid w:val="009412C6"/>
    <w:rsid w:val="009417BD"/>
    <w:rsid w:val="00941B89"/>
    <w:rsid w:val="00941E0D"/>
    <w:rsid w:val="00941E8C"/>
    <w:rsid w:val="00941ED6"/>
    <w:rsid w:val="00941FC5"/>
    <w:rsid w:val="0094207A"/>
    <w:rsid w:val="0094227D"/>
    <w:rsid w:val="00942E7B"/>
    <w:rsid w:val="00943A2C"/>
    <w:rsid w:val="00943C92"/>
    <w:rsid w:val="00944C66"/>
    <w:rsid w:val="00945B64"/>
    <w:rsid w:val="00945C8D"/>
    <w:rsid w:val="009466EB"/>
    <w:rsid w:val="009467A6"/>
    <w:rsid w:val="009467E3"/>
    <w:rsid w:val="0094788D"/>
    <w:rsid w:val="00947C60"/>
    <w:rsid w:val="0095002B"/>
    <w:rsid w:val="009502B5"/>
    <w:rsid w:val="00950500"/>
    <w:rsid w:val="00950628"/>
    <w:rsid w:val="00951176"/>
    <w:rsid w:val="009511C4"/>
    <w:rsid w:val="00951516"/>
    <w:rsid w:val="0095233D"/>
    <w:rsid w:val="00952511"/>
    <w:rsid w:val="0095256D"/>
    <w:rsid w:val="009528C0"/>
    <w:rsid w:val="00953641"/>
    <w:rsid w:val="00953E08"/>
    <w:rsid w:val="00954100"/>
    <w:rsid w:val="009550A9"/>
    <w:rsid w:val="0095519F"/>
    <w:rsid w:val="00955C7D"/>
    <w:rsid w:val="00955E5C"/>
    <w:rsid w:val="00956155"/>
    <w:rsid w:val="00956380"/>
    <w:rsid w:val="0095661A"/>
    <w:rsid w:val="009567FC"/>
    <w:rsid w:val="00956C19"/>
    <w:rsid w:val="00956EB5"/>
    <w:rsid w:val="0095734E"/>
    <w:rsid w:val="00957B62"/>
    <w:rsid w:val="00957D74"/>
    <w:rsid w:val="00957F47"/>
    <w:rsid w:val="00960053"/>
    <w:rsid w:val="00960A91"/>
    <w:rsid w:val="00961239"/>
    <w:rsid w:val="00961A0C"/>
    <w:rsid w:val="00961B06"/>
    <w:rsid w:val="009625DC"/>
    <w:rsid w:val="0096289D"/>
    <w:rsid w:val="00963076"/>
    <w:rsid w:val="00963CB0"/>
    <w:rsid w:val="00965F8A"/>
    <w:rsid w:val="00966562"/>
    <w:rsid w:val="009666F0"/>
    <w:rsid w:val="00966A09"/>
    <w:rsid w:val="00966EFF"/>
    <w:rsid w:val="00967129"/>
    <w:rsid w:val="0096730A"/>
    <w:rsid w:val="009676E5"/>
    <w:rsid w:val="00970D8F"/>
    <w:rsid w:val="00971E82"/>
    <w:rsid w:val="00972431"/>
    <w:rsid w:val="009724E6"/>
    <w:rsid w:val="009728DD"/>
    <w:rsid w:val="009734FE"/>
    <w:rsid w:val="009742B1"/>
    <w:rsid w:val="0097449C"/>
    <w:rsid w:val="00974608"/>
    <w:rsid w:val="0097523D"/>
    <w:rsid w:val="0097527A"/>
    <w:rsid w:val="009757C3"/>
    <w:rsid w:val="00976506"/>
    <w:rsid w:val="0097686A"/>
    <w:rsid w:val="00976A1E"/>
    <w:rsid w:val="00976D69"/>
    <w:rsid w:val="00977682"/>
    <w:rsid w:val="00980157"/>
    <w:rsid w:val="009802D6"/>
    <w:rsid w:val="0098033D"/>
    <w:rsid w:val="00980A81"/>
    <w:rsid w:val="00980F4B"/>
    <w:rsid w:val="00980FEF"/>
    <w:rsid w:val="0098131C"/>
    <w:rsid w:val="0098134F"/>
    <w:rsid w:val="0098204D"/>
    <w:rsid w:val="00982077"/>
    <w:rsid w:val="009825C1"/>
    <w:rsid w:val="00982AF6"/>
    <w:rsid w:val="00982D4E"/>
    <w:rsid w:val="0098312D"/>
    <w:rsid w:val="00983540"/>
    <w:rsid w:val="0098387E"/>
    <w:rsid w:val="00983B41"/>
    <w:rsid w:val="00983CA2"/>
    <w:rsid w:val="00983F51"/>
    <w:rsid w:val="00985540"/>
    <w:rsid w:val="00985B48"/>
    <w:rsid w:val="00985CCA"/>
    <w:rsid w:val="00985E22"/>
    <w:rsid w:val="0098654F"/>
    <w:rsid w:val="009872CB"/>
    <w:rsid w:val="00987CFE"/>
    <w:rsid w:val="00987DBE"/>
    <w:rsid w:val="00987E2C"/>
    <w:rsid w:val="009906A8"/>
    <w:rsid w:val="009908D1"/>
    <w:rsid w:val="00990B69"/>
    <w:rsid w:val="00990B76"/>
    <w:rsid w:val="00991699"/>
    <w:rsid w:val="00991860"/>
    <w:rsid w:val="009923D4"/>
    <w:rsid w:val="00993AAD"/>
    <w:rsid w:val="00994FEF"/>
    <w:rsid w:val="009951A3"/>
    <w:rsid w:val="009953C9"/>
    <w:rsid w:val="009953F2"/>
    <w:rsid w:val="00995631"/>
    <w:rsid w:val="009967E8"/>
    <w:rsid w:val="00996C7E"/>
    <w:rsid w:val="009A03BD"/>
    <w:rsid w:val="009A0F59"/>
    <w:rsid w:val="009A1C2E"/>
    <w:rsid w:val="009A208B"/>
    <w:rsid w:val="009A2506"/>
    <w:rsid w:val="009A25FF"/>
    <w:rsid w:val="009A2D2E"/>
    <w:rsid w:val="009A3DA7"/>
    <w:rsid w:val="009A40D2"/>
    <w:rsid w:val="009A4124"/>
    <w:rsid w:val="009A5744"/>
    <w:rsid w:val="009A6568"/>
    <w:rsid w:val="009A6883"/>
    <w:rsid w:val="009A6D65"/>
    <w:rsid w:val="009A6F20"/>
    <w:rsid w:val="009A722F"/>
    <w:rsid w:val="009B029E"/>
    <w:rsid w:val="009B09B2"/>
    <w:rsid w:val="009B19A8"/>
    <w:rsid w:val="009B1BB1"/>
    <w:rsid w:val="009B221C"/>
    <w:rsid w:val="009B2528"/>
    <w:rsid w:val="009B2649"/>
    <w:rsid w:val="009B3381"/>
    <w:rsid w:val="009B3499"/>
    <w:rsid w:val="009B4197"/>
    <w:rsid w:val="009B483C"/>
    <w:rsid w:val="009B512E"/>
    <w:rsid w:val="009B55B4"/>
    <w:rsid w:val="009B580F"/>
    <w:rsid w:val="009B5A17"/>
    <w:rsid w:val="009B5A6A"/>
    <w:rsid w:val="009B62D7"/>
    <w:rsid w:val="009B6A06"/>
    <w:rsid w:val="009B6CE2"/>
    <w:rsid w:val="009B7907"/>
    <w:rsid w:val="009B7960"/>
    <w:rsid w:val="009B7AF7"/>
    <w:rsid w:val="009B7B29"/>
    <w:rsid w:val="009C05F1"/>
    <w:rsid w:val="009C06E8"/>
    <w:rsid w:val="009C0B8C"/>
    <w:rsid w:val="009C1FE8"/>
    <w:rsid w:val="009C3621"/>
    <w:rsid w:val="009C3746"/>
    <w:rsid w:val="009C3D09"/>
    <w:rsid w:val="009C3FE9"/>
    <w:rsid w:val="009C47C2"/>
    <w:rsid w:val="009C584C"/>
    <w:rsid w:val="009C5C39"/>
    <w:rsid w:val="009C5FD3"/>
    <w:rsid w:val="009C6143"/>
    <w:rsid w:val="009C636D"/>
    <w:rsid w:val="009C668C"/>
    <w:rsid w:val="009C6718"/>
    <w:rsid w:val="009C6C99"/>
    <w:rsid w:val="009C6F74"/>
    <w:rsid w:val="009C70EB"/>
    <w:rsid w:val="009C72AF"/>
    <w:rsid w:val="009D02DE"/>
    <w:rsid w:val="009D0913"/>
    <w:rsid w:val="009D17A3"/>
    <w:rsid w:val="009D2278"/>
    <w:rsid w:val="009D239A"/>
    <w:rsid w:val="009D2699"/>
    <w:rsid w:val="009D2941"/>
    <w:rsid w:val="009D2A2E"/>
    <w:rsid w:val="009D48A9"/>
    <w:rsid w:val="009D4A04"/>
    <w:rsid w:val="009D4F12"/>
    <w:rsid w:val="009D542C"/>
    <w:rsid w:val="009D62A4"/>
    <w:rsid w:val="009D6711"/>
    <w:rsid w:val="009D6837"/>
    <w:rsid w:val="009D691A"/>
    <w:rsid w:val="009D6BC4"/>
    <w:rsid w:val="009D6D3E"/>
    <w:rsid w:val="009D739F"/>
    <w:rsid w:val="009E02F6"/>
    <w:rsid w:val="009E0499"/>
    <w:rsid w:val="009E08ED"/>
    <w:rsid w:val="009E0CC6"/>
    <w:rsid w:val="009E1F94"/>
    <w:rsid w:val="009E2380"/>
    <w:rsid w:val="009E2937"/>
    <w:rsid w:val="009E31A7"/>
    <w:rsid w:val="009E4048"/>
    <w:rsid w:val="009E4460"/>
    <w:rsid w:val="009E4A64"/>
    <w:rsid w:val="009E4D34"/>
    <w:rsid w:val="009E4EAF"/>
    <w:rsid w:val="009E5145"/>
    <w:rsid w:val="009E54A3"/>
    <w:rsid w:val="009E5510"/>
    <w:rsid w:val="009E5755"/>
    <w:rsid w:val="009E5968"/>
    <w:rsid w:val="009E5B7C"/>
    <w:rsid w:val="009E6DCC"/>
    <w:rsid w:val="009E7201"/>
    <w:rsid w:val="009E7230"/>
    <w:rsid w:val="009F012F"/>
    <w:rsid w:val="009F0D86"/>
    <w:rsid w:val="009F1A53"/>
    <w:rsid w:val="009F1D7D"/>
    <w:rsid w:val="009F1DAE"/>
    <w:rsid w:val="009F2AD7"/>
    <w:rsid w:val="009F2D50"/>
    <w:rsid w:val="009F2FCB"/>
    <w:rsid w:val="009F3698"/>
    <w:rsid w:val="009F3AD3"/>
    <w:rsid w:val="009F42D8"/>
    <w:rsid w:val="009F4424"/>
    <w:rsid w:val="009F4960"/>
    <w:rsid w:val="009F560B"/>
    <w:rsid w:val="009F5903"/>
    <w:rsid w:val="009F5D08"/>
    <w:rsid w:val="009F5EF3"/>
    <w:rsid w:val="009F6937"/>
    <w:rsid w:val="009F6C59"/>
    <w:rsid w:val="009F744C"/>
    <w:rsid w:val="009F7594"/>
    <w:rsid w:val="00A0002A"/>
    <w:rsid w:val="00A00FD9"/>
    <w:rsid w:val="00A02A16"/>
    <w:rsid w:val="00A02FB9"/>
    <w:rsid w:val="00A0327D"/>
    <w:rsid w:val="00A0360E"/>
    <w:rsid w:val="00A04438"/>
    <w:rsid w:val="00A05887"/>
    <w:rsid w:val="00A0607E"/>
    <w:rsid w:val="00A067B4"/>
    <w:rsid w:val="00A06AD5"/>
    <w:rsid w:val="00A06AF1"/>
    <w:rsid w:val="00A076DB"/>
    <w:rsid w:val="00A07826"/>
    <w:rsid w:val="00A1013A"/>
    <w:rsid w:val="00A10740"/>
    <w:rsid w:val="00A10B04"/>
    <w:rsid w:val="00A10B23"/>
    <w:rsid w:val="00A11389"/>
    <w:rsid w:val="00A1144A"/>
    <w:rsid w:val="00A11817"/>
    <w:rsid w:val="00A11ACB"/>
    <w:rsid w:val="00A129E2"/>
    <w:rsid w:val="00A1317A"/>
    <w:rsid w:val="00A1337A"/>
    <w:rsid w:val="00A14051"/>
    <w:rsid w:val="00A1433D"/>
    <w:rsid w:val="00A1457F"/>
    <w:rsid w:val="00A14785"/>
    <w:rsid w:val="00A14BE8"/>
    <w:rsid w:val="00A1508A"/>
    <w:rsid w:val="00A155F1"/>
    <w:rsid w:val="00A15985"/>
    <w:rsid w:val="00A16649"/>
    <w:rsid w:val="00A167D7"/>
    <w:rsid w:val="00A17200"/>
    <w:rsid w:val="00A1747B"/>
    <w:rsid w:val="00A17B97"/>
    <w:rsid w:val="00A17C82"/>
    <w:rsid w:val="00A20AD8"/>
    <w:rsid w:val="00A219BB"/>
    <w:rsid w:val="00A2203A"/>
    <w:rsid w:val="00A229B7"/>
    <w:rsid w:val="00A22B55"/>
    <w:rsid w:val="00A2300E"/>
    <w:rsid w:val="00A23348"/>
    <w:rsid w:val="00A2347C"/>
    <w:rsid w:val="00A2370E"/>
    <w:rsid w:val="00A238FF"/>
    <w:rsid w:val="00A23CB0"/>
    <w:rsid w:val="00A2499B"/>
    <w:rsid w:val="00A25071"/>
    <w:rsid w:val="00A250E4"/>
    <w:rsid w:val="00A25F91"/>
    <w:rsid w:val="00A2617F"/>
    <w:rsid w:val="00A264CF"/>
    <w:rsid w:val="00A265C8"/>
    <w:rsid w:val="00A26727"/>
    <w:rsid w:val="00A274E6"/>
    <w:rsid w:val="00A2754A"/>
    <w:rsid w:val="00A27799"/>
    <w:rsid w:val="00A27C2A"/>
    <w:rsid w:val="00A3048A"/>
    <w:rsid w:val="00A30B27"/>
    <w:rsid w:val="00A30BA9"/>
    <w:rsid w:val="00A30E98"/>
    <w:rsid w:val="00A31FF2"/>
    <w:rsid w:val="00A321D1"/>
    <w:rsid w:val="00A322A7"/>
    <w:rsid w:val="00A3234A"/>
    <w:rsid w:val="00A32810"/>
    <w:rsid w:val="00A32B34"/>
    <w:rsid w:val="00A3394E"/>
    <w:rsid w:val="00A33D34"/>
    <w:rsid w:val="00A34A95"/>
    <w:rsid w:val="00A34BE4"/>
    <w:rsid w:val="00A35174"/>
    <w:rsid w:val="00A352C7"/>
    <w:rsid w:val="00A35EC3"/>
    <w:rsid w:val="00A360CC"/>
    <w:rsid w:val="00A3666D"/>
    <w:rsid w:val="00A36A82"/>
    <w:rsid w:val="00A36ABE"/>
    <w:rsid w:val="00A36B79"/>
    <w:rsid w:val="00A36EFA"/>
    <w:rsid w:val="00A37C9C"/>
    <w:rsid w:val="00A40062"/>
    <w:rsid w:val="00A4010A"/>
    <w:rsid w:val="00A4032A"/>
    <w:rsid w:val="00A406B9"/>
    <w:rsid w:val="00A407CB"/>
    <w:rsid w:val="00A40C3F"/>
    <w:rsid w:val="00A40E7B"/>
    <w:rsid w:val="00A40F16"/>
    <w:rsid w:val="00A41171"/>
    <w:rsid w:val="00A41D17"/>
    <w:rsid w:val="00A4266A"/>
    <w:rsid w:val="00A42F52"/>
    <w:rsid w:val="00A432C4"/>
    <w:rsid w:val="00A446B4"/>
    <w:rsid w:val="00A4471D"/>
    <w:rsid w:val="00A447C5"/>
    <w:rsid w:val="00A44C30"/>
    <w:rsid w:val="00A44CCE"/>
    <w:rsid w:val="00A44F76"/>
    <w:rsid w:val="00A452AC"/>
    <w:rsid w:val="00A454E1"/>
    <w:rsid w:val="00A45978"/>
    <w:rsid w:val="00A45C3C"/>
    <w:rsid w:val="00A46A62"/>
    <w:rsid w:val="00A46B55"/>
    <w:rsid w:val="00A46F99"/>
    <w:rsid w:val="00A46F9A"/>
    <w:rsid w:val="00A50785"/>
    <w:rsid w:val="00A50914"/>
    <w:rsid w:val="00A50AC4"/>
    <w:rsid w:val="00A50DEE"/>
    <w:rsid w:val="00A50FFD"/>
    <w:rsid w:val="00A521C9"/>
    <w:rsid w:val="00A527E2"/>
    <w:rsid w:val="00A53D87"/>
    <w:rsid w:val="00A53EE6"/>
    <w:rsid w:val="00A5546D"/>
    <w:rsid w:val="00A5549B"/>
    <w:rsid w:val="00A55587"/>
    <w:rsid w:val="00A5669F"/>
    <w:rsid w:val="00A604E5"/>
    <w:rsid w:val="00A6057E"/>
    <w:rsid w:val="00A609AC"/>
    <w:rsid w:val="00A60F7B"/>
    <w:rsid w:val="00A61016"/>
    <w:rsid w:val="00A612DD"/>
    <w:rsid w:val="00A6187F"/>
    <w:rsid w:val="00A61DDC"/>
    <w:rsid w:val="00A620E9"/>
    <w:rsid w:val="00A6252E"/>
    <w:rsid w:val="00A6293B"/>
    <w:rsid w:val="00A629DB"/>
    <w:rsid w:val="00A62A81"/>
    <w:rsid w:val="00A62CFE"/>
    <w:rsid w:val="00A6308A"/>
    <w:rsid w:val="00A637EE"/>
    <w:rsid w:val="00A63952"/>
    <w:rsid w:val="00A63E31"/>
    <w:rsid w:val="00A64139"/>
    <w:rsid w:val="00A64B63"/>
    <w:rsid w:val="00A64C9F"/>
    <w:rsid w:val="00A6529C"/>
    <w:rsid w:val="00A65495"/>
    <w:rsid w:val="00A655F0"/>
    <w:rsid w:val="00A65932"/>
    <w:rsid w:val="00A65A41"/>
    <w:rsid w:val="00A662AA"/>
    <w:rsid w:val="00A66C51"/>
    <w:rsid w:val="00A67A4E"/>
    <w:rsid w:val="00A70179"/>
    <w:rsid w:val="00A70C43"/>
    <w:rsid w:val="00A70C60"/>
    <w:rsid w:val="00A70D7F"/>
    <w:rsid w:val="00A712D6"/>
    <w:rsid w:val="00A715BF"/>
    <w:rsid w:val="00A71A26"/>
    <w:rsid w:val="00A72669"/>
    <w:rsid w:val="00A7276F"/>
    <w:rsid w:val="00A72C21"/>
    <w:rsid w:val="00A72FAE"/>
    <w:rsid w:val="00A7350B"/>
    <w:rsid w:val="00A73611"/>
    <w:rsid w:val="00A736F1"/>
    <w:rsid w:val="00A73945"/>
    <w:rsid w:val="00A73BE6"/>
    <w:rsid w:val="00A74351"/>
    <w:rsid w:val="00A74722"/>
    <w:rsid w:val="00A75322"/>
    <w:rsid w:val="00A756E5"/>
    <w:rsid w:val="00A75D7E"/>
    <w:rsid w:val="00A76F3D"/>
    <w:rsid w:val="00A77A97"/>
    <w:rsid w:val="00A77F6C"/>
    <w:rsid w:val="00A803DC"/>
    <w:rsid w:val="00A80BD9"/>
    <w:rsid w:val="00A80CD2"/>
    <w:rsid w:val="00A80FFA"/>
    <w:rsid w:val="00A8227A"/>
    <w:rsid w:val="00A82428"/>
    <w:rsid w:val="00A82BB8"/>
    <w:rsid w:val="00A838DA"/>
    <w:rsid w:val="00A83BE4"/>
    <w:rsid w:val="00A83C6C"/>
    <w:rsid w:val="00A83E0E"/>
    <w:rsid w:val="00A83F34"/>
    <w:rsid w:val="00A84312"/>
    <w:rsid w:val="00A84C5A"/>
    <w:rsid w:val="00A84DF0"/>
    <w:rsid w:val="00A85385"/>
    <w:rsid w:val="00A8586E"/>
    <w:rsid w:val="00A85D5E"/>
    <w:rsid w:val="00A85FAE"/>
    <w:rsid w:val="00A86143"/>
    <w:rsid w:val="00A863BF"/>
    <w:rsid w:val="00A86ED5"/>
    <w:rsid w:val="00A87016"/>
    <w:rsid w:val="00A87131"/>
    <w:rsid w:val="00A87BB2"/>
    <w:rsid w:val="00A87F57"/>
    <w:rsid w:val="00A9056D"/>
    <w:rsid w:val="00A910F3"/>
    <w:rsid w:val="00A914CF"/>
    <w:rsid w:val="00A91ABC"/>
    <w:rsid w:val="00A91CAD"/>
    <w:rsid w:val="00A91E82"/>
    <w:rsid w:val="00A9217D"/>
    <w:rsid w:val="00A92982"/>
    <w:rsid w:val="00A9305C"/>
    <w:rsid w:val="00A93136"/>
    <w:rsid w:val="00A93F04"/>
    <w:rsid w:val="00A942EA"/>
    <w:rsid w:val="00A94D22"/>
    <w:rsid w:val="00A956A5"/>
    <w:rsid w:val="00A95E36"/>
    <w:rsid w:val="00A964E2"/>
    <w:rsid w:val="00A968C5"/>
    <w:rsid w:val="00A9748B"/>
    <w:rsid w:val="00A97A36"/>
    <w:rsid w:val="00AA0020"/>
    <w:rsid w:val="00AA0AFE"/>
    <w:rsid w:val="00AA1872"/>
    <w:rsid w:val="00AA31C2"/>
    <w:rsid w:val="00AA460D"/>
    <w:rsid w:val="00AA47B0"/>
    <w:rsid w:val="00AA4E6D"/>
    <w:rsid w:val="00AA50AD"/>
    <w:rsid w:val="00AA513C"/>
    <w:rsid w:val="00AA54D6"/>
    <w:rsid w:val="00AA5A85"/>
    <w:rsid w:val="00AA5C33"/>
    <w:rsid w:val="00AA6013"/>
    <w:rsid w:val="00AA6DD7"/>
    <w:rsid w:val="00AA6EE9"/>
    <w:rsid w:val="00AA70EF"/>
    <w:rsid w:val="00AA74D6"/>
    <w:rsid w:val="00AA76D6"/>
    <w:rsid w:val="00AA7F92"/>
    <w:rsid w:val="00AB021A"/>
    <w:rsid w:val="00AB034F"/>
    <w:rsid w:val="00AB046B"/>
    <w:rsid w:val="00AB04F4"/>
    <w:rsid w:val="00AB1402"/>
    <w:rsid w:val="00AB1615"/>
    <w:rsid w:val="00AB1F93"/>
    <w:rsid w:val="00AB231A"/>
    <w:rsid w:val="00AB28F9"/>
    <w:rsid w:val="00AB29C0"/>
    <w:rsid w:val="00AB2B67"/>
    <w:rsid w:val="00AB2E11"/>
    <w:rsid w:val="00AB2EBB"/>
    <w:rsid w:val="00AB2F8A"/>
    <w:rsid w:val="00AB3C12"/>
    <w:rsid w:val="00AB3EDB"/>
    <w:rsid w:val="00AB4EB0"/>
    <w:rsid w:val="00AB4F6F"/>
    <w:rsid w:val="00AB4FEE"/>
    <w:rsid w:val="00AB5CD1"/>
    <w:rsid w:val="00AB5E98"/>
    <w:rsid w:val="00AB5EEA"/>
    <w:rsid w:val="00AB6044"/>
    <w:rsid w:val="00AB64B4"/>
    <w:rsid w:val="00AB698E"/>
    <w:rsid w:val="00AB76C7"/>
    <w:rsid w:val="00AB7979"/>
    <w:rsid w:val="00AC01AC"/>
    <w:rsid w:val="00AC035C"/>
    <w:rsid w:val="00AC19A6"/>
    <w:rsid w:val="00AC1B3F"/>
    <w:rsid w:val="00AC296F"/>
    <w:rsid w:val="00AC2D54"/>
    <w:rsid w:val="00AC2DA2"/>
    <w:rsid w:val="00AC327F"/>
    <w:rsid w:val="00AC38D0"/>
    <w:rsid w:val="00AC38D3"/>
    <w:rsid w:val="00AC3917"/>
    <w:rsid w:val="00AC464B"/>
    <w:rsid w:val="00AC5182"/>
    <w:rsid w:val="00AC5E32"/>
    <w:rsid w:val="00AC6499"/>
    <w:rsid w:val="00AC66B5"/>
    <w:rsid w:val="00AC670F"/>
    <w:rsid w:val="00AC6CEE"/>
    <w:rsid w:val="00AC7137"/>
    <w:rsid w:val="00AD00E5"/>
    <w:rsid w:val="00AD016A"/>
    <w:rsid w:val="00AD04C4"/>
    <w:rsid w:val="00AD04F7"/>
    <w:rsid w:val="00AD070B"/>
    <w:rsid w:val="00AD0F9A"/>
    <w:rsid w:val="00AD1865"/>
    <w:rsid w:val="00AD1C8D"/>
    <w:rsid w:val="00AD20C8"/>
    <w:rsid w:val="00AD24EA"/>
    <w:rsid w:val="00AD2873"/>
    <w:rsid w:val="00AD28D3"/>
    <w:rsid w:val="00AD3B66"/>
    <w:rsid w:val="00AD3FAA"/>
    <w:rsid w:val="00AD4423"/>
    <w:rsid w:val="00AD49EA"/>
    <w:rsid w:val="00AD4C4E"/>
    <w:rsid w:val="00AD5151"/>
    <w:rsid w:val="00AD5335"/>
    <w:rsid w:val="00AD5876"/>
    <w:rsid w:val="00AD59C1"/>
    <w:rsid w:val="00AD5D9C"/>
    <w:rsid w:val="00AD6F30"/>
    <w:rsid w:val="00AD7156"/>
    <w:rsid w:val="00AD7546"/>
    <w:rsid w:val="00AD75CB"/>
    <w:rsid w:val="00AD7882"/>
    <w:rsid w:val="00AE0EA0"/>
    <w:rsid w:val="00AE0F75"/>
    <w:rsid w:val="00AE1097"/>
    <w:rsid w:val="00AE111E"/>
    <w:rsid w:val="00AE14BD"/>
    <w:rsid w:val="00AE2BFE"/>
    <w:rsid w:val="00AE35FF"/>
    <w:rsid w:val="00AE4BAB"/>
    <w:rsid w:val="00AE4D26"/>
    <w:rsid w:val="00AE5206"/>
    <w:rsid w:val="00AE536A"/>
    <w:rsid w:val="00AE60D2"/>
    <w:rsid w:val="00AE6D59"/>
    <w:rsid w:val="00AE7170"/>
    <w:rsid w:val="00AE7466"/>
    <w:rsid w:val="00AE7BC9"/>
    <w:rsid w:val="00AE7D8D"/>
    <w:rsid w:val="00AF040D"/>
    <w:rsid w:val="00AF053B"/>
    <w:rsid w:val="00AF0D61"/>
    <w:rsid w:val="00AF11E5"/>
    <w:rsid w:val="00AF2379"/>
    <w:rsid w:val="00AF246D"/>
    <w:rsid w:val="00AF27BF"/>
    <w:rsid w:val="00AF2B6E"/>
    <w:rsid w:val="00AF2E88"/>
    <w:rsid w:val="00AF3D49"/>
    <w:rsid w:val="00AF52CE"/>
    <w:rsid w:val="00AF6157"/>
    <w:rsid w:val="00AF6A35"/>
    <w:rsid w:val="00AF6A40"/>
    <w:rsid w:val="00AF7C51"/>
    <w:rsid w:val="00B00296"/>
    <w:rsid w:val="00B00868"/>
    <w:rsid w:val="00B009CB"/>
    <w:rsid w:val="00B00BEA"/>
    <w:rsid w:val="00B00C39"/>
    <w:rsid w:val="00B0100E"/>
    <w:rsid w:val="00B0181D"/>
    <w:rsid w:val="00B01BF0"/>
    <w:rsid w:val="00B01ECC"/>
    <w:rsid w:val="00B024AA"/>
    <w:rsid w:val="00B024C7"/>
    <w:rsid w:val="00B02AE5"/>
    <w:rsid w:val="00B02B2C"/>
    <w:rsid w:val="00B02CB2"/>
    <w:rsid w:val="00B02D83"/>
    <w:rsid w:val="00B03002"/>
    <w:rsid w:val="00B03284"/>
    <w:rsid w:val="00B03305"/>
    <w:rsid w:val="00B034C3"/>
    <w:rsid w:val="00B0389A"/>
    <w:rsid w:val="00B046F7"/>
    <w:rsid w:val="00B047A5"/>
    <w:rsid w:val="00B04C90"/>
    <w:rsid w:val="00B04F91"/>
    <w:rsid w:val="00B04FC2"/>
    <w:rsid w:val="00B05B97"/>
    <w:rsid w:val="00B07631"/>
    <w:rsid w:val="00B076B5"/>
    <w:rsid w:val="00B076CA"/>
    <w:rsid w:val="00B07B47"/>
    <w:rsid w:val="00B07BC2"/>
    <w:rsid w:val="00B07CF7"/>
    <w:rsid w:val="00B104B4"/>
    <w:rsid w:val="00B10F19"/>
    <w:rsid w:val="00B11AC9"/>
    <w:rsid w:val="00B11ECA"/>
    <w:rsid w:val="00B1225C"/>
    <w:rsid w:val="00B12C93"/>
    <w:rsid w:val="00B131F1"/>
    <w:rsid w:val="00B13249"/>
    <w:rsid w:val="00B13256"/>
    <w:rsid w:val="00B144B0"/>
    <w:rsid w:val="00B1493E"/>
    <w:rsid w:val="00B15104"/>
    <w:rsid w:val="00B15349"/>
    <w:rsid w:val="00B1541E"/>
    <w:rsid w:val="00B16124"/>
    <w:rsid w:val="00B16216"/>
    <w:rsid w:val="00B16994"/>
    <w:rsid w:val="00B16B58"/>
    <w:rsid w:val="00B173A4"/>
    <w:rsid w:val="00B17785"/>
    <w:rsid w:val="00B1778A"/>
    <w:rsid w:val="00B177A6"/>
    <w:rsid w:val="00B17964"/>
    <w:rsid w:val="00B206F2"/>
    <w:rsid w:val="00B20BF2"/>
    <w:rsid w:val="00B214E8"/>
    <w:rsid w:val="00B21DBE"/>
    <w:rsid w:val="00B21E19"/>
    <w:rsid w:val="00B22341"/>
    <w:rsid w:val="00B22476"/>
    <w:rsid w:val="00B22BB9"/>
    <w:rsid w:val="00B234DB"/>
    <w:rsid w:val="00B2358D"/>
    <w:rsid w:val="00B237CA"/>
    <w:rsid w:val="00B23D58"/>
    <w:rsid w:val="00B23F3E"/>
    <w:rsid w:val="00B24429"/>
    <w:rsid w:val="00B24504"/>
    <w:rsid w:val="00B24804"/>
    <w:rsid w:val="00B24BF8"/>
    <w:rsid w:val="00B24D11"/>
    <w:rsid w:val="00B24FE0"/>
    <w:rsid w:val="00B255D8"/>
    <w:rsid w:val="00B25BEE"/>
    <w:rsid w:val="00B262A4"/>
    <w:rsid w:val="00B26A6A"/>
    <w:rsid w:val="00B26B87"/>
    <w:rsid w:val="00B275C2"/>
    <w:rsid w:val="00B27CF1"/>
    <w:rsid w:val="00B304D4"/>
    <w:rsid w:val="00B3076F"/>
    <w:rsid w:val="00B3178D"/>
    <w:rsid w:val="00B31943"/>
    <w:rsid w:val="00B31B5E"/>
    <w:rsid w:val="00B32502"/>
    <w:rsid w:val="00B326FB"/>
    <w:rsid w:val="00B338B0"/>
    <w:rsid w:val="00B33AB8"/>
    <w:rsid w:val="00B33D89"/>
    <w:rsid w:val="00B34B24"/>
    <w:rsid w:val="00B34B93"/>
    <w:rsid w:val="00B35192"/>
    <w:rsid w:val="00B357E8"/>
    <w:rsid w:val="00B359F9"/>
    <w:rsid w:val="00B35B3B"/>
    <w:rsid w:val="00B37532"/>
    <w:rsid w:val="00B40398"/>
    <w:rsid w:val="00B40F88"/>
    <w:rsid w:val="00B41472"/>
    <w:rsid w:val="00B41981"/>
    <w:rsid w:val="00B41EE4"/>
    <w:rsid w:val="00B422A8"/>
    <w:rsid w:val="00B42F51"/>
    <w:rsid w:val="00B43148"/>
    <w:rsid w:val="00B43614"/>
    <w:rsid w:val="00B445AA"/>
    <w:rsid w:val="00B44721"/>
    <w:rsid w:val="00B449AF"/>
    <w:rsid w:val="00B450AE"/>
    <w:rsid w:val="00B4556C"/>
    <w:rsid w:val="00B456FA"/>
    <w:rsid w:val="00B45821"/>
    <w:rsid w:val="00B45CCB"/>
    <w:rsid w:val="00B467AF"/>
    <w:rsid w:val="00B46DD6"/>
    <w:rsid w:val="00B473A6"/>
    <w:rsid w:val="00B4770D"/>
    <w:rsid w:val="00B47A28"/>
    <w:rsid w:val="00B5044E"/>
    <w:rsid w:val="00B505DB"/>
    <w:rsid w:val="00B5061C"/>
    <w:rsid w:val="00B50CF2"/>
    <w:rsid w:val="00B50DBE"/>
    <w:rsid w:val="00B51078"/>
    <w:rsid w:val="00B5131D"/>
    <w:rsid w:val="00B52FDD"/>
    <w:rsid w:val="00B533B8"/>
    <w:rsid w:val="00B53C76"/>
    <w:rsid w:val="00B53CD9"/>
    <w:rsid w:val="00B54244"/>
    <w:rsid w:val="00B548A1"/>
    <w:rsid w:val="00B54F5F"/>
    <w:rsid w:val="00B5539B"/>
    <w:rsid w:val="00B55C9D"/>
    <w:rsid w:val="00B564C6"/>
    <w:rsid w:val="00B56862"/>
    <w:rsid w:val="00B56C1A"/>
    <w:rsid w:val="00B5771D"/>
    <w:rsid w:val="00B57A40"/>
    <w:rsid w:val="00B57AEA"/>
    <w:rsid w:val="00B60871"/>
    <w:rsid w:val="00B619D7"/>
    <w:rsid w:val="00B627FF"/>
    <w:rsid w:val="00B62F86"/>
    <w:rsid w:val="00B62FA1"/>
    <w:rsid w:val="00B63EEA"/>
    <w:rsid w:val="00B640AB"/>
    <w:rsid w:val="00B646E4"/>
    <w:rsid w:val="00B64BE1"/>
    <w:rsid w:val="00B654AB"/>
    <w:rsid w:val="00B655CB"/>
    <w:rsid w:val="00B65C3A"/>
    <w:rsid w:val="00B66DB4"/>
    <w:rsid w:val="00B67890"/>
    <w:rsid w:val="00B703D0"/>
    <w:rsid w:val="00B70489"/>
    <w:rsid w:val="00B70859"/>
    <w:rsid w:val="00B7124C"/>
    <w:rsid w:val="00B71B76"/>
    <w:rsid w:val="00B722E9"/>
    <w:rsid w:val="00B722ED"/>
    <w:rsid w:val="00B7316E"/>
    <w:rsid w:val="00B73A19"/>
    <w:rsid w:val="00B73C77"/>
    <w:rsid w:val="00B73D03"/>
    <w:rsid w:val="00B7452E"/>
    <w:rsid w:val="00B745A9"/>
    <w:rsid w:val="00B74FD5"/>
    <w:rsid w:val="00B75284"/>
    <w:rsid w:val="00B75C26"/>
    <w:rsid w:val="00B75E18"/>
    <w:rsid w:val="00B760F8"/>
    <w:rsid w:val="00B7619A"/>
    <w:rsid w:val="00B7652C"/>
    <w:rsid w:val="00B767D1"/>
    <w:rsid w:val="00B76D30"/>
    <w:rsid w:val="00B77980"/>
    <w:rsid w:val="00B807C0"/>
    <w:rsid w:val="00B80C6E"/>
    <w:rsid w:val="00B8149A"/>
    <w:rsid w:val="00B8196A"/>
    <w:rsid w:val="00B8209F"/>
    <w:rsid w:val="00B8226C"/>
    <w:rsid w:val="00B827B5"/>
    <w:rsid w:val="00B828FC"/>
    <w:rsid w:val="00B833BC"/>
    <w:rsid w:val="00B83DAA"/>
    <w:rsid w:val="00B84193"/>
    <w:rsid w:val="00B845BC"/>
    <w:rsid w:val="00B87406"/>
    <w:rsid w:val="00B87549"/>
    <w:rsid w:val="00B900B4"/>
    <w:rsid w:val="00B9047F"/>
    <w:rsid w:val="00B90AF2"/>
    <w:rsid w:val="00B90ECC"/>
    <w:rsid w:val="00B9275B"/>
    <w:rsid w:val="00B94193"/>
    <w:rsid w:val="00B9453D"/>
    <w:rsid w:val="00B9497D"/>
    <w:rsid w:val="00B953D0"/>
    <w:rsid w:val="00B95FDD"/>
    <w:rsid w:val="00B96EED"/>
    <w:rsid w:val="00B97749"/>
    <w:rsid w:val="00B97764"/>
    <w:rsid w:val="00B97BAF"/>
    <w:rsid w:val="00B97CB1"/>
    <w:rsid w:val="00B97E13"/>
    <w:rsid w:val="00BA0C5A"/>
    <w:rsid w:val="00BA1ED6"/>
    <w:rsid w:val="00BA21C6"/>
    <w:rsid w:val="00BA2A6C"/>
    <w:rsid w:val="00BA2AC9"/>
    <w:rsid w:val="00BA320E"/>
    <w:rsid w:val="00BA3485"/>
    <w:rsid w:val="00BA38D2"/>
    <w:rsid w:val="00BA3F3E"/>
    <w:rsid w:val="00BA42AB"/>
    <w:rsid w:val="00BA45F5"/>
    <w:rsid w:val="00BA46D0"/>
    <w:rsid w:val="00BA5219"/>
    <w:rsid w:val="00BA56CA"/>
    <w:rsid w:val="00BA5ED8"/>
    <w:rsid w:val="00BA658B"/>
    <w:rsid w:val="00BA661B"/>
    <w:rsid w:val="00BB00DE"/>
    <w:rsid w:val="00BB0C30"/>
    <w:rsid w:val="00BB158D"/>
    <w:rsid w:val="00BB186E"/>
    <w:rsid w:val="00BB1A1B"/>
    <w:rsid w:val="00BB1A4A"/>
    <w:rsid w:val="00BB1D00"/>
    <w:rsid w:val="00BB1DA6"/>
    <w:rsid w:val="00BB225D"/>
    <w:rsid w:val="00BB2EFB"/>
    <w:rsid w:val="00BB31AD"/>
    <w:rsid w:val="00BB31DF"/>
    <w:rsid w:val="00BB366D"/>
    <w:rsid w:val="00BB41E2"/>
    <w:rsid w:val="00BB4250"/>
    <w:rsid w:val="00BB44A8"/>
    <w:rsid w:val="00BB4D24"/>
    <w:rsid w:val="00BB4E70"/>
    <w:rsid w:val="00BB554A"/>
    <w:rsid w:val="00BB5B31"/>
    <w:rsid w:val="00BB5FA4"/>
    <w:rsid w:val="00BB701C"/>
    <w:rsid w:val="00BB7518"/>
    <w:rsid w:val="00BB7732"/>
    <w:rsid w:val="00BB7ABE"/>
    <w:rsid w:val="00BB7F4F"/>
    <w:rsid w:val="00BC06FB"/>
    <w:rsid w:val="00BC07B0"/>
    <w:rsid w:val="00BC137E"/>
    <w:rsid w:val="00BC1B7B"/>
    <w:rsid w:val="00BC1B96"/>
    <w:rsid w:val="00BC1BAE"/>
    <w:rsid w:val="00BC1FAB"/>
    <w:rsid w:val="00BC2277"/>
    <w:rsid w:val="00BC25F6"/>
    <w:rsid w:val="00BC2608"/>
    <w:rsid w:val="00BC3E81"/>
    <w:rsid w:val="00BC4460"/>
    <w:rsid w:val="00BC46FA"/>
    <w:rsid w:val="00BC4CB9"/>
    <w:rsid w:val="00BC5078"/>
    <w:rsid w:val="00BC54C2"/>
    <w:rsid w:val="00BC57BF"/>
    <w:rsid w:val="00BC5C99"/>
    <w:rsid w:val="00BC672D"/>
    <w:rsid w:val="00BC6D19"/>
    <w:rsid w:val="00BC7910"/>
    <w:rsid w:val="00BC7BC6"/>
    <w:rsid w:val="00BC7C75"/>
    <w:rsid w:val="00BD06C8"/>
    <w:rsid w:val="00BD0BE8"/>
    <w:rsid w:val="00BD0D15"/>
    <w:rsid w:val="00BD0E5A"/>
    <w:rsid w:val="00BD0E93"/>
    <w:rsid w:val="00BD100C"/>
    <w:rsid w:val="00BD1432"/>
    <w:rsid w:val="00BD1828"/>
    <w:rsid w:val="00BD225D"/>
    <w:rsid w:val="00BD271F"/>
    <w:rsid w:val="00BD2861"/>
    <w:rsid w:val="00BD2975"/>
    <w:rsid w:val="00BD38AF"/>
    <w:rsid w:val="00BD4107"/>
    <w:rsid w:val="00BD5372"/>
    <w:rsid w:val="00BD5E85"/>
    <w:rsid w:val="00BD65E3"/>
    <w:rsid w:val="00BD6AD2"/>
    <w:rsid w:val="00BD72DD"/>
    <w:rsid w:val="00BD7342"/>
    <w:rsid w:val="00BD73F7"/>
    <w:rsid w:val="00BD7551"/>
    <w:rsid w:val="00BE03DE"/>
    <w:rsid w:val="00BE0AAE"/>
    <w:rsid w:val="00BE1B78"/>
    <w:rsid w:val="00BE2E37"/>
    <w:rsid w:val="00BE4033"/>
    <w:rsid w:val="00BE41BB"/>
    <w:rsid w:val="00BE433D"/>
    <w:rsid w:val="00BE4388"/>
    <w:rsid w:val="00BE4BEA"/>
    <w:rsid w:val="00BE4C8B"/>
    <w:rsid w:val="00BE5349"/>
    <w:rsid w:val="00BE5C5B"/>
    <w:rsid w:val="00BE6435"/>
    <w:rsid w:val="00BE6711"/>
    <w:rsid w:val="00BE6713"/>
    <w:rsid w:val="00BE78AD"/>
    <w:rsid w:val="00BE7CC0"/>
    <w:rsid w:val="00BE7EFA"/>
    <w:rsid w:val="00BF00D9"/>
    <w:rsid w:val="00BF0668"/>
    <w:rsid w:val="00BF06E5"/>
    <w:rsid w:val="00BF0761"/>
    <w:rsid w:val="00BF0A7E"/>
    <w:rsid w:val="00BF0C27"/>
    <w:rsid w:val="00BF0E4A"/>
    <w:rsid w:val="00BF150A"/>
    <w:rsid w:val="00BF1711"/>
    <w:rsid w:val="00BF1C7C"/>
    <w:rsid w:val="00BF2131"/>
    <w:rsid w:val="00BF29C3"/>
    <w:rsid w:val="00BF32B3"/>
    <w:rsid w:val="00BF33DD"/>
    <w:rsid w:val="00BF3C3D"/>
    <w:rsid w:val="00BF3E9A"/>
    <w:rsid w:val="00BF41D5"/>
    <w:rsid w:val="00BF4CEA"/>
    <w:rsid w:val="00BF4F2E"/>
    <w:rsid w:val="00BF5F73"/>
    <w:rsid w:val="00BF61FA"/>
    <w:rsid w:val="00BF682E"/>
    <w:rsid w:val="00BF6BB9"/>
    <w:rsid w:val="00BF6E27"/>
    <w:rsid w:val="00BF7D4B"/>
    <w:rsid w:val="00BF7FA0"/>
    <w:rsid w:val="00C004E0"/>
    <w:rsid w:val="00C005D7"/>
    <w:rsid w:val="00C00802"/>
    <w:rsid w:val="00C00AD2"/>
    <w:rsid w:val="00C00D4D"/>
    <w:rsid w:val="00C017DE"/>
    <w:rsid w:val="00C01A8A"/>
    <w:rsid w:val="00C01D82"/>
    <w:rsid w:val="00C01F23"/>
    <w:rsid w:val="00C02070"/>
    <w:rsid w:val="00C02387"/>
    <w:rsid w:val="00C02C2E"/>
    <w:rsid w:val="00C03205"/>
    <w:rsid w:val="00C034C2"/>
    <w:rsid w:val="00C03B7C"/>
    <w:rsid w:val="00C03CC7"/>
    <w:rsid w:val="00C04EE1"/>
    <w:rsid w:val="00C052CF"/>
    <w:rsid w:val="00C057A1"/>
    <w:rsid w:val="00C05FC0"/>
    <w:rsid w:val="00C062AC"/>
    <w:rsid w:val="00C064DA"/>
    <w:rsid w:val="00C06529"/>
    <w:rsid w:val="00C0693E"/>
    <w:rsid w:val="00C073C3"/>
    <w:rsid w:val="00C07D8A"/>
    <w:rsid w:val="00C10F28"/>
    <w:rsid w:val="00C1124E"/>
    <w:rsid w:val="00C11B09"/>
    <w:rsid w:val="00C1299A"/>
    <w:rsid w:val="00C13BEF"/>
    <w:rsid w:val="00C13FC0"/>
    <w:rsid w:val="00C1476A"/>
    <w:rsid w:val="00C14AA5"/>
    <w:rsid w:val="00C15623"/>
    <w:rsid w:val="00C15938"/>
    <w:rsid w:val="00C15DA9"/>
    <w:rsid w:val="00C16C12"/>
    <w:rsid w:val="00C1707F"/>
    <w:rsid w:val="00C170AE"/>
    <w:rsid w:val="00C17155"/>
    <w:rsid w:val="00C17869"/>
    <w:rsid w:val="00C17B68"/>
    <w:rsid w:val="00C20143"/>
    <w:rsid w:val="00C2017B"/>
    <w:rsid w:val="00C201B2"/>
    <w:rsid w:val="00C206BA"/>
    <w:rsid w:val="00C207D5"/>
    <w:rsid w:val="00C20F44"/>
    <w:rsid w:val="00C217E4"/>
    <w:rsid w:val="00C218E4"/>
    <w:rsid w:val="00C21A20"/>
    <w:rsid w:val="00C22363"/>
    <w:rsid w:val="00C22BED"/>
    <w:rsid w:val="00C2352B"/>
    <w:rsid w:val="00C238D4"/>
    <w:rsid w:val="00C24503"/>
    <w:rsid w:val="00C24816"/>
    <w:rsid w:val="00C24933"/>
    <w:rsid w:val="00C24DDF"/>
    <w:rsid w:val="00C24EB7"/>
    <w:rsid w:val="00C2507B"/>
    <w:rsid w:val="00C252FA"/>
    <w:rsid w:val="00C26193"/>
    <w:rsid w:val="00C26990"/>
    <w:rsid w:val="00C26D51"/>
    <w:rsid w:val="00C27BFF"/>
    <w:rsid w:val="00C306CF"/>
    <w:rsid w:val="00C308A8"/>
    <w:rsid w:val="00C30F2B"/>
    <w:rsid w:val="00C30F6C"/>
    <w:rsid w:val="00C30FEC"/>
    <w:rsid w:val="00C311C0"/>
    <w:rsid w:val="00C31569"/>
    <w:rsid w:val="00C315A5"/>
    <w:rsid w:val="00C329D8"/>
    <w:rsid w:val="00C33506"/>
    <w:rsid w:val="00C33E64"/>
    <w:rsid w:val="00C342A9"/>
    <w:rsid w:val="00C345DA"/>
    <w:rsid w:val="00C349DE"/>
    <w:rsid w:val="00C35121"/>
    <w:rsid w:val="00C35FB4"/>
    <w:rsid w:val="00C363BE"/>
    <w:rsid w:val="00C366D1"/>
    <w:rsid w:val="00C36D3D"/>
    <w:rsid w:val="00C37299"/>
    <w:rsid w:val="00C375BF"/>
    <w:rsid w:val="00C37656"/>
    <w:rsid w:val="00C37D3D"/>
    <w:rsid w:val="00C400C7"/>
    <w:rsid w:val="00C40815"/>
    <w:rsid w:val="00C408E4"/>
    <w:rsid w:val="00C40D87"/>
    <w:rsid w:val="00C41115"/>
    <w:rsid w:val="00C412C1"/>
    <w:rsid w:val="00C416CA"/>
    <w:rsid w:val="00C4325C"/>
    <w:rsid w:val="00C445A9"/>
    <w:rsid w:val="00C44B0C"/>
    <w:rsid w:val="00C44D4F"/>
    <w:rsid w:val="00C45BE7"/>
    <w:rsid w:val="00C45D9D"/>
    <w:rsid w:val="00C461C5"/>
    <w:rsid w:val="00C4681E"/>
    <w:rsid w:val="00C474B7"/>
    <w:rsid w:val="00C47542"/>
    <w:rsid w:val="00C47626"/>
    <w:rsid w:val="00C477B0"/>
    <w:rsid w:val="00C478FD"/>
    <w:rsid w:val="00C47A6F"/>
    <w:rsid w:val="00C47D0E"/>
    <w:rsid w:val="00C5011B"/>
    <w:rsid w:val="00C5020E"/>
    <w:rsid w:val="00C50D6B"/>
    <w:rsid w:val="00C510E4"/>
    <w:rsid w:val="00C515C4"/>
    <w:rsid w:val="00C51881"/>
    <w:rsid w:val="00C51A9F"/>
    <w:rsid w:val="00C520C7"/>
    <w:rsid w:val="00C527A4"/>
    <w:rsid w:val="00C53053"/>
    <w:rsid w:val="00C53257"/>
    <w:rsid w:val="00C53BEF"/>
    <w:rsid w:val="00C53D58"/>
    <w:rsid w:val="00C55092"/>
    <w:rsid w:val="00C55CA9"/>
    <w:rsid w:val="00C56323"/>
    <w:rsid w:val="00C56379"/>
    <w:rsid w:val="00C569FD"/>
    <w:rsid w:val="00C57387"/>
    <w:rsid w:val="00C575E7"/>
    <w:rsid w:val="00C57898"/>
    <w:rsid w:val="00C603B6"/>
    <w:rsid w:val="00C6046A"/>
    <w:rsid w:val="00C60471"/>
    <w:rsid w:val="00C61490"/>
    <w:rsid w:val="00C619FE"/>
    <w:rsid w:val="00C61D6F"/>
    <w:rsid w:val="00C61E4A"/>
    <w:rsid w:val="00C625E6"/>
    <w:rsid w:val="00C638B9"/>
    <w:rsid w:val="00C647FE"/>
    <w:rsid w:val="00C64BD8"/>
    <w:rsid w:val="00C6530C"/>
    <w:rsid w:val="00C65358"/>
    <w:rsid w:val="00C6535E"/>
    <w:rsid w:val="00C67051"/>
    <w:rsid w:val="00C67691"/>
    <w:rsid w:val="00C67904"/>
    <w:rsid w:val="00C67FDA"/>
    <w:rsid w:val="00C7001F"/>
    <w:rsid w:val="00C70114"/>
    <w:rsid w:val="00C70478"/>
    <w:rsid w:val="00C70C79"/>
    <w:rsid w:val="00C70FDB"/>
    <w:rsid w:val="00C71F2B"/>
    <w:rsid w:val="00C73359"/>
    <w:rsid w:val="00C73C69"/>
    <w:rsid w:val="00C74D39"/>
    <w:rsid w:val="00C750CB"/>
    <w:rsid w:val="00C75A32"/>
    <w:rsid w:val="00C7606B"/>
    <w:rsid w:val="00C7663A"/>
    <w:rsid w:val="00C76A47"/>
    <w:rsid w:val="00C76A73"/>
    <w:rsid w:val="00C77DF7"/>
    <w:rsid w:val="00C80A77"/>
    <w:rsid w:val="00C80AE8"/>
    <w:rsid w:val="00C80DA0"/>
    <w:rsid w:val="00C81333"/>
    <w:rsid w:val="00C815E3"/>
    <w:rsid w:val="00C816E6"/>
    <w:rsid w:val="00C81B6C"/>
    <w:rsid w:val="00C81BAB"/>
    <w:rsid w:val="00C81BB6"/>
    <w:rsid w:val="00C81E27"/>
    <w:rsid w:val="00C824D8"/>
    <w:rsid w:val="00C82F8E"/>
    <w:rsid w:val="00C83068"/>
    <w:rsid w:val="00C83454"/>
    <w:rsid w:val="00C83665"/>
    <w:rsid w:val="00C8379D"/>
    <w:rsid w:val="00C837E9"/>
    <w:rsid w:val="00C839BB"/>
    <w:rsid w:val="00C83BDC"/>
    <w:rsid w:val="00C848E7"/>
    <w:rsid w:val="00C84F97"/>
    <w:rsid w:val="00C85026"/>
    <w:rsid w:val="00C85CBC"/>
    <w:rsid w:val="00C85D8D"/>
    <w:rsid w:val="00C866EF"/>
    <w:rsid w:val="00C8686C"/>
    <w:rsid w:val="00C86B4F"/>
    <w:rsid w:val="00C87145"/>
    <w:rsid w:val="00C87195"/>
    <w:rsid w:val="00C871B4"/>
    <w:rsid w:val="00C8746F"/>
    <w:rsid w:val="00C877F1"/>
    <w:rsid w:val="00C87852"/>
    <w:rsid w:val="00C87B37"/>
    <w:rsid w:val="00C90933"/>
    <w:rsid w:val="00C90F87"/>
    <w:rsid w:val="00C91ADB"/>
    <w:rsid w:val="00C923E0"/>
    <w:rsid w:val="00C92FAC"/>
    <w:rsid w:val="00C93547"/>
    <w:rsid w:val="00C93625"/>
    <w:rsid w:val="00C93BF1"/>
    <w:rsid w:val="00C94771"/>
    <w:rsid w:val="00C94A36"/>
    <w:rsid w:val="00C94A68"/>
    <w:rsid w:val="00C957D2"/>
    <w:rsid w:val="00C97CA4"/>
    <w:rsid w:val="00CA0560"/>
    <w:rsid w:val="00CA061C"/>
    <w:rsid w:val="00CA0FEE"/>
    <w:rsid w:val="00CA14D4"/>
    <w:rsid w:val="00CA19C5"/>
    <w:rsid w:val="00CA2EEF"/>
    <w:rsid w:val="00CA30B5"/>
    <w:rsid w:val="00CA35F9"/>
    <w:rsid w:val="00CA3E3E"/>
    <w:rsid w:val="00CA426F"/>
    <w:rsid w:val="00CA4EC4"/>
    <w:rsid w:val="00CA5899"/>
    <w:rsid w:val="00CA5BF4"/>
    <w:rsid w:val="00CA5EEC"/>
    <w:rsid w:val="00CA6359"/>
    <w:rsid w:val="00CA6474"/>
    <w:rsid w:val="00CA6ACE"/>
    <w:rsid w:val="00CA71CB"/>
    <w:rsid w:val="00CA74E8"/>
    <w:rsid w:val="00CA7879"/>
    <w:rsid w:val="00CA78A5"/>
    <w:rsid w:val="00CB1222"/>
    <w:rsid w:val="00CB12E9"/>
    <w:rsid w:val="00CB16C6"/>
    <w:rsid w:val="00CB1B3E"/>
    <w:rsid w:val="00CB2F28"/>
    <w:rsid w:val="00CB34C4"/>
    <w:rsid w:val="00CB3A3C"/>
    <w:rsid w:val="00CB50D9"/>
    <w:rsid w:val="00CB6579"/>
    <w:rsid w:val="00CB7938"/>
    <w:rsid w:val="00CC05EF"/>
    <w:rsid w:val="00CC22C8"/>
    <w:rsid w:val="00CC276E"/>
    <w:rsid w:val="00CC2899"/>
    <w:rsid w:val="00CC39DA"/>
    <w:rsid w:val="00CC4E1F"/>
    <w:rsid w:val="00CC5802"/>
    <w:rsid w:val="00CC59D9"/>
    <w:rsid w:val="00CC5EE0"/>
    <w:rsid w:val="00CC6A1F"/>
    <w:rsid w:val="00CC70FE"/>
    <w:rsid w:val="00CC7251"/>
    <w:rsid w:val="00CC7904"/>
    <w:rsid w:val="00CC7F39"/>
    <w:rsid w:val="00CC7F3C"/>
    <w:rsid w:val="00CD088D"/>
    <w:rsid w:val="00CD0B12"/>
    <w:rsid w:val="00CD0D97"/>
    <w:rsid w:val="00CD1F40"/>
    <w:rsid w:val="00CD2B3E"/>
    <w:rsid w:val="00CD3F72"/>
    <w:rsid w:val="00CD3F9D"/>
    <w:rsid w:val="00CD3FF3"/>
    <w:rsid w:val="00CD408E"/>
    <w:rsid w:val="00CD45B0"/>
    <w:rsid w:val="00CD4FA8"/>
    <w:rsid w:val="00CD507D"/>
    <w:rsid w:val="00CD5CE5"/>
    <w:rsid w:val="00CD68D0"/>
    <w:rsid w:val="00CD76B0"/>
    <w:rsid w:val="00CD7775"/>
    <w:rsid w:val="00CD7D29"/>
    <w:rsid w:val="00CD7FB3"/>
    <w:rsid w:val="00CE0F34"/>
    <w:rsid w:val="00CE1142"/>
    <w:rsid w:val="00CE1D95"/>
    <w:rsid w:val="00CE237E"/>
    <w:rsid w:val="00CE23A1"/>
    <w:rsid w:val="00CE3709"/>
    <w:rsid w:val="00CE396D"/>
    <w:rsid w:val="00CE3D80"/>
    <w:rsid w:val="00CE4233"/>
    <w:rsid w:val="00CE4CD7"/>
    <w:rsid w:val="00CE59C3"/>
    <w:rsid w:val="00CE5F05"/>
    <w:rsid w:val="00CE6A1F"/>
    <w:rsid w:val="00CE730A"/>
    <w:rsid w:val="00CE76B4"/>
    <w:rsid w:val="00CE7DC7"/>
    <w:rsid w:val="00CE7F74"/>
    <w:rsid w:val="00CF0A35"/>
    <w:rsid w:val="00CF0CEF"/>
    <w:rsid w:val="00CF0DFC"/>
    <w:rsid w:val="00CF14C9"/>
    <w:rsid w:val="00CF1623"/>
    <w:rsid w:val="00CF166F"/>
    <w:rsid w:val="00CF1675"/>
    <w:rsid w:val="00CF18A7"/>
    <w:rsid w:val="00CF18FA"/>
    <w:rsid w:val="00CF1DA8"/>
    <w:rsid w:val="00CF2B18"/>
    <w:rsid w:val="00CF3307"/>
    <w:rsid w:val="00CF446E"/>
    <w:rsid w:val="00CF4D9F"/>
    <w:rsid w:val="00CF5F90"/>
    <w:rsid w:val="00CF67A7"/>
    <w:rsid w:val="00CF73BA"/>
    <w:rsid w:val="00CF7636"/>
    <w:rsid w:val="00CF782F"/>
    <w:rsid w:val="00CF7876"/>
    <w:rsid w:val="00CF7FAD"/>
    <w:rsid w:val="00D00758"/>
    <w:rsid w:val="00D00B05"/>
    <w:rsid w:val="00D00C7D"/>
    <w:rsid w:val="00D00D28"/>
    <w:rsid w:val="00D0181E"/>
    <w:rsid w:val="00D01B41"/>
    <w:rsid w:val="00D01B90"/>
    <w:rsid w:val="00D01DEE"/>
    <w:rsid w:val="00D02E3C"/>
    <w:rsid w:val="00D031D6"/>
    <w:rsid w:val="00D032CC"/>
    <w:rsid w:val="00D03404"/>
    <w:rsid w:val="00D03B46"/>
    <w:rsid w:val="00D0478E"/>
    <w:rsid w:val="00D04806"/>
    <w:rsid w:val="00D048BB"/>
    <w:rsid w:val="00D0548F"/>
    <w:rsid w:val="00D05BFE"/>
    <w:rsid w:val="00D0631A"/>
    <w:rsid w:val="00D0675F"/>
    <w:rsid w:val="00D06C61"/>
    <w:rsid w:val="00D07724"/>
    <w:rsid w:val="00D11299"/>
    <w:rsid w:val="00D1198D"/>
    <w:rsid w:val="00D119CC"/>
    <w:rsid w:val="00D11A67"/>
    <w:rsid w:val="00D12543"/>
    <w:rsid w:val="00D12F42"/>
    <w:rsid w:val="00D13266"/>
    <w:rsid w:val="00D13781"/>
    <w:rsid w:val="00D137F0"/>
    <w:rsid w:val="00D13BB2"/>
    <w:rsid w:val="00D14093"/>
    <w:rsid w:val="00D143B1"/>
    <w:rsid w:val="00D14761"/>
    <w:rsid w:val="00D147A7"/>
    <w:rsid w:val="00D15503"/>
    <w:rsid w:val="00D15AEE"/>
    <w:rsid w:val="00D16098"/>
    <w:rsid w:val="00D160FE"/>
    <w:rsid w:val="00D16212"/>
    <w:rsid w:val="00D16291"/>
    <w:rsid w:val="00D164E9"/>
    <w:rsid w:val="00D17BA4"/>
    <w:rsid w:val="00D205C0"/>
    <w:rsid w:val="00D2062F"/>
    <w:rsid w:val="00D20B0B"/>
    <w:rsid w:val="00D20CEA"/>
    <w:rsid w:val="00D2137A"/>
    <w:rsid w:val="00D218C8"/>
    <w:rsid w:val="00D21B1F"/>
    <w:rsid w:val="00D228E2"/>
    <w:rsid w:val="00D2308C"/>
    <w:rsid w:val="00D2508F"/>
    <w:rsid w:val="00D25237"/>
    <w:rsid w:val="00D2523C"/>
    <w:rsid w:val="00D258F4"/>
    <w:rsid w:val="00D25B16"/>
    <w:rsid w:val="00D25BD6"/>
    <w:rsid w:val="00D25DC7"/>
    <w:rsid w:val="00D26344"/>
    <w:rsid w:val="00D26CE4"/>
    <w:rsid w:val="00D27239"/>
    <w:rsid w:val="00D27278"/>
    <w:rsid w:val="00D30758"/>
    <w:rsid w:val="00D3099E"/>
    <w:rsid w:val="00D30B6E"/>
    <w:rsid w:val="00D30C50"/>
    <w:rsid w:val="00D310ED"/>
    <w:rsid w:val="00D3123E"/>
    <w:rsid w:val="00D318B1"/>
    <w:rsid w:val="00D31F55"/>
    <w:rsid w:val="00D3239B"/>
    <w:rsid w:val="00D34121"/>
    <w:rsid w:val="00D3441A"/>
    <w:rsid w:val="00D34CEF"/>
    <w:rsid w:val="00D35FA6"/>
    <w:rsid w:val="00D364CE"/>
    <w:rsid w:val="00D36880"/>
    <w:rsid w:val="00D36916"/>
    <w:rsid w:val="00D36C0C"/>
    <w:rsid w:val="00D36D12"/>
    <w:rsid w:val="00D36FB8"/>
    <w:rsid w:val="00D37514"/>
    <w:rsid w:val="00D37F33"/>
    <w:rsid w:val="00D4142C"/>
    <w:rsid w:val="00D42133"/>
    <w:rsid w:val="00D42AFD"/>
    <w:rsid w:val="00D42CAB"/>
    <w:rsid w:val="00D42D62"/>
    <w:rsid w:val="00D43070"/>
    <w:rsid w:val="00D433CD"/>
    <w:rsid w:val="00D43728"/>
    <w:rsid w:val="00D438F0"/>
    <w:rsid w:val="00D43E12"/>
    <w:rsid w:val="00D44113"/>
    <w:rsid w:val="00D465D0"/>
    <w:rsid w:val="00D46A51"/>
    <w:rsid w:val="00D46D51"/>
    <w:rsid w:val="00D46EA7"/>
    <w:rsid w:val="00D47456"/>
    <w:rsid w:val="00D47E8A"/>
    <w:rsid w:val="00D50178"/>
    <w:rsid w:val="00D5066C"/>
    <w:rsid w:val="00D50AC6"/>
    <w:rsid w:val="00D50CC6"/>
    <w:rsid w:val="00D50F19"/>
    <w:rsid w:val="00D514BC"/>
    <w:rsid w:val="00D5187B"/>
    <w:rsid w:val="00D51BB9"/>
    <w:rsid w:val="00D522CD"/>
    <w:rsid w:val="00D5244F"/>
    <w:rsid w:val="00D5262D"/>
    <w:rsid w:val="00D5386B"/>
    <w:rsid w:val="00D53B65"/>
    <w:rsid w:val="00D54B20"/>
    <w:rsid w:val="00D54D08"/>
    <w:rsid w:val="00D554F6"/>
    <w:rsid w:val="00D55865"/>
    <w:rsid w:val="00D55975"/>
    <w:rsid w:val="00D5645B"/>
    <w:rsid w:val="00D56AD6"/>
    <w:rsid w:val="00D5708F"/>
    <w:rsid w:val="00D57218"/>
    <w:rsid w:val="00D57DAD"/>
    <w:rsid w:val="00D60E79"/>
    <w:rsid w:val="00D610F8"/>
    <w:rsid w:val="00D6110C"/>
    <w:rsid w:val="00D61965"/>
    <w:rsid w:val="00D63DD5"/>
    <w:rsid w:val="00D64769"/>
    <w:rsid w:val="00D649F3"/>
    <w:rsid w:val="00D6514C"/>
    <w:rsid w:val="00D6524D"/>
    <w:rsid w:val="00D6592A"/>
    <w:rsid w:val="00D65991"/>
    <w:rsid w:val="00D66201"/>
    <w:rsid w:val="00D66298"/>
    <w:rsid w:val="00D663B7"/>
    <w:rsid w:val="00D66C52"/>
    <w:rsid w:val="00D66DCF"/>
    <w:rsid w:val="00D67AE1"/>
    <w:rsid w:val="00D70840"/>
    <w:rsid w:val="00D708A5"/>
    <w:rsid w:val="00D70BF5"/>
    <w:rsid w:val="00D71636"/>
    <w:rsid w:val="00D7261E"/>
    <w:rsid w:val="00D72B22"/>
    <w:rsid w:val="00D745D6"/>
    <w:rsid w:val="00D7490F"/>
    <w:rsid w:val="00D74DB8"/>
    <w:rsid w:val="00D755A0"/>
    <w:rsid w:val="00D75A29"/>
    <w:rsid w:val="00D75AD3"/>
    <w:rsid w:val="00D7624E"/>
    <w:rsid w:val="00D76297"/>
    <w:rsid w:val="00D764D8"/>
    <w:rsid w:val="00D76EF3"/>
    <w:rsid w:val="00D7722D"/>
    <w:rsid w:val="00D775C0"/>
    <w:rsid w:val="00D7780C"/>
    <w:rsid w:val="00D803B3"/>
    <w:rsid w:val="00D809AA"/>
    <w:rsid w:val="00D8161B"/>
    <w:rsid w:val="00D8290D"/>
    <w:rsid w:val="00D835F4"/>
    <w:rsid w:val="00D8393E"/>
    <w:rsid w:val="00D84B5E"/>
    <w:rsid w:val="00D85848"/>
    <w:rsid w:val="00D85BAC"/>
    <w:rsid w:val="00D85F0A"/>
    <w:rsid w:val="00D863F0"/>
    <w:rsid w:val="00D86585"/>
    <w:rsid w:val="00D86782"/>
    <w:rsid w:val="00D8698D"/>
    <w:rsid w:val="00D86B9F"/>
    <w:rsid w:val="00D86C05"/>
    <w:rsid w:val="00D8734C"/>
    <w:rsid w:val="00D876C5"/>
    <w:rsid w:val="00D87B76"/>
    <w:rsid w:val="00D9126A"/>
    <w:rsid w:val="00D91313"/>
    <w:rsid w:val="00D917A6"/>
    <w:rsid w:val="00D91F9C"/>
    <w:rsid w:val="00D92B16"/>
    <w:rsid w:val="00D934BF"/>
    <w:rsid w:val="00D937C4"/>
    <w:rsid w:val="00D94284"/>
    <w:rsid w:val="00D94495"/>
    <w:rsid w:val="00D949A2"/>
    <w:rsid w:val="00D95529"/>
    <w:rsid w:val="00D95728"/>
    <w:rsid w:val="00D95AC5"/>
    <w:rsid w:val="00D95D04"/>
    <w:rsid w:val="00D95D6E"/>
    <w:rsid w:val="00D95F7D"/>
    <w:rsid w:val="00D961DF"/>
    <w:rsid w:val="00D969B5"/>
    <w:rsid w:val="00D96F34"/>
    <w:rsid w:val="00D97488"/>
    <w:rsid w:val="00D977D2"/>
    <w:rsid w:val="00D97D15"/>
    <w:rsid w:val="00D97ECC"/>
    <w:rsid w:val="00DA074C"/>
    <w:rsid w:val="00DA0DC5"/>
    <w:rsid w:val="00DA1DF7"/>
    <w:rsid w:val="00DA1FAF"/>
    <w:rsid w:val="00DA26BD"/>
    <w:rsid w:val="00DA28CE"/>
    <w:rsid w:val="00DA2B72"/>
    <w:rsid w:val="00DA2EE3"/>
    <w:rsid w:val="00DA460B"/>
    <w:rsid w:val="00DA4FCA"/>
    <w:rsid w:val="00DA56D3"/>
    <w:rsid w:val="00DA5AD2"/>
    <w:rsid w:val="00DA6636"/>
    <w:rsid w:val="00DA6643"/>
    <w:rsid w:val="00DA6645"/>
    <w:rsid w:val="00DA6786"/>
    <w:rsid w:val="00DA6988"/>
    <w:rsid w:val="00DA7853"/>
    <w:rsid w:val="00DA7F73"/>
    <w:rsid w:val="00DB0A37"/>
    <w:rsid w:val="00DB0D19"/>
    <w:rsid w:val="00DB1292"/>
    <w:rsid w:val="00DB1414"/>
    <w:rsid w:val="00DB1C9B"/>
    <w:rsid w:val="00DB1CD5"/>
    <w:rsid w:val="00DB22F6"/>
    <w:rsid w:val="00DB24FD"/>
    <w:rsid w:val="00DB2846"/>
    <w:rsid w:val="00DB2A4E"/>
    <w:rsid w:val="00DB2CC8"/>
    <w:rsid w:val="00DB335E"/>
    <w:rsid w:val="00DB3701"/>
    <w:rsid w:val="00DB48B6"/>
    <w:rsid w:val="00DB514E"/>
    <w:rsid w:val="00DB5266"/>
    <w:rsid w:val="00DB5513"/>
    <w:rsid w:val="00DB56B4"/>
    <w:rsid w:val="00DB599F"/>
    <w:rsid w:val="00DB5D77"/>
    <w:rsid w:val="00DB631F"/>
    <w:rsid w:val="00DB6A53"/>
    <w:rsid w:val="00DB7100"/>
    <w:rsid w:val="00DB7E6C"/>
    <w:rsid w:val="00DC01ED"/>
    <w:rsid w:val="00DC1421"/>
    <w:rsid w:val="00DC161F"/>
    <w:rsid w:val="00DC1B94"/>
    <w:rsid w:val="00DC21D9"/>
    <w:rsid w:val="00DC2232"/>
    <w:rsid w:val="00DC2B36"/>
    <w:rsid w:val="00DC3390"/>
    <w:rsid w:val="00DC392D"/>
    <w:rsid w:val="00DC3D27"/>
    <w:rsid w:val="00DC3D2C"/>
    <w:rsid w:val="00DC4441"/>
    <w:rsid w:val="00DC46A0"/>
    <w:rsid w:val="00DC4A5B"/>
    <w:rsid w:val="00DC4D7F"/>
    <w:rsid w:val="00DC5488"/>
    <w:rsid w:val="00DC5883"/>
    <w:rsid w:val="00DC5EA0"/>
    <w:rsid w:val="00DC7023"/>
    <w:rsid w:val="00DC758C"/>
    <w:rsid w:val="00DC7EF4"/>
    <w:rsid w:val="00DC7F57"/>
    <w:rsid w:val="00DD0EEE"/>
    <w:rsid w:val="00DD1048"/>
    <w:rsid w:val="00DD1B65"/>
    <w:rsid w:val="00DD1CDB"/>
    <w:rsid w:val="00DD20C8"/>
    <w:rsid w:val="00DD2AE4"/>
    <w:rsid w:val="00DD3146"/>
    <w:rsid w:val="00DD393B"/>
    <w:rsid w:val="00DD4062"/>
    <w:rsid w:val="00DD4440"/>
    <w:rsid w:val="00DD4D3A"/>
    <w:rsid w:val="00DD53D5"/>
    <w:rsid w:val="00DD62E6"/>
    <w:rsid w:val="00DD6736"/>
    <w:rsid w:val="00DD69B6"/>
    <w:rsid w:val="00DE01C9"/>
    <w:rsid w:val="00DE06BE"/>
    <w:rsid w:val="00DE07D2"/>
    <w:rsid w:val="00DE1194"/>
    <w:rsid w:val="00DE18C4"/>
    <w:rsid w:val="00DE271F"/>
    <w:rsid w:val="00DE2A20"/>
    <w:rsid w:val="00DE30C8"/>
    <w:rsid w:val="00DE3819"/>
    <w:rsid w:val="00DE54B2"/>
    <w:rsid w:val="00DE5B24"/>
    <w:rsid w:val="00DE6C8A"/>
    <w:rsid w:val="00DE7087"/>
    <w:rsid w:val="00DE73B9"/>
    <w:rsid w:val="00DE74BD"/>
    <w:rsid w:val="00DF26F7"/>
    <w:rsid w:val="00DF2A7F"/>
    <w:rsid w:val="00DF2C53"/>
    <w:rsid w:val="00DF2EC6"/>
    <w:rsid w:val="00DF33E9"/>
    <w:rsid w:val="00DF3FBD"/>
    <w:rsid w:val="00DF43BF"/>
    <w:rsid w:val="00DF44F3"/>
    <w:rsid w:val="00DF4EB3"/>
    <w:rsid w:val="00DF5026"/>
    <w:rsid w:val="00DF5223"/>
    <w:rsid w:val="00DF5422"/>
    <w:rsid w:val="00DF5457"/>
    <w:rsid w:val="00DF5913"/>
    <w:rsid w:val="00DF689B"/>
    <w:rsid w:val="00DF695E"/>
    <w:rsid w:val="00DF69F6"/>
    <w:rsid w:val="00DF71D9"/>
    <w:rsid w:val="00DF7316"/>
    <w:rsid w:val="00DF748D"/>
    <w:rsid w:val="00DF7494"/>
    <w:rsid w:val="00DF7588"/>
    <w:rsid w:val="00DF7E50"/>
    <w:rsid w:val="00E00999"/>
    <w:rsid w:val="00E00CAD"/>
    <w:rsid w:val="00E01059"/>
    <w:rsid w:val="00E0135E"/>
    <w:rsid w:val="00E01478"/>
    <w:rsid w:val="00E01F8F"/>
    <w:rsid w:val="00E02147"/>
    <w:rsid w:val="00E026C3"/>
    <w:rsid w:val="00E029D3"/>
    <w:rsid w:val="00E02CBC"/>
    <w:rsid w:val="00E0315F"/>
    <w:rsid w:val="00E03AAC"/>
    <w:rsid w:val="00E03AAE"/>
    <w:rsid w:val="00E04A48"/>
    <w:rsid w:val="00E04F4C"/>
    <w:rsid w:val="00E056E5"/>
    <w:rsid w:val="00E05832"/>
    <w:rsid w:val="00E059C2"/>
    <w:rsid w:val="00E05A4B"/>
    <w:rsid w:val="00E065FF"/>
    <w:rsid w:val="00E07BF1"/>
    <w:rsid w:val="00E07C46"/>
    <w:rsid w:val="00E07F79"/>
    <w:rsid w:val="00E10233"/>
    <w:rsid w:val="00E10518"/>
    <w:rsid w:val="00E10FB3"/>
    <w:rsid w:val="00E11C69"/>
    <w:rsid w:val="00E11E47"/>
    <w:rsid w:val="00E129D4"/>
    <w:rsid w:val="00E12FC3"/>
    <w:rsid w:val="00E1327D"/>
    <w:rsid w:val="00E1349B"/>
    <w:rsid w:val="00E1448E"/>
    <w:rsid w:val="00E1485F"/>
    <w:rsid w:val="00E1496B"/>
    <w:rsid w:val="00E14B60"/>
    <w:rsid w:val="00E14B92"/>
    <w:rsid w:val="00E15473"/>
    <w:rsid w:val="00E15718"/>
    <w:rsid w:val="00E15AC5"/>
    <w:rsid w:val="00E15C41"/>
    <w:rsid w:val="00E15D2C"/>
    <w:rsid w:val="00E165C1"/>
    <w:rsid w:val="00E16FE2"/>
    <w:rsid w:val="00E170C4"/>
    <w:rsid w:val="00E17CD7"/>
    <w:rsid w:val="00E20851"/>
    <w:rsid w:val="00E208A1"/>
    <w:rsid w:val="00E215F4"/>
    <w:rsid w:val="00E21D08"/>
    <w:rsid w:val="00E21E20"/>
    <w:rsid w:val="00E2204C"/>
    <w:rsid w:val="00E2231E"/>
    <w:rsid w:val="00E22AD5"/>
    <w:rsid w:val="00E2332B"/>
    <w:rsid w:val="00E233D4"/>
    <w:rsid w:val="00E234A2"/>
    <w:rsid w:val="00E23EF2"/>
    <w:rsid w:val="00E240B9"/>
    <w:rsid w:val="00E2418F"/>
    <w:rsid w:val="00E2422C"/>
    <w:rsid w:val="00E24703"/>
    <w:rsid w:val="00E24ACC"/>
    <w:rsid w:val="00E24DB5"/>
    <w:rsid w:val="00E26184"/>
    <w:rsid w:val="00E263D4"/>
    <w:rsid w:val="00E26C13"/>
    <w:rsid w:val="00E27A8F"/>
    <w:rsid w:val="00E27BC0"/>
    <w:rsid w:val="00E27C80"/>
    <w:rsid w:val="00E27D4E"/>
    <w:rsid w:val="00E30ABB"/>
    <w:rsid w:val="00E311B4"/>
    <w:rsid w:val="00E31779"/>
    <w:rsid w:val="00E319F3"/>
    <w:rsid w:val="00E31B92"/>
    <w:rsid w:val="00E3217A"/>
    <w:rsid w:val="00E32563"/>
    <w:rsid w:val="00E32613"/>
    <w:rsid w:val="00E3261E"/>
    <w:rsid w:val="00E330EE"/>
    <w:rsid w:val="00E3366B"/>
    <w:rsid w:val="00E34134"/>
    <w:rsid w:val="00E343B8"/>
    <w:rsid w:val="00E3450C"/>
    <w:rsid w:val="00E35D1E"/>
    <w:rsid w:val="00E36656"/>
    <w:rsid w:val="00E3727A"/>
    <w:rsid w:val="00E37B0E"/>
    <w:rsid w:val="00E40307"/>
    <w:rsid w:val="00E403E2"/>
    <w:rsid w:val="00E40ACA"/>
    <w:rsid w:val="00E41479"/>
    <w:rsid w:val="00E41584"/>
    <w:rsid w:val="00E42467"/>
    <w:rsid w:val="00E42D7E"/>
    <w:rsid w:val="00E431EA"/>
    <w:rsid w:val="00E4390F"/>
    <w:rsid w:val="00E43DC9"/>
    <w:rsid w:val="00E445CF"/>
    <w:rsid w:val="00E44801"/>
    <w:rsid w:val="00E44DD4"/>
    <w:rsid w:val="00E44FC6"/>
    <w:rsid w:val="00E45E37"/>
    <w:rsid w:val="00E4617A"/>
    <w:rsid w:val="00E46A73"/>
    <w:rsid w:val="00E47CE4"/>
    <w:rsid w:val="00E47D8E"/>
    <w:rsid w:val="00E5046D"/>
    <w:rsid w:val="00E50620"/>
    <w:rsid w:val="00E50BF5"/>
    <w:rsid w:val="00E511A0"/>
    <w:rsid w:val="00E513F5"/>
    <w:rsid w:val="00E517E4"/>
    <w:rsid w:val="00E51A54"/>
    <w:rsid w:val="00E51AEE"/>
    <w:rsid w:val="00E51DA0"/>
    <w:rsid w:val="00E52115"/>
    <w:rsid w:val="00E5233F"/>
    <w:rsid w:val="00E52546"/>
    <w:rsid w:val="00E52D99"/>
    <w:rsid w:val="00E537EA"/>
    <w:rsid w:val="00E53D65"/>
    <w:rsid w:val="00E53DAF"/>
    <w:rsid w:val="00E53F2A"/>
    <w:rsid w:val="00E5458F"/>
    <w:rsid w:val="00E549A0"/>
    <w:rsid w:val="00E55309"/>
    <w:rsid w:val="00E5594E"/>
    <w:rsid w:val="00E55F6A"/>
    <w:rsid w:val="00E55FF3"/>
    <w:rsid w:val="00E56377"/>
    <w:rsid w:val="00E56AB8"/>
    <w:rsid w:val="00E57D8D"/>
    <w:rsid w:val="00E60916"/>
    <w:rsid w:val="00E60A19"/>
    <w:rsid w:val="00E612ED"/>
    <w:rsid w:val="00E614A1"/>
    <w:rsid w:val="00E6197C"/>
    <w:rsid w:val="00E61D5B"/>
    <w:rsid w:val="00E620C3"/>
    <w:rsid w:val="00E62582"/>
    <w:rsid w:val="00E62B0F"/>
    <w:rsid w:val="00E62ECC"/>
    <w:rsid w:val="00E63A64"/>
    <w:rsid w:val="00E6426E"/>
    <w:rsid w:val="00E6431A"/>
    <w:rsid w:val="00E643B7"/>
    <w:rsid w:val="00E649AA"/>
    <w:rsid w:val="00E65853"/>
    <w:rsid w:val="00E65CD6"/>
    <w:rsid w:val="00E65D6C"/>
    <w:rsid w:val="00E66295"/>
    <w:rsid w:val="00E6659D"/>
    <w:rsid w:val="00E66AE1"/>
    <w:rsid w:val="00E67483"/>
    <w:rsid w:val="00E67EE6"/>
    <w:rsid w:val="00E7036F"/>
    <w:rsid w:val="00E7177F"/>
    <w:rsid w:val="00E72387"/>
    <w:rsid w:val="00E725BE"/>
    <w:rsid w:val="00E7260F"/>
    <w:rsid w:val="00E7273E"/>
    <w:rsid w:val="00E727A0"/>
    <w:rsid w:val="00E72C3C"/>
    <w:rsid w:val="00E737EA"/>
    <w:rsid w:val="00E74883"/>
    <w:rsid w:val="00E74A17"/>
    <w:rsid w:val="00E75688"/>
    <w:rsid w:val="00E75E78"/>
    <w:rsid w:val="00E76D5B"/>
    <w:rsid w:val="00E777DF"/>
    <w:rsid w:val="00E8000A"/>
    <w:rsid w:val="00E8006D"/>
    <w:rsid w:val="00E80251"/>
    <w:rsid w:val="00E80E82"/>
    <w:rsid w:val="00E8141F"/>
    <w:rsid w:val="00E815F7"/>
    <w:rsid w:val="00E81947"/>
    <w:rsid w:val="00E81A6F"/>
    <w:rsid w:val="00E82BE0"/>
    <w:rsid w:val="00E8323E"/>
    <w:rsid w:val="00E833B8"/>
    <w:rsid w:val="00E83909"/>
    <w:rsid w:val="00E84DF4"/>
    <w:rsid w:val="00E84F23"/>
    <w:rsid w:val="00E8535F"/>
    <w:rsid w:val="00E86028"/>
    <w:rsid w:val="00E8652E"/>
    <w:rsid w:val="00E871B2"/>
    <w:rsid w:val="00E872DF"/>
    <w:rsid w:val="00E87A83"/>
    <w:rsid w:val="00E87ADC"/>
    <w:rsid w:val="00E909EA"/>
    <w:rsid w:val="00E90A45"/>
    <w:rsid w:val="00E90E06"/>
    <w:rsid w:val="00E91644"/>
    <w:rsid w:val="00E92720"/>
    <w:rsid w:val="00E932E5"/>
    <w:rsid w:val="00E9363A"/>
    <w:rsid w:val="00E9383E"/>
    <w:rsid w:val="00E93883"/>
    <w:rsid w:val="00E93C73"/>
    <w:rsid w:val="00E93E1A"/>
    <w:rsid w:val="00E945EB"/>
    <w:rsid w:val="00E95AEB"/>
    <w:rsid w:val="00E969CE"/>
    <w:rsid w:val="00E970E0"/>
    <w:rsid w:val="00E975C8"/>
    <w:rsid w:val="00E97608"/>
    <w:rsid w:val="00EA0CE4"/>
    <w:rsid w:val="00EA1274"/>
    <w:rsid w:val="00EA17AF"/>
    <w:rsid w:val="00EA185B"/>
    <w:rsid w:val="00EA24DE"/>
    <w:rsid w:val="00EA26F8"/>
    <w:rsid w:val="00EA2F20"/>
    <w:rsid w:val="00EA312D"/>
    <w:rsid w:val="00EA3979"/>
    <w:rsid w:val="00EA451F"/>
    <w:rsid w:val="00EA4EC8"/>
    <w:rsid w:val="00EA517E"/>
    <w:rsid w:val="00EA52D5"/>
    <w:rsid w:val="00EA55E6"/>
    <w:rsid w:val="00EA5CAD"/>
    <w:rsid w:val="00EA655F"/>
    <w:rsid w:val="00EA6C35"/>
    <w:rsid w:val="00EA6CB9"/>
    <w:rsid w:val="00EA70AD"/>
    <w:rsid w:val="00EA7941"/>
    <w:rsid w:val="00EA7C64"/>
    <w:rsid w:val="00EB0034"/>
    <w:rsid w:val="00EB15D8"/>
    <w:rsid w:val="00EB18EE"/>
    <w:rsid w:val="00EB1AAC"/>
    <w:rsid w:val="00EB1B37"/>
    <w:rsid w:val="00EB250F"/>
    <w:rsid w:val="00EB3135"/>
    <w:rsid w:val="00EB3C60"/>
    <w:rsid w:val="00EB3DDA"/>
    <w:rsid w:val="00EB3E8C"/>
    <w:rsid w:val="00EB3F65"/>
    <w:rsid w:val="00EB4297"/>
    <w:rsid w:val="00EB4626"/>
    <w:rsid w:val="00EB50C3"/>
    <w:rsid w:val="00EB550E"/>
    <w:rsid w:val="00EB5ED9"/>
    <w:rsid w:val="00EB64C8"/>
    <w:rsid w:val="00EB683E"/>
    <w:rsid w:val="00EB6D5B"/>
    <w:rsid w:val="00EB6DD8"/>
    <w:rsid w:val="00EB74E1"/>
    <w:rsid w:val="00EB7E8F"/>
    <w:rsid w:val="00EC00C6"/>
    <w:rsid w:val="00EC051B"/>
    <w:rsid w:val="00EC0634"/>
    <w:rsid w:val="00EC1304"/>
    <w:rsid w:val="00EC1DC9"/>
    <w:rsid w:val="00EC25CC"/>
    <w:rsid w:val="00EC33CA"/>
    <w:rsid w:val="00EC44E9"/>
    <w:rsid w:val="00EC4709"/>
    <w:rsid w:val="00EC50B8"/>
    <w:rsid w:val="00EC55AD"/>
    <w:rsid w:val="00EC5A81"/>
    <w:rsid w:val="00EC69D0"/>
    <w:rsid w:val="00EC70CF"/>
    <w:rsid w:val="00EC72A9"/>
    <w:rsid w:val="00EC74AC"/>
    <w:rsid w:val="00EC75D2"/>
    <w:rsid w:val="00EC760C"/>
    <w:rsid w:val="00ED072B"/>
    <w:rsid w:val="00ED073C"/>
    <w:rsid w:val="00ED0BBD"/>
    <w:rsid w:val="00ED0F9B"/>
    <w:rsid w:val="00ED150B"/>
    <w:rsid w:val="00ED1510"/>
    <w:rsid w:val="00ED1B4E"/>
    <w:rsid w:val="00ED1DAD"/>
    <w:rsid w:val="00ED3165"/>
    <w:rsid w:val="00ED3379"/>
    <w:rsid w:val="00ED3EE5"/>
    <w:rsid w:val="00ED48C0"/>
    <w:rsid w:val="00ED4EF4"/>
    <w:rsid w:val="00ED537C"/>
    <w:rsid w:val="00ED5555"/>
    <w:rsid w:val="00ED57DC"/>
    <w:rsid w:val="00ED58A8"/>
    <w:rsid w:val="00ED5E6A"/>
    <w:rsid w:val="00ED63DC"/>
    <w:rsid w:val="00ED660A"/>
    <w:rsid w:val="00ED67E8"/>
    <w:rsid w:val="00ED692C"/>
    <w:rsid w:val="00ED6A3F"/>
    <w:rsid w:val="00ED6B1A"/>
    <w:rsid w:val="00ED7061"/>
    <w:rsid w:val="00ED70D3"/>
    <w:rsid w:val="00ED72E9"/>
    <w:rsid w:val="00ED7FAC"/>
    <w:rsid w:val="00EE012E"/>
    <w:rsid w:val="00EE042A"/>
    <w:rsid w:val="00EE135C"/>
    <w:rsid w:val="00EE15A9"/>
    <w:rsid w:val="00EE2841"/>
    <w:rsid w:val="00EE29A9"/>
    <w:rsid w:val="00EE2B0B"/>
    <w:rsid w:val="00EE358E"/>
    <w:rsid w:val="00EE3B79"/>
    <w:rsid w:val="00EE4923"/>
    <w:rsid w:val="00EE502B"/>
    <w:rsid w:val="00EE511D"/>
    <w:rsid w:val="00EE5306"/>
    <w:rsid w:val="00EE55A7"/>
    <w:rsid w:val="00EE592B"/>
    <w:rsid w:val="00EE5DC8"/>
    <w:rsid w:val="00EE5FEC"/>
    <w:rsid w:val="00EE62CE"/>
    <w:rsid w:val="00EE62FA"/>
    <w:rsid w:val="00EE6481"/>
    <w:rsid w:val="00EE67ED"/>
    <w:rsid w:val="00EE6991"/>
    <w:rsid w:val="00EE6A89"/>
    <w:rsid w:val="00EE6EC5"/>
    <w:rsid w:val="00EE7042"/>
    <w:rsid w:val="00EE70A5"/>
    <w:rsid w:val="00EE7EDB"/>
    <w:rsid w:val="00EF005D"/>
    <w:rsid w:val="00EF07AB"/>
    <w:rsid w:val="00EF0B18"/>
    <w:rsid w:val="00EF0F40"/>
    <w:rsid w:val="00EF1A12"/>
    <w:rsid w:val="00EF1A23"/>
    <w:rsid w:val="00EF1DEE"/>
    <w:rsid w:val="00EF2069"/>
    <w:rsid w:val="00EF2562"/>
    <w:rsid w:val="00EF2B5D"/>
    <w:rsid w:val="00EF2B97"/>
    <w:rsid w:val="00EF2D6C"/>
    <w:rsid w:val="00EF33D3"/>
    <w:rsid w:val="00EF3D6B"/>
    <w:rsid w:val="00EF402A"/>
    <w:rsid w:val="00EF45EE"/>
    <w:rsid w:val="00EF56E6"/>
    <w:rsid w:val="00EF5D1E"/>
    <w:rsid w:val="00EF5E88"/>
    <w:rsid w:val="00EF6120"/>
    <w:rsid w:val="00EF61DE"/>
    <w:rsid w:val="00EF6371"/>
    <w:rsid w:val="00EF63A2"/>
    <w:rsid w:val="00EF686E"/>
    <w:rsid w:val="00EF763E"/>
    <w:rsid w:val="00EF79A8"/>
    <w:rsid w:val="00EF7C62"/>
    <w:rsid w:val="00F004DD"/>
    <w:rsid w:val="00F00BA2"/>
    <w:rsid w:val="00F0182D"/>
    <w:rsid w:val="00F01D29"/>
    <w:rsid w:val="00F01E12"/>
    <w:rsid w:val="00F01F0B"/>
    <w:rsid w:val="00F0228C"/>
    <w:rsid w:val="00F033A4"/>
    <w:rsid w:val="00F0454D"/>
    <w:rsid w:val="00F0516E"/>
    <w:rsid w:val="00F0580C"/>
    <w:rsid w:val="00F06F20"/>
    <w:rsid w:val="00F07718"/>
    <w:rsid w:val="00F07983"/>
    <w:rsid w:val="00F07B56"/>
    <w:rsid w:val="00F07DED"/>
    <w:rsid w:val="00F10232"/>
    <w:rsid w:val="00F10A0F"/>
    <w:rsid w:val="00F10C25"/>
    <w:rsid w:val="00F114AE"/>
    <w:rsid w:val="00F118B2"/>
    <w:rsid w:val="00F11B9E"/>
    <w:rsid w:val="00F12D64"/>
    <w:rsid w:val="00F12EFE"/>
    <w:rsid w:val="00F1497B"/>
    <w:rsid w:val="00F15616"/>
    <w:rsid w:val="00F15B20"/>
    <w:rsid w:val="00F160E2"/>
    <w:rsid w:val="00F1635E"/>
    <w:rsid w:val="00F16BAF"/>
    <w:rsid w:val="00F170BC"/>
    <w:rsid w:val="00F17286"/>
    <w:rsid w:val="00F17374"/>
    <w:rsid w:val="00F17ADA"/>
    <w:rsid w:val="00F17E54"/>
    <w:rsid w:val="00F17FEA"/>
    <w:rsid w:val="00F21112"/>
    <w:rsid w:val="00F222CD"/>
    <w:rsid w:val="00F22864"/>
    <w:rsid w:val="00F232F6"/>
    <w:rsid w:val="00F23C57"/>
    <w:rsid w:val="00F24670"/>
    <w:rsid w:val="00F2469E"/>
    <w:rsid w:val="00F24C5E"/>
    <w:rsid w:val="00F24CB8"/>
    <w:rsid w:val="00F24DE3"/>
    <w:rsid w:val="00F24F54"/>
    <w:rsid w:val="00F25A9A"/>
    <w:rsid w:val="00F25B83"/>
    <w:rsid w:val="00F25F97"/>
    <w:rsid w:val="00F26282"/>
    <w:rsid w:val="00F2692A"/>
    <w:rsid w:val="00F26954"/>
    <w:rsid w:val="00F26D6C"/>
    <w:rsid w:val="00F27DBB"/>
    <w:rsid w:val="00F27FB5"/>
    <w:rsid w:val="00F3041B"/>
    <w:rsid w:val="00F304FA"/>
    <w:rsid w:val="00F30B8F"/>
    <w:rsid w:val="00F30E9C"/>
    <w:rsid w:val="00F31610"/>
    <w:rsid w:val="00F31B0C"/>
    <w:rsid w:val="00F31C26"/>
    <w:rsid w:val="00F323BD"/>
    <w:rsid w:val="00F334DF"/>
    <w:rsid w:val="00F33840"/>
    <w:rsid w:val="00F33DFD"/>
    <w:rsid w:val="00F3408B"/>
    <w:rsid w:val="00F34146"/>
    <w:rsid w:val="00F34281"/>
    <w:rsid w:val="00F342AB"/>
    <w:rsid w:val="00F34416"/>
    <w:rsid w:val="00F3456E"/>
    <w:rsid w:val="00F34F24"/>
    <w:rsid w:val="00F34FD3"/>
    <w:rsid w:val="00F3528E"/>
    <w:rsid w:val="00F3541C"/>
    <w:rsid w:val="00F354B3"/>
    <w:rsid w:val="00F35ABA"/>
    <w:rsid w:val="00F35C9A"/>
    <w:rsid w:val="00F36C6B"/>
    <w:rsid w:val="00F37641"/>
    <w:rsid w:val="00F400D6"/>
    <w:rsid w:val="00F40431"/>
    <w:rsid w:val="00F40509"/>
    <w:rsid w:val="00F411EF"/>
    <w:rsid w:val="00F41441"/>
    <w:rsid w:val="00F41486"/>
    <w:rsid w:val="00F41650"/>
    <w:rsid w:val="00F41D45"/>
    <w:rsid w:val="00F41F3D"/>
    <w:rsid w:val="00F422DD"/>
    <w:rsid w:val="00F42444"/>
    <w:rsid w:val="00F42867"/>
    <w:rsid w:val="00F42AAF"/>
    <w:rsid w:val="00F42C6E"/>
    <w:rsid w:val="00F42F81"/>
    <w:rsid w:val="00F43205"/>
    <w:rsid w:val="00F4339B"/>
    <w:rsid w:val="00F438D2"/>
    <w:rsid w:val="00F43E11"/>
    <w:rsid w:val="00F442B2"/>
    <w:rsid w:val="00F45075"/>
    <w:rsid w:val="00F455FF"/>
    <w:rsid w:val="00F46263"/>
    <w:rsid w:val="00F466A4"/>
    <w:rsid w:val="00F47038"/>
    <w:rsid w:val="00F47242"/>
    <w:rsid w:val="00F47C90"/>
    <w:rsid w:val="00F50566"/>
    <w:rsid w:val="00F50C86"/>
    <w:rsid w:val="00F50D18"/>
    <w:rsid w:val="00F50F02"/>
    <w:rsid w:val="00F5116C"/>
    <w:rsid w:val="00F51A65"/>
    <w:rsid w:val="00F52768"/>
    <w:rsid w:val="00F532A3"/>
    <w:rsid w:val="00F53C69"/>
    <w:rsid w:val="00F53EFA"/>
    <w:rsid w:val="00F540DC"/>
    <w:rsid w:val="00F5476A"/>
    <w:rsid w:val="00F55AD1"/>
    <w:rsid w:val="00F56A0B"/>
    <w:rsid w:val="00F57B49"/>
    <w:rsid w:val="00F57DF5"/>
    <w:rsid w:val="00F60CB5"/>
    <w:rsid w:val="00F6296F"/>
    <w:rsid w:val="00F62DBB"/>
    <w:rsid w:val="00F62F16"/>
    <w:rsid w:val="00F634D0"/>
    <w:rsid w:val="00F64003"/>
    <w:rsid w:val="00F64180"/>
    <w:rsid w:val="00F64320"/>
    <w:rsid w:val="00F648EE"/>
    <w:rsid w:val="00F64D50"/>
    <w:rsid w:val="00F65033"/>
    <w:rsid w:val="00F6508E"/>
    <w:rsid w:val="00F65948"/>
    <w:rsid w:val="00F65BC6"/>
    <w:rsid w:val="00F65F7D"/>
    <w:rsid w:val="00F664E2"/>
    <w:rsid w:val="00F667E0"/>
    <w:rsid w:val="00F671B2"/>
    <w:rsid w:val="00F67372"/>
    <w:rsid w:val="00F6764D"/>
    <w:rsid w:val="00F67EDE"/>
    <w:rsid w:val="00F70524"/>
    <w:rsid w:val="00F70FD5"/>
    <w:rsid w:val="00F714F6"/>
    <w:rsid w:val="00F71852"/>
    <w:rsid w:val="00F71AFF"/>
    <w:rsid w:val="00F72376"/>
    <w:rsid w:val="00F72ABE"/>
    <w:rsid w:val="00F732AB"/>
    <w:rsid w:val="00F7448E"/>
    <w:rsid w:val="00F74816"/>
    <w:rsid w:val="00F74CE8"/>
    <w:rsid w:val="00F74D71"/>
    <w:rsid w:val="00F75022"/>
    <w:rsid w:val="00F752CC"/>
    <w:rsid w:val="00F7542E"/>
    <w:rsid w:val="00F75530"/>
    <w:rsid w:val="00F771DC"/>
    <w:rsid w:val="00F8052A"/>
    <w:rsid w:val="00F8057B"/>
    <w:rsid w:val="00F80820"/>
    <w:rsid w:val="00F8091C"/>
    <w:rsid w:val="00F80CB5"/>
    <w:rsid w:val="00F81581"/>
    <w:rsid w:val="00F81697"/>
    <w:rsid w:val="00F81C5D"/>
    <w:rsid w:val="00F8215D"/>
    <w:rsid w:val="00F82E92"/>
    <w:rsid w:val="00F835AF"/>
    <w:rsid w:val="00F83848"/>
    <w:rsid w:val="00F83D98"/>
    <w:rsid w:val="00F83ED5"/>
    <w:rsid w:val="00F84C67"/>
    <w:rsid w:val="00F85609"/>
    <w:rsid w:val="00F860E0"/>
    <w:rsid w:val="00F8630B"/>
    <w:rsid w:val="00F86BD5"/>
    <w:rsid w:val="00F86CB8"/>
    <w:rsid w:val="00F87289"/>
    <w:rsid w:val="00F87E42"/>
    <w:rsid w:val="00F87F9B"/>
    <w:rsid w:val="00F90BDC"/>
    <w:rsid w:val="00F90DA8"/>
    <w:rsid w:val="00F9130E"/>
    <w:rsid w:val="00F91CB8"/>
    <w:rsid w:val="00F92138"/>
    <w:rsid w:val="00F92370"/>
    <w:rsid w:val="00F92EAA"/>
    <w:rsid w:val="00F94036"/>
    <w:rsid w:val="00F94B95"/>
    <w:rsid w:val="00F94D5A"/>
    <w:rsid w:val="00F95142"/>
    <w:rsid w:val="00F9553D"/>
    <w:rsid w:val="00F95602"/>
    <w:rsid w:val="00F95A37"/>
    <w:rsid w:val="00F95BA3"/>
    <w:rsid w:val="00F97339"/>
    <w:rsid w:val="00F97C3D"/>
    <w:rsid w:val="00F97CA7"/>
    <w:rsid w:val="00F97EB7"/>
    <w:rsid w:val="00F97F96"/>
    <w:rsid w:val="00FA13B9"/>
    <w:rsid w:val="00FA1421"/>
    <w:rsid w:val="00FA15AD"/>
    <w:rsid w:val="00FA301D"/>
    <w:rsid w:val="00FA302E"/>
    <w:rsid w:val="00FA3164"/>
    <w:rsid w:val="00FA345D"/>
    <w:rsid w:val="00FA35F7"/>
    <w:rsid w:val="00FA3E5A"/>
    <w:rsid w:val="00FA4605"/>
    <w:rsid w:val="00FA5C62"/>
    <w:rsid w:val="00FA68F5"/>
    <w:rsid w:val="00FA693E"/>
    <w:rsid w:val="00FA6974"/>
    <w:rsid w:val="00FA69AE"/>
    <w:rsid w:val="00FA69D8"/>
    <w:rsid w:val="00FA7221"/>
    <w:rsid w:val="00FA7A66"/>
    <w:rsid w:val="00FB0316"/>
    <w:rsid w:val="00FB03F4"/>
    <w:rsid w:val="00FB0717"/>
    <w:rsid w:val="00FB073B"/>
    <w:rsid w:val="00FB0807"/>
    <w:rsid w:val="00FB085B"/>
    <w:rsid w:val="00FB0900"/>
    <w:rsid w:val="00FB0CC1"/>
    <w:rsid w:val="00FB1126"/>
    <w:rsid w:val="00FB143E"/>
    <w:rsid w:val="00FB18FF"/>
    <w:rsid w:val="00FB207F"/>
    <w:rsid w:val="00FB21FD"/>
    <w:rsid w:val="00FB2BA8"/>
    <w:rsid w:val="00FB2DBA"/>
    <w:rsid w:val="00FB2E43"/>
    <w:rsid w:val="00FB33A1"/>
    <w:rsid w:val="00FB3882"/>
    <w:rsid w:val="00FB38A2"/>
    <w:rsid w:val="00FB5401"/>
    <w:rsid w:val="00FB54B7"/>
    <w:rsid w:val="00FB5790"/>
    <w:rsid w:val="00FB5FA6"/>
    <w:rsid w:val="00FB69AF"/>
    <w:rsid w:val="00FB6F8E"/>
    <w:rsid w:val="00FC01AB"/>
    <w:rsid w:val="00FC05DF"/>
    <w:rsid w:val="00FC05E1"/>
    <w:rsid w:val="00FC087C"/>
    <w:rsid w:val="00FC20A7"/>
    <w:rsid w:val="00FC2420"/>
    <w:rsid w:val="00FC2904"/>
    <w:rsid w:val="00FC3635"/>
    <w:rsid w:val="00FC4101"/>
    <w:rsid w:val="00FC44F7"/>
    <w:rsid w:val="00FC4763"/>
    <w:rsid w:val="00FC4D0A"/>
    <w:rsid w:val="00FC4ED9"/>
    <w:rsid w:val="00FC4F8D"/>
    <w:rsid w:val="00FC528E"/>
    <w:rsid w:val="00FC5377"/>
    <w:rsid w:val="00FC56E5"/>
    <w:rsid w:val="00FC5731"/>
    <w:rsid w:val="00FC5732"/>
    <w:rsid w:val="00FC5B77"/>
    <w:rsid w:val="00FC5FE9"/>
    <w:rsid w:val="00FC6058"/>
    <w:rsid w:val="00FC6BC5"/>
    <w:rsid w:val="00FC6BF9"/>
    <w:rsid w:val="00FC756B"/>
    <w:rsid w:val="00FC7792"/>
    <w:rsid w:val="00FC78A2"/>
    <w:rsid w:val="00FC7942"/>
    <w:rsid w:val="00FC7B11"/>
    <w:rsid w:val="00FD0A98"/>
    <w:rsid w:val="00FD0F76"/>
    <w:rsid w:val="00FD1908"/>
    <w:rsid w:val="00FD2498"/>
    <w:rsid w:val="00FD2EE6"/>
    <w:rsid w:val="00FD3668"/>
    <w:rsid w:val="00FD55CA"/>
    <w:rsid w:val="00FD6C5B"/>
    <w:rsid w:val="00FD7BF1"/>
    <w:rsid w:val="00FD7C5E"/>
    <w:rsid w:val="00FE03B3"/>
    <w:rsid w:val="00FE03D0"/>
    <w:rsid w:val="00FE0B28"/>
    <w:rsid w:val="00FE1361"/>
    <w:rsid w:val="00FE13B5"/>
    <w:rsid w:val="00FE14E3"/>
    <w:rsid w:val="00FE1809"/>
    <w:rsid w:val="00FE2414"/>
    <w:rsid w:val="00FE2559"/>
    <w:rsid w:val="00FE284B"/>
    <w:rsid w:val="00FE2D02"/>
    <w:rsid w:val="00FE39AD"/>
    <w:rsid w:val="00FE3E7F"/>
    <w:rsid w:val="00FE416B"/>
    <w:rsid w:val="00FE452F"/>
    <w:rsid w:val="00FE45B6"/>
    <w:rsid w:val="00FE5058"/>
    <w:rsid w:val="00FE50BB"/>
    <w:rsid w:val="00FE51A8"/>
    <w:rsid w:val="00FE51C6"/>
    <w:rsid w:val="00FE5A85"/>
    <w:rsid w:val="00FE5AD7"/>
    <w:rsid w:val="00FE686D"/>
    <w:rsid w:val="00FE6F13"/>
    <w:rsid w:val="00FE7717"/>
    <w:rsid w:val="00FE7A4D"/>
    <w:rsid w:val="00FE7AB4"/>
    <w:rsid w:val="00FE7B7B"/>
    <w:rsid w:val="00FE7D38"/>
    <w:rsid w:val="00FF0DAF"/>
    <w:rsid w:val="00FF0FCE"/>
    <w:rsid w:val="00FF1155"/>
    <w:rsid w:val="00FF20BC"/>
    <w:rsid w:val="00FF3A92"/>
    <w:rsid w:val="00FF3BDB"/>
    <w:rsid w:val="00FF4B9F"/>
    <w:rsid w:val="00FF53A2"/>
    <w:rsid w:val="00FF5881"/>
    <w:rsid w:val="00FF5B34"/>
    <w:rsid w:val="00FF5E55"/>
    <w:rsid w:val="00FF5FA7"/>
    <w:rsid w:val="00FF5FD9"/>
    <w:rsid w:val="00FF60C1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5032F50"/>
  <w15:docId w15:val="{5D9E7324-1D81-43F1-9B0B-6C3E3947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e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66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8566B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566B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66B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66B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566BE"/>
    <w:rPr>
      <w:rFonts w:cs="Times New Roman"/>
      <w:b/>
      <w:bCs/>
    </w:rPr>
  </w:style>
  <w:style w:type="paragraph" w:styleId="ListBullet">
    <w:name w:val="List Bullet"/>
    <w:basedOn w:val="Normal"/>
    <w:rsid w:val="008566B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566B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566B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566B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566B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566B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566B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566BE"/>
    <w:pPr>
      <w:ind w:left="284"/>
    </w:pPr>
  </w:style>
  <w:style w:type="paragraph" w:customStyle="1" w:styleId="AAFrameAddress">
    <w:name w:val="AA Frame Address"/>
    <w:basedOn w:val="Heading1"/>
    <w:rsid w:val="008566B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566B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566B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566B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566B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566B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566BE"/>
    <w:pPr>
      <w:ind w:left="851" w:hanging="284"/>
    </w:pPr>
  </w:style>
  <w:style w:type="paragraph" w:styleId="Index4">
    <w:name w:val="index 4"/>
    <w:basedOn w:val="Normal"/>
    <w:next w:val="Normal"/>
    <w:semiHidden/>
    <w:rsid w:val="008566BE"/>
    <w:pPr>
      <w:ind w:left="1135" w:hanging="284"/>
    </w:pPr>
  </w:style>
  <w:style w:type="paragraph" w:styleId="Index6">
    <w:name w:val="index 6"/>
    <w:basedOn w:val="Normal"/>
    <w:next w:val="Normal"/>
    <w:semiHidden/>
    <w:rsid w:val="008566BE"/>
    <w:pPr>
      <w:ind w:left="1702" w:hanging="284"/>
    </w:pPr>
  </w:style>
  <w:style w:type="paragraph" w:styleId="Index5">
    <w:name w:val="index 5"/>
    <w:basedOn w:val="Normal"/>
    <w:next w:val="Normal"/>
    <w:semiHidden/>
    <w:rsid w:val="008566BE"/>
    <w:pPr>
      <w:ind w:left="1418" w:hanging="284"/>
    </w:pPr>
  </w:style>
  <w:style w:type="paragraph" w:styleId="Index7">
    <w:name w:val="index 7"/>
    <w:basedOn w:val="Normal"/>
    <w:next w:val="Normal"/>
    <w:semiHidden/>
    <w:rsid w:val="008566BE"/>
    <w:pPr>
      <w:ind w:left="1985" w:hanging="284"/>
    </w:pPr>
  </w:style>
  <w:style w:type="paragraph" w:styleId="Index8">
    <w:name w:val="index 8"/>
    <w:basedOn w:val="Normal"/>
    <w:next w:val="Normal"/>
    <w:semiHidden/>
    <w:rsid w:val="008566BE"/>
    <w:pPr>
      <w:ind w:left="2269" w:hanging="284"/>
    </w:pPr>
  </w:style>
  <w:style w:type="paragraph" w:styleId="Index9">
    <w:name w:val="index 9"/>
    <w:basedOn w:val="Normal"/>
    <w:next w:val="Normal"/>
    <w:semiHidden/>
    <w:rsid w:val="008566BE"/>
    <w:pPr>
      <w:ind w:left="2552" w:hanging="284"/>
    </w:pPr>
  </w:style>
  <w:style w:type="paragraph" w:styleId="TOC2">
    <w:name w:val="toc 2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566BE"/>
    <w:pPr>
      <w:ind w:left="851"/>
    </w:pPr>
  </w:style>
  <w:style w:type="paragraph" w:styleId="TOC5">
    <w:name w:val="toc 5"/>
    <w:basedOn w:val="Normal"/>
    <w:next w:val="Normal"/>
    <w:semiHidden/>
    <w:rsid w:val="008566BE"/>
    <w:pPr>
      <w:ind w:left="1134"/>
    </w:pPr>
  </w:style>
  <w:style w:type="paragraph" w:styleId="TOC6">
    <w:name w:val="toc 6"/>
    <w:basedOn w:val="Normal"/>
    <w:next w:val="Normal"/>
    <w:semiHidden/>
    <w:rsid w:val="008566BE"/>
    <w:pPr>
      <w:ind w:left="1418"/>
    </w:pPr>
  </w:style>
  <w:style w:type="paragraph" w:styleId="TOC7">
    <w:name w:val="toc 7"/>
    <w:basedOn w:val="Normal"/>
    <w:next w:val="Normal"/>
    <w:semiHidden/>
    <w:rsid w:val="008566BE"/>
    <w:pPr>
      <w:ind w:left="1701"/>
    </w:pPr>
  </w:style>
  <w:style w:type="paragraph" w:styleId="TOC8">
    <w:name w:val="toc 8"/>
    <w:basedOn w:val="Normal"/>
    <w:next w:val="Normal"/>
    <w:semiHidden/>
    <w:rsid w:val="008566BE"/>
    <w:pPr>
      <w:ind w:left="1985"/>
    </w:pPr>
  </w:style>
  <w:style w:type="paragraph" w:styleId="TOC9">
    <w:name w:val="toc 9"/>
    <w:basedOn w:val="Normal"/>
    <w:next w:val="Normal"/>
    <w:semiHidden/>
    <w:rsid w:val="008566BE"/>
    <w:pPr>
      <w:ind w:left="2268"/>
    </w:pPr>
  </w:style>
  <w:style w:type="paragraph" w:styleId="TableofFigures">
    <w:name w:val="table of figures"/>
    <w:basedOn w:val="Normal"/>
    <w:next w:val="Normal"/>
    <w:semiHidden/>
    <w:rsid w:val="008566BE"/>
    <w:pPr>
      <w:ind w:left="567" w:hanging="567"/>
    </w:pPr>
  </w:style>
  <w:style w:type="paragraph" w:styleId="ListBullet5">
    <w:name w:val="List Bullet 5"/>
    <w:basedOn w:val="Normal"/>
    <w:rsid w:val="008566B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566BE"/>
    <w:pPr>
      <w:spacing w:after="120"/>
    </w:pPr>
  </w:style>
  <w:style w:type="paragraph" w:styleId="BodyTextFirstIndent">
    <w:name w:val="Body Text First Indent"/>
    <w:basedOn w:val="BodyText"/>
    <w:rsid w:val="008566BE"/>
    <w:pPr>
      <w:ind w:firstLine="284"/>
    </w:pPr>
  </w:style>
  <w:style w:type="paragraph" w:styleId="BodyTextIndent">
    <w:name w:val="Body Text Indent"/>
    <w:basedOn w:val="Normal"/>
    <w:rsid w:val="008566BE"/>
    <w:pPr>
      <w:spacing w:after="120"/>
      <w:ind w:left="283"/>
    </w:pPr>
  </w:style>
  <w:style w:type="paragraph" w:styleId="BodyTextFirstIndent2">
    <w:name w:val="Body Text First Indent 2"/>
    <w:basedOn w:val="BodyTextIndent"/>
    <w:rsid w:val="008566BE"/>
    <w:pPr>
      <w:ind w:left="284" w:firstLine="284"/>
    </w:pPr>
  </w:style>
  <w:style w:type="character" w:styleId="Strong">
    <w:name w:val="Strong"/>
    <w:qFormat/>
    <w:rsid w:val="008566B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566B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566B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566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566B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566B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566B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566BE"/>
    <w:pPr>
      <w:framePr w:h="1054" w:wrap="around" w:y="5920"/>
    </w:pPr>
  </w:style>
  <w:style w:type="paragraph" w:customStyle="1" w:styleId="ReportHeading3">
    <w:name w:val="ReportHeading3"/>
    <w:basedOn w:val="ReportHeading2"/>
    <w:rsid w:val="008566BE"/>
    <w:pPr>
      <w:framePr w:h="443" w:wrap="around" w:y="8223"/>
    </w:pPr>
  </w:style>
  <w:style w:type="paragraph" w:customStyle="1" w:styleId="a">
    <w:name w:val="¢éÍ¤ÇÒ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566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566B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566B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566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566B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566B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566BE"/>
  </w:style>
  <w:style w:type="paragraph" w:customStyle="1" w:styleId="ASSETS">
    <w:name w:val="ASSETS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paragraph" w:customStyle="1" w:styleId="block">
    <w:name w:val="block"/>
    <w:aliases w:val="b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styleId="ListParagraph">
    <w:name w:val="List Paragraph"/>
    <w:basedOn w:val="Normal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">
    <w:name w:val="Heading 8 Char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2Char">
    <w:name w:val="Body Text 2 Char"/>
    <w:link w:val="BodyText2"/>
    <w:rsid w:val="009D6BC4"/>
    <w:rPr>
      <w:rFonts w:ascii="Book Antiqua" w:hAnsi="Book Antiqua"/>
      <w:sz w:val="22"/>
      <w:szCs w:val="22"/>
    </w:rPr>
  </w:style>
  <w:style w:type="character" w:customStyle="1" w:styleId="blockChar">
    <w:name w:val="block Char"/>
    <w:aliases w:val="b Char"/>
    <w:link w:val="block"/>
    <w:rsid w:val="003B7345"/>
    <w:rPr>
      <w:rFonts w:ascii="Arial" w:hAnsi="Arial"/>
      <w:sz w:val="22"/>
      <w:szCs w:val="18"/>
      <w:lang w:val="en-GB" w:eastAsia="en-US" w:bidi="ar-SA"/>
    </w:rPr>
  </w:style>
  <w:style w:type="character" w:customStyle="1" w:styleId="Heading8Char1">
    <w:name w:val="Heading 8 Char1"/>
    <w:rsid w:val="00F466A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erChar1">
    <w:name w:val="Header Char1"/>
    <w:rsid w:val="008136A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136A9"/>
    <w:rPr>
      <w:rFonts w:ascii="Arial" w:eastAsia="Times New Roman" w:hAnsi="Arial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1D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b/>
      <w:bCs/>
      <w:szCs w:val="25"/>
      <w:lang w:val="en-US" w:bidi="th-TH"/>
    </w:rPr>
  </w:style>
  <w:style w:type="character" w:customStyle="1" w:styleId="CommentSubjectChar">
    <w:name w:val="Comment Subject Char"/>
    <w:link w:val="CommentSubject"/>
    <w:semiHidden/>
    <w:rsid w:val="00811D53"/>
    <w:rPr>
      <w:rFonts w:ascii="Arial" w:hAnsi="Arial"/>
      <w:b/>
      <w:bCs/>
      <w:szCs w:val="25"/>
      <w:lang w:val="en-GB" w:bidi="ar-SA"/>
    </w:rPr>
  </w:style>
  <w:style w:type="character" w:customStyle="1" w:styleId="BodyText3Char">
    <w:name w:val="Body Text 3 Char"/>
    <w:link w:val="BodyText3"/>
    <w:rsid w:val="008C2243"/>
    <w:rPr>
      <w:rFonts w:cs="EucrosiaUPC"/>
      <w:sz w:val="30"/>
      <w:szCs w:val="30"/>
    </w:rPr>
  </w:style>
  <w:style w:type="paragraph" w:styleId="FootnoteText">
    <w:name w:val="footnote text"/>
    <w:aliases w:val="ft"/>
    <w:basedOn w:val="Normal"/>
    <w:link w:val="FootnoteTextChar"/>
    <w:semiHidden/>
    <w:rsid w:val="004557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45575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455756"/>
    <w:rPr>
      <w:vertAlign w:val="superscript"/>
    </w:rPr>
  </w:style>
  <w:style w:type="character" w:customStyle="1" w:styleId="BodyTextChar1">
    <w:name w:val="Body Text Char1"/>
    <w:aliases w:val="bt Char1,body text Char1,Body Char2"/>
    <w:rsid w:val="005E57C2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434A4D-ACE2-4093-AC61-480DA924A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53</Pages>
  <Words>10137</Words>
  <Characters>57782</Characters>
  <Application>Microsoft Office Word</Application>
  <DocSecurity>0</DocSecurity>
  <Lines>481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67784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Onphailin, Sae Kwok</cp:lastModifiedBy>
  <cp:revision>4</cp:revision>
  <cp:lastPrinted>2020-02-20T12:19:00Z</cp:lastPrinted>
  <dcterms:created xsi:type="dcterms:W3CDTF">2020-02-24T12:16:00Z</dcterms:created>
  <dcterms:modified xsi:type="dcterms:W3CDTF">2020-02-24T12:34:00Z</dcterms:modified>
</cp:coreProperties>
</file>